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9.xml" ContentType="application/vnd.openxmlformats-officedocument.wordprocessingml.footer+xml"/>
  <Override PartName="/word/header21.xml" ContentType="application/vnd.openxmlformats-officedocument.wordprocessingml.header+xml"/>
  <Override PartName="/word/footer10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C664CA" w14:paraId="74B56760" w14:textId="77777777" w:rsidTr="0002037C">
        <w:trPr>
          <w:tblHeader/>
        </w:trPr>
        <w:tc>
          <w:tcPr>
            <w:tcW w:w="1701" w:type="dxa"/>
          </w:tcPr>
          <w:p w14:paraId="5A500311" w14:textId="77777777" w:rsidR="0002037C" w:rsidRPr="00C664CA" w:rsidRDefault="0002037C" w:rsidP="00CD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C664CA" w:rsidRDefault="0002037C" w:rsidP="00CD1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C664CA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32" w:type="dxa"/>
          </w:tcPr>
          <w:p w14:paraId="6C2532E8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037C" w:rsidRPr="00C664CA" w14:paraId="3DEBF397" w14:textId="77777777" w:rsidTr="0002037C">
        <w:trPr>
          <w:tblHeader/>
        </w:trPr>
        <w:tc>
          <w:tcPr>
            <w:tcW w:w="1701" w:type="dxa"/>
          </w:tcPr>
          <w:p w14:paraId="4000592C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C664CA" w14:paraId="1FB45997" w14:textId="77777777" w:rsidTr="0002037C">
        <w:trPr>
          <w:tblHeader/>
        </w:trPr>
        <w:tc>
          <w:tcPr>
            <w:tcW w:w="1701" w:type="dxa"/>
          </w:tcPr>
          <w:p w14:paraId="1FECC478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C664CA" w:rsidRDefault="0002037C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3C22" w:rsidRPr="00C664CA" w14:paraId="198DAA56" w14:textId="77777777" w:rsidTr="0002037C">
        <w:trPr>
          <w:tblHeader/>
        </w:trPr>
        <w:tc>
          <w:tcPr>
            <w:tcW w:w="1701" w:type="dxa"/>
          </w:tcPr>
          <w:p w14:paraId="64DDAB94" w14:textId="77777777" w:rsidR="009F3C22" w:rsidRPr="00C664CA" w:rsidRDefault="009F3C22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70C2FAC" w14:textId="77777777" w:rsidR="009F3C22" w:rsidRPr="00C664CA" w:rsidRDefault="009F3C22" w:rsidP="007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42096" w:rsidRPr="00C664CA" w14:paraId="2FADFBF7" w14:textId="77777777" w:rsidTr="0002037C">
        <w:trPr>
          <w:tblHeader/>
        </w:trPr>
        <w:tc>
          <w:tcPr>
            <w:tcW w:w="1701" w:type="dxa"/>
          </w:tcPr>
          <w:p w14:paraId="6ACC5857" w14:textId="77777777" w:rsidR="00642096" w:rsidRPr="00C664CA" w:rsidRDefault="00642096" w:rsidP="00020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C65FD2A" w14:textId="77777777" w:rsidR="00642096" w:rsidRPr="00C664CA" w:rsidRDefault="00642096" w:rsidP="007C4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C131FC" w:rsidRPr="00C664CA" w14:paraId="6C0E3904" w14:textId="77777777" w:rsidTr="0002037C">
        <w:trPr>
          <w:tblHeader/>
        </w:trPr>
        <w:tc>
          <w:tcPr>
            <w:tcW w:w="1701" w:type="dxa"/>
          </w:tcPr>
          <w:p w14:paraId="40A8060D" w14:textId="77777777" w:rsidR="00C131FC" w:rsidRPr="00C664CA" w:rsidRDefault="00642096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08FCF9F7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31FC" w:rsidRPr="00C664CA" w14:paraId="24A8F342" w14:textId="77777777" w:rsidTr="0002037C">
        <w:trPr>
          <w:tblHeader/>
        </w:trPr>
        <w:tc>
          <w:tcPr>
            <w:tcW w:w="1701" w:type="dxa"/>
          </w:tcPr>
          <w:p w14:paraId="78AE48CF" w14:textId="77777777" w:rsidR="00C131FC" w:rsidRPr="00C664CA" w:rsidRDefault="00642096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512C1EDD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131FC" w:rsidRPr="00C664CA" w14:paraId="3172EB68" w14:textId="77777777" w:rsidTr="0002037C">
        <w:trPr>
          <w:tblHeader/>
        </w:trPr>
        <w:tc>
          <w:tcPr>
            <w:tcW w:w="1701" w:type="dxa"/>
          </w:tcPr>
          <w:p w14:paraId="0088DED5" w14:textId="77777777" w:rsidR="00C131FC" w:rsidRPr="00C664CA" w:rsidRDefault="00642096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1DD9392B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</w:tr>
      <w:tr w:rsidR="00C131FC" w:rsidRPr="00C664CA" w14:paraId="0F7EE326" w14:textId="77777777" w:rsidTr="0002037C">
        <w:trPr>
          <w:tblHeader/>
        </w:trPr>
        <w:tc>
          <w:tcPr>
            <w:tcW w:w="1701" w:type="dxa"/>
          </w:tcPr>
          <w:p w14:paraId="20BDD062" w14:textId="77777777" w:rsidR="00C131FC" w:rsidRPr="00C664CA" w:rsidRDefault="00642096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2CF00865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ลูกหนี้การค้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</w:tr>
      <w:tr w:rsidR="00C131FC" w:rsidRPr="00C664CA" w14:paraId="05462682" w14:textId="77777777" w:rsidTr="0002037C">
        <w:trPr>
          <w:tblHeader/>
        </w:trPr>
        <w:tc>
          <w:tcPr>
            <w:tcW w:w="1701" w:type="dxa"/>
          </w:tcPr>
          <w:p w14:paraId="11DCD979" w14:textId="77777777" w:rsidR="00C131FC" w:rsidRPr="00C664CA" w:rsidRDefault="00642096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608FBCAD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</w:tr>
      <w:tr w:rsidR="00C131FC" w:rsidRPr="00C664CA" w14:paraId="476AC1CC" w14:textId="77777777" w:rsidTr="0002037C">
        <w:trPr>
          <w:tblHeader/>
        </w:trPr>
        <w:tc>
          <w:tcPr>
            <w:tcW w:w="1701" w:type="dxa"/>
          </w:tcPr>
          <w:p w14:paraId="6F40095D" w14:textId="77777777" w:rsidR="00C131FC" w:rsidRPr="00C664CA" w:rsidRDefault="00642096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06B42136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C131FC" w:rsidRPr="00C664CA" w14:paraId="1E53930A" w14:textId="77777777" w:rsidTr="0002037C">
        <w:trPr>
          <w:tblHeader/>
        </w:trPr>
        <w:tc>
          <w:tcPr>
            <w:tcW w:w="1701" w:type="dxa"/>
          </w:tcPr>
          <w:p w14:paraId="65999D41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5132A0E7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C131FC" w:rsidRPr="00C664CA" w14:paraId="197D059E" w14:textId="77777777" w:rsidTr="0002037C">
        <w:trPr>
          <w:tblHeader/>
        </w:trPr>
        <w:tc>
          <w:tcPr>
            <w:tcW w:w="1701" w:type="dxa"/>
          </w:tcPr>
          <w:p w14:paraId="073CA74D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3CEADF15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131FC" w:rsidRPr="00C664CA" w14:paraId="32F93089" w14:textId="77777777" w:rsidTr="0002037C">
        <w:trPr>
          <w:tblHeader/>
        </w:trPr>
        <w:tc>
          <w:tcPr>
            <w:tcW w:w="1701" w:type="dxa"/>
          </w:tcPr>
          <w:p w14:paraId="6C4D41D5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6AE37480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C131FC" w:rsidRPr="00C664CA" w14:paraId="465C068B" w14:textId="77777777" w:rsidTr="0002037C">
        <w:trPr>
          <w:tblHeader/>
        </w:trPr>
        <w:tc>
          <w:tcPr>
            <w:tcW w:w="1701" w:type="dxa"/>
          </w:tcPr>
          <w:p w14:paraId="1CC7D01D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3887A1EE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C131FC" w:rsidRPr="00C664CA" w14:paraId="2C52584D" w14:textId="77777777" w:rsidTr="0002037C">
        <w:trPr>
          <w:tblHeader/>
        </w:trPr>
        <w:tc>
          <w:tcPr>
            <w:tcW w:w="1701" w:type="dxa"/>
          </w:tcPr>
          <w:p w14:paraId="5373EF97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21BB5FAE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C131FC" w:rsidRPr="00C664CA" w14:paraId="7C8B4393" w14:textId="77777777" w:rsidTr="0002037C">
        <w:trPr>
          <w:tblHeader/>
        </w:trPr>
        <w:tc>
          <w:tcPr>
            <w:tcW w:w="1701" w:type="dxa"/>
          </w:tcPr>
          <w:p w14:paraId="6E123D63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4CCA00BD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C131FC" w:rsidRPr="00C664CA" w14:paraId="24FF584C" w14:textId="77777777" w:rsidTr="0002037C">
        <w:trPr>
          <w:tblHeader/>
        </w:trPr>
        <w:tc>
          <w:tcPr>
            <w:tcW w:w="1701" w:type="dxa"/>
          </w:tcPr>
          <w:p w14:paraId="05AC5458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="0064209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3F2C63D9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131FC" w:rsidRPr="00C664CA" w14:paraId="2A4B3F0F" w14:textId="77777777" w:rsidTr="0002037C">
        <w:trPr>
          <w:tblHeader/>
        </w:trPr>
        <w:tc>
          <w:tcPr>
            <w:tcW w:w="1701" w:type="dxa"/>
          </w:tcPr>
          <w:p w14:paraId="72EB14A1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3F834718" w14:textId="77777777" w:rsidR="00C131FC" w:rsidRPr="00C664CA" w:rsidRDefault="00C131FC" w:rsidP="00C131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C131FC" w:rsidRPr="00C664CA" w14:paraId="24906B73" w14:textId="77777777" w:rsidTr="0002037C">
        <w:trPr>
          <w:tblHeader/>
        </w:trPr>
        <w:tc>
          <w:tcPr>
            <w:tcW w:w="1701" w:type="dxa"/>
          </w:tcPr>
          <w:p w14:paraId="23BEE609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6D8BBAF6" w14:textId="77777777" w:rsidR="00C131FC" w:rsidRPr="00C664CA" w:rsidRDefault="00C131FC" w:rsidP="00C131FC">
            <w:pPr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</w:tr>
      <w:tr w:rsidR="00C131FC" w:rsidRPr="00C664CA" w14:paraId="7C1A3E4C" w14:textId="77777777" w:rsidTr="0002037C">
        <w:trPr>
          <w:tblHeader/>
        </w:trPr>
        <w:tc>
          <w:tcPr>
            <w:tcW w:w="1701" w:type="dxa"/>
          </w:tcPr>
          <w:p w14:paraId="5376ECD3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14683086" w14:textId="77777777" w:rsidR="00C131FC" w:rsidRPr="00C664CA" w:rsidRDefault="00136AE4" w:rsidP="00C131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C131FC" w:rsidRPr="00C664C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C131FC" w:rsidRPr="00C664CA" w14:paraId="75F94501" w14:textId="77777777" w:rsidTr="0002037C">
        <w:trPr>
          <w:tblHeader/>
        </w:trPr>
        <w:tc>
          <w:tcPr>
            <w:tcW w:w="1701" w:type="dxa"/>
          </w:tcPr>
          <w:p w14:paraId="15D4DD9A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22461751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C131FC" w:rsidRPr="00C664CA" w14:paraId="117370C4" w14:textId="77777777" w:rsidTr="0002037C">
        <w:trPr>
          <w:tblHeader/>
        </w:trPr>
        <w:tc>
          <w:tcPr>
            <w:tcW w:w="1701" w:type="dxa"/>
          </w:tcPr>
          <w:p w14:paraId="76D93B9C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832" w:type="dxa"/>
          </w:tcPr>
          <w:p w14:paraId="06D0C071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</w:p>
        </w:tc>
      </w:tr>
      <w:tr w:rsidR="00C131FC" w:rsidRPr="00C664CA" w14:paraId="4E5026C3" w14:textId="77777777" w:rsidTr="0002037C">
        <w:trPr>
          <w:tblHeader/>
        </w:trPr>
        <w:tc>
          <w:tcPr>
            <w:tcW w:w="1701" w:type="dxa"/>
          </w:tcPr>
          <w:p w14:paraId="14B9CE25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832" w:type="dxa"/>
          </w:tcPr>
          <w:p w14:paraId="37262B19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</w:tr>
      <w:tr w:rsidR="00C131FC" w:rsidRPr="00C664CA" w14:paraId="3DAEF4C7" w14:textId="77777777" w:rsidTr="0002037C">
        <w:trPr>
          <w:tblHeader/>
        </w:trPr>
        <w:tc>
          <w:tcPr>
            <w:tcW w:w="1701" w:type="dxa"/>
          </w:tcPr>
          <w:p w14:paraId="73EBE805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832" w:type="dxa"/>
          </w:tcPr>
          <w:p w14:paraId="3C30F836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C131FC" w:rsidRPr="00C664CA" w14:paraId="03245B00" w14:textId="77777777" w:rsidTr="0002037C">
        <w:trPr>
          <w:tblHeader/>
        </w:trPr>
        <w:tc>
          <w:tcPr>
            <w:tcW w:w="1701" w:type="dxa"/>
          </w:tcPr>
          <w:p w14:paraId="7BF142DE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832" w:type="dxa"/>
          </w:tcPr>
          <w:p w14:paraId="719F30E9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131FC" w:rsidRPr="00C664CA" w14:paraId="4E96AB23" w14:textId="77777777" w:rsidTr="0002037C">
        <w:trPr>
          <w:tblHeader/>
        </w:trPr>
        <w:tc>
          <w:tcPr>
            <w:tcW w:w="1701" w:type="dxa"/>
          </w:tcPr>
          <w:p w14:paraId="24C3C852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832" w:type="dxa"/>
          </w:tcPr>
          <w:p w14:paraId="05E8C9E9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2E2EB7" w:rsidRPr="00C664CA" w14:paraId="560128E7" w14:textId="77777777" w:rsidTr="0002037C">
        <w:trPr>
          <w:tblHeader/>
        </w:trPr>
        <w:tc>
          <w:tcPr>
            <w:tcW w:w="1701" w:type="dxa"/>
          </w:tcPr>
          <w:p w14:paraId="05304019" w14:textId="77777777" w:rsidR="002E2EB7" w:rsidRPr="002E2EB7" w:rsidRDefault="002E2EB7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EB7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832" w:type="dxa"/>
          </w:tcPr>
          <w:p w14:paraId="2717C584" w14:textId="77777777" w:rsidR="002E2EB7" w:rsidRPr="002E2EB7" w:rsidRDefault="002E2EB7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EB7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C131FC" w:rsidRPr="00C664CA" w14:paraId="21D976CD" w14:textId="77777777" w:rsidTr="0002037C">
        <w:trPr>
          <w:tblHeader/>
        </w:trPr>
        <w:tc>
          <w:tcPr>
            <w:tcW w:w="1701" w:type="dxa"/>
          </w:tcPr>
          <w:p w14:paraId="058AF87E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 w:rsidR="002E2EB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3F6BB3B2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C131FC" w:rsidRPr="00C664CA" w14:paraId="3BF9D9AF" w14:textId="77777777" w:rsidTr="0002037C">
        <w:trPr>
          <w:tblHeader/>
        </w:trPr>
        <w:tc>
          <w:tcPr>
            <w:tcW w:w="1701" w:type="dxa"/>
          </w:tcPr>
          <w:p w14:paraId="2EAF66B9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  <w:r w:rsidR="002E2EB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1A048F4A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งินปันผล</w:t>
            </w:r>
          </w:p>
        </w:tc>
      </w:tr>
      <w:tr w:rsidR="00C131FC" w:rsidRPr="00C664CA" w14:paraId="5F803B1E" w14:textId="77777777" w:rsidTr="0002037C">
        <w:trPr>
          <w:tblHeader/>
        </w:trPr>
        <w:tc>
          <w:tcPr>
            <w:tcW w:w="1701" w:type="dxa"/>
          </w:tcPr>
          <w:p w14:paraId="7B20D335" w14:textId="77777777" w:rsidR="00C131FC" w:rsidRPr="00C664CA" w:rsidRDefault="002E2EB7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832" w:type="dxa"/>
          </w:tcPr>
          <w:p w14:paraId="355380C8" w14:textId="77777777" w:rsidR="00C131FC" w:rsidRPr="00C664CA" w:rsidRDefault="00C131FC" w:rsidP="00C131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131FC" w:rsidRPr="00C664CA" w14:paraId="61CD50D1" w14:textId="77777777" w:rsidTr="00C82362">
        <w:trPr>
          <w:tblHeader/>
        </w:trPr>
        <w:tc>
          <w:tcPr>
            <w:tcW w:w="1701" w:type="dxa"/>
          </w:tcPr>
          <w:p w14:paraId="5568CC28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832" w:type="dxa"/>
          </w:tcPr>
          <w:p w14:paraId="306D07B4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131FC" w:rsidRPr="00C664CA" w14:paraId="51131675" w14:textId="77777777" w:rsidTr="00E852AD">
        <w:trPr>
          <w:tblHeader/>
        </w:trPr>
        <w:tc>
          <w:tcPr>
            <w:tcW w:w="1701" w:type="dxa"/>
          </w:tcPr>
          <w:p w14:paraId="1CA24642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="002E2E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186E0DC6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131FC" w:rsidRPr="00C664CA" w14:paraId="7E95D05B" w14:textId="77777777" w:rsidTr="00E852AD">
        <w:trPr>
          <w:tblHeader/>
        </w:trPr>
        <w:tc>
          <w:tcPr>
            <w:tcW w:w="1701" w:type="dxa"/>
          </w:tcPr>
          <w:p w14:paraId="645162D0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="002E2EB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2148BD60" w14:textId="77777777" w:rsidR="00C131FC" w:rsidRPr="00C664CA" w:rsidRDefault="00C131FC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รายงาน</w:t>
            </w:r>
          </w:p>
        </w:tc>
      </w:tr>
      <w:tr w:rsidR="005579D3" w:rsidRPr="00C664CA" w14:paraId="28744642" w14:textId="77777777" w:rsidTr="00E852AD">
        <w:trPr>
          <w:tblHeader/>
        </w:trPr>
        <w:tc>
          <w:tcPr>
            <w:tcW w:w="1701" w:type="dxa"/>
          </w:tcPr>
          <w:p w14:paraId="54673402" w14:textId="77777777" w:rsidR="005579D3" w:rsidRPr="00C664CA" w:rsidRDefault="005579D3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="002E2EB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164321CC" w14:textId="77777777" w:rsidR="005579D3" w:rsidRPr="00C664CA" w:rsidRDefault="005579D3" w:rsidP="00C13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มาตรฐานการรายงานทางการเงินที่ยังไม่ได้ใช้</w:t>
            </w:r>
          </w:p>
        </w:tc>
      </w:tr>
    </w:tbl>
    <w:p w14:paraId="0FB81FD5" w14:textId="77777777" w:rsidR="00686AFF" w:rsidRDefault="00686AFF" w:rsidP="007A2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A9D74B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7FB51276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60923E3D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656A9049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442E3076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3B0606F1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714530DA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06700B38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136B05BD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0BC7E573" w14:textId="77777777" w:rsidR="00686AFF" w:rsidRPr="00686AFF" w:rsidRDefault="00686AFF" w:rsidP="00686AFF">
      <w:pPr>
        <w:rPr>
          <w:rFonts w:ascii="Angsana New" w:hAnsi="Angsana New"/>
          <w:sz w:val="30"/>
          <w:szCs w:val="30"/>
        </w:rPr>
      </w:pPr>
    </w:p>
    <w:p w14:paraId="0EBA32B0" w14:textId="77777777" w:rsidR="00686AFF" w:rsidRDefault="00686AFF" w:rsidP="00686AFF">
      <w:pPr>
        <w:rPr>
          <w:rFonts w:ascii="Angsana New" w:hAnsi="Angsana New"/>
          <w:sz w:val="30"/>
          <w:szCs w:val="30"/>
        </w:rPr>
      </w:pPr>
    </w:p>
    <w:p w14:paraId="18374F79" w14:textId="77777777" w:rsidR="00686AFF" w:rsidRDefault="00686AFF" w:rsidP="00686AFF">
      <w:pPr>
        <w:jc w:val="center"/>
        <w:rPr>
          <w:rFonts w:ascii="Angsana New" w:hAnsi="Angsana New"/>
          <w:sz w:val="30"/>
          <w:szCs w:val="30"/>
        </w:rPr>
      </w:pPr>
    </w:p>
    <w:p w14:paraId="1CF09E04" w14:textId="77777777" w:rsidR="00686AFF" w:rsidRDefault="00686AFF" w:rsidP="00686AFF">
      <w:pPr>
        <w:rPr>
          <w:rFonts w:ascii="Angsana New" w:hAnsi="Angsana New"/>
          <w:sz w:val="30"/>
          <w:szCs w:val="30"/>
        </w:rPr>
      </w:pPr>
    </w:p>
    <w:p w14:paraId="55EAB6C0" w14:textId="77777777" w:rsidR="00CC0C2C" w:rsidRPr="00686AFF" w:rsidRDefault="00CC0C2C" w:rsidP="00686AFF">
      <w:pPr>
        <w:rPr>
          <w:rFonts w:ascii="Angsana New" w:hAnsi="Angsana New"/>
          <w:sz w:val="30"/>
          <w:szCs w:val="30"/>
        </w:rPr>
        <w:sectPr w:rsidR="00CC0C2C" w:rsidRPr="00686AFF" w:rsidSect="008B0FB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2E4A0A" w:rsidRDefault="00030124" w:rsidP="00D3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2E4A0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2E4A0A" w:rsidRDefault="00F00B7F" w:rsidP="00D33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p w14:paraId="29EAA497" w14:textId="77777777" w:rsidR="0009391B" w:rsidRPr="003613B0" w:rsidRDefault="0009391B" w:rsidP="0009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4A0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</w:t>
      </w:r>
      <w:r w:rsidRPr="00824C19">
        <w:rPr>
          <w:rFonts w:ascii="Angsana New" w:hAnsi="Angsana New"/>
          <w:sz w:val="30"/>
          <w:szCs w:val="30"/>
          <w:cs/>
        </w:rPr>
        <w:t>รรมการเมื่อวันที่</w:t>
      </w:r>
      <w:r w:rsidRPr="00824C19">
        <w:rPr>
          <w:rFonts w:ascii="Angsana New" w:hAnsi="Angsana New"/>
          <w:sz w:val="30"/>
          <w:szCs w:val="30"/>
        </w:rPr>
        <w:t xml:space="preserve"> </w:t>
      </w:r>
      <w:r w:rsidR="008D07B0">
        <w:rPr>
          <w:rFonts w:ascii="Angsana New" w:hAnsi="Angsana New"/>
          <w:sz w:val="30"/>
          <w:szCs w:val="30"/>
        </w:rPr>
        <w:t>20</w:t>
      </w:r>
      <w:r w:rsidR="003613B0">
        <w:rPr>
          <w:rFonts w:ascii="Angsana New" w:hAnsi="Angsana New"/>
          <w:sz w:val="30"/>
          <w:szCs w:val="30"/>
        </w:rPr>
        <w:t xml:space="preserve"> </w:t>
      </w:r>
      <w:r w:rsidR="003613B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F16C7">
        <w:rPr>
          <w:rFonts w:ascii="Angsana New" w:hAnsi="Angsana New"/>
          <w:sz w:val="30"/>
          <w:szCs w:val="30"/>
        </w:rPr>
        <w:t>256</w:t>
      </w:r>
      <w:r w:rsidR="006B1190">
        <w:rPr>
          <w:rFonts w:ascii="Angsana New" w:hAnsi="Angsana New"/>
          <w:sz w:val="30"/>
          <w:szCs w:val="30"/>
        </w:rPr>
        <w:t>3</w:t>
      </w:r>
    </w:p>
    <w:p w14:paraId="29B90CD3" w14:textId="77777777" w:rsidR="00D64DE4" w:rsidRPr="002E4A0A" w:rsidRDefault="00D64DE4" w:rsidP="00C10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DB792" w14:textId="77777777" w:rsidR="00030124" w:rsidRPr="002E4A0A" w:rsidRDefault="0003012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2E4A0A">
        <w:rPr>
          <w:rFonts w:ascii="Angsana New" w:hAnsi="Angsana New" w:cs="Angsana New"/>
          <w:b/>
          <w:bCs/>
          <w:cs/>
        </w:rPr>
        <w:t>1</w:t>
      </w:r>
      <w:r w:rsidRPr="002E4A0A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63E8295D" w14:textId="77777777" w:rsidR="00030124" w:rsidRPr="002E4A0A" w:rsidRDefault="0003012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2E4A0A">
        <w:rPr>
          <w:rFonts w:ascii="Angsana New" w:hAnsi="Angsana New" w:cs="Angsana New"/>
          <w:cs/>
        </w:rPr>
        <w:tab/>
      </w:r>
    </w:p>
    <w:p w14:paraId="5C87C002" w14:textId="77777777" w:rsidR="00276C68" w:rsidRPr="00E74297" w:rsidRDefault="00030124" w:rsidP="00C13B90">
      <w:pPr>
        <w:pStyle w:val="a"/>
        <w:tabs>
          <w:tab w:val="clear" w:pos="1080"/>
        </w:tabs>
        <w:ind w:left="540"/>
        <w:rPr>
          <w:rFonts w:ascii="Angsana New" w:hAnsi="Angsana New" w:cs="Angsana New"/>
        </w:rPr>
      </w:pPr>
      <w:r w:rsidRPr="002E4A0A">
        <w:rPr>
          <w:rFonts w:ascii="Angsana New" w:hAnsi="Angsana New" w:cs="Angsana New"/>
          <w:cs/>
        </w:rPr>
        <w:t xml:space="preserve">บริษัท สมบูรณ์ แอ๊ดวานซ์ เทคโนโลยี จำกัด (มหาชน) “บริษัท” เป็นนิติบุคคลที่จัดตั้งขึ้นในประเทศไทย </w:t>
      </w:r>
      <w:r w:rsidR="00E74297">
        <w:rPr>
          <w:rFonts w:ascii="Angsana New" w:hAnsi="Angsana New" w:cs="Angsana New" w:hint="cs"/>
          <w:cs/>
        </w:rPr>
        <w:t>และ</w:t>
      </w:r>
      <w:r w:rsidR="00E74297" w:rsidRPr="002E4A0A">
        <w:rPr>
          <w:rFonts w:ascii="Angsana New" w:hAnsi="Angsana New" w:cs="Angsana New"/>
          <w:cs/>
        </w:rPr>
        <w:t>จดทะเบียนกับตลาดหลักทรัพย์แห่งประเทศไทย</w:t>
      </w:r>
      <w:r w:rsidR="00E74297" w:rsidRPr="002E4A0A">
        <w:rPr>
          <w:rFonts w:ascii="Angsana New" w:hAnsi="Angsana New" w:cs="Angsana New"/>
          <w:cs/>
          <w:lang w:val="en-US"/>
        </w:rPr>
        <w:t>เมื่อเดือนมกราคม 2548</w:t>
      </w:r>
      <w:r w:rsidR="00E74297">
        <w:rPr>
          <w:rFonts w:ascii="Angsana New" w:hAnsi="Angsana New" w:cs="Angsana New" w:hint="cs"/>
          <w:cs/>
        </w:rPr>
        <w:t xml:space="preserve"> โดย</w:t>
      </w:r>
      <w:r w:rsidRPr="002E4A0A">
        <w:rPr>
          <w:rFonts w:ascii="Angsana New" w:hAnsi="Angsana New" w:cs="Angsana New"/>
          <w:cs/>
        </w:rPr>
        <w:t>มีที่อยู่จดทะเบียน</w:t>
      </w:r>
      <w:r w:rsidR="00E74297">
        <w:rPr>
          <w:rFonts w:ascii="Angsana New" w:hAnsi="Angsana New" w:cs="Angsana New" w:hint="cs"/>
          <w:cs/>
        </w:rPr>
        <w:t>ของบริษัท</w:t>
      </w:r>
      <w:r w:rsidRPr="002E4A0A">
        <w:rPr>
          <w:rFonts w:ascii="Angsana New" w:hAnsi="Angsana New" w:cs="Angsana New"/>
          <w:cs/>
        </w:rPr>
        <w:t>ตั้งอยู่เลขที่</w:t>
      </w:r>
    </w:p>
    <w:p w14:paraId="5EDDE3CB" w14:textId="77777777" w:rsidR="00276C68" w:rsidRDefault="00276C68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0178BF23" w14:textId="77777777" w:rsidR="000A1E5A" w:rsidRDefault="00276C68" w:rsidP="000A1E5A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สำนักงานใหญ่</w:t>
      </w:r>
      <w:r>
        <w:rPr>
          <w:rFonts w:ascii="Angsana New" w:hAnsi="Angsana New" w:cs="Angsana New"/>
          <w:lang w:val="en-US"/>
        </w:rPr>
        <w:tab/>
        <w:t>:</w:t>
      </w:r>
      <w:r>
        <w:rPr>
          <w:rFonts w:ascii="Angsana New" w:hAnsi="Angsana New" w:cs="Angsana New"/>
          <w:lang w:val="en-US"/>
        </w:rPr>
        <w:tab/>
      </w:r>
      <w:r w:rsidR="00030124" w:rsidRPr="002E4A0A">
        <w:rPr>
          <w:rFonts w:ascii="Angsana New" w:hAnsi="Angsana New" w:cs="Angsana New"/>
          <w:cs/>
        </w:rPr>
        <w:t xml:space="preserve">129 หมู่ที่ 2 </w:t>
      </w:r>
      <w:r w:rsidR="00030124" w:rsidRPr="00B77A9D">
        <w:rPr>
          <w:rFonts w:ascii="Angsana New" w:hAnsi="Angsana New" w:cs="Angsana New"/>
          <w:cs/>
        </w:rPr>
        <w:t>ถนนบางนา-ตราด</w:t>
      </w:r>
      <w:r w:rsidR="00030124" w:rsidRPr="002E4A0A">
        <w:rPr>
          <w:rFonts w:ascii="Angsana New" w:hAnsi="Angsana New" w:cs="Angsana New"/>
          <w:cs/>
        </w:rPr>
        <w:t xml:space="preserve"> ตำบลบางโฉลง อำเภอบางพลี จังหวัดสมุทรปราการ</w:t>
      </w:r>
      <w:r w:rsidR="00234D9E" w:rsidRPr="002E4A0A">
        <w:rPr>
          <w:rFonts w:ascii="Angsana New" w:hAnsi="Angsana New" w:cs="Angsana New"/>
          <w:lang w:val="en-US"/>
        </w:rPr>
        <w:t xml:space="preserve"> 10540</w:t>
      </w:r>
    </w:p>
    <w:p w14:paraId="104953C5" w14:textId="77777777" w:rsidR="00030124" w:rsidRDefault="00030124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81F6CEE" w14:textId="77777777" w:rsidR="00276C68" w:rsidRDefault="00276C68" w:rsidP="00276C6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สาขา</w:t>
      </w:r>
      <w:r>
        <w:rPr>
          <w:rFonts w:ascii="Angsana New" w:hAnsi="Angsana New" w:cs="Angsana New"/>
          <w:lang w:val="en-US"/>
        </w:rPr>
        <w:tab/>
        <w:t>:</w:t>
      </w:r>
      <w:r>
        <w:rPr>
          <w:rFonts w:ascii="Angsana New" w:hAnsi="Angsana New" w:cs="Angsana New"/>
          <w:lang w:val="en-US"/>
        </w:rPr>
        <w:tab/>
      </w:r>
      <w:r>
        <w:rPr>
          <w:rFonts w:ascii="Angsana New" w:hAnsi="Angsana New" w:cs="Angsana New" w:hint="cs"/>
          <w:cs/>
        </w:rPr>
        <w:t>300/10</w:t>
      </w:r>
      <w:r w:rsidRPr="002E4A0A">
        <w:rPr>
          <w:rFonts w:ascii="Angsana New" w:hAnsi="Angsana New" w:cs="Angsana New"/>
          <w:cs/>
        </w:rPr>
        <w:t xml:space="preserve"> หมู่ที่ </w:t>
      </w:r>
      <w:r>
        <w:rPr>
          <w:rFonts w:ascii="Angsana New" w:hAnsi="Angsana New" w:cs="Angsana New"/>
          <w:lang w:val="en-US"/>
        </w:rPr>
        <w:t>1</w:t>
      </w:r>
      <w:r w:rsidRPr="002E4A0A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cs/>
        </w:rPr>
        <w:t>ตำบล</w:t>
      </w:r>
      <w:r>
        <w:rPr>
          <w:rFonts w:ascii="Angsana New" w:hAnsi="Angsana New" w:cs="Angsana New" w:hint="cs"/>
          <w:cs/>
        </w:rPr>
        <w:t>ตาสิทธิ์</w:t>
      </w:r>
      <w:r w:rsidRPr="002E4A0A">
        <w:rPr>
          <w:rFonts w:ascii="Angsana New" w:hAnsi="Angsana New" w:cs="Angsana New"/>
          <w:cs/>
        </w:rPr>
        <w:t xml:space="preserve"> อำเภอ</w:t>
      </w:r>
      <w:r>
        <w:rPr>
          <w:rFonts w:ascii="Angsana New" w:hAnsi="Angsana New" w:cs="Angsana New" w:hint="cs"/>
          <w:cs/>
        </w:rPr>
        <w:t>ปลวกแดง</w:t>
      </w:r>
      <w:r w:rsidRPr="002E4A0A">
        <w:rPr>
          <w:rFonts w:ascii="Angsana New" w:hAnsi="Angsana New" w:cs="Angsana New"/>
          <w:cs/>
        </w:rPr>
        <w:t xml:space="preserve"> จังหวัดร</w:t>
      </w:r>
      <w:r>
        <w:rPr>
          <w:rFonts w:ascii="Angsana New" w:hAnsi="Angsana New" w:cs="Angsana New" w:hint="cs"/>
          <w:cs/>
        </w:rPr>
        <w:t>ะยอง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211</w:t>
      </w:r>
      <w:r w:rsidRPr="002E4A0A">
        <w:rPr>
          <w:rFonts w:ascii="Angsana New" w:hAnsi="Angsana New" w:cs="Angsana New"/>
          <w:lang w:val="en-US"/>
        </w:rPr>
        <w:t>40</w:t>
      </w:r>
    </w:p>
    <w:p w14:paraId="18A2CCEE" w14:textId="77777777" w:rsidR="00276C68" w:rsidRPr="002E4A0A" w:rsidRDefault="00276C68" w:rsidP="00276C68">
      <w:pPr>
        <w:pStyle w:val="a"/>
        <w:tabs>
          <w:tab w:val="clear" w:pos="1080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</w:p>
    <w:p w14:paraId="389C75D1" w14:textId="77777777" w:rsidR="000A1E5A" w:rsidRDefault="003578AC" w:rsidP="000A1E5A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สาขา</w:t>
      </w:r>
      <w:r w:rsidR="00276C68">
        <w:rPr>
          <w:rFonts w:ascii="Angsana New" w:hAnsi="Angsana New" w:cs="Angsana New" w:hint="cs"/>
          <w:cs/>
          <w:lang w:val="en-US"/>
        </w:rPr>
        <w:tab/>
      </w:r>
      <w:r w:rsidR="00276C68">
        <w:rPr>
          <w:rFonts w:ascii="Angsana New" w:hAnsi="Angsana New" w:cs="Angsana New" w:hint="cs"/>
          <w:cs/>
          <w:lang w:val="en-US"/>
        </w:rPr>
        <w:tab/>
      </w:r>
      <w:r w:rsidR="00276C68">
        <w:rPr>
          <w:rFonts w:ascii="Angsana New" w:hAnsi="Angsana New" w:cs="Angsana New"/>
          <w:lang w:val="en-US"/>
        </w:rPr>
        <w:t>:</w:t>
      </w:r>
      <w:r w:rsidR="00276C68">
        <w:rPr>
          <w:rFonts w:ascii="Angsana New" w:hAnsi="Angsana New" w:cs="Angsana New"/>
          <w:lang w:val="en-US"/>
        </w:rPr>
        <w:tab/>
        <w:t>7</w:t>
      </w:r>
      <w:r w:rsidR="00276C68">
        <w:rPr>
          <w:rFonts w:ascii="Angsana New" w:hAnsi="Angsana New" w:cs="Angsana New" w:hint="cs"/>
          <w:cs/>
        </w:rPr>
        <w:t>/</w:t>
      </w:r>
      <w:r w:rsidR="00276C68">
        <w:rPr>
          <w:rFonts w:ascii="Angsana New" w:hAnsi="Angsana New" w:cs="Angsana New"/>
          <w:lang w:val="en-US"/>
        </w:rPr>
        <w:t>389</w:t>
      </w:r>
      <w:r w:rsidR="00276C68" w:rsidRPr="002E4A0A">
        <w:rPr>
          <w:rFonts w:ascii="Angsana New" w:hAnsi="Angsana New" w:cs="Angsana New"/>
          <w:cs/>
        </w:rPr>
        <w:t xml:space="preserve"> หมู่ที่ </w:t>
      </w:r>
      <w:r w:rsidR="00276C68">
        <w:rPr>
          <w:rFonts w:ascii="Angsana New" w:hAnsi="Angsana New" w:cs="Angsana New"/>
          <w:lang w:val="en-US"/>
        </w:rPr>
        <w:t>6</w:t>
      </w:r>
      <w:r w:rsidR="00276C68" w:rsidRPr="002E4A0A">
        <w:rPr>
          <w:rFonts w:ascii="Angsana New" w:hAnsi="Angsana New" w:cs="Angsana New"/>
          <w:cs/>
        </w:rPr>
        <w:t xml:space="preserve"> </w:t>
      </w:r>
      <w:r w:rsidR="00276C68">
        <w:rPr>
          <w:rFonts w:ascii="Angsana New" w:hAnsi="Angsana New" w:cs="Angsana New"/>
          <w:cs/>
        </w:rPr>
        <w:t>ตำบล</w:t>
      </w:r>
      <w:r w:rsidR="00276C68">
        <w:rPr>
          <w:rFonts w:ascii="Angsana New" w:hAnsi="Angsana New" w:cs="Angsana New" w:hint="cs"/>
          <w:cs/>
          <w:lang w:val="en-US"/>
        </w:rPr>
        <w:t>มาบยางพร</w:t>
      </w:r>
      <w:r w:rsidR="00276C68" w:rsidRPr="002E4A0A">
        <w:rPr>
          <w:rFonts w:ascii="Angsana New" w:hAnsi="Angsana New" w:cs="Angsana New"/>
          <w:cs/>
        </w:rPr>
        <w:t xml:space="preserve"> อำเภอ</w:t>
      </w:r>
      <w:r w:rsidR="00276C68">
        <w:rPr>
          <w:rFonts w:ascii="Angsana New" w:hAnsi="Angsana New" w:cs="Angsana New" w:hint="cs"/>
          <w:cs/>
        </w:rPr>
        <w:t>ปลวกแดง</w:t>
      </w:r>
      <w:r w:rsidR="00276C68" w:rsidRPr="002E4A0A">
        <w:rPr>
          <w:rFonts w:ascii="Angsana New" w:hAnsi="Angsana New" w:cs="Angsana New"/>
          <w:cs/>
        </w:rPr>
        <w:t xml:space="preserve"> จังหวัดร</w:t>
      </w:r>
      <w:r w:rsidR="00276C68">
        <w:rPr>
          <w:rFonts w:ascii="Angsana New" w:hAnsi="Angsana New" w:cs="Angsana New" w:hint="cs"/>
          <w:cs/>
        </w:rPr>
        <w:t>ะยอง</w:t>
      </w:r>
      <w:r w:rsidR="00276C68">
        <w:rPr>
          <w:rFonts w:ascii="Angsana New" w:hAnsi="Angsana New" w:cs="Angsana New"/>
          <w:lang w:val="en-US"/>
        </w:rPr>
        <w:t xml:space="preserve"> </w:t>
      </w:r>
      <w:r w:rsidR="00276C68">
        <w:rPr>
          <w:rFonts w:ascii="Angsana New" w:hAnsi="Angsana New" w:cs="Angsana New" w:hint="cs"/>
          <w:cs/>
          <w:lang w:val="en-US"/>
        </w:rPr>
        <w:t>211</w:t>
      </w:r>
      <w:r w:rsidR="00276C68" w:rsidRPr="002E4A0A">
        <w:rPr>
          <w:rFonts w:ascii="Angsana New" w:hAnsi="Angsana New" w:cs="Angsana New"/>
          <w:lang w:val="en-US"/>
        </w:rPr>
        <w:t>40</w:t>
      </w:r>
    </w:p>
    <w:p w14:paraId="6560A4F8" w14:textId="77777777" w:rsidR="00030124" w:rsidRPr="00850FB5" w:rsidRDefault="00030124" w:rsidP="00850FB5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47A5BA53" w14:textId="77777777" w:rsidR="00030124" w:rsidRPr="002B7C8E" w:rsidRDefault="00030124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2E4A0A">
        <w:rPr>
          <w:rFonts w:ascii="Angsana New" w:hAnsi="Angsana New" w:cs="Angsana New"/>
          <w:cs/>
          <w:lang w:val="en-US"/>
        </w:rPr>
        <w:t>ผู้ถือหุ้นรายใหญ่ในระหว่างปีได้แ</w:t>
      </w:r>
      <w:r w:rsidRPr="00BB3330">
        <w:rPr>
          <w:rFonts w:ascii="Angsana New" w:hAnsi="Angsana New" w:cs="Angsana New"/>
          <w:cs/>
          <w:lang w:val="en-US"/>
        </w:rPr>
        <w:t>ก่ บริษัท ส</w:t>
      </w:r>
      <w:r w:rsidRPr="00BB3330">
        <w:rPr>
          <w:rFonts w:ascii="Angsana New" w:hAnsi="Angsana New" w:cs="Angsana New"/>
          <w:cs/>
        </w:rPr>
        <w:t>มบูรณ์ โฮลดิ้ง จำกัด (ถือหุ้น</w:t>
      </w:r>
      <w:r w:rsidRPr="00856EA0">
        <w:rPr>
          <w:rFonts w:ascii="Angsana New" w:hAnsi="Angsana New" w:cs="Angsana New"/>
          <w:cs/>
        </w:rPr>
        <w:t xml:space="preserve">ร้อยละ </w:t>
      </w:r>
      <w:r w:rsidR="00C35CAB">
        <w:rPr>
          <w:rFonts w:ascii="Angsana New" w:hAnsi="Angsana New" w:cs="Angsana New"/>
          <w:lang w:val="en-US"/>
        </w:rPr>
        <w:t>29.9</w:t>
      </w:r>
      <w:r w:rsidRPr="00BB3330">
        <w:rPr>
          <w:rFonts w:ascii="Angsana New" w:hAnsi="Angsana New" w:cs="Angsana New"/>
          <w:cs/>
          <w:lang w:val="en-US"/>
        </w:rPr>
        <w:t xml:space="preserve">) </w:t>
      </w:r>
      <w:r w:rsidRPr="00BB3330">
        <w:rPr>
          <w:rFonts w:ascii="Angsana New" w:hAnsi="Angsana New" w:cs="Angsana New"/>
          <w:cs/>
        </w:rPr>
        <w:t xml:space="preserve">ซึ่งเป็นนิติบุคคลที่จัดตั้งขึ้นในประเทศไทย </w:t>
      </w:r>
      <w:r w:rsidRPr="00BB3330">
        <w:rPr>
          <w:rFonts w:ascii="Angsana New" w:hAnsi="Angsana New" w:cs="Angsana New"/>
          <w:cs/>
          <w:lang w:val="en-US"/>
        </w:rPr>
        <w:t>และกลุ่มตระกูลกิตะพาณิชย์ (ถือหุ้น</w:t>
      </w:r>
      <w:r w:rsidRPr="00C35CAB">
        <w:rPr>
          <w:rFonts w:ascii="Angsana New" w:hAnsi="Angsana New" w:cs="Angsana New"/>
          <w:cs/>
          <w:lang w:val="en-US"/>
        </w:rPr>
        <w:t xml:space="preserve">ร้อยละ </w:t>
      </w:r>
      <w:r w:rsidR="00B64F92" w:rsidRPr="00C35CAB">
        <w:rPr>
          <w:rFonts w:ascii="Angsana New" w:hAnsi="Angsana New" w:cs="Angsana New"/>
          <w:lang w:val="en-US"/>
        </w:rPr>
        <w:t>1</w:t>
      </w:r>
      <w:r w:rsidR="002E5A5E">
        <w:rPr>
          <w:rFonts w:ascii="Angsana New" w:hAnsi="Angsana New" w:cs="Angsana New"/>
          <w:lang w:val="en-US"/>
        </w:rPr>
        <w:t>3</w:t>
      </w:r>
      <w:r w:rsidR="00C35CAB" w:rsidRPr="00C35CAB">
        <w:rPr>
          <w:rFonts w:ascii="Angsana New" w:hAnsi="Angsana New" w:cs="Angsana New"/>
          <w:lang w:val="en-US"/>
        </w:rPr>
        <w:t>.</w:t>
      </w:r>
      <w:r w:rsidR="002E5A5E">
        <w:rPr>
          <w:rFonts w:ascii="Angsana New" w:hAnsi="Angsana New" w:cs="Angsana New"/>
          <w:lang w:val="en-US"/>
        </w:rPr>
        <w:t>9</w:t>
      </w:r>
      <w:r w:rsidRPr="00BB3330">
        <w:rPr>
          <w:rFonts w:ascii="Angsana New" w:hAnsi="Angsana New" w:cs="Angsana New"/>
          <w:cs/>
          <w:lang w:val="en-US"/>
        </w:rPr>
        <w:t>)</w:t>
      </w:r>
    </w:p>
    <w:p w14:paraId="3BE9E223" w14:textId="77777777" w:rsidR="00030124" w:rsidRPr="002E4A0A" w:rsidRDefault="00030124" w:rsidP="008553B7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14:paraId="16952658" w14:textId="77777777" w:rsidR="00DD5773" w:rsidRPr="002E4A0A" w:rsidRDefault="00030124" w:rsidP="00DD5773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2E4A0A">
        <w:rPr>
          <w:rFonts w:ascii="Angsana New" w:hAnsi="Angsana New" w:cs="Angsana New"/>
          <w:cs/>
        </w:rPr>
        <w:t xml:space="preserve">บริษัทดำเนินธุรกิจหลักเกี่ยวกับการผลิตเพลารถกระบะและที่รองแหนบรถบรรทุก รายละเอียดของบริษัทย่อย ณ วันที่ 31 ธันวาคม </w:t>
      </w:r>
      <w:r w:rsidR="006B1190">
        <w:rPr>
          <w:rFonts w:ascii="Angsana New" w:hAnsi="Angsana New" w:cs="Angsana New"/>
          <w:cs/>
        </w:rPr>
        <w:t>2562 และ 2561</w:t>
      </w:r>
      <w:r w:rsidR="00BC03AA" w:rsidRPr="002E4A0A">
        <w:rPr>
          <w:rFonts w:ascii="Angsana New" w:hAnsi="Angsana New" w:cs="Angsana New"/>
          <w:lang w:val="en-US"/>
        </w:rPr>
        <w:t xml:space="preserve"> </w:t>
      </w:r>
      <w:r w:rsidR="00F56FE3" w:rsidRPr="0081065E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="00B77A9D">
        <w:rPr>
          <w:rFonts w:ascii="Angsana New" w:hAnsi="Angsana New" w:cs="Angsana New"/>
          <w:lang w:val="en-US"/>
        </w:rPr>
        <w:t>1</w:t>
      </w:r>
      <w:r w:rsidR="00CC0829">
        <w:rPr>
          <w:rFonts w:ascii="Angsana New" w:hAnsi="Angsana New" w:cs="Angsana New"/>
          <w:lang w:val="en-US"/>
        </w:rPr>
        <w:t>2</w:t>
      </w:r>
    </w:p>
    <w:p w14:paraId="72ECB856" w14:textId="77777777" w:rsidR="00C71904" w:rsidRPr="0075591B" w:rsidRDefault="00C71904" w:rsidP="00DD5773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E68A82F" w14:textId="77777777" w:rsidR="00030124" w:rsidRPr="0075591B" w:rsidRDefault="00030124" w:rsidP="00DD5773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75591B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เกณฑ์การจัดทำงบการเงิน </w:t>
      </w:r>
    </w:p>
    <w:p w14:paraId="1009177A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7D6554C" w14:textId="77777777" w:rsidR="00424B2E" w:rsidRPr="0075591B" w:rsidRDefault="00424B2E" w:rsidP="008767A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Pr="0075591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493245F" w14:textId="77777777" w:rsidR="00424B2E" w:rsidRPr="0075591B" w:rsidRDefault="00424B2E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BE7093C" w14:textId="77777777" w:rsidR="00A35482" w:rsidRPr="0075591B" w:rsidRDefault="00A35482" w:rsidP="008D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E7434" w:rsidRPr="0075591B">
        <w:rPr>
          <w:rFonts w:ascii="Angsana New" w:hAnsi="Angsana New" w:hint="cs"/>
          <w:sz w:val="30"/>
          <w:szCs w:val="30"/>
          <w:cs/>
        </w:rPr>
        <w:t xml:space="preserve">       </w:t>
      </w:r>
      <w:r w:rsidRPr="0075591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75591B">
        <w:rPr>
          <w:rFonts w:ascii="Angsana New" w:hAnsi="Angsana New"/>
          <w:sz w:val="30"/>
          <w:szCs w:val="30"/>
          <w:cs/>
        </w:rPr>
        <w:t>ักทรัพย์และ</w:t>
      </w:r>
      <w:r w:rsidRPr="0075591B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</w:t>
      </w:r>
    </w:p>
    <w:p w14:paraId="095A0988" w14:textId="77777777" w:rsidR="00FD4F5D" w:rsidRPr="00E0552B" w:rsidRDefault="00BB6040" w:rsidP="00F4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br w:type="page"/>
      </w:r>
      <w:r w:rsidR="00A83979" w:rsidRPr="00A83979">
        <w:rPr>
          <w:rFonts w:ascii="Angsana New" w:hAnsi="Angsana New"/>
          <w:sz w:val="30"/>
          <w:szCs w:val="30"/>
          <w:cs/>
        </w:rPr>
        <w:lastRenderedPageBreak/>
        <w:t>มาตรฐานการรายงาน</w:t>
      </w:r>
      <w:r w:rsidR="00A83979" w:rsidRPr="00E0552B">
        <w:rPr>
          <w:rFonts w:ascii="Angsana New" w:hAnsi="Angsana New"/>
          <w:sz w:val="30"/>
          <w:szCs w:val="30"/>
          <w:cs/>
        </w:rPr>
        <w:t>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A83979" w:rsidRPr="00E0552B">
        <w:rPr>
          <w:rFonts w:ascii="Angsana New" w:hAnsi="Angsana New"/>
          <w:sz w:val="30"/>
          <w:szCs w:val="30"/>
          <w:rtl/>
          <w:cs/>
        </w:rPr>
        <w:t xml:space="preserve">1 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A83979" w:rsidRPr="00E0552B">
        <w:rPr>
          <w:rFonts w:ascii="Angsana New" w:hAnsi="Angsana New"/>
          <w:sz w:val="30"/>
          <w:szCs w:val="30"/>
          <w:cs/>
        </w:rPr>
        <w:t xml:space="preserve">มกราคม </w:t>
      </w:r>
      <w:r w:rsidR="00A83979" w:rsidRPr="00E0552B">
        <w:rPr>
          <w:rFonts w:ascii="Angsana New" w:hAnsi="Angsana New"/>
          <w:sz w:val="30"/>
          <w:szCs w:val="30"/>
        </w:rPr>
        <w:t>2562</w:t>
      </w:r>
      <w:r w:rsidR="00A83979" w:rsidRPr="00E0552B">
        <w:rPr>
          <w:rFonts w:ascii="Angsana New" w:hAnsi="Angsana New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A83979" w:rsidRPr="00E0552B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</w:t>
      </w:r>
      <w:r w:rsidR="00A83979" w:rsidRPr="00E0552B">
        <w:rPr>
          <w:rFonts w:ascii="Angsana New" w:hAnsi="Angsana New" w:hint="cs"/>
          <w:sz w:val="30"/>
          <w:szCs w:val="30"/>
          <w:cs/>
        </w:rPr>
        <w:t xml:space="preserve"> </w:t>
      </w:r>
      <w:r w:rsidR="00A83979" w:rsidRPr="00E0552B">
        <w:rPr>
          <w:rFonts w:ascii="Angsana New" w:hAnsi="Angsana New"/>
          <w:sz w:val="30"/>
          <w:szCs w:val="30"/>
          <w:cs/>
        </w:rPr>
        <w:t>กลุ่มบริษัทได้ปฏิบัติตามมาตรฐานการรายงานทางการเงิน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A83979" w:rsidRPr="00E0552B">
        <w:rPr>
          <w:rFonts w:ascii="Angsana New" w:hAnsi="Angsana New"/>
          <w:sz w:val="30"/>
          <w:szCs w:val="30"/>
          <w:cs/>
        </w:rPr>
        <w:t>ฉบับที่</w:t>
      </w:r>
      <w:r w:rsidR="00A83979" w:rsidRPr="00E0552B">
        <w:rPr>
          <w:rFonts w:ascii="Angsana New" w:hAnsi="Angsana New"/>
          <w:sz w:val="30"/>
          <w:szCs w:val="30"/>
        </w:rPr>
        <w:t xml:space="preserve"> 15 </w:t>
      </w:r>
      <w:r w:rsidR="00A83979" w:rsidRPr="00E0552B">
        <w:rPr>
          <w:rFonts w:ascii="Angsana New" w:hAnsi="Angsana New"/>
          <w:sz w:val="30"/>
          <w:szCs w:val="30"/>
          <w:cs/>
        </w:rPr>
        <w:t>เรื่อง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A83979" w:rsidRPr="00E0552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A83979" w:rsidRPr="00E0552B">
        <w:rPr>
          <w:rFonts w:ascii="Angsana New" w:hAnsi="Angsana New"/>
          <w:sz w:val="30"/>
          <w:szCs w:val="30"/>
        </w:rPr>
        <w:t xml:space="preserve"> (“TFRS 15”) </w:t>
      </w:r>
      <w:r w:rsidR="00A83979" w:rsidRPr="00E0552B">
        <w:rPr>
          <w:rFonts w:ascii="Angsana New" w:hAnsi="Angsana New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A83979" w:rsidRPr="00E0552B">
        <w:rPr>
          <w:rFonts w:ascii="Angsana New" w:hAnsi="Angsana New"/>
          <w:sz w:val="30"/>
          <w:szCs w:val="30"/>
        </w:rPr>
        <w:t xml:space="preserve">18 </w:t>
      </w:r>
      <w:r w:rsidR="00A83979" w:rsidRPr="00E0552B">
        <w:rPr>
          <w:rFonts w:ascii="Angsana New" w:hAnsi="Angsana New"/>
          <w:sz w:val="30"/>
          <w:szCs w:val="30"/>
          <w:cs/>
        </w:rPr>
        <w:t xml:space="preserve">เรื่อง </w:t>
      </w:r>
      <w:r w:rsidR="00A83979" w:rsidRPr="00E0552B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A83979" w:rsidRPr="00E0552B">
        <w:rPr>
          <w:rFonts w:ascii="Angsana New" w:hAnsi="Angsana New"/>
          <w:sz w:val="30"/>
          <w:szCs w:val="30"/>
        </w:rPr>
        <w:t xml:space="preserve"> (“TAS 18”) </w:t>
      </w:r>
      <w:r w:rsidR="00A83979" w:rsidRPr="00E0552B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A83979" w:rsidRPr="00E0552B">
        <w:rPr>
          <w:rFonts w:ascii="Angsana New" w:hAnsi="Angsana New"/>
          <w:sz w:val="30"/>
          <w:szCs w:val="30"/>
        </w:rPr>
        <w:t xml:space="preserve">11 </w:t>
      </w:r>
      <w:r w:rsidR="00A83979" w:rsidRPr="00E0552B">
        <w:rPr>
          <w:rFonts w:ascii="Angsana New" w:hAnsi="Angsana New"/>
          <w:sz w:val="30"/>
          <w:szCs w:val="30"/>
          <w:cs/>
        </w:rPr>
        <w:t>เรื่อง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A83979" w:rsidRPr="00E0552B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A83979" w:rsidRPr="00E0552B">
        <w:rPr>
          <w:rFonts w:ascii="Angsana New" w:hAnsi="Angsana New"/>
          <w:sz w:val="30"/>
          <w:szCs w:val="30"/>
        </w:rPr>
        <w:t xml:space="preserve"> (“TAS 11”) </w:t>
      </w:r>
      <w:r w:rsidR="00A83979" w:rsidRPr="00E0552B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A83979" w:rsidRPr="00E0552B">
        <w:rPr>
          <w:rFonts w:ascii="Angsana New" w:hAnsi="Angsana New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="00A83979" w:rsidRPr="00E0552B">
        <w:rPr>
          <w:rFonts w:ascii="Angsana New" w:hAnsi="Angsana New"/>
          <w:sz w:val="30"/>
          <w:szCs w:val="30"/>
        </w:rPr>
        <w:t xml:space="preserve"> </w:t>
      </w:r>
      <w:r w:rsidR="00E0552B">
        <w:rPr>
          <w:rFonts w:ascii="Angsana New" w:hAnsi="Angsana New"/>
          <w:sz w:val="30"/>
          <w:szCs w:val="30"/>
        </w:rPr>
        <w:t>3</w:t>
      </w:r>
      <w:r w:rsidR="00A83979" w:rsidRPr="00E0552B">
        <w:rPr>
          <w:rFonts w:ascii="Angsana New" w:hAnsi="Angsana New"/>
          <w:sz w:val="30"/>
          <w:szCs w:val="30"/>
        </w:rPr>
        <w:t xml:space="preserve"> (</w:t>
      </w:r>
      <w:r w:rsidR="00B3761F">
        <w:rPr>
          <w:rFonts w:ascii="Angsana New" w:hAnsi="Angsana New" w:hint="cs"/>
          <w:sz w:val="30"/>
          <w:szCs w:val="30"/>
          <w:cs/>
        </w:rPr>
        <w:t>ด</w:t>
      </w:r>
      <w:r w:rsidR="00A83979" w:rsidRPr="00E0552B">
        <w:rPr>
          <w:rFonts w:ascii="Angsana New" w:hAnsi="Angsana New"/>
          <w:sz w:val="30"/>
          <w:szCs w:val="30"/>
        </w:rPr>
        <w:t>)</w:t>
      </w:r>
    </w:p>
    <w:p w14:paraId="5E2C6BDD" w14:textId="77777777" w:rsidR="00A83979" w:rsidRPr="00E0552B" w:rsidRDefault="00A83979" w:rsidP="00F4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2E5BC" w14:textId="77777777" w:rsidR="00BD30F9" w:rsidRPr="00BD30F9" w:rsidRDefault="00BD30F9" w:rsidP="00E05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BD30F9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BD30F9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BD30F9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BD30F9">
        <w:rPr>
          <w:rFonts w:ascii="Angsana New" w:hAnsi="Angsana New"/>
          <w:sz w:val="30"/>
          <w:szCs w:val="30"/>
        </w:rPr>
        <w:t xml:space="preserve"> </w:t>
      </w:r>
      <w:r w:rsidRPr="00BD30F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Pr="00BD30F9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BD30F9">
        <w:rPr>
          <w:rFonts w:ascii="Angsana New" w:hAnsi="Angsana New"/>
          <w:sz w:val="30"/>
          <w:szCs w:val="30"/>
          <w:cs/>
        </w:rPr>
        <w:t>ได้เปิดเผยในหมายเหตุข้อ</w:t>
      </w:r>
      <w:r w:rsidRPr="00BD30F9">
        <w:rPr>
          <w:rFonts w:ascii="Angsana New" w:hAnsi="Angsana New"/>
          <w:sz w:val="28"/>
          <w:szCs w:val="28"/>
          <w:cs/>
        </w:rPr>
        <w:t xml:space="preserve"> </w:t>
      </w:r>
      <w:r w:rsidRPr="00BD30F9">
        <w:rPr>
          <w:rFonts w:ascii="Angsana New" w:hAnsi="Angsana New"/>
          <w:sz w:val="28"/>
          <w:szCs w:val="28"/>
        </w:rPr>
        <w:t>33</w:t>
      </w:r>
    </w:p>
    <w:p w14:paraId="60A43F14" w14:textId="77777777" w:rsidR="00E0552B" w:rsidRDefault="00E0552B" w:rsidP="00E05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14BDAE" w14:textId="77777777" w:rsidR="000A1E5A" w:rsidRPr="000A1E5A" w:rsidRDefault="000A1E5A" w:rsidP="002A647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1E5A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1C2038">
        <w:rPr>
          <w:rFonts w:ascii="Angsana New" w:hAnsi="Angsana New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0A1E5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6EBD86C3" w14:textId="77777777" w:rsidR="00A35482" w:rsidRPr="0075591B" w:rsidRDefault="00A35482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E7DCC6" w14:textId="77777777" w:rsidR="00460B36" w:rsidRDefault="00A35482" w:rsidP="00DA6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="0098488E" w:rsidRPr="0098488E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4659E8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337D9D">
        <w:rPr>
          <w:rFonts w:ascii="Angsana New" w:hAnsi="Angsana New" w:hint="cs"/>
          <w:sz w:val="30"/>
          <w:szCs w:val="30"/>
          <w:cs/>
        </w:rPr>
        <w:t>กลุ่ม</w:t>
      </w:r>
      <w:r w:rsidR="002B7C8E" w:rsidRPr="00A32D4B">
        <w:rPr>
          <w:rFonts w:ascii="Angsana New" w:hAnsi="Angsana New"/>
          <w:sz w:val="30"/>
          <w:szCs w:val="30"/>
          <w:cs/>
        </w:rPr>
        <w:t>บริษัท</w:t>
      </w:r>
      <w:r w:rsidRPr="0075591B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</w:t>
      </w:r>
      <w:r w:rsidR="00D875EB" w:rsidRPr="0075591B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75591B">
        <w:rPr>
          <w:rFonts w:ascii="Angsana New" w:hAnsi="Angsana New"/>
          <w:sz w:val="30"/>
          <w:szCs w:val="30"/>
          <w:cs/>
        </w:rPr>
        <w:t>บาท</w:t>
      </w:r>
      <w:r w:rsidR="00D875EB"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150D948A" w14:textId="77777777" w:rsidR="004063E3" w:rsidRPr="009E7A0A" w:rsidRDefault="004063E3" w:rsidP="00A848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4508284E" w14:textId="77777777" w:rsidR="00A35482" w:rsidRPr="00B34E75" w:rsidRDefault="00A35482" w:rsidP="00A848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055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522B11" w:rsidRPr="0075591B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522B11" w:rsidRPr="0075591B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3B626A" w:rsidRPr="003B626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64FF1EB0" w14:textId="77777777" w:rsidR="00A35482" w:rsidRPr="00B34E75" w:rsidRDefault="00A35482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</w:p>
    <w:p w14:paraId="2A49246C" w14:textId="77777777" w:rsidR="00BD30F9" w:rsidRDefault="00A35482" w:rsidP="00BD3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4E7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A434B8" w:rsidRPr="00B34E75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E0552B">
        <w:rPr>
          <w:rFonts w:ascii="Angsana New" w:hAnsi="Angsana New" w:hint="cs"/>
          <w:sz w:val="30"/>
          <w:szCs w:val="30"/>
          <w:cs/>
        </w:rPr>
        <w:t>การ</w:t>
      </w:r>
      <w:r w:rsidR="00A434B8" w:rsidRPr="00B34E75">
        <w:rPr>
          <w:rFonts w:ascii="Angsana New" w:hAnsi="Angsana New"/>
          <w:sz w:val="30"/>
          <w:szCs w:val="30"/>
          <w:cs/>
        </w:rPr>
        <w:t>และข้อสมมต</w:t>
      </w:r>
      <w:r w:rsidR="00A434B8" w:rsidRPr="00B34E75">
        <w:rPr>
          <w:rFonts w:ascii="Angsana New" w:hAnsi="Angsana New" w:hint="cs"/>
          <w:sz w:val="30"/>
          <w:szCs w:val="30"/>
          <w:cs/>
        </w:rPr>
        <w:t>ิ</w:t>
      </w:r>
      <w:r w:rsidRPr="00B34E75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516C76">
        <w:rPr>
          <w:rFonts w:ascii="Angsana New" w:hAnsi="Angsana New" w:hint="cs"/>
          <w:sz w:val="30"/>
          <w:szCs w:val="30"/>
          <w:cs/>
        </w:rPr>
        <w:t>ปฏิบัติตาม</w:t>
      </w:r>
      <w:r w:rsidRPr="00B34E75">
        <w:rPr>
          <w:rFonts w:ascii="Angsana New" w:hAnsi="Angsana New"/>
          <w:sz w:val="30"/>
          <w:szCs w:val="30"/>
          <w:cs/>
        </w:rPr>
        <w:t>นโยบายการบัญชี</w:t>
      </w:r>
      <w:r w:rsidR="00AF0F05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AF0F05" w:rsidRPr="00E0552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AF0F05" w:rsidRPr="00E0552B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AF0F05" w:rsidRPr="00E0552B">
        <w:rPr>
          <w:rFonts w:ascii="Angsana New" w:hAnsi="Angsana New" w:hint="cs"/>
          <w:sz w:val="30"/>
          <w:szCs w:val="30"/>
          <w:cs/>
        </w:rPr>
        <w:t xml:space="preserve"> </w:t>
      </w:r>
      <w:r w:rsidR="00C01B9E" w:rsidRPr="00E0552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C72FA" w:rsidRPr="00E0552B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</w:t>
      </w:r>
      <w:r w:rsidR="00DC72FA" w:rsidRPr="00B34E75">
        <w:rPr>
          <w:rFonts w:ascii="Angsana New" w:hAnsi="Angsana New"/>
          <w:sz w:val="30"/>
          <w:szCs w:val="30"/>
          <w:cs/>
        </w:rPr>
        <w:t>ารทบทวนอย่าง</w:t>
      </w:r>
      <w:r w:rsidR="00DC72FA" w:rsidRPr="00B34E75">
        <w:rPr>
          <w:rFonts w:ascii="Angsana New" w:hAnsi="Angsana New" w:hint="cs"/>
          <w:sz w:val="30"/>
          <w:szCs w:val="30"/>
          <w:cs/>
        </w:rPr>
        <w:t>ต่อเนื่อง</w:t>
      </w:r>
      <w:r w:rsidR="00F5506B">
        <w:rPr>
          <w:rFonts w:ascii="Angsana New" w:hAnsi="Angsana New" w:hint="cs"/>
          <w:sz w:val="30"/>
          <w:szCs w:val="30"/>
          <w:cs/>
        </w:rPr>
        <w:t xml:space="preserve"> </w:t>
      </w:r>
      <w:r w:rsidR="00DC72FA" w:rsidRPr="00B34E75">
        <w:rPr>
          <w:rFonts w:ascii="Angsana New" w:hAnsi="Angsana New"/>
          <w:sz w:val="30"/>
          <w:szCs w:val="30"/>
          <w:cs/>
        </w:rPr>
        <w:t>การปรับประมาณ</w:t>
      </w:r>
      <w:r w:rsidR="00DC72FA" w:rsidRPr="00B34E75">
        <w:rPr>
          <w:rFonts w:ascii="Angsana New" w:hAnsi="Angsana New" w:hint="cs"/>
          <w:sz w:val="30"/>
          <w:szCs w:val="30"/>
          <w:cs/>
        </w:rPr>
        <w:t>การ</w:t>
      </w:r>
      <w:r w:rsidR="00DC72FA" w:rsidRPr="00B34E75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C72FA" w:rsidRPr="00B34E75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53071EF2" w14:textId="77777777" w:rsidR="00CB29F0" w:rsidRDefault="00CB29F0" w:rsidP="00CB29F0">
      <w:pPr>
        <w:tabs>
          <w:tab w:val="clear" w:pos="227"/>
          <w:tab w:val="clear" w:pos="454"/>
          <w:tab w:val="clear" w:pos="680"/>
          <w:tab w:val="left" w:pos="720"/>
        </w:tabs>
        <w:spacing w:line="260" w:lineRule="exact"/>
        <w:jc w:val="thaiDistribute"/>
        <w:rPr>
          <w:rFonts w:ascii="Angsana New" w:hAnsi="Angsana New"/>
          <w:sz w:val="30"/>
          <w:szCs w:val="30"/>
        </w:rPr>
      </w:pPr>
    </w:p>
    <w:p w14:paraId="533B1057" w14:textId="77777777" w:rsidR="00CB29F0" w:rsidRDefault="00CB29F0" w:rsidP="00CB2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</w:t>
      </w:r>
      <w:r w:rsidR="00291DA9">
        <w:rPr>
          <w:rFonts w:ascii="Angsana New" w:hAnsi="Angsana New" w:hint="cs"/>
          <w:sz w:val="30"/>
          <w:szCs w:val="30"/>
          <w:cs/>
        </w:rPr>
        <w:t>ปฏิบัติตาม</w:t>
      </w:r>
      <w:r>
        <w:rPr>
          <w:rFonts w:ascii="Angsana New" w:hAnsi="Angsana New"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291DA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ประกอบด้วยหมายเหตุต่อไปนี้</w:t>
      </w:r>
    </w:p>
    <w:p w14:paraId="1BEEBF10" w14:textId="77777777" w:rsidR="002C1869" w:rsidRDefault="002C1869" w:rsidP="00CB2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2" w:type="dxa"/>
        <w:tblInd w:w="468" w:type="dxa"/>
        <w:tblLook w:val="04A0" w:firstRow="1" w:lastRow="0" w:firstColumn="1" w:lastColumn="0" w:noHBand="0" w:noVBand="1"/>
      </w:tblPr>
      <w:tblGrid>
        <w:gridCol w:w="3312"/>
        <w:gridCol w:w="5880"/>
      </w:tblGrid>
      <w:tr w:rsidR="002C1869" w:rsidRPr="00C664CA" w14:paraId="1C325C42" w14:textId="77777777" w:rsidTr="004F111E">
        <w:tc>
          <w:tcPr>
            <w:tcW w:w="3312" w:type="dxa"/>
          </w:tcPr>
          <w:p w14:paraId="31247A0B" w14:textId="77777777" w:rsidR="002C1869" w:rsidRPr="00C664CA" w:rsidRDefault="00527AA0" w:rsidP="004F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2C1869" w:rsidRPr="00C664C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2C1869" w:rsidRPr="00C664C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71D1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2C1869" w:rsidRPr="00C664C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880" w:type="dxa"/>
          </w:tcPr>
          <w:p w14:paraId="5F6AB86F" w14:textId="77777777" w:rsidR="002C1869" w:rsidRPr="00C664CA" w:rsidRDefault="002C1869" w:rsidP="004F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sz w:val="30"/>
                <w:szCs w:val="30"/>
                <w:cs/>
              </w:rPr>
              <w:t>ภาษีเงินได้</w:t>
            </w:r>
            <w:r w:rsidRPr="00C664CA">
              <w:rPr>
                <w:rFonts w:hint="cs"/>
                <w:sz w:val="30"/>
                <w:szCs w:val="30"/>
                <w:cs/>
              </w:rPr>
              <w:t>ของงวด</w:t>
            </w:r>
            <w:r w:rsidRPr="00C664CA">
              <w:rPr>
                <w:sz w:val="30"/>
                <w:szCs w:val="30"/>
                <w:cs/>
              </w:rPr>
              <w:t>ปัจจุบันและภาษีเงินได้รอการตัดบัญชี</w:t>
            </w:r>
          </w:p>
        </w:tc>
      </w:tr>
      <w:tr w:rsidR="002353B6" w:rsidRPr="00C664CA" w14:paraId="6FB98651" w14:textId="77777777" w:rsidTr="004F111E">
        <w:tc>
          <w:tcPr>
            <w:tcW w:w="3312" w:type="dxa"/>
          </w:tcPr>
          <w:p w14:paraId="530A12F6" w14:textId="77777777" w:rsidR="002353B6" w:rsidRDefault="002353B6" w:rsidP="004F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5880" w:type="dxa"/>
          </w:tcPr>
          <w:p w14:paraId="4486500B" w14:textId="77777777" w:rsidR="002353B6" w:rsidRPr="002353B6" w:rsidRDefault="002353B6" w:rsidP="004F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7" w:firstLine="302"/>
              <w:jc w:val="thaiDistribute"/>
              <w:rPr>
                <w:sz w:val="30"/>
                <w:szCs w:val="30"/>
                <w:cs/>
              </w:rPr>
            </w:pPr>
            <w:r w:rsidRPr="002353B6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2C1869" w:rsidRPr="00C664CA" w14:paraId="6FB550E6" w14:textId="77777777" w:rsidTr="004F111E">
        <w:tc>
          <w:tcPr>
            <w:tcW w:w="3312" w:type="dxa"/>
          </w:tcPr>
          <w:p w14:paraId="3B62C6D7" w14:textId="77777777" w:rsidR="002C1869" w:rsidRPr="00C664CA" w:rsidRDefault="002002CB" w:rsidP="004F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2C1869" w:rsidRPr="00C664C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5880" w:type="dxa"/>
          </w:tcPr>
          <w:p w14:paraId="5772F1DB" w14:textId="77777777" w:rsidR="002C1869" w:rsidRPr="00C664CA" w:rsidRDefault="002C1869" w:rsidP="004F1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19ED6871" w14:textId="77777777" w:rsidR="002C1869" w:rsidRPr="002C1869" w:rsidRDefault="002C1869" w:rsidP="00CB2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C6548" w14:textId="77777777" w:rsidR="00030124" w:rsidRPr="0075591B" w:rsidRDefault="002353B6" w:rsidP="000F1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450E13" w:rsidRPr="0075591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8E2B70" w:rsidRPr="0075591B">
        <w:rPr>
          <w:rFonts w:ascii="Angsana New" w:hAnsi="Angsana New"/>
          <w:b/>
          <w:bCs/>
          <w:sz w:val="30"/>
          <w:szCs w:val="30"/>
        </w:rPr>
        <w:tab/>
      </w:r>
      <w:r w:rsidR="00030124" w:rsidRPr="0075591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135657C5" w14:textId="77777777" w:rsidR="000A1E5A" w:rsidRPr="00867FCA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71E785" w14:textId="77777777" w:rsidR="00392422" w:rsidRPr="005B1653" w:rsidRDefault="00292A11" w:rsidP="005B1653">
      <w:pPr>
        <w:pStyle w:val="AccPolicyalternative"/>
      </w:pPr>
      <w:r w:rsidRPr="00722EA0">
        <w:tab/>
      </w:r>
      <w:r w:rsidR="00392422" w:rsidRPr="005B1653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</w:t>
      </w:r>
      <w:r w:rsidR="00C215DC" w:rsidRPr="005B1653">
        <w:rPr>
          <w:rFonts w:hint="cs"/>
          <w:cs/>
        </w:rPr>
        <w:t>งบการเงินทุกรอบระยะเวลาที่รายงา</w:t>
      </w:r>
      <w:r w:rsidR="00722EA0" w:rsidRPr="005B1653">
        <w:rPr>
          <w:rFonts w:hint="cs"/>
          <w:cs/>
        </w:rPr>
        <w:t>น</w:t>
      </w:r>
    </w:p>
    <w:p w14:paraId="16CBDA0C" w14:textId="77777777" w:rsidR="007B3C08" w:rsidRPr="0075591B" w:rsidRDefault="007B3C08" w:rsidP="005B1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="Angsana New" w:hAnsi="Angsana New"/>
          <w:sz w:val="30"/>
          <w:szCs w:val="30"/>
        </w:rPr>
      </w:pPr>
    </w:p>
    <w:p w14:paraId="2578B43C" w14:textId="77777777" w:rsidR="00030124" w:rsidRPr="0075591B" w:rsidRDefault="00030124" w:rsidP="008767A5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75591B" w:rsidRDefault="00030124" w:rsidP="00A84880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25A6867" w14:textId="77777777" w:rsidR="00030124" w:rsidRDefault="00030124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5591B">
        <w:rPr>
          <w:rFonts w:ascii="Angsana New" w:hAnsi="Angsana New"/>
          <w:sz w:val="30"/>
          <w:szCs w:val="30"/>
        </w:rPr>
        <w:t>“</w:t>
      </w:r>
      <w:r w:rsidRPr="0075591B">
        <w:rPr>
          <w:rFonts w:ascii="Angsana New" w:hAnsi="Angsana New"/>
          <w:sz w:val="30"/>
          <w:szCs w:val="30"/>
          <w:cs/>
        </w:rPr>
        <w:t>กลุ่มบริษัท</w:t>
      </w:r>
      <w:r w:rsidRPr="0075591B">
        <w:rPr>
          <w:rFonts w:ascii="Angsana New" w:hAnsi="Angsana New"/>
          <w:sz w:val="30"/>
          <w:szCs w:val="30"/>
        </w:rPr>
        <w:t>”</w:t>
      </w:r>
      <w:r w:rsidRPr="0075591B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14633F" w:rsidRPr="00F91607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6163EB44" w14:textId="77777777" w:rsidR="00C20BC1" w:rsidRDefault="00C20BC1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1458438" w14:textId="77777777" w:rsidR="00C20BC1" w:rsidRPr="002C1869" w:rsidRDefault="00C20BC1" w:rsidP="00C20BC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C1869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2C1869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2EE3421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752C362" w14:textId="77777777" w:rsidR="00C20BC1" w:rsidRPr="002C1869" w:rsidRDefault="00C20BC1" w:rsidP="00C20BC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</w:t>
      </w:r>
      <w:r w:rsidR="006D6A24">
        <w:rPr>
          <w:rFonts w:ascii="Angsana New" w:hAnsi="Angsana New" w:hint="cs"/>
          <w:sz w:val="30"/>
          <w:szCs w:val="30"/>
          <w:cs/>
        </w:rPr>
        <w:t>มา</w:t>
      </w:r>
      <w:r w:rsidRPr="002C1869">
        <w:rPr>
          <w:rFonts w:ascii="Angsana New" w:hAnsi="Angsana New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7D1E67EE" w14:textId="77777777" w:rsidR="00C20BC1" w:rsidRPr="002C1869" w:rsidRDefault="00C20BC1" w:rsidP="00C20BC1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128613CB" w14:textId="77777777" w:rsidR="00C20BC1" w:rsidRPr="002C1869" w:rsidRDefault="00C20BC1" w:rsidP="00C20BC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34139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</w:t>
      </w:r>
      <w:r w:rsidR="006D6A24">
        <w:rPr>
          <w:rFonts w:ascii="Angsana New" w:hAnsi="Angsana New" w:hint="cs"/>
          <w:sz w:val="30"/>
          <w:szCs w:val="30"/>
          <w:cs/>
        </w:rPr>
        <w:t>มา</w:t>
      </w:r>
      <w:r w:rsidRPr="00C34139">
        <w:rPr>
          <w:rFonts w:ascii="Angsana New" w:hAnsi="Angsana New"/>
          <w:sz w:val="30"/>
          <w:szCs w:val="30"/>
          <w:cs/>
        </w:rPr>
        <w:t>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</w:p>
    <w:p w14:paraId="3CB20FD0" w14:textId="77777777" w:rsidR="00C20BC1" w:rsidRPr="002C1869" w:rsidRDefault="00C20BC1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61579D4" w14:textId="06289B08" w:rsidR="00C20BC1" w:rsidRPr="002C1869" w:rsidRDefault="00023308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15EA2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0EF76A2" w14:textId="77777777" w:rsidR="00C20BC1" w:rsidRPr="002C1869" w:rsidRDefault="00C20BC1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A6FCAC" w14:textId="77777777" w:rsidR="00C20BC1" w:rsidRPr="002C1869" w:rsidRDefault="00C20BC1" w:rsidP="00C15EA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2C1869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</w:t>
      </w:r>
      <w:r w:rsidR="002C1869">
        <w:rPr>
          <w:rFonts w:ascii="Angsana New" w:hAnsi="Angsana New" w:hint="cs"/>
          <w:sz w:val="30"/>
          <w:szCs w:val="30"/>
          <w:cs/>
        </w:rPr>
        <w:t>ใ</w:t>
      </w:r>
      <w:r w:rsidRPr="002C1869">
        <w:rPr>
          <w:rFonts w:ascii="Angsana New" w:hAnsi="Angsana New"/>
          <w:sz w:val="30"/>
          <w:szCs w:val="30"/>
          <w:cs/>
        </w:rPr>
        <w:t>ห้แก่เจ้าของเดิม และส่วนได้เสียในส่วนของเจ้าของที่ออกโดยกลุ่มบริษัท</w:t>
      </w:r>
      <w:r w:rsidRPr="002C1869">
        <w:rPr>
          <w:rFonts w:ascii="Angsana New" w:hAnsi="Angsana New"/>
          <w:sz w:val="30"/>
          <w:szCs w:val="30"/>
        </w:rPr>
        <w:t xml:space="preserve"> </w:t>
      </w:r>
      <w:r w:rsidRPr="002C1869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5A380177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</w:p>
    <w:p w14:paraId="319D07CD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2C1869">
        <w:rPr>
          <w:rFonts w:ascii="Angsana New" w:hAnsi="Angsana New" w:hint="cs"/>
          <w:sz w:val="30"/>
          <w:szCs w:val="30"/>
          <w:cs/>
        </w:rPr>
        <w:t>มูลค่า</w:t>
      </w:r>
      <w:r w:rsidRPr="002C1869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2C1869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  <w:r w:rsidRPr="002C1869">
        <w:rPr>
          <w:rFonts w:ascii="Angsana New" w:hAnsi="Angsana New" w:hint="cs"/>
          <w:sz w:val="30"/>
          <w:szCs w:val="30"/>
          <w:cs/>
        </w:rPr>
        <w:t xml:space="preserve">           ณ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  <w:r w:rsidRPr="002C1869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C1869">
        <w:rPr>
          <w:rFonts w:ascii="Angsana New" w:hAnsi="Angsana New"/>
          <w:sz w:val="30"/>
          <w:szCs w:val="30"/>
          <w:cs/>
        </w:rPr>
        <w:t xml:space="preserve"> </w:t>
      </w:r>
      <w:r w:rsidRPr="002C1869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70410794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9CCBD3E" w14:textId="77777777" w:rsidR="00C20BC1" w:rsidRPr="002C1869" w:rsidRDefault="00C20BC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E84AC66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2D6735D" w14:textId="77777777" w:rsidR="00C20BC1" w:rsidRPr="002C1869" w:rsidRDefault="00C20BC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1869">
        <w:rPr>
          <w:rFonts w:ascii="Angsana New" w:hAnsi="Angsana New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8147400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3B30D33" w14:textId="77777777" w:rsidR="00C20BC1" w:rsidRPr="002C1869" w:rsidRDefault="00C20BC1" w:rsidP="00C20B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1869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70E3845" w14:textId="77777777" w:rsidR="00C20BC1" w:rsidRPr="002C1869" w:rsidRDefault="00C20BC1" w:rsidP="00C2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17916145" w14:textId="77777777" w:rsidR="00030124" w:rsidRPr="0075591B" w:rsidRDefault="00030124" w:rsidP="00A84880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3F4D625E" w14:textId="77777777" w:rsidR="00030124" w:rsidRPr="0075591B" w:rsidRDefault="00030124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6C382DF" w14:textId="77777777" w:rsidR="008C3637" w:rsidRDefault="00DC72FA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DC72F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DC72F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C72FA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DC72FA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C72FA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C626DB">
        <w:rPr>
          <w:rFonts w:ascii="Angsana New" w:hAnsi="Angsana New" w:hint="cs"/>
          <w:sz w:val="30"/>
          <w:szCs w:val="30"/>
          <w:cs/>
        </w:rPr>
        <w:t xml:space="preserve"> </w:t>
      </w:r>
      <w:r w:rsidRPr="00DC72FA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6A32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806CDE" w14:textId="77777777" w:rsidR="008C3637" w:rsidRDefault="008C3637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ADD61E9" w14:textId="77777777" w:rsidR="008C3637" w:rsidRPr="00856EA0" w:rsidRDefault="008C3637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A01D247" w14:textId="77777777" w:rsidR="008C3637" w:rsidRPr="00856EA0" w:rsidRDefault="008C3637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2ECD531" w14:textId="77777777" w:rsidR="008C3637" w:rsidRPr="00856EA0" w:rsidRDefault="008C3637" w:rsidP="008C3637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6EA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32BBAC1E" w14:textId="77777777" w:rsidR="008C3637" w:rsidRPr="00856EA0" w:rsidRDefault="008C3637" w:rsidP="008C363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4C6C347" w14:textId="77777777" w:rsidR="008C3637" w:rsidRDefault="008C3637" w:rsidP="008C363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83E6677" w14:textId="77777777" w:rsidR="008527DC" w:rsidRDefault="008527DC" w:rsidP="008C3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4CEDBDBE" w14:textId="77777777" w:rsidR="008C3637" w:rsidRPr="00856EA0" w:rsidRDefault="008C3637" w:rsidP="008C3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56EA0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56EA0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57950C0C" w14:textId="77777777" w:rsidR="008C3637" w:rsidRPr="00856EA0" w:rsidRDefault="008C3637" w:rsidP="008C3637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BFC0307" w14:textId="77777777" w:rsidR="008C3637" w:rsidRDefault="008C3637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เมื่อ</w:t>
      </w:r>
      <w:r w:rsidRPr="00856E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56EA0">
        <w:rPr>
          <w:rFonts w:ascii="Angsana New" w:hAnsi="Angsana New"/>
          <w:sz w:val="30"/>
          <w:szCs w:val="30"/>
          <w:cs/>
        </w:rPr>
        <w:t>สูญเสีย</w:t>
      </w:r>
      <w:r w:rsidRPr="00856EA0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56EA0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56EA0">
        <w:rPr>
          <w:rFonts w:ascii="Angsana New" w:hAnsi="Angsana New" w:hint="cs"/>
          <w:sz w:val="30"/>
          <w:szCs w:val="30"/>
          <w:cs/>
        </w:rPr>
        <w:t>นั้นออก</w:t>
      </w:r>
      <w:r w:rsidRPr="00856EA0">
        <w:rPr>
          <w:rFonts w:ascii="Angsana New" w:hAnsi="Angsana New"/>
          <w:sz w:val="30"/>
          <w:szCs w:val="30"/>
          <w:cs/>
        </w:rPr>
        <w:t xml:space="preserve"> </w:t>
      </w:r>
      <w:r w:rsidRPr="00856EA0">
        <w:rPr>
          <w:rFonts w:ascii="Angsana New" w:hAnsi="Angsana New" w:hint="cs"/>
          <w:sz w:val="30"/>
          <w:szCs w:val="30"/>
          <w:cs/>
        </w:rPr>
        <w:t>รวมถึง</w:t>
      </w:r>
      <w:r w:rsidRPr="00856EA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856EA0">
        <w:rPr>
          <w:rFonts w:ascii="Angsana New" w:hAnsi="Angsana New" w:hint="cs"/>
          <w:sz w:val="30"/>
          <w:szCs w:val="30"/>
          <w:cs/>
        </w:rPr>
        <w:t>การ</w:t>
      </w:r>
      <w:r w:rsidRPr="00856EA0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56EA0">
        <w:rPr>
          <w:rFonts w:ascii="Angsana New" w:hAnsi="Angsana New" w:hint="cs"/>
          <w:sz w:val="30"/>
          <w:szCs w:val="30"/>
          <w:cs/>
        </w:rPr>
        <w:t>การ</w:t>
      </w:r>
      <w:r w:rsidRPr="00856EA0">
        <w:rPr>
          <w:rFonts w:ascii="Angsana New" w:hAnsi="Angsana New"/>
          <w:sz w:val="30"/>
          <w:szCs w:val="30"/>
          <w:cs/>
        </w:rPr>
        <w:t>ควบคุม</w:t>
      </w:r>
    </w:p>
    <w:p w14:paraId="5E0CCEC6" w14:textId="77777777" w:rsidR="008C3637" w:rsidRDefault="008C3637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C657AB7" w14:textId="77777777" w:rsidR="00306E76" w:rsidRPr="00866987" w:rsidRDefault="008527DC" w:rsidP="008C363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306E76" w:rsidRPr="0086698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4C2190D4" w14:textId="77777777" w:rsidR="00306E76" w:rsidRPr="00306E76" w:rsidRDefault="00306E76" w:rsidP="00306E7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3EBDE065" w14:textId="77777777" w:rsidR="00306E76" w:rsidRPr="00866987" w:rsidRDefault="00306E76" w:rsidP="00306E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</w:t>
      </w:r>
      <w:r w:rsidRPr="00866987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866987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15565231" w14:textId="77777777" w:rsidR="00306E76" w:rsidRPr="00CA4935" w:rsidRDefault="00306E76" w:rsidP="00306E7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20"/>
          <w:szCs w:val="20"/>
        </w:rPr>
      </w:pPr>
    </w:p>
    <w:p w14:paraId="2B9BF0ED" w14:textId="77777777" w:rsidR="00306E76" w:rsidRPr="00866987" w:rsidRDefault="00306E76" w:rsidP="00306E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มีอิทธิพลอย่าง</w:t>
      </w:r>
      <w:r w:rsidRPr="00866987">
        <w:rPr>
          <w:rFonts w:ascii="Angsana New" w:hAnsi="Angsana New" w:hint="cs"/>
          <w:sz w:val="30"/>
          <w:szCs w:val="30"/>
          <w:cs/>
        </w:rPr>
        <w:t>มีนัย</w:t>
      </w:r>
      <w:r w:rsidRPr="00866987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866987">
        <w:rPr>
          <w:rFonts w:ascii="Angsana New" w:hAnsi="Angsana New" w:hint="cs"/>
          <w:sz w:val="30"/>
          <w:szCs w:val="30"/>
          <w:cs/>
        </w:rPr>
        <w:t>จ</w:t>
      </w:r>
      <w:r w:rsidRPr="00866987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866987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866987">
        <w:rPr>
          <w:rFonts w:ascii="Angsana New" w:hAnsi="Angsana New"/>
          <w:sz w:val="30"/>
          <w:szCs w:val="30"/>
          <w:cs/>
        </w:rPr>
        <w:t>นโยบายดังกล่าว</w:t>
      </w:r>
      <w:r w:rsidRPr="00866987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87686BF" w14:textId="77777777" w:rsidR="00306E76" w:rsidRPr="00866987" w:rsidRDefault="00306E76" w:rsidP="00306E76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161C0E47" w14:textId="77777777" w:rsidR="00D364F8" w:rsidRDefault="00306E76" w:rsidP="00306E76">
      <w:pPr>
        <w:pStyle w:val="BodyText"/>
        <w:spacing w:after="0"/>
        <w:ind w:left="540"/>
        <w:jc w:val="thaiDistribute"/>
        <w:rPr>
          <w:szCs w:val="22"/>
        </w:rPr>
      </w:pPr>
      <w:r w:rsidRPr="00866987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โดย</w:t>
      </w:r>
      <w:r w:rsidRPr="00866987">
        <w:rPr>
          <w:rFonts w:ascii="Angsana New" w:hAnsi="Angsana New"/>
          <w:sz w:val="30"/>
          <w:szCs w:val="30"/>
          <w:cs/>
        </w:rPr>
        <w:t>รับรู้รายการ</w:t>
      </w:r>
      <w:r w:rsidRPr="00866987">
        <w:rPr>
          <w:rFonts w:ascii="Angsana New" w:hAnsi="Angsana New" w:hint="cs"/>
          <w:sz w:val="30"/>
          <w:szCs w:val="30"/>
          <w:cs/>
        </w:rPr>
        <w:t>เมื่อ</w:t>
      </w:r>
      <w:r w:rsidRPr="00866987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866987">
        <w:rPr>
          <w:rFonts w:ascii="Angsana New" w:hAnsi="Angsana New" w:hint="cs"/>
          <w:sz w:val="30"/>
          <w:szCs w:val="30"/>
          <w:cs/>
        </w:rPr>
        <w:t>ขาดทุน</w:t>
      </w:r>
      <w:r w:rsidRPr="00866987">
        <w:rPr>
          <w:rFonts w:ascii="Angsana New" w:hAnsi="Angsana New"/>
          <w:sz w:val="30"/>
          <w:szCs w:val="30"/>
          <w:cs/>
        </w:rPr>
        <w:t>เบ็ดเสร็จอื่น</w:t>
      </w:r>
      <w:r w:rsidRPr="00866987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866987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="00D364F8" w:rsidRPr="00866987">
        <w:t xml:space="preserve"> </w:t>
      </w:r>
    </w:p>
    <w:p w14:paraId="4D5C78CF" w14:textId="77777777" w:rsidR="00D006E8" w:rsidRPr="0075591B" w:rsidRDefault="00D006E8" w:rsidP="000A1E5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936DD2" w14:textId="77777777" w:rsidR="000A1E5A" w:rsidRPr="0075591B" w:rsidRDefault="00030124" w:rsidP="000A1E5A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05E8FC37" w14:textId="77777777" w:rsidR="00030124" w:rsidRPr="0075591B" w:rsidRDefault="00030124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20853F" w14:textId="77777777" w:rsidR="00886DB2" w:rsidRPr="0075591B" w:rsidRDefault="00886DB2" w:rsidP="00886DB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75591B">
        <w:rPr>
          <w:rFonts w:ascii="Angsana New" w:hAnsi="Angsana New" w:hint="cs"/>
          <w:sz w:val="30"/>
          <w:szCs w:val="30"/>
          <w:cs/>
        </w:rPr>
        <w:t xml:space="preserve">       </w:t>
      </w:r>
      <w:r w:rsidRPr="0075591B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มาจากรายการกับบริษัทร่วม</w:t>
      </w:r>
      <w:r w:rsidR="00537E44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591B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8A4B5BA" w14:textId="77777777" w:rsidR="00B04325" w:rsidRPr="0075591B" w:rsidRDefault="00B04325" w:rsidP="00A8488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1DC735E" w14:textId="77777777" w:rsidR="00030124" w:rsidRPr="0075591B" w:rsidRDefault="00030124" w:rsidP="00ED7479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2142ABFA" w14:textId="77777777" w:rsidR="00030124" w:rsidRPr="0075591B" w:rsidRDefault="00030124" w:rsidP="00A8488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30"/>
          <w:szCs w:val="30"/>
        </w:rPr>
      </w:pPr>
    </w:p>
    <w:p w14:paraId="15CC4C99" w14:textId="77777777" w:rsidR="003665DD" w:rsidRPr="0075591B" w:rsidRDefault="003665DD" w:rsidP="003665DD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9A33497" w14:textId="77777777" w:rsidR="003665DD" w:rsidRPr="0075591B" w:rsidRDefault="003665DD" w:rsidP="003665DD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652568BC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</w:t>
      </w:r>
      <w:r w:rsidRPr="00E775F9">
        <w:rPr>
          <w:rFonts w:ascii="Angsana New" w:hAnsi="Angsana New"/>
          <w:sz w:val="30"/>
          <w:szCs w:val="30"/>
          <w:cs/>
        </w:rPr>
        <w:t>เป็น</w:t>
      </w:r>
      <w:r w:rsidRPr="00E775F9">
        <w:rPr>
          <w:rFonts w:ascii="Angsana New" w:hAnsi="Angsana New" w:hint="cs"/>
          <w:sz w:val="30"/>
          <w:szCs w:val="30"/>
          <w:cs/>
        </w:rPr>
        <w:t>สกุล</w:t>
      </w:r>
      <w:r w:rsidRPr="00E775F9">
        <w:rPr>
          <w:rFonts w:ascii="Angsana New" w:hAnsi="Angsana New"/>
          <w:sz w:val="30"/>
          <w:szCs w:val="30"/>
          <w:cs/>
        </w:rPr>
        <w:t>เงิน</w:t>
      </w:r>
      <w:r w:rsidRPr="00E775F9">
        <w:rPr>
          <w:rFonts w:ascii="Angsana New" w:hAnsi="Angsana New" w:hint="cs"/>
          <w:sz w:val="30"/>
          <w:szCs w:val="30"/>
          <w:cs/>
        </w:rPr>
        <w:t>ที่ใช้ในการดำเนินงาน</w:t>
      </w:r>
      <w:r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E775F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672FD301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0BEBDFB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775F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E775F9">
        <w:rPr>
          <w:rFonts w:ascii="Angsana New" w:hAnsi="Angsana New" w:hint="cs"/>
          <w:sz w:val="30"/>
          <w:szCs w:val="30"/>
          <w:cs/>
        </w:rPr>
        <w:t>รายงาน</w:t>
      </w:r>
      <w:r w:rsidRPr="00E775F9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E775F9">
        <w:rPr>
          <w:rFonts w:ascii="Angsana New" w:hAnsi="Angsana New" w:hint="cs"/>
          <w:sz w:val="30"/>
          <w:szCs w:val="30"/>
          <w:cs/>
        </w:rPr>
        <w:t>สกุลเงินที่ใช้ใน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E775F9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E775F9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</w:p>
    <w:p w14:paraId="208B2040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E775F9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E775F9">
        <w:rPr>
          <w:rFonts w:ascii="Angsana New" w:hAnsi="Angsana New" w:hint="cs"/>
          <w:sz w:val="30"/>
          <w:szCs w:val="30"/>
          <w:cs/>
        </w:rPr>
        <w:t>ซึ่ง</w:t>
      </w:r>
      <w:r w:rsidRPr="00E775F9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E775F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E775F9">
        <w:rPr>
          <w:rFonts w:ascii="Angsana New" w:hAnsi="Angsana New"/>
          <w:sz w:val="30"/>
          <w:szCs w:val="30"/>
          <w:cs/>
        </w:rPr>
        <w:t>โดยใช้อัตรา</w:t>
      </w:r>
      <w:r w:rsidRPr="002E2783">
        <w:rPr>
          <w:rFonts w:ascii="Angsana New" w:hAnsi="Angsana New"/>
          <w:sz w:val="30"/>
          <w:szCs w:val="30"/>
          <w:cs/>
        </w:rPr>
        <w:t xml:space="preserve">แลกเปลี่ยน ณ วันที่เกิดรายการ </w:t>
      </w:r>
    </w:p>
    <w:p w14:paraId="1460F777" w14:textId="77777777" w:rsidR="003665D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7025D41" w14:textId="77777777" w:rsidR="003665DD" w:rsidRPr="00D43CFD" w:rsidRDefault="003665DD" w:rsidP="003665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0C07C53" w14:textId="77777777" w:rsidR="006412E7" w:rsidRDefault="006412E7" w:rsidP="007B3C08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</w:p>
    <w:p w14:paraId="536E63B4" w14:textId="77777777" w:rsidR="00030124" w:rsidRPr="0075591B" w:rsidRDefault="00030124" w:rsidP="008767A5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อนุพันธ์ </w:t>
      </w:r>
    </w:p>
    <w:p w14:paraId="4CF3CB47" w14:textId="77777777" w:rsidR="00030124" w:rsidRPr="0075591B" w:rsidRDefault="00030124" w:rsidP="00A84880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FCA494C" w14:textId="77777777" w:rsidR="00916CC9" w:rsidRDefault="00030124" w:rsidP="00D75094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และอัตราดอกเบี้ยที่เกิดจากกิจกรรมดำเนินงาน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 </w:t>
      </w:r>
    </w:p>
    <w:p w14:paraId="4E6AAEAB" w14:textId="77777777" w:rsidR="00916CC9" w:rsidRDefault="00916CC9" w:rsidP="00D75094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14:paraId="6DBBA997" w14:textId="77777777" w:rsidR="0002077F" w:rsidRPr="0075591B" w:rsidRDefault="0002077F" w:rsidP="00870272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A0445A">
        <w:rPr>
          <w:rFonts w:ascii="Angsana New" w:hAnsi="Angsana New"/>
          <w:sz w:val="30"/>
          <w:szCs w:val="30"/>
          <w:cs/>
        </w:rPr>
        <w:t>กลุ่มบริษัทได้ใช้เครื่องมือทางการเงินเพื่อลดความเสี่ยงจากการผันผวนของอัตราแลกเปลี่ยนเงินตราต่างประเทศ ซึ่งประกอบด้วยสัญญาซื้อขายเงินตราต่างประเทศล่วงหน้า</w:t>
      </w:r>
      <w:r w:rsidRPr="00A0445A">
        <w:rPr>
          <w:rFonts w:ascii="Angsana New" w:hAnsi="Angsana New"/>
          <w:color w:val="0070C0"/>
          <w:sz w:val="30"/>
          <w:szCs w:val="30"/>
          <w:cs/>
        </w:rPr>
        <w:t xml:space="preserve"> </w:t>
      </w:r>
      <w:r w:rsidRPr="00A0445A">
        <w:rPr>
          <w:rFonts w:ascii="Angsana New" w:hAnsi="Angsana New"/>
          <w:sz w:val="30"/>
          <w:szCs w:val="30"/>
          <w:cs/>
        </w:rPr>
        <w:t>ซึ่งไม่ได้มีการรับรู้ในงบการเงิน ณ วันที่ทำสัญญา</w:t>
      </w:r>
      <w:r w:rsidR="003F43EF" w:rsidRPr="00A0445A">
        <w:rPr>
          <w:rFonts w:ascii="Angsana New" w:hAnsi="Angsana New"/>
          <w:sz w:val="30"/>
          <w:szCs w:val="30"/>
        </w:rPr>
        <w:t xml:space="preserve"> </w:t>
      </w:r>
      <w:r w:rsidR="00794460" w:rsidRPr="00A0445A">
        <w:rPr>
          <w:rFonts w:ascii="Angsana New" w:hAnsi="Angsana New" w:hint="cs"/>
          <w:sz w:val="30"/>
          <w:szCs w:val="30"/>
          <w:cs/>
        </w:rPr>
        <w:t>แต่จะ</w:t>
      </w:r>
      <w:r w:rsidR="00B7686F" w:rsidRPr="00A0445A">
        <w:rPr>
          <w:rFonts w:ascii="Angsana New" w:hAnsi="Angsana New" w:hint="cs"/>
          <w:sz w:val="30"/>
          <w:szCs w:val="30"/>
          <w:cs/>
        </w:rPr>
        <w:t>บันทึกรายการตามเกณฑ์การชำระ</w:t>
      </w:r>
      <w:r w:rsidR="00794460" w:rsidRPr="00A0445A">
        <w:rPr>
          <w:rFonts w:ascii="Angsana New" w:hAnsi="Angsana New" w:hint="cs"/>
          <w:sz w:val="30"/>
          <w:szCs w:val="30"/>
          <w:cs/>
        </w:rPr>
        <w:t>จริง</w:t>
      </w:r>
    </w:p>
    <w:p w14:paraId="5365ED08" w14:textId="77777777" w:rsidR="00AD72EC" w:rsidRPr="0075591B" w:rsidRDefault="00AD72EC" w:rsidP="00A84880">
      <w:pPr>
        <w:pStyle w:val="BodyText2"/>
        <w:tabs>
          <w:tab w:val="left" w:pos="540"/>
        </w:tabs>
        <w:ind w:left="547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08432A65" w14:textId="77777777" w:rsidR="00030124" w:rsidRPr="0075591B" w:rsidRDefault="00030124" w:rsidP="00DC72FA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75591B" w:rsidRDefault="00DC72FA" w:rsidP="00DC72FA">
      <w:pPr>
        <w:rPr>
          <w:rFonts w:ascii="Angsana New" w:hAnsi="Angsana New"/>
          <w:sz w:val="30"/>
          <w:szCs w:val="30"/>
          <w:cs/>
          <w:lang w:val="th-TH"/>
        </w:rPr>
      </w:pPr>
    </w:p>
    <w:p w14:paraId="7EF9D80E" w14:textId="77777777" w:rsidR="00E239CE" w:rsidRPr="0075591B" w:rsidRDefault="00030124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ab/>
      </w:r>
      <w:r w:rsidRPr="0075591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445BD3" w:rsidRPr="0075591B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75591B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346044" w:rsidRPr="0075591B">
        <w:rPr>
          <w:rFonts w:ascii="Angsana New" w:hAnsi="Angsana New" w:hint="cs"/>
          <w:sz w:val="30"/>
          <w:szCs w:val="30"/>
          <w:cs/>
        </w:rPr>
        <w:t xml:space="preserve">      </w:t>
      </w:r>
      <w:r w:rsidRPr="0075591B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</w:t>
      </w:r>
      <w:r w:rsidR="00346044" w:rsidRPr="0075591B">
        <w:rPr>
          <w:rFonts w:ascii="Angsana New" w:hAnsi="Angsana New"/>
          <w:sz w:val="30"/>
          <w:szCs w:val="30"/>
          <w:cs/>
        </w:rPr>
        <w:t>งจะต้องชำระคืนเมื่อทวงถามถือเป็น</w:t>
      </w:r>
      <w:r w:rsidRPr="0075591B">
        <w:rPr>
          <w:rFonts w:ascii="Angsana New" w:hAnsi="Angsana New"/>
          <w:sz w:val="30"/>
          <w:szCs w:val="30"/>
          <w:cs/>
        </w:rPr>
        <w:t>ส่วนหนึ่งของกิจกรรมจัดหาเงินในงบกระแสเงินสด</w:t>
      </w:r>
    </w:p>
    <w:p w14:paraId="51E29CE7" w14:textId="77777777" w:rsidR="00E14DDA" w:rsidRPr="0075591B" w:rsidRDefault="00E14DDA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DAA21A8" w14:textId="77777777" w:rsidR="00D75094" w:rsidRPr="00D75094" w:rsidRDefault="00030124" w:rsidP="00D75094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ลูกหนี้การค้</w:t>
      </w:r>
      <w:r w:rsidR="0072585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า</w:t>
      </w:r>
      <w:r w:rsidR="00D7509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02DA1EC6" w14:textId="77777777" w:rsidR="00030124" w:rsidRPr="0075591B" w:rsidRDefault="00D75094" w:rsidP="00D75094">
      <w:pPr>
        <w:pStyle w:val="BodyText2"/>
        <w:spacing w:line="240" w:lineRule="atLeast"/>
        <w:ind w:left="518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 xml:space="preserve"> </w:t>
      </w:r>
    </w:p>
    <w:p w14:paraId="04DB4569" w14:textId="77777777" w:rsidR="00725852" w:rsidRPr="00D75094" w:rsidRDefault="00725852" w:rsidP="007258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5094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6B027874" w14:textId="77777777" w:rsidR="00725852" w:rsidRPr="001A522B" w:rsidRDefault="00725852" w:rsidP="0072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8D3EA86" w14:textId="77777777" w:rsidR="00725852" w:rsidRDefault="00725852" w:rsidP="007258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5094">
        <w:rPr>
          <w:rFonts w:ascii="Angsana New" w:hAnsi="Angsana New"/>
          <w:sz w:val="30"/>
          <w:szCs w:val="30"/>
          <w:cs/>
        </w:rPr>
        <w:t>ลูกหนี้</w:t>
      </w:r>
      <w:r w:rsidR="00AD72EC" w:rsidRPr="00AD72EC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AD72EC" w:rsidRPr="00AD72EC">
        <w:rPr>
          <w:rFonts w:ascii="Angsana New" w:hAnsi="Angsana New" w:hint="cs"/>
          <w:sz w:val="30"/>
          <w:szCs w:val="30"/>
          <w:cs/>
        </w:rPr>
        <w:t xml:space="preserve"> </w:t>
      </w:r>
      <w:r w:rsidRPr="00D75094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F50A695" w14:textId="77777777" w:rsidR="00030124" w:rsidRPr="0075591B" w:rsidRDefault="00786538" w:rsidP="00ED7479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030124"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64137D17" w14:textId="77777777" w:rsidR="006C2638" w:rsidRPr="0075591B" w:rsidRDefault="006C2638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B2C8D3" w14:textId="77777777" w:rsidR="00030124" w:rsidRPr="0075591B" w:rsidRDefault="00030124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</w:rPr>
        <w:tab/>
      </w:r>
      <w:r w:rsidRPr="0075591B">
        <w:rPr>
          <w:rFonts w:ascii="Angsana New" w:hAnsi="Angsana New"/>
          <w:sz w:val="30"/>
          <w:szCs w:val="30"/>
          <w:cs/>
        </w:rPr>
        <w:t>สินค้าคงเหลือ</w:t>
      </w:r>
      <w:r w:rsidR="00B63F95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5591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7CF2EF5" w14:textId="77777777" w:rsidR="00030124" w:rsidRPr="0075591B" w:rsidRDefault="00030124" w:rsidP="00DC72FA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2491A7D" w14:textId="77777777" w:rsidR="00030124" w:rsidRDefault="00030124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ab/>
      </w:r>
      <w:r w:rsidRPr="0075591B">
        <w:rPr>
          <w:rFonts w:ascii="Angsana New" w:hAnsi="Angsana New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75591B">
        <w:rPr>
          <w:rFonts w:ascii="Angsana New" w:hAnsi="Angsana New"/>
          <w:sz w:val="30"/>
          <w:szCs w:val="30"/>
          <w:cs/>
        </w:rPr>
        <w:t>ถัวเฉลี่ย สำหรับวัตถุดิบ</w:t>
      </w:r>
      <w:r w:rsidR="00A66352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วัสดุโรงงาน</w:t>
      </w:r>
      <w:r w:rsidR="00A66352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  <w:r w:rsidRPr="0075591B">
        <w:rPr>
          <w:rFonts w:ascii="Angsana New" w:hAnsi="Angsana New"/>
          <w:sz w:val="30"/>
          <w:szCs w:val="30"/>
          <w:cs/>
        </w:rPr>
        <w:t>คำนวณโดยใช้วิธีเข้าก่อนออกก่อน ต้นทุน</w:t>
      </w:r>
      <w:r w:rsidR="00F26213" w:rsidRPr="0075591B">
        <w:rPr>
          <w:rFonts w:ascii="Angsana New" w:hAnsi="Angsana New"/>
          <w:sz w:val="30"/>
          <w:szCs w:val="30"/>
          <w:cs/>
        </w:rPr>
        <w:t>ของ</w:t>
      </w:r>
      <w:r w:rsidRPr="0075591B">
        <w:rPr>
          <w:rFonts w:ascii="Angsana New" w:hAnsi="Angsana New"/>
          <w:sz w:val="30"/>
          <w:szCs w:val="30"/>
          <w:cs/>
        </w:rPr>
        <w:t>สินค้า</w:t>
      </w:r>
      <w:r w:rsidR="00F26213"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ประกอบด้วย</w:t>
      </w:r>
      <w:r w:rsidR="00F26213"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 xml:space="preserve">ต้นทุนที่ซื้อ </w:t>
      </w:r>
      <w:r w:rsidR="00B02A77" w:rsidRPr="0075591B">
        <w:rPr>
          <w:rFonts w:ascii="Angsana New" w:hAnsi="Angsana New"/>
          <w:sz w:val="30"/>
          <w:szCs w:val="30"/>
          <w:cs/>
        </w:rPr>
        <w:t>ต้นทุนแปลงสภาพ</w:t>
      </w:r>
      <w:r w:rsidRPr="0075591B">
        <w:rPr>
          <w:rFonts w:ascii="Angsana New" w:hAnsi="Angsana New"/>
          <w:sz w:val="30"/>
          <w:szCs w:val="30"/>
          <w:cs/>
        </w:rPr>
        <w:t xml:space="preserve"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</w:t>
      </w:r>
      <w:r w:rsidR="008E62F8">
        <w:rPr>
          <w:rFonts w:ascii="Angsana New" w:hAnsi="Angsana New" w:hint="cs"/>
          <w:sz w:val="30"/>
          <w:szCs w:val="30"/>
          <w:cs/>
        </w:rPr>
        <w:t xml:space="preserve">คำนวณโดยการใช้ต้นทุนมาตรฐานซึ่งได้รับการปรับปรุงให้ใกล้เคียงกับราคาทุนถัวเฉลี่ย </w:t>
      </w:r>
      <w:r w:rsidRPr="0075591B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4989EAB4" w14:textId="77777777" w:rsidR="00D75094" w:rsidRDefault="00030124" w:rsidP="008E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tab/>
      </w:r>
    </w:p>
    <w:p w14:paraId="4AFDC532" w14:textId="77777777" w:rsidR="004C1719" w:rsidRDefault="00030124" w:rsidP="004C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9B6AE2" w:rsidRPr="0075591B">
        <w:rPr>
          <w:rFonts w:ascii="Angsana New" w:hAnsi="Angsana New"/>
          <w:sz w:val="30"/>
          <w:szCs w:val="30"/>
          <w:cs/>
        </w:rPr>
        <w:t>โดยประมาณ</w:t>
      </w:r>
      <w:r w:rsidRPr="0075591B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14:paraId="0482FCCA" w14:textId="77777777" w:rsidR="004C1719" w:rsidRPr="0075591B" w:rsidRDefault="004C1719" w:rsidP="004C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30287AE5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</w:p>
    <w:p w14:paraId="1BFF6ECC" w14:textId="77777777" w:rsidR="00030124" w:rsidRPr="0075591B" w:rsidRDefault="00030124" w:rsidP="00DC72FA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14A4627" w14:textId="77777777" w:rsidR="006A6C1C" w:rsidRPr="00856EA0" w:rsidRDefault="006A6C1C" w:rsidP="006A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56EA0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เงินลงทุนใน</w:t>
      </w:r>
      <w:r w:rsidRPr="00856EA0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Pr="00856EA0">
        <w:rPr>
          <w:rFonts w:ascii="Angsana New" w:hAnsi="Angsana New"/>
          <w:i/>
          <w:iCs/>
          <w:sz w:val="30"/>
          <w:szCs w:val="30"/>
        </w:rPr>
        <w:t xml:space="preserve"> </w:t>
      </w:r>
      <w:r w:rsidRPr="00856EA0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856EA0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14:paraId="097208EF" w14:textId="77777777" w:rsidR="005C439E" w:rsidRPr="00856EA0" w:rsidRDefault="005C439E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76CD663A" w14:textId="77777777" w:rsidR="000A1E5A" w:rsidRDefault="00245410" w:rsidP="00DC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856EA0">
        <w:rPr>
          <w:rFonts w:ascii="Angsana New" w:hAnsi="Angsana New" w:hint="cs"/>
          <w:sz w:val="30"/>
          <w:szCs w:val="30"/>
          <w:cs/>
        </w:rPr>
        <w:t xml:space="preserve"> </w:t>
      </w:r>
      <w:r w:rsidRPr="00856EA0">
        <w:rPr>
          <w:rFonts w:ascii="Angsana New" w:hAnsi="Angsana New"/>
          <w:sz w:val="30"/>
          <w:szCs w:val="30"/>
          <w:cs/>
        </w:rPr>
        <w:t>บริษัทย่อยและการร่วมค้า</w:t>
      </w:r>
      <w:r w:rsidR="003A5B17" w:rsidRPr="00856EA0">
        <w:rPr>
          <w:rFonts w:ascii="Angsana New" w:hAnsi="Angsana New"/>
          <w:sz w:val="30"/>
          <w:szCs w:val="30"/>
          <w:cs/>
        </w:rPr>
        <w:t xml:space="preserve"> ในงบการเงินเฉพาะ</w:t>
      </w:r>
      <w:r w:rsidR="003A5B17" w:rsidRPr="00856EA0">
        <w:rPr>
          <w:rFonts w:ascii="Angsana New" w:hAnsi="Angsana New" w:hint="cs"/>
          <w:sz w:val="30"/>
          <w:szCs w:val="30"/>
          <w:cs/>
        </w:rPr>
        <w:t>กิจการของ</w:t>
      </w:r>
      <w:r w:rsidR="003A5B17" w:rsidRPr="00856EA0">
        <w:rPr>
          <w:rFonts w:ascii="Angsana New" w:hAnsi="Angsana New"/>
          <w:sz w:val="30"/>
          <w:szCs w:val="30"/>
          <w:cs/>
        </w:rPr>
        <w:t>บริษัท บันทึกบัญชีโดยใช้วิธี</w:t>
      </w:r>
      <w:r w:rsidR="005579AC" w:rsidRPr="00856EA0">
        <w:rPr>
          <w:rFonts w:ascii="Angsana New" w:hAnsi="Angsana New" w:hint="cs"/>
          <w:sz w:val="30"/>
          <w:szCs w:val="30"/>
          <w:cs/>
        </w:rPr>
        <w:t>ราคาทุน</w:t>
      </w:r>
      <w:r w:rsidR="005579AC" w:rsidRPr="00856EA0">
        <w:rPr>
          <w:rFonts w:ascii="Angsana New" w:hAnsi="Angsana New"/>
          <w:sz w:val="30"/>
          <w:szCs w:val="30"/>
        </w:rPr>
        <w:t xml:space="preserve"> </w:t>
      </w:r>
      <w:r w:rsidR="003A5B17" w:rsidRPr="00856EA0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ส่วนการบันทึกบัญชีเงินลงทุนในบริษัทร่ว</w:t>
      </w:r>
      <w:r w:rsidR="00856EA0">
        <w:rPr>
          <w:rFonts w:ascii="Angsana New" w:hAnsi="Angsana New" w:hint="cs"/>
          <w:sz w:val="30"/>
          <w:szCs w:val="30"/>
          <w:cs/>
        </w:rPr>
        <w:t>มและการร่วมค้า</w:t>
      </w:r>
      <w:r w:rsidR="003A5B17">
        <w:rPr>
          <w:rFonts w:ascii="Angsana New" w:hAnsi="Angsana New" w:hint="cs"/>
          <w:sz w:val="30"/>
          <w:szCs w:val="30"/>
          <w:cs/>
        </w:rPr>
        <w:t xml:space="preserve"> </w:t>
      </w:r>
      <w:r w:rsidR="003A5B17" w:rsidRPr="008F07A2">
        <w:rPr>
          <w:rFonts w:ascii="Angsana New" w:hAnsi="Angsana New" w:hint="cs"/>
          <w:sz w:val="30"/>
          <w:szCs w:val="30"/>
          <w:cs/>
        </w:rPr>
        <w:t>ในงบการเงินรวมใช้วิธีส่วนได้เสีย</w:t>
      </w:r>
    </w:p>
    <w:p w14:paraId="40D7C21F" w14:textId="77777777" w:rsidR="00A67E4D" w:rsidRDefault="00A67E4D" w:rsidP="003B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3EED43" w14:textId="77777777" w:rsidR="00030124" w:rsidRPr="0075591B" w:rsidRDefault="00030124" w:rsidP="003B7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7921008C" w14:textId="77777777" w:rsidR="007F761F" w:rsidRPr="0075591B" w:rsidRDefault="007F761F" w:rsidP="005C439E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21EF991" w14:textId="77777777" w:rsidR="00030124" w:rsidRPr="0075591B" w:rsidRDefault="00030124" w:rsidP="005C4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</w:t>
      </w:r>
      <w:r w:rsidR="005D31B7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</w:t>
      </w:r>
    </w:p>
    <w:p w14:paraId="7958E925" w14:textId="77777777" w:rsidR="003B7967" w:rsidRPr="0075591B" w:rsidRDefault="003B7967" w:rsidP="00F93AA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2F5167F" w14:textId="77777777" w:rsidR="00030124" w:rsidRPr="0075591B" w:rsidRDefault="00030124" w:rsidP="00F93AA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ตราสารหนี้ซึ่งกลุ่มบริษัท</w:t>
      </w:r>
      <w:r w:rsidR="00A300CB" w:rsidRPr="0075591B">
        <w:rPr>
          <w:rFonts w:ascii="Angsana New" w:hAnsi="Angsana New" w:hint="cs"/>
          <w:sz w:val="30"/>
          <w:szCs w:val="30"/>
          <w:cs/>
        </w:rPr>
        <w:t xml:space="preserve">ตั้งใจและสามารถถือจนครบกำหนดจัดประเภทเป็นเงินลงทุนที่ถือจนครบกำหนด </w:t>
      </w:r>
      <w:r w:rsidR="001B527B" w:rsidRPr="0075591B">
        <w:rPr>
          <w:rFonts w:ascii="Angsana New" w:hAnsi="Angsana New" w:hint="cs"/>
          <w:sz w:val="30"/>
          <w:szCs w:val="30"/>
          <w:cs/>
        </w:rPr>
        <w:t xml:space="preserve">       </w:t>
      </w:r>
      <w:r w:rsidR="00A300CB" w:rsidRPr="0075591B">
        <w:rPr>
          <w:rFonts w:ascii="Angsana New" w:hAnsi="Angsana New" w:hint="cs"/>
          <w:sz w:val="30"/>
          <w:szCs w:val="30"/>
          <w:cs/>
        </w:rPr>
        <w:t>เงินลงทุนที่ถือจนครบกำหนดแสดงในราคาทุนตัดจำหน่ายหักด้วยขาดทุนจากการด้อยค่าของเงินลงทุน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6F6CDFD3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ED38BC0" w14:textId="77777777" w:rsidR="00030124" w:rsidRPr="0075591B" w:rsidRDefault="007C4AE1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30124" w:rsidRPr="0075591B">
        <w:rPr>
          <w:rFonts w:ascii="Angsana New" w:hAnsi="Angsana New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 เมื่อมีการจำหน่ายเงินลงทุน จะรับรู้ผลกำไรหรือขาดทุนที่เคยบันทึกใ</w:t>
      </w:r>
      <w:r w:rsidR="00297924" w:rsidRPr="0075591B">
        <w:rPr>
          <w:rFonts w:ascii="Angsana New" w:hAnsi="Angsana New"/>
          <w:sz w:val="30"/>
          <w:szCs w:val="30"/>
          <w:cs/>
        </w:rPr>
        <w:t>นส่วนของผู้ถือหุ้นโดยตรงเข้า</w:t>
      </w:r>
      <w:r w:rsidR="00030124" w:rsidRPr="0075591B">
        <w:rPr>
          <w:rFonts w:ascii="Angsana New" w:hAnsi="Angsana New"/>
          <w:sz w:val="30"/>
          <w:szCs w:val="30"/>
          <w:cs/>
        </w:rPr>
        <w:t>กำไร</w:t>
      </w:r>
      <w:r w:rsidR="00297924" w:rsidRPr="0075591B">
        <w:rPr>
          <w:rFonts w:ascii="Angsana New" w:hAnsi="Angsana New"/>
          <w:sz w:val="30"/>
          <w:szCs w:val="30"/>
          <w:cs/>
        </w:rPr>
        <w:t>หรือ</w:t>
      </w:r>
      <w:r w:rsidR="00030124" w:rsidRPr="0075591B">
        <w:rPr>
          <w:rFonts w:ascii="Angsana New" w:hAnsi="Angsana New"/>
          <w:sz w:val="30"/>
          <w:szCs w:val="30"/>
          <w:cs/>
        </w:rPr>
        <w:t>ขาดทุน ในกรณีที่เป็นเงินลงทุนประเภทที่มีด</w:t>
      </w:r>
      <w:r w:rsidR="00297924" w:rsidRPr="0075591B">
        <w:rPr>
          <w:rFonts w:ascii="Angsana New" w:hAnsi="Angsana New"/>
          <w:sz w:val="30"/>
          <w:szCs w:val="30"/>
          <w:cs/>
        </w:rPr>
        <w:t>อกเบี้ย จะต้องบันทึกดอกเบี้ยใน</w:t>
      </w:r>
      <w:r w:rsidR="00030124" w:rsidRPr="0075591B">
        <w:rPr>
          <w:rFonts w:ascii="Angsana New" w:hAnsi="Angsana New"/>
          <w:sz w:val="30"/>
          <w:szCs w:val="30"/>
          <w:cs/>
        </w:rPr>
        <w:t>กำไร</w:t>
      </w:r>
      <w:r w:rsidR="00297924" w:rsidRPr="0075591B">
        <w:rPr>
          <w:rFonts w:ascii="Angsana New" w:hAnsi="Angsana New"/>
          <w:sz w:val="30"/>
          <w:szCs w:val="30"/>
          <w:cs/>
        </w:rPr>
        <w:t>หรือ</w:t>
      </w:r>
      <w:r w:rsidR="00030124" w:rsidRPr="0075591B">
        <w:rPr>
          <w:rFonts w:ascii="Angsana New" w:hAnsi="Angsana New"/>
          <w:sz w:val="30"/>
          <w:szCs w:val="30"/>
          <w:cs/>
        </w:rPr>
        <w:t>ขาดทุนโดยวิธีอัตราดอกเบี้ยที่แท้จริง</w:t>
      </w:r>
    </w:p>
    <w:p w14:paraId="54A52661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EBE4B13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5531110" w14:textId="77777777" w:rsidR="004C1719" w:rsidRDefault="00850FB5" w:rsidP="0085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1EC261A4" w14:textId="77777777" w:rsidR="00030124" w:rsidRPr="0075591B" w:rsidRDefault="004C1719" w:rsidP="00850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30124" w:rsidRPr="0075591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2228875A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7DD5912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="00803E69" w:rsidRPr="0075591B">
        <w:rPr>
          <w:rFonts w:ascii="Angsana New" w:hAnsi="Angsana New"/>
          <w:sz w:val="30"/>
          <w:szCs w:val="30"/>
          <w:cs/>
        </w:rPr>
        <w:t>สะสม</w:t>
      </w:r>
      <w:r w:rsidRPr="0075591B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</w:t>
      </w:r>
      <w:r w:rsidR="00B10945" w:rsidRPr="0075591B">
        <w:rPr>
          <w:rFonts w:ascii="Angsana New" w:hAnsi="Angsana New"/>
          <w:sz w:val="30"/>
          <w:szCs w:val="30"/>
          <w:cs/>
        </w:rPr>
        <w:t>น จะถูกบันทึกใน</w:t>
      </w:r>
      <w:r w:rsidRPr="0075591B">
        <w:rPr>
          <w:rFonts w:ascii="Angsana New" w:hAnsi="Angsana New"/>
          <w:sz w:val="30"/>
          <w:szCs w:val="30"/>
          <w:cs/>
        </w:rPr>
        <w:t>กำไร</w:t>
      </w:r>
      <w:r w:rsidR="00B10945" w:rsidRPr="0075591B">
        <w:rPr>
          <w:rFonts w:ascii="Angsana New" w:hAnsi="Angsana New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</w:t>
      </w:r>
    </w:p>
    <w:p w14:paraId="51AEC50E" w14:textId="77777777" w:rsidR="008233E8" w:rsidRPr="0075591B" w:rsidRDefault="008233E8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CA88CC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B10945" w:rsidRPr="0075591B">
        <w:rPr>
          <w:rFonts w:ascii="Angsana New" w:hAnsi="Angsana New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14:paraId="4CEEC45D" w14:textId="77777777" w:rsidR="004C1719" w:rsidRPr="0075591B" w:rsidRDefault="004C1719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EFFDD8" w14:textId="77777777" w:rsidR="00A459F1" w:rsidRPr="0075591B" w:rsidRDefault="005F1481" w:rsidP="00ED7479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7EA5468" w14:textId="77777777" w:rsidR="00396BF0" w:rsidRPr="0075591B" w:rsidRDefault="00396BF0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B50D3F" w14:textId="77777777" w:rsidR="00396BF0" w:rsidRPr="0075591B" w:rsidRDefault="00396BF0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3CA0034" w14:textId="77777777" w:rsidR="00E14DDA" w:rsidRDefault="00E14DDA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76AE52" w14:textId="77777777" w:rsidR="00803E69" w:rsidRPr="00856EA0" w:rsidRDefault="00803E69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อสังหาริมทรัพย์เพื่อการ</w:t>
      </w:r>
      <w:r w:rsidRPr="00856EA0">
        <w:rPr>
          <w:rFonts w:ascii="Angsana New" w:hAnsi="Angsana New"/>
          <w:sz w:val="30"/>
          <w:szCs w:val="30"/>
          <w:cs/>
        </w:rPr>
        <w:t>ลงทุน</w:t>
      </w:r>
      <w:r w:rsidR="00696967" w:rsidRPr="00856EA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56EA0">
        <w:rPr>
          <w:rFonts w:ascii="Angsana New" w:hAnsi="Angsana New"/>
          <w:sz w:val="30"/>
          <w:szCs w:val="30"/>
          <w:cs/>
        </w:rPr>
        <w:t>ราคาทุน</w:t>
      </w:r>
      <w:r w:rsidR="007B741B" w:rsidRPr="00856EA0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7F0A5B0C" w14:textId="77777777" w:rsidR="005C432F" w:rsidRPr="00856EA0" w:rsidRDefault="005C432F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53E4B4" w14:textId="77777777" w:rsidR="00B60A0A" w:rsidRPr="00856EA0" w:rsidRDefault="00C74C74" w:rsidP="00B60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D84F46" w:rsidRPr="00856EA0">
        <w:rPr>
          <w:rFonts w:ascii="Angsana New" w:hAnsi="Angsana New"/>
          <w:sz w:val="30"/>
          <w:szCs w:val="30"/>
        </w:rPr>
        <w:t xml:space="preserve"> </w:t>
      </w:r>
    </w:p>
    <w:p w14:paraId="6C79A547" w14:textId="77777777" w:rsidR="000A1E5A" w:rsidRPr="00856EA0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C69779" w14:textId="77777777" w:rsidR="00E239CE" w:rsidRPr="00856EA0" w:rsidRDefault="007C4AE1" w:rsidP="00ED7479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cs/>
        </w:rPr>
        <w:br w:type="page"/>
      </w:r>
      <w:r w:rsidR="00E239CE" w:rsidRPr="00856EA0">
        <w:rPr>
          <w:rFonts w:ascii="Angsana New" w:hAnsi="Angsana New" w:cs="Angsana New" w:hint="cs"/>
          <w:b/>
          <w:bCs/>
          <w:i/>
          <w:iCs/>
          <w:cs/>
        </w:rPr>
        <w:lastRenderedPageBreak/>
        <w:t xml:space="preserve">ที่ดิน </w:t>
      </w:r>
      <w:r w:rsidR="00E239CE" w:rsidRPr="00856EA0">
        <w:rPr>
          <w:rFonts w:ascii="Angsana New" w:hAnsi="Angsana New" w:cs="Angsana New" w:hint="cs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856EA0" w:rsidRDefault="000A1E5A" w:rsidP="000A1E5A">
      <w:pPr>
        <w:pStyle w:val="a4"/>
        <w:tabs>
          <w:tab w:val="clear" w:pos="1080"/>
        </w:tabs>
        <w:spacing w:line="240" w:lineRule="atLeast"/>
        <w:ind w:left="518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314727B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278B347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B824F0E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56EA0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11FC8FF" w14:textId="77777777" w:rsidR="00D94BAC" w:rsidRPr="00856EA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3B6EA140" w14:textId="77777777" w:rsidR="00D94BAC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6EA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227F9" w:rsidRPr="00856EA0">
        <w:rPr>
          <w:rFonts w:ascii="Angsana New" w:hAnsi="Angsana New" w:hint="cs"/>
          <w:sz w:val="30"/>
          <w:szCs w:val="30"/>
          <w:cs/>
        </w:rPr>
        <w:t>วัดมูลค่า</w:t>
      </w:r>
      <w:r w:rsidRPr="00856EA0">
        <w:rPr>
          <w:rFonts w:ascii="Angsana New" w:hAnsi="Angsana New"/>
          <w:sz w:val="30"/>
          <w:szCs w:val="30"/>
          <w:cs/>
        </w:rPr>
        <w:t>ด้วยราคา</w:t>
      </w:r>
      <w:r w:rsidRPr="0075591B">
        <w:rPr>
          <w:rFonts w:ascii="Angsana New" w:hAnsi="Angsana New"/>
          <w:sz w:val="30"/>
          <w:szCs w:val="30"/>
          <w:cs/>
        </w:rPr>
        <w:t xml:space="preserve">ทุนหักค่าเสื่อมราคาสะสมและขาดทุนจากการด้อยค่า </w:t>
      </w:r>
    </w:p>
    <w:p w14:paraId="1E2CDA16" w14:textId="77777777" w:rsidR="0044437F" w:rsidRPr="0075591B" w:rsidRDefault="0044437F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B74806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การขนย้าย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5040C4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</w:t>
      </w:r>
      <w:r w:rsidRPr="0075591B">
        <w:rPr>
          <w:rFonts w:ascii="Angsana New" w:hAnsi="Angsana New" w:hint="cs"/>
          <w:sz w:val="30"/>
          <w:szCs w:val="30"/>
          <w:cs/>
        </w:rPr>
        <w:t>ิ์</w:t>
      </w:r>
      <w:r w:rsidRPr="0075591B">
        <w:rPr>
          <w:rFonts w:ascii="Angsana New" w:hAnsi="Angsana New"/>
          <w:sz w:val="30"/>
          <w:szCs w:val="30"/>
          <w:cs/>
        </w:rPr>
        <w:t>ซอฟ</w:t>
      </w:r>
      <w:r w:rsidRPr="0075591B">
        <w:rPr>
          <w:rFonts w:ascii="Angsana New" w:hAnsi="Angsana New" w:hint="cs"/>
          <w:sz w:val="30"/>
          <w:szCs w:val="30"/>
          <w:cs/>
        </w:rPr>
        <w:t>ต์</w:t>
      </w:r>
      <w:r w:rsidRPr="0075591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</w:t>
      </w:r>
      <w:r w:rsidRPr="0075591B">
        <w:rPr>
          <w:rFonts w:ascii="Angsana New" w:hAnsi="Angsana New" w:hint="cs"/>
          <w:sz w:val="30"/>
          <w:szCs w:val="30"/>
          <w:cs/>
        </w:rPr>
        <w:t>ิ์</w:t>
      </w:r>
      <w:r w:rsidRPr="0075591B">
        <w:rPr>
          <w:rFonts w:ascii="Angsana New" w:hAnsi="Angsana New"/>
          <w:sz w:val="30"/>
          <w:szCs w:val="30"/>
          <w:cs/>
        </w:rPr>
        <w:t>ซอฟ</w:t>
      </w:r>
      <w:r w:rsidRPr="0075591B">
        <w:rPr>
          <w:rFonts w:ascii="Angsana New" w:hAnsi="Angsana New" w:hint="cs"/>
          <w:sz w:val="30"/>
          <w:szCs w:val="30"/>
          <w:cs/>
        </w:rPr>
        <w:t>ต์</w:t>
      </w:r>
      <w:r w:rsidRPr="0075591B">
        <w:rPr>
          <w:rFonts w:ascii="Angsana New" w:hAnsi="Angsana New"/>
          <w:sz w:val="30"/>
          <w:szCs w:val="30"/>
          <w:cs/>
        </w:rPr>
        <w:t>แวร์นั้นให้ถือว่า ลิขสิทธ</w:t>
      </w:r>
      <w:r w:rsidRPr="0075591B">
        <w:rPr>
          <w:rFonts w:ascii="Angsana New" w:hAnsi="Angsana New" w:hint="cs"/>
          <w:sz w:val="30"/>
          <w:szCs w:val="30"/>
          <w:cs/>
        </w:rPr>
        <w:t>ิ์</w:t>
      </w:r>
      <w:r w:rsidRPr="0075591B">
        <w:rPr>
          <w:rFonts w:ascii="Angsana New" w:hAnsi="Angsana New"/>
          <w:sz w:val="30"/>
          <w:szCs w:val="30"/>
          <w:cs/>
        </w:rPr>
        <w:t>ซอฟ</w:t>
      </w:r>
      <w:r w:rsidRPr="0075591B">
        <w:rPr>
          <w:rFonts w:ascii="Angsana New" w:hAnsi="Angsana New" w:hint="cs"/>
          <w:sz w:val="30"/>
          <w:szCs w:val="30"/>
          <w:cs/>
        </w:rPr>
        <w:t>ต์</w:t>
      </w:r>
      <w:r w:rsidRPr="0075591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75591B">
        <w:rPr>
          <w:rFonts w:ascii="Angsana New" w:hAnsi="Angsana New"/>
          <w:sz w:val="30"/>
          <w:szCs w:val="30"/>
        </w:rPr>
        <w:t xml:space="preserve"> </w:t>
      </w:r>
    </w:p>
    <w:p w14:paraId="4752D357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F827D2E" w14:textId="77777777" w:rsidR="00D94BAC" w:rsidRPr="00F27D0E" w:rsidRDefault="00D94BAC" w:rsidP="00F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7D0E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F27D0E">
        <w:rPr>
          <w:rFonts w:ascii="Angsana New" w:hAnsi="Angsana New"/>
          <w:sz w:val="30"/>
          <w:szCs w:val="30"/>
        </w:rPr>
        <w:t xml:space="preserve"> </w:t>
      </w:r>
      <w:r w:rsidRPr="00F27D0E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27D0E">
        <w:rPr>
          <w:rFonts w:ascii="Angsana New" w:hAnsi="Angsana New"/>
          <w:sz w:val="30"/>
          <w:szCs w:val="30"/>
        </w:rPr>
        <w:t xml:space="preserve"> </w:t>
      </w:r>
    </w:p>
    <w:p w14:paraId="5C093FFA" w14:textId="77777777" w:rsidR="00C71904" w:rsidRDefault="00C71904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833BB" w14:textId="77777777" w:rsidR="000A1E5A" w:rsidRDefault="00D94BAC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25A1">
        <w:rPr>
          <w:rFonts w:ascii="Angsana New" w:hAnsi="Angsana New" w:hint="cs"/>
          <w:sz w:val="30"/>
          <w:szCs w:val="30"/>
          <w:cs/>
        </w:rPr>
        <w:t>กำไรหรือ</w:t>
      </w:r>
      <w:r>
        <w:rPr>
          <w:rFonts w:ascii="Angsana New" w:hAnsi="Angsana New" w:hint="cs"/>
          <w:sz w:val="30"/>
          <w:szCs w:val="30"/>
          <w:cs/>
        </w:rPr>
        <w:t>ขาดทุนจากการจำหน่ายที่ดิน อาคาร</w:t>
      </w:r>
      <w:r w:rsidRPr="00EB25A1">
        <w:rPr>
          <w:rFonts w:ascii="Angsana New" w:hAnsi="Angsana New" w:hint="cs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DF2973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B25A1">
        <w:rPr>
          <w:rFonts w:ascii="Angsana New" w:hAnsi="Angsana New" w:hint="cs"/>
          <w:sz w:val="30"/>
          <w:szCs w:val="30"/>
          <w:cs/>
        </w:rPr>
        <w:t>การจำหน่ายก</w:t>
      </w:r>
      <w:r>
        <w:rPr>
          <w:rFonts w:ascii="Angsana New" w:hAnsi="Angsana New" w:hint="cs"/>
          <w:sz w:val="30"/>
          <w:szCs w:val="30"/>
          <w:cs/>
        </w:rPr>
        <w:t>ับมูลค่าตามบัญชีของที่ดิน อาคาร</w:t>
      </w:r>
      <w:r w:rsidRPr="00EB25A1">
        <w:rPr>
          <w:rFonts w:ascii="Angsana New" w:hAnsi="Angsana New" w:hint="cs"/>
          <w:sz w:val="30"/>
          <w:szCs w:val="30"/>
          <w:cs/>
        </w:rPr>
        <w:t xml:space="preserve">และอุปกรณ์ </w:t>
      </w:r>
      <w:r w:rsidRPr="00856EA0">
        <w:rPr>
          <w:rFonts w:ascii="Angsana New" w:hAnsi="Angsana New" w:hint="cs"/>
          <w:sz w:val="30"/>
          <w:szCs w:val="30"/>
          <w:cs/>
        </w:rPr>
        <w:t>โดย</w:t>
      </w:r>
      <w:r w:rsidR="00696967" w:rsidRPr="00856EA0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Pr="00EB25A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C158BF1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1A64B75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53A9961A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F0520B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</w:t>
      </w:r>
      <w:r w:rsidRPr="0075591B">
        <w:rPr>
          <w:rFonts w:ascii="Angsana New" w:hAnsi="Angsana New" w:hint="cs"/>
          <w:sz w:val="30"/>
          <w:szCs w:val="30"/>
          <w:cs/>
        </w:rPr>
        <w:t>ส่วน</w:t>
      </w:r>
      <w:r w:rsidRPr="0075591B">
        <w:rPr>
          <w:rFonts w:ascii="Angsana New" w:hAnsi="Angsana New"/>
          <w:sz w:val="30"/>
          <w:szCs w:val="30"/>
          <w:cs/>
        </w:rPr>
        <w:t xml:space="preserve"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</w:t>
      </w:r>
      <w:r w:rsidR="009C0059" w:rsidRPr="0075591B">
        <w:rPr>
          <w:rFonts w:ascii="Angsana New" w:hAnsi="Angsana New" w:hint="cs"/>
          <w:sz w:val="30"/>
          <w:szCs w:val="30"/>
          <w:cs/>
        </w:rPr>
        <w:t xml:space="preserve">     </w:t>
      </w:r>
      <w:r w:rsidRPr="0075591B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</w:t>
      </w:r>
      <w:r w:rsidRPr="002E2783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</w:t>
      </w:r>
    </w:p>
    <w:p w14:paraId="3D88275E" w14:textId="77777777" w:rsidR="00E14DDA" w:rsidRDefault="00E14DDA" w:rsidP="00E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5B23E8" w14:textId="77777777" w:rsidR="00D94BAC" w:rsidRPr="0075591B" w:rsidRDefault="007C4AE1" w:rsidP="00E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94BAC" w:rsidRPr="0075591B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27D3E31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9C7BF81" w14:textId="77777777" w:rsidR="00D94BAC" w:rsidRDefault="00D94BAC" w:rsidP="00D94BA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</w:t>
      </w:r>
      <w:r w:rsidRPr="0075591B">
        <w:rPr>
          <w:rFonts w:ascii="Angsana New" w:hAnsi="Angsana New" w:cs="Angsana New"/>
          <w:sz w:val="30"/>
          <w:szCs w:val="30"/>
          <w:cs/>
        </w:rPr>
        <w:t>กำไร</w:t>
      </w:r>
      <w:r w:rsidRPr="0075591B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 w:cs="Angsana New"/>
          <w:sz w:val="30"/>
          <w:szCs w:val="30"/>
          <w:cs/>
        </w:rPr>
        <w:t>ขาดทุน</w:t>
      </w:r>
      <w:r w:rsidRPr="0075591B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เมื่อเกิดขึ้น</w:t>
      </w:r>
    </w:p>
    <w:p w14:paraId="7F0AB2AB" w14:textId="77777777" w:rsidR="00853DFD" w:rsidRPr="0075591B" w:rsidRDefault="00853DFD" w:rsidP="00D94BA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58753F3C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75591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507B70B" w14:textId="77777777" w:rsidR="00D94BAC" w:rsidRPr="0075591B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405D718" w14:textId="77777777" w:rsidR="00D94BAC" w:rsidRPr="0075591B" w:rsidRDefault="00D94BAC" w:rsidP="00D94BA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5591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75591B">
        <w:rPr>
          <w:rFonts w:ascii="Angsana New" w:hAnsi="Angsana New" w:cs="Angsana New"/>
          <w:sz w:val="30"/>
          <w:szCs w:val="30"/>
        </w:rPr>
        <w:t xml:space="preserve"> </w:t>
      </w:r>
      <w:r w:rsidRPr="0075591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5F19931A" w14:textId="77777777" w:rsidR="002C45F6" w:rsidRPr="0075591B" w:rsidRDefault="002C45F6" w:rsidP="00D94BAC">
      <w:pPr>
        <w:pStyle w:val="Default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32D2F0C" w14:textId="77777777" w:rsidR="00D94BAC" w:rsidRPr="0075591B" w:rsidRDefault="00D94BAC" w:rsidP="00F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75591B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ขาดทุนคำนวณโดยวิธีเส้นตรงตามเกณฑ์</w:t>
      </w:r>
      <w:r w:rsidRPr="0021055A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75591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</w:t>
      </w:r>
      <w:r w:rsidRPr="0021055A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75591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772E110" w14:textId="77777777" w:rsidR="003F48CC" w:rsidRPr="0021055A" w:rsidRDefault="003F48CC">
      <w:pPr>
        <w:rPr>
          <w:sz w:val="22"/>
          <w:szCs w:val="22"/>
        </w:rPr>
      </w:pPr>
    </w:p>
    <w:tbl>
      <w:tblPr>
        <w:tblpPr w:leftFromText="180" w:rightFromText="180" w:vertAnchor="text" w:horzAnchor="page" w:tblpX="1531" w:tblpY="-14"/>
        <w:tblOverlap w:val="never"/>
        <w:tblW w:w="7242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D94BAC" w:rsidRPr="00C664CA" w14:paraId="4EF2A695" w14:textId="77777777" w:rsidTr="00212C38">
        <w:tc>
          <w:tcPr>
            <w:tcW w:w="5372" w:type="dxa"/>
            <w:vAlign w:val="bottom"/>
          </w:tcPr>
          <w:p w14:paraId="7D30E678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อาคารและสิ่งปลูกสร้างอื่น</w:t>
            </w:r>
            <w:r w:rsidR="00D75094" w:rsidRPr="00D72F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5" w:type="dxa"/>
          </w:tcPr>
          <w:p w14:paraId="58068A9E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D72F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72FA7">
              <w:rPr>
                <w:rFonts w:ascii="Angsana New" w:hAnsi="Angsana New"/>
                <w:sz w:val="30"/>
                <w:szCs w:val="30"/>
              </w:rPr>
              <w:t xml:space="preserve"> 40</w:t>
            </w:r>
          </w:p>
        </w:tc>
        <w:tc>
          <w:tcPr>
            <w:tcW w:w="675" w:type="dxa"/>
          </w:tcPr>
          <w:p w14:paraId="0E00C783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C664CA" w14:paraId="161904AF" w14:textId="77777777" w:rsidTr="00212C38">
        <w:tc>
          <w:tcPr>
            <w:tcW w:w="5372" w:type="dxa"/>
            <w:vAlign w:val="bottom"/>
          </w:tcPr>
          <w:p w14:paraId="4DED9299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A446C6" w:rsidRPr="00D72FA7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2E1DC3B6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A15ED">
              <w:rPr>
                <w:rFonts w:ascii="Angsana New" w:hAnsi="Angsana New"/>
                <w:sz w:val="30"/>
                <w:szCs w:val="30"/>
              </w:rPr>
              <w:t>2</w:t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72FA7">
              <w:rPr>
                <w:rFonts w:ascii="Angsana New" w:hAnsi="Angsana New"/>
                <w:sz w:val="30"/>
                <w:szCs w:val="30"/>
              </w:rPr>
              <w:t>-</w:t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 xml:space="preserve"> 30</w:t>
            </w:r>
          </w:p>
        </w:tc>
        <w:tc>
          <w:tcPr>
            <w:tcW w:w="675" w:type="dxa"/>
          </w:tcPr>
          <w:p w14:paraId="46E9E593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C664CA" w14:paraId="482ADF87" w14:textId="77777777" w:rsidTr="00212C38">
        <w:tc>
          <w:tcPr>
            <w:tcW w:w="5372" w:type="dxa"/>
            <w:vAlign w:val="bottom"/>
          </w:tcPr>
          <w:p w14:paraId="58D55D9A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C74C759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850FB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710521B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94BAC" w:rsidRPr="00C664CA" w14:paraId="21ABB46B" w14:textId="77777777" w:rsidTr="00212C38">
        <w:tc>
          <w:tcPr>
            <w:tcW w:w="5372" w:type="dxa"/>
            <w:vAlign w:val="bottom"/>
          </w:tcPr>
          <w:p w14:paraId="2FCE127D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FA81417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99"/>
                <w:tab w:val="right" w:pos="97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72F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E175F31" w14:textId="77777777" w:rsidR="00D94BAC" w:rsidRPr="00D72FA7" w:rsidRDefault="00D94BAC" w:rsidP="00212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72F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33529A3" w14:textId="77777777" w:rsidR="00741460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</w:rPr>
        <w:br w:type="textWrapping" w:clear="all"/>
      </w:r>
    </w:p>
    <w:p w14:paraId="398B37F8" w14:textId="77777777" w:rsidR="00D94BAC" w:rsidRPr="008E62F8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E62F8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A446C6" w:rsidRPr="008E62F8">
        <w:rPr>
          <w:rFonts w:ascii="Angsana New" w:hAnsi="Angsana New" w:hint="cs"/>
          <w:sz w:val="30"/>
          <w:szCs w:val="30"/>
          <w:cs/>
        </w:rPr>
        <w:t xml:space="preserve"> </w:t>
      </w:r>
      <w:r w:rsidRPr="008E62F8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7933DA">
        <w:rPr>
          <w:rFonts w:ascii="Angsana New" w:hAnsi="Angsana New" w:hint="cs"/>
          <w:sz w:val="30"/>
          <w:szCs w:val="30"/>
          <w:cs/>
        </w:rPr>
        <w:t>และอะไหล่เครื่องจักร</w:t>
      </w:r>
    </w:p>
    <w:p w14:paraId="2CEEF232" w14:textId="77777777" w:rsidR="00D94BAC" w:rsidRPr="008E62F8" w:rsidRDefault="00D94BAC" w:rsidP="00D9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5CE3E7B" w14:textId="77777777" w:rsidR="00D94BAC" w:rsidRDefault="00D94BAC" w:rsidP="00A44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8E62F8">
        <w:rPr>
          <w:rFonts w:ascii="Angsana New" w:hAnsi="Angsana New" w:hint="cs"/>
          <w:sz w:val="30"/>
          <w:szCs w:val="30"/>
          <w:cs/>
        </w:rPr>
        <w:t>สิ้น</w:t>
      </w:r>
      <w:r w:rsidR="003667D7" w:rsidRPr="008E62F8">
        <w:rPr>
          <w:rFonts w:ascii="Angsana New" w:hAnsi="Angsana New" w:hint="cs"/>
          <w:sz w:val="30"/>
          <w:szCs w:val="30"/>
          <w:cs/>
        </w:rPr>
        <w:t xml:space="preserve">   </w:t>
      </w:r>
      <w:r w:rsidRPr="008E62F8">
        <w:rPr>
          <w:rFonts w:ascii="Angsana New" w:hAnsi="Angsana New"/>
          <w:sz w:val="30"/>
          <w:szCs w:val="30"/>
          <w:cs/>
        </w:rPr>
        <w:t>รอบปีบัญชีและปรับปรุงตามความเหมาะสม</w:t>
      </w:r>
    </w:p>
    <w:p w14:paraId="343FD81D" w14:textId="77777777" w:rsidR="002D18BD" w:rsidRDefault="002D18BD" w:rsidP="00A44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52ABCD" w14:textId="77777777" w:rsidR="00D94BAC" w:rsidRPr="008E62F8" w:rsidRDefault="00D94BAC" w:rsidP="00ED7479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8E62F8">
        <w:rPr>
          <w:rFonts w:ascii="Angsana New" w:hAnsi="Angsana New" w:cs="Angsana New" w:hint="cs"/>
          <w:b/>
          <w:bCs/>
          <w:i/>
          <w:iCs/>
          <w:cs/>
        </w:rPr>
        <w:t>สินทรัพย์ไม่มีตัวตน</w:t>
      </w:r>
    </w:p>
    <w:p w14:paraId="4E959417" w14:textId="77777777" w:rsidR="000A1E5A" w:rsidRPr="008E62F8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B5F0E2C" w14:textId="77777777" w:rsidR="00030124" w:rsidRPr="008E62F8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68AF8353" w14:textId="77777777" w:rsidR="00030124" w:rsidRPr="008E62F8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04E0316" w14:textId="77777777" w:rsidR="00265576" w:rsidRDefault="0097761A" w:rsidP="0026557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 xml:space="preserve">ค่าความนิยม </w:t>
      </w:r>
      <w:r w:rsidR="00A90AB3" w:rsidRPr="008E62F8">
        <w:rPr>
          <w:rFonts w:ascii="Angsana New" w:hAnsi="Angsana New"/>
          <w:sz w:val="30"/>
          <w:szCs w:val="30"/>
          <w:cs/>
        </w:rPr>
        <w:t>ถูกวัดมูลค่า ณ วันที่ซื้อ โดยวัดจากต้นทุนการได้มาของสินทรัพย์สุทธิที่ระบุได้ส่วนที่เกินกว่ามูลค่ายุติธรรมของสินทรัพย์สุทธินั้น</w:t>
      </w:r>
    </w:p>
    <w:p w14:paraId="3BD9271A" w14:textId="77777777" w:rsidR="009C64FC" w:rsidRPr="008E62F8" w:rsidRDefault="00A90AB3" w:rsidP="0026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E62F8">
        <w:rPr>
          <w:rFonts w:ascii="Angsana New" w:hAnsi="Angsana New"/>
          <w:sz w:val="30"/>
          <w:szCs w:val="30"/>
          <w:cs/>
        </w:rPr>
        <w:lastRenderedPageBreak/>
        <w:t xml:space="preserve">ค่าความนิยมที่เกิดจากการซื้อกิจการของบริษัทย่อยรับรู้ในสินทรัพย์ไม่มีตัวตน ภายหลังจากการรับรู้เริ่มแรก </w:t>
      </w:r>
      <w:r w:rsidR="00FA464F" w:rsidRPr="008E62F8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E62F8">
        <w:rPr>
          <w:rFonts w:ascii="Angsana New" w:hAnsi="Angsana New"/>
          <w:sz w:val="30"/>
          <w:szCs w:val="30"/>
          <w:cs/>
        </w:rPr>
        <w:t>ค่าความนิยมจะถูกวัดมูลค่าด้วยวิธีราคาทุนหักผลขาดทุนจากการด้อยค่าสะสม ค่าความนิยมได้ถูกทดสอบ</w:t>
      </w:r>
      <w:r w:rsidR="00FA464F" w:rsidRPr="008E62F8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E62F8">
        <w:rPr>
          <w:rFonts w:ascii="Angsana New" w:hAnsi="Angsana New"/>
          <w:sz w:val="30"/>
          <w:szCs w:val="30"/>
          <w:cs/>
        </w:rPr>
        <w:t>การด้อยค่าตามที่อธิบายในหมายเหตุประกอบงบ</w:t>
      </w:r>
      <w:r w:rsidRPr="00741460">
        <w:rPr>
          <w:rFonts w:ascii="Angsana New" w:hAnsi="Angsana New"/>
          <w:sz w:val="30"/>
          <w:szCs w:val="30"/>
          <w:cs/>
        </w:rPr>
        <w:t xml:space="preserve">การเงินข้อ </w:t>
      </w:r>
      <w:r w:rsidRPr="00741460">
        <w:rPr>
          <w:rFonts w:ascii="Angsana New" w:hAnsi="Angsana New"/>
          <w:sz w:val="30"/>
          <w:szCs w:val="30"/>
        </w:rPr>
        <w:t>3</w:t>
      </w:r>
      <w:r w:rsidRPr="00741460">
        <w:rPr>
          <w:rFonts w:ascii="Angsana New" w:hAnsi="Angsana New"/>
          <w:sz w:val="30"/>
          <w:szCs w:val="30"/>
          <w:cs/>
        </w:rPr>
        <w:t xml:space="preserve"> </w:t>
      </w:r>
      <w:r w:rsidRPr="00741460">
        <w:rPr>
          <w:rFonts w:ascii="Angsana New" w:hAnsi="Angsana New"/>
          <w:sz w:val="30"/>
          <w:szCs w:val="30"/>
        </w:rPr>
        <w:t>(</w:t>
      </w:r>
      <w:r w:rsidR="00D72FA7">
        <w:rPr>
          <w:rFonts w:ascii="Angsana New" w:hAnsi="Angsana New" w:hint="cs"/>
          <w:sz w:val="30"/>
          <w:szCs w:val="30"/>
          <w:cs/>
        </w:rPr>
        <w:t>ฎ</w:t>
      </w:r>
      <w:r w:rsidR="0097761A" w:rsidRPr="00741460">
        <w:rPr>
          <w:rFonts w:ascii="Angsana New" w:hAnsi="Angsana New"/>
          <w:sz w:val="30"/>
          <w:szCs w:val="30"/>
          <w:cs/>
        </w:rPr>
        <w:t>)</w:t>
      </w:r>
      <w:r w:rsidR="007371D2" w:rsidRPr="00741460">
        <w:rPr>
          <w:rFonts w:ascii="Angsana New" w:hAnsi="Angsana New"/>
          <w:sz w:val="30"/>
          <w:szCs w:val="30"/>
          <w:cs/>
        </w:rPr>
        <w:t xml:space="preserve"> ค่าความ</w:t>
      </w:r>
      <w:r w:rsidR="007371D2">
        <w:rPr>
          <w:rFonts w:ascii="Angsana New" w:hAnsi="Angsana New"/>
          <w:sz w:val="30"/>
          <w:szCs w:val="30"/>
          <w:cs/>
        </w:rPr>
        <w:t>นิยมติดลบรับรู้ทันทีใน</w:t>
      </w:r>
      <w:r w:rsidR="0097761A" w:rsidRPr="008E62F8">
        <w:rPr>
          <w:rFonts w:ascii="Angsana New" w:hAnsi="Angsana New"/>
          <w:sz w:val="30"/>
          <w:szCs w:val="30"/>
          <w:cs/>
        </w:rPr>
        <w:t>กำไร</w:t>
      </w:r>
      <w:r w:rsidR="007371D2">
        <w:rPr>
          <w:rFonts w:ascii="Angsana New" w:hAnsi="Angsana New" w:hint="cs"/>
          <w:sz w:val="30"/>
          <w:szCs w:val="30"/>
          <w:cs/>
        </w:rPr>
        <w:t>หรือ</w:t>
      </w:r>
      <w:r w:rsidR="0097761A" w:rsidRPr="008E62F8">
        <w:rPr>
          <w:rFonts w:ascii="Angsana New" w:hAnsi="Angsana New"/>
          <w:sz w:val="30"/>
          <w:szCs w:val="30"/>
          <w:cs/>
        </w:rPr>
        <w:t>ขาดทุน</w:t>
      </w:r>
    </w:p>
    <w:p w14:paraId="14BDEE8F" w14:textId="77777777" w:rsidR="004C1719" w:rsidRDefault="004C1719" w:rsidP="00A45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5759CD2" w14:textId="77777777" w:rsidR="00A459F1" w:rsidRPr="008E62F8" w:rsidRDefault="00030124" w:rsidP="00A459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C0DF8F6" w14:textId="77777777" w:rsidR="00030124" w:rsidRPr="008E62F8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F14B295" w14:textId="77777777" w:rsidR="00B629FF" w:rsidRPr="008E62F8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แสดงในราคาทุนหักค่าตัดจำหน่ายสะสมและ</w:t>
      </w:r>
      <w:r w:rsidR="003A5B17" w:rsidRPr="008E62F8">
        <w:rPr>
          <w:rFonts w:ascii="Angsana New" w:hAnsi="Angsana New" w:hint="cs"/>
          <w:sz w:val="30"/>
          <w:szCs w:val="30"/>
          <w:cs/>
        </w:rPr>
        <w:t>ผล</w:t>
      </w:r>
      <w:r w:rsidRPr="008E62F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FF1258" w:rsidRPr="008E62F8">
        <w:rPr>
          <w:rFonts w:ascii="Angsana New" w:hAnsi="Angsana New"/>
          <w:sz w:val="30"/>
          <w:szCs w:val="30"/>
          <w:cs/>
        </w:rPr>
        <w:t>สะสม</w:t>
      </w:r>
    </w:p>
    <w:p w14:paraId="3813E754" w14:textId="77777777" w:rsidR="00796095" w:rsidRDefault="00796095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9E5C40" w14:textId="77777777" w:rsidR="00C74C74" w:rsidRPr="008E62F8" w:rsidRDefault="00C74C7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C46022E" w14:textId="77777777" w:rsidR="0072370B" w:rsidRPr="008E62F8" w:rsidRDefault="0072370B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CE6D29" w14:textId="77777777" w:rsidR="00C74C74" w:rsidRPr="008E62F8" w:rsidRDefault="00C74C7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E62F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E3E9E8D" w14:textId="77777777" w:rsidR="00BA3857" w:rsidRPr="008E62F8" w:rsidRDefault="00BA3857" w:rsidP="001C2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556D32" w14:textId="77777777" w:rsidR="00FF1258" w:rsidRPr="008E62F8" w:rsidRDefault="00FF1258" w:rsidP="001C2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62F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2F4B1F9C" w14:textId="77777777" w:rsidR="00FF1258" w:rsidRPr="008E62F8" w:rsidRDefault="00FF1258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00874AB" w14:textId="77777777" w:rsidR="006617BC" w:rsidRPr="008E62F8" w:rsidRDefault="00FF1258" w:rsidP="00A84880">
      <w:pPr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E62F8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3A5B17" w:rsidRPr="008E62F8">
        <w:rPr>
          <w:rFonts w:ascii="Angsana New" w:hAnsi="Angsana New" w:hint="cs"/>
          <w:sz w:val="30"/>
          <w:szCs w:val="30"/>
          <w:cs/>
        </w:rPr>
        <w:t>จาก</w:t>
      </w:r>
      <w:r w:rsidRPr="008E62F8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EC564D" w:rsidRPr="008E62F8">
        <w:rPr>
          <w:rFonts w:ascii="Angsana New" w:eastAsia="Calibri" w:hAnsi="Angsana New"/>
          <w:sz w:val="30"/>
          <w:szCs w:val="30"/>
        </w:rPr>
        <w:t xml:space="preserve"> </w:t>
      </w:r>
    </w:p>
    <w:p w14:paraId="0F70AB87" w14:textId="77777777" w:rsidR="001C2FB2" w:rsidRPr="008E62F8" w:rsidRDefault="001C2FB2" w:rsidP="006617BC">
      <w:pPr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707100A1" w14:textId="77777777" w:rsidR="00FF1258" w:rsidRPr="0075591B" w:rsidRDefault="00FF1258" w:rsidP="006617B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ค่าตัดจำหน่ายรับรู้</w:t>
      </w:r>
      <w:r w:rsidR="00EC564D" w:rsidRPr="0075591B">
        <w:rPr>
          <w:rFonts w:ascii="Angsana New" w:hAnsi="Angsana New"/>
          <w:sz w:val="30"/>
          <w:szCs w:val="30"/>
          <w:cs/>
        </w:rPr>
        <w:t>ในกำไร</w:t>
      </w:r>
      <w:r w:rsidR="008C3398" w:rsidRPr="0075591B">
        <w:rPr>
          <w:rFonts w:ascii="Angsana New" w:hAnsi="Angsana New" w:hint="cs"/>
          <w:sz w:val="30"/>
          <w:szCs w:val="30"/>
          <w:cs/>
        </w:rPr>
        <w:t>หรือ</w:t>
      </w:r>
      <w:r w:rsidR="00EC564D" w:rsidRPr="0075591B">
        <w:rPr>
          <w:rFonts w:ascii="Angsana New" w:hAnsi="Angsana New"/>
          <w:sz w:val="30"/>
          <w:szCs w:val="30"/>
          <w:cs/>
        </w:rPr>
        <w:t>ขาดทุน</w:t>
      </w:r>
      <w:r w:rsidRPr="0075591B">
        <w:rPr>
          <w:rFonts w:ascii="Angsana New" w:hAnsi="Angsana New"/>
          <w:sz w:val="30"/>
          <w:szCs w:val="30"/>
          <w:cs/>
        </w:rPr>
        <w:t>โดยวิธีเส้นตรงซึ่งโดยส่วนใหญ่จะสะท้อนรูปแบบที่คาดว่าจะได้รับประโยชน์</w:t>
      </w:r>
      <w:r w:rsidR="00BC1D03" w:rsidRPr="0075591B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75591B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A320F3C" w14:textId="77777777" w:rsidR="00FF1258" w:rsidRPr="0075591B" w:rsidRDefault="00FF1258" w:rsidP="009B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C664CA" w14:paraId="533CD1A1" w14:textId="77777777" w:rsidTr="00537F0E">
        <w:tc>
          <w:tcPr>
            <w:tcW w:w="4590" w:type="dxa"/>
          </w:tcPr>
          <w:p w14:paraId="2D7F3642" w14:textId="77777777" w:rsidR="00030124" w:rsidRPr="00C664CA" w:rsidRDefault="00030124" w:rsidP="00E77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E775F9"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77777777" w:rsidR="00030124" w:rsidRPr="00C664CA" w:rsidRDefault="0097761A" w:rsidP="00DA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3 -</w:t>
            </w:r>
            <w:r w:rsidR="00D72F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0FB5">
              <w:rPr>
                <w:rFonts w:ascii="Angsana New" w:hAnsi="Angsana New"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13" w:type="dxa"/>
          </w:tcPr>
          <w:p w14:paraId="3CACFB98" w14:textId="77777777" w:rsidR="00030124" w:rsidRPr="00C664CA" w:rsidRDefault="00A90AB3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F42FE67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2826AB5B" w14:textId="77777777" w:rsidR="00C74C74" w:rsidRPr="00696967" w:rsidRDefault="00C74C7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วิธีการตัดจำหน่าย ระยะเว</w:t>
      </w:r>
      <w:r w:rsidR="00E775F9" w:rsidRPr="0075591B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และมูลค่าคงเหลือ</w:t>
      </w:r>
      <w:r w:rsidRPr="0075591B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</w:t>
      </w:r>
      <w:r w:rsidRPr="00696967">
        <w:rPr>
          <w:rFonts w:ascii="Angsana New" w:hAnsi="Angsana New"/>
          <w:sz w:val="30"/>
          <w:szCs w:val="30"/>
          <w:cs/>
        </w:rPr>
        <w:t>บปรุงตามความเหมาะสม</w:t>
      </w:r>
      <w:r w:rsidRPr="00696967" w:rsidDel="00E44C55">
        <w:rPr>
          <w:rFonts w:ascii="Angsana New" w:hAnsi="Angsana New"/>
          <w:sz w:val="30"/>
          <w:szCs w:val="30"/>
        </w:rPr>
        <w:t xml:space="preserve"> </w:t>
      </w:r>
    </w:p>
    <w:p w14:paraId="6E889826" w14:textId="77777777" w:rsidR="004C1719" w:rsidRPr="00696967" w:rsidRDefault="004C1719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41DEB2" w14:textId="77777777" w:rsidR="00A459F1" w:rsidRPr="00696967" w:rsidRDefault="007C4AE1" w:rsidP="00ED7479">
      <w:pPr>
        <w:pStyle w:val="BodyText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5F1481" w:rsidRPr="0069696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การด้อยค่า</w:t>
      </w:r>
    </w:p>
    <w:p w14:paraId="3F0913ED" w14:textId="77777777" w:rsidR="00030124" w:rsidRPr="00696967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E4CF4" w14:textId="77777777" w:rsidR="00FF1258" w:rsidRPr="00696967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96967">
        <w:rPr>
          <w:rFonts w:ascii="Angsana New" w:hAnsi="Angsana New"/>
          <w:sz w:val="30"/>
          <w:szCs w:val="30"/>
        </w:rPr>
        <w:t xml:space="preserve"> </w:t>
      </w:r>
      <w:r w:rsidRPr="00696967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C74C74" w:rsidRPr="00696967">
        <w:rPr>
          <w:rFonts w:ascii="Angsana New" w:hAnsi="Angsana New"/>
          <w:sz w:val="30"/>
          <w:szCs w:val="30"/>
          <w:cs/>
        </w:rPr>
        <w:t xml:space="preserve"> สำหรับค่าความนิยมและสินทรัพย์ที่ไม่มีตัวตนที่มีอายุการให้ประโยชน์ไม่ทราบแน่นอน หรือยังไม่พร้อมใช้งาน</w:t>
      </w:r>
      <w:r w:rsidRPr="00696967">
        <w:rPr>
          <w:rFonts w:ascii="Angsana New" w:hAnsi="Angsana New"/>
          <w:sz w:val="30"/>
          <w:szCs w:val="30"/>
          <w:cs/>
        </w:rPr>
        <w:t xml:space="preserve"> </w:t>
      </w:r>
      <w:r w:rsidR="00FF1258" w:rsidRPr="00696967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08EB0F06" w14:textId="77777777" w:rsidR="00AC580E" w:rsidRPr="00696967" w:rsidRDefault="00AC580E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AC1F9D" w14:textId="77777777" w:rsidR="00FF1258" w:rsidRPr="00696967" w:rsidRDefault="00FF1258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</w:t>
      </w:r>
      <w:r w:rsidR="00317192" w:rsidRPr="00696967">
        <w:rPr>
          <w:rFonts w:ascii="Angsana New" w:hAnsi="Angsana New"/>
          <w:sz w:val="30"/>
          <w:szCs w:val="30"/>
          <w:cs/>
        </w:rPr>
        <w:t>์สู</w:t>
      </w:r>
      <w:r w:rsidRPr="00696967">
        <w:rPr>
          <w:rFonts w:ascii="Angsana New" w:hAnsi="Angsana New"/>
          <w:sz w:val="30"/>
          <w:szCs w:val="30"/>
          <w:cs/>
        </w:rPr>
        <w:t xml:space="preserve">งกว่ามูลค่าที่จะได้รับคืน </w:t>
      </w:r>
    </w:p>
    <w:p w14:paraId="324599FC" w14:textId="77777777" w:rsidR="000E14C3" w:rsidRPr="00796095" w:rsidRDefault="000E14C3" w:rsidP="00B02A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312B1E" w14:textId="77777777" w:rsidR="006617BC" w:rsidRPr="00696967" w:rsidRDefault="00030124" w:rsidP="00B02A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591B">
        <w:rPr>
          <w:rFonts w:ascii="Angsana New" w:hAnsi="Angsana New"/>
          <w:sz w:val="30"/>
          <w:szCs w:val="30"/>
          <w:cs/>
        </w:rPr>
        <w:t>เมื่อมี</w:t>
      </w:r>
      <w:r w:rsidRPr="00696967">
        <w:rPr>
          <w:rFonts w:ascii="Angsana New" w:hAnsi="Angsana New"/>
          <w:sz w:val="30"/>
          <w:szCs w:val="30"/>
          <w:cs/>
        </w:rPr>
        <w:t>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="00317192" w:rsidRPr="00696967">
        <w:rPr>
          <w:rFonts w:ascii="Angsana New" w:hAnsi="Angsana New"/>
          <w:sz w:val="30"/>
          <w:szCs w:val="30"/>
          <w:cs/>
        </w:rPr>
        <w:t>หรือ</w:t>
      </w:r>
      <w:r w:rsidRPr="00696967">
        <w:rPr>
          <w:rFonts w:ascii="Angsana New" w:hAnsi="Angsana New"/>
          <w:sz w:val="30"/>
          <w:szCs w:val="30"/>
          <w:cs/>
        </w:rPr>
        <w:t>ขาดทุนโดยไม่ต้องปรับกับยอดสินทรัพย์ทางการเงินดังกล่าว ยอดขาดทุนที่บันทึกในงบกำไรขาดทุนเป็นผลต่างระหว่างราคาทุนที่ซื้อกับมูลค่</w:t>
      </w:r>
      <w:r w:rsidR="0002077F" w:rsidRPr="00696967">
        <w:rPr>
          <w:rFonts w:ascii="Angsana New" w:hAnsi="Angsana New"/>
          <w:sz w:val="30"/>
          <w:szCs w:val="30"/>
          <w:cs/>
        </w:rPr>
        <w:t>ายุติธรรมในปัจจุบันของสินทรัพย์</w:t>
      </w:r>
      <w:r w:rsidRPr="00696967">
        <w:rPr>
          <w:rFonts w:ascii="Angsana New" w:hAnsi="Angsana New"/>
          <w:sz w:val="30"/>
          <w:szCs w:val="30"/>
          <w:cs/>
        </w:rPr>
        <w:t xml:space="preserve"> หักขาดทุนจากการด้อยค่าของสินทรัพย์ทางกา</w:t>
      </w:r>
      <w:r w:rsidR="00317192" w:rsidRPr="00696967">
        <w:rPr>
          <w:rFonts w:ascii="Angsana New" w:hAnsi="Angsana New"/>
          <w:sz w:val="30"/>
          <w:szCs w:val="30"/>
          <w:cs/>
        </w:rPr>
        <w:t>รเงินนั้นๆ ซึ่งเคยรับรู้แล้วใน</w:t>
      </w:r>
      <w:r w:rsidRPr="00696967">
        <w:rPr>
          <w:rFonts w:ascii="Angsana New" w:hAnsi="Angsana New"/>
          <w:sz w:val="30"/>
          <w:szCs w:val="30"/>
          <w:cs/>
        </w:rPr>
        <w:t>กำไร</w:t>
      </w:r>
      <w:r w:rsidR="00317192" w:rsidRPr="00696967">
        <w:rPr>
          <w:rFonts w:ascii="Angsana New" w:hAnsi="Angsana New"/>
          <w:sz w:val="30"/>
          <w:szCs w:val="30"/>
          <w:cs/>
        </w:rPr>
        <w:t>หรือ</w:t>
      </w:r>
      <w:r w:rsidRPr="00696967">
        <w:rPr>
          <w:rFonts w:ascii="Angsana New" w:hAnsi="Angsana New"/>
          <w:sz w:val="30"/>
          <w:szCs w:val="30"/>
          <w:cs/>
        </w:rPr>
        <w:t>ขาดทุน</w:t>
      </w:r>
    </w:p>
    <w:p w14:paraId="004FFE2F" w14:textId="77777777" w:rsidR="001271FD" w:rsidRPr="00796095" w:rsidRDefault="001271FD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D71436" w14:textId="77777777" w:rsidR="00030124" w:rsidRPr="00696967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696967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12F2BDE" w14:textId="77777777" w:rsidR="00030124" w:rsidRPr="00796095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B2BA18" w14:textId="77777777" w:rsidR="00030124" w:rsidRPr="0075591B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89A23F4" w14:textId="77777777" w:rsidR="009E7A0A" w:rsidRPr="00796095" w:rsidRDefault="009E7A0A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621D96" w14:textId="77777777" w:rsidR="00030124" w:rsidRPr="0075591B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15C414" w14:textId="77777777" w:rsidR="007C364A" w:rsidRPr="00796095" w:rsidRDefault="007C364A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102323" w14:textId="77777777" w:rsidR="00030124" w:rsidRPr="0075591B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0F20B076" w14:textId="77777777" w:rsidR="00030124" w:rsidRPr="00796095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1E61ED" w14:textId="77777777" w:rsidR="00030124" w:rsidRPr="0075591B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ขาดทุนจากก</w:t>
      </w:r>
      <w:r w:rsidR="00A300CB" w:rsidRPr="0075591B">
        <w:rPr>
          <w:rFonts w:ascii="Angsana New" w:hAnsi="Angsana New"/>
          <w:sz w:val="30"/>
          <w:szCs w:val="30"/>
          <w:cs/>
        </w:rPr>
        <w:t>ารด้อยค่าของสินทรัพย์ทางการเงิน</w:t>
      </w:r>
      <w:r w:rsidRPr="0075591B">
        <w:rPr>
          <w:rFonts w:ascii="Angsana New" w:hAnsi="Angsana New"/>
          <w:sz w:val="30"/>
          <w:szCs w:val="30"/>
          <w:cs/>
        </w:rPr>
        <w:t>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</w:t>
      </w:r>
      <w:r w:rsidR="00317192" w:rsidRPr="0075591B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75591B">
        <w:rPr>
          <w:rFonts w:ascii="Angsana New" w:hAnsi="Angsana New"/>
          <w:sz w:val="30"/>
          <w:szCs w:val="30"/>
          <w:cs/>
        </w:rPr>
        <w:t xml:space="preserve">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</w:t>
      </w:r>
      <w:r w:rsidR="00317192" w:rsidRPr="0075591B">
        <w:rPr>
          <w:rFonts w:ascii="Angsana New" w:hAnsi="Angsana New"/>
          <w:sz w:val="30"/>
          <w:szCs w:val="30"/>
          <w:cs/>
        </w:rPr>
        <w:t>ขาย การกลับรายการจะถูกบันทึกใน</w:t>
      </w:r>
      <w:r w:rsidRPr="0075591B">
        <w:rPr>
          <w:rFonts w:ascii="Angsana New" w:hAnsi="Angsana New"/>
          <w:sz w:val="30"/>
          <w:szCs w:val="30"/>
          <w:cs/>
        </w:rPr>
        <w:t>กำไร</w:t>
      </w:r>
      <w:r w:rsidR="00317192" w:rsidRPr="0075591B">
        <w:rPr>
          <w:rFonts w:ascii="Angsana New" w:hAnsi="Angsana New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 xml:space="preserve">ขาดทุน ส่วนสินทรัพย์ทางการเงินที่เป็นตราสารทุนที่จัดประเภทเป็นหลักทรัพย์เผื่อขาย </w:t>
      </w:r>
      <w:r w:rsidR="00EE75D5" w:rsidRPr="0075591B">
        <w:rPr>
          <w:rFonts w:ascii="Angsana New" w:hAnsi="Angsana New" w:hint="cs"/>
          <w:sz w:val="30"/>
          <w:szCs w:val="30"/>
          <w:cs/>
        </w:rPr>
        <w:t xml:space="preserve">   </w:t>
      </w:r>
      <w:r w:rsidRPr="0075591B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</w:t>
      </w:r>
      <w:r w:rsidR="00317192" w:rsidRPr="0075591B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</w:p>
    <w:p w14:paraId="4C9FB0BE" w14:textId="77777777" w:rsidR="00EA1C16" w:rsidRPr="0075591B" w:rsidRDefault="000301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</w:t>
      </w:r>
      <w:r w:rsidR="00EE75D5" w:rsidRPr="0075591B">
        <w:rPr>
          <w:rFonts w:ascii="Angsana New" w:hAnsi="Angsana New" w:hint="cs"/>
          <w:sz w:val="30"/>
          <w:szCs w:val="30"/>
          <w:cs/>
        </w:rPr>
        <w:t xml:space="preserve">     </w:t>
      </w:r>
      <w:r w:rsidRPr="0075591B">
        <w:rPr>
          <w:rFonts w:ascii="Angsana New" w:hAnsi="Angsana New"/>
          <w:sz w:val="30"/>
          <w:szCs w:val="30"/>
          <w:cs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="000360F2"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เสมือนหนึ่งไม่เคยมีการบันทึกขาดทุนจาก</w:t>
      </w:r>
      <w:r w:rsidR="00EE75D5" w:rsidRPr="0075591B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75591B">
        <w:rPr>
          <w:rFonts w:ascii="Angsana New" w:hAnsi="Angsana New"/>
          <w:sz w:val="30"/>
          <w:szCs w:val="30"/>
          <w:cs/>
        </w:rPr>
        <w:t>การด้อยค่ามาก่อน</w:t>
      </w:r>
    </w:p>
    <w:p w14:paraId="254C3561" w14:textId="77777777" w:rsidR="00730191" w:rsidRDefault="007301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8813C" w14:textId="77777777" w:rsidR="000A1E5A" w:rsidRPr="0075591B" w:rsidRDefault="00803C6B" w:rsidP="00B42D61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C8048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</w:t>
      </w:r>
      <w:r w:rsidRPr="00B42D6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ย</w:t>
      </w:r>
    </w:p>
    <w:p w14:paraId="1672C114" w14:textId="77777777" w:rsidR="00030124" w:rsidRPr="00696967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B65CD7E" w14:textId="77777777" w:rsidR="007C5E5C" w:rsidRPr="00696967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96967">
        <w:rPr>
          <w:rFonts w:ascii="Angsana New" w:hAnsi="Angsana New"/>
          <w:sz w:val="30"/>
          <w:szCs w:val="30"/>
          <w:cs/>
        </w:rPr>
        <w:t>หนี้สินที่มีภาระดอกเบี</w:t>
      </w:r>
      <w:r w:rsidR="001F6878" w:rsidRPr="00696967">
        <w:rPr>
          <w:rFonts w:ascii="Angsana New" w:hAnsi="Angsana New"/>
          <w:sz w:val="30"/>
          <w:szCs w:val="30"/>
          <w:cs/>
        </w:rPr>
        <w:t>้ยบันทึกเริ่มแรก</w:t>
      </w:r>
      <w:r w:rsidR="00741460">
        <w:rPr>
          <w:rFonts w:ascii="Angsana New" w:hAnsi="Angsana New" w:hint="cs"/>
          <w:sz w:val="30"/>
          <w:szCs w:val="30"/>
          <w:cs/>
        </w:rPr>
        <w:t>ด้วย</w:t>
      </w:r>
      <w:r w:rsidR="001F6878" w:rsidRPr="00696967">
        <w:rPr>
          <w:rFonts w:ascii="Angsana New" w:hAnsi="Angsana New" w:hint="cs"/>
          <w:sz w:val="30"/>
          <w:szCs w:val="30"/>
          <w:cs/>
        </w:rPr>
        <w:t>ราคาทุน</w:t>
      </w:r>
      <w:r w:rsidRPr="00696967">
        <w:rPr>
          <w:rFonts w:ascii="Angsana New" w:hAnsi="Angsana New"/>
          <w:sz w:val="30"/>
          <w:szCs w:val="30"/>
          <w:cs/>
        </w:rPr>
        <w:t>หักค่าใช้จ่ายที่เกี่ยวกับการเกิดหนี้สิน</w:t>
      </w:r>
      <w:r w:rsidRPr="00696967">
        <w:rPr>
          <w:rFonts w:ascii="Angsana New" w:hAnsi="Angsana New"/>
          <w:sz w:val="30"/>
          <w:szCs w:val="30"/>
        </w:rPr>
        <w:t xml:space="preserve"> </w:t>
      </w:r>
      <w:r w:rsidRPr="00696967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</w:t>
      </w:r>
      <w:r w:rsidR="00E00DE3" w:rsidRPr="00696967">
        <w:rPr>
          <w:rFonts w:ascii="Angsana New" w:hAnsi="Angsana New"/>
          <w:sz w:val="30"/>
          <w:szCs w:val="30"/>
          <w:cs/>
        </w:rPr>
        <w:t xml:space="preserve">กต่อมาโดยวิธีราคาทุนตัดจำหน่าย </w:t>
      </w:r>
      <w:r w:rsidRPr="00696967">
        <w:rPr>
          <w:rFonts w:ascii="Angsana New" w:hAnsi="Angsana New"/>
          <w:sz w:val="30"/>
          <w:szCs w:val="30"/>
          <w:cs/>
        </w:rPr>
        <w:t>ผลต่างระหว่างยอดหนี้เริ่มแรกและยอดหนี้เมื่อครบกำหนดไถ่ถอน จะบันทึก</w:t>
      </w:r>
      <w:r w:rsidR="00317192" w:rsidRPr="00696967">
        <w:rPr>
          <w:rFonts w:ascii="Angsana New" w:hAnsi="Angsana New"/>
          <w:sz w:val="30"/>
          <w:szCs w:val="30"/>
          <w:cs/>
        </w:rPr>
        <w:t>ใน</w:t>
      </w:r>
      <w:r w:rsidRPr="00696967">
        <w:rPr>
          <w:rFonts w:ascii="Angsana New" w:hAnsi="Angsana New"/>
          <w:sz w:val="30"/>
          <w:szCs w:val="30"/>
          <w:cs/>
        </w:rPr>
        <w:t>กำไร</w:t>
      </w:r>
      <w:r w:rsidR="00317192" w:rsidRPr="00696967">
        <w:rPr>
          <w:rFonts w:ascii="Angsana New" w:hAnsi="Angsana New"/>
          <w:sz w:val="30"/>
          <w:szCs w:val="30"/>
          <w:cs/>
        </w:rPr>
        <w:t>หรือ</w:t>
      </w:r>
      <w:r w:rsidRPr="00696967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14:paraId="1B894194" w14:textId="77777777" w:rsidR="000A1E5A" w:rsidRPr="00696967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bookmarkEnd w:id="1"/>
    <w:bookmarkEnd w:id="2"/>
    <w:p w14:paraId="7BA58655" w14:textId="77777777" w:rsidR="005938E5" w:rsidRPr="00696967" w:rsidRDefault="00030124" w:rsidP="00ED7479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9696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181F543B" w14:textId="77777777" w:rsidR="00030124" w:rsidRPr="00696967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4EF1DE6" w14:textId="77777777" w:rsidR="000360F2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>เจ้าหนี้การค้าและ</w:t>
      </w:r>
      <w:r w:rsidRPr="0075591B">
        <w:rPr>
          <w:rFonts w:ascii="Angsana New" w:hAnsi="Angsana New"/>
          <w:sz w:val="30"/>
          <w:szCs w:val="30"/>
          <w:cs/>
        </w:rPr>
        <w:t>เจ้าหนี้อื่นแสดงในราคาทุน</w:t>
      </w:r>
    </w:p>
    <w:p w14:paraId="645AB873" w14:textId="77777777" w:rsidR="005938E5" w:rsidRDefault="005938E5" w:rsidP="008E0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76300F4" w14:textId="77777777" w:rsidR="000A1E5A" w:rsidRDefault="001C2038" w:rsidP="008E62F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7C2836B3" w14:textId="77777777" w:rsidR="009862F8" w:rsidRPr="009862F8" w:rsidRDefault="009862F8" w:rsidP="00986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2DC77BB9" w14:textId="77777777" w:rsidR="00317192" w:rsidRPr="0075591B" w:rsidRDefault="00317192" w:rsidP="007D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75591B" w:rsidRDefault="00317192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8ECBC2" w14:textId="77777777" w:rsidR="001B09B0" w:rsidRDefault="001B09B0" w:rsidP="00853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F2BD007" w14:textId="77777777" w:rsidR="00E14DDA" w:rsidRPr="0075591B" w:rsidRDefault="00E14DDA" w:rsidP="00853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ED894CE" w14:textId="77777777" w:rsidR="00317192" w:rsidRPr="0075591B" w:rsidRDefault="00317192" w:rsidP="00A848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5D16AC4" w14:textId="77777777" w:rsidR="00317192" w:rsidRPr="0075591B" w:rsidRDefault="00317192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DF9C96F" w14:textId="77777777" w:rsidR="001C2FB2" w:rsidRPr="0075591B" w:rsidRDefault="001B09B0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75591B">
        <w:rPr>
          <w:rFonts w:ascii="Angsana New" w:hAnsi="Angsana New" w:hint="cs"/>
          <w:sz w:val="30"/>
          <w:szCs w:val="30"/>
          <w:cs/>
        </w:rPr>
        <w:t>งวด</w:t>
      </w:r>
      <w:r w:rsidRPr="0075591B">
        <w:rPr>
          <w:rFonts w:ascii="Angsana New" w:hAnsi="Angsana New"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75591B">
        <w:rPr>
          <w:rFonts w:ascii="Angsana New" w:hAnsi="Angsana New" w:hint="cs"/>
          <w:sz w:val="30"/>
          <w:szCs w:val="30"/>
          <w:cs/>
        </w:rPr>
        <w:t>ส</w:t>
      </w:r>
      <w:r w:rsidRPr="0075591B">
        <w:rPr>
          <w:rFonts w:ascii="Angsana New" w:hAnsi="Angsana New"/>
          <w:sz w:val="30"/>
          <w:szCs w:val="30"/>
          <w:cs/>
        </w:rPr>
        <w:t>ดเพื่อให้เป็นมูลค่าปัจจุบัน</w:t>
      </w:r>
    </w:p>
    <w:p w14:paraId="42B14DD6" w14:textId="77777777" w:rsidR="004C1719" w:rsidRDefault="004C1719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03F285" w14:textId="77777777" w:rsidR="005938E5" w:rsidRPr="0075591B" w:rsidRDefault="007C4AE1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B09B0" w:rsidRPr="0075591B">
        <w:rPr>
          <w:rFonts w:ascii="Angsana New" w:hAnsi="Angsana New"/>
          <w:sz w:val="30"/>
          <w:szCs w:val="30"/>
          <w:cs/>
        </w:rPr>
        <w:lastRenderedPageBreak/>
        <w:t>การคำนวณ</w:t>
      </w:r>
      <w:r w:rsidR="001B09B0" w:rsidRPr="0075591B">
        <w:rPr>
          <w:rFonts w:ascii="Angsana New" w:hAnsi="Angsana New"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="001B09B0" w:rsidRPr="0075591B">
        <w:rPr>
          <w:rFonts w:ascii="Angsana New" w:hAnsi="Angsana New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="001B09B0" w:rsidRPr="0075591B">
        <w:rPr>
          <w:rFonts w:ascii="Angsana New" w:hAnsi="Angsana New" w:hint="cs"/>
          <w:sz w:val="30"/>
          <w:szCs w:val="30"/>
          <w:cs/>
        </w:rPr>
        <w:t xml:space="preserve">  ผลจาก</w:t>
      </w:r>
      <w:r w:rsidR="001B09B0" w:rsidRPr="0075591B">
        <w:rPr>
          <w:rFonts w:ascii="Angsana New" w:hAnsi="Angsana New"/>
          <w:sz w:val="30"/>
          <w:szCs w:val="30"/>
          <w:cs/>
        </w:rPr>
        <w:t>การคำนวณ</w:t>
      </w:r>
      <w:r w:rsidR="001B09B0" w:rsidRPr="0075591B">
        <w:rPr>
          <w:rFonts w:ascii="Angsana New" w:hAnsi="Angsana New" w:hint="cs"/>
          <w:sz w:val="30"/>
          <w:szCs w:val="30"/>
          <w:cs/>
        </w:rPr>
        <w:t>อาจทำให้</w:t>
      </w:r>
      <w:r w:rsidR="001B09B0" w:rsidRPr="0075591B">
        <w:rPr>
          <w:rFonts w:ascii="Angsana New" w:hAnsi="Angsana New"/>
          <w:sz w:val="30"/>
          <w:szCs w:val="30"/>
          <w:cs/>
        </w:rPr>
        <w:t>กลุ่มบริษัทมี</w:t>
      </w:r>
      <w:r w:rsidR="001B09B0" w:rsidRPr="0075591B">
        <w:rPr>
          <w:rFonts w:ascii="Angsana New" w:hAnsi="Angsana New" w:hint="cs"/>
          <w:sz w:val="30"/>
          <w:szCs w:val="30"/>
          <w:cs/>
        </w:rPr>
        <w:t>สินทรัพย์เกิดขึ้น</w:t>
      </w:r>
      <w:r w:rsidR="001B09B0" w:rsidRPr="0075591B">
        <w:rPr>
          <w:rFonts w:ascii="Angsana New" w:hAnsi="Angsana New"/>
          <w:sz w:val="30"/>
          <w:szCs w:val="30"/>
          <w:cs/>
        </w:rPr>
        <w:t xml:space="preserve"> ซึ่งการรับรู้เป็นสินทรัพย์</w:t>
      </w:r>
      <w:r w:rsidR="001B09B0" w:rsidRPr="0075591B">
        <w:rPr>
          <w:rFonts w:ascii="Angsana New" w:hAnsi="Angsana New" w:hint="cs"/>
          <w:sz w:val="30"/>
          <w:szCs w:val="30"/>
          <w:cs/>
        </w:rPr>
        <w:t>จะใช้</w:t>
      </w:r>
      <w:r w:rsidR="001B09B0" w:rsidRPr="0075591B">
        <w:rPr>
          <w:rFonts w:ascii="Angsana New" w:hAnsi="Angsana New"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="001B09B0" w:rsidRPr="0075591B">
        <w:rPr>
          <w:rFonts w:ascii="Angsana New" w:hAnsi="Angsana New" w:hint="cs"/>
          <w:sz w:val="30"/>
          <w:szCs w:val="30"/>
          <w:cs/>
        </w:rPr>
        <w:t>ต</w:t>
      </w:r>
      <w:r w:rsidR="001B09B0" w:rsidRPr="0075591B">
        <w:rPr>
          <w:rFonts w:ascii="Angsana New" w:hAnsi="Angsana New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="001B09B0" w:rsidRPr="0075591B">
        <w:rPr>
          <w:rFonts w:ascii="Angsana New" w:hAnsi="Angsana New" w:hint="cs"/>
          <w:sz w:val="30"/>
          <w:szCs w:val="30"/>
          <w:cs/>
        </w:rPr>
        <w:t>ได้</w:t>
      </w:r>
      <w:r w:rsidR="001B09B0" w:rsidRPr="0075591B">
        <w:rPr>
          <w:rFonts w:ascii="Angsana New" w:hAnsi="Angsana New"/>
          <w:sz w:val="30"/>
          <w:szCs w:val="30"/>
          <w:cs/>
        </w:rPr>
        <w:t>มีการพิจารณาถึงความต้องการ</w:t>
      </w:r>
      <w:r w:rsidR="005C133C">
        <w:rPr>
          <w:rFonts w:ascii="Angsana New" w:hAnsi="Angsana New"/>
          <w:sz w:val="30"/>
          <w:szCs w:val="30"/>
          <w:cs/>
        </w:rPr>
        <w:t>เงินทุนขั้นต่ำสำหรับโครงการต่าง</w:t>
      </w:r>
      <w:r w:rsidR="001B09B0" w:rsidRPr="0075591B">
        <w:rPr>
          <w:rFonts w:ascii="Angsana New" w:hAnsi="Angsana New"/>
          <w:sz w:val="30"/>
          <w:szCs w:val="30"/>
          <w:cs/>
        </w:rPr>
        <w:t>ๆ ของกลุ่มบริษัท</w:t>
      </w:r>
      <w:r w:rsidR="005F1481" w:rsidRPr="0075591B">
        <w:rPr>
          <w:rFonts w:ascii="Angsana New" w:hAnsi="Angsana New"/>
          <w:sz w:val="30"/>
          <w:szCs w:val="30"/>
          <w:cs/>
        </w:rPr>
        <w:t xml:space="preserve"> </w:t>
      </w:r>
    </w:p>
    <w:p w14:paraId="5D7BA1BF" w14:textId="77777777" w:rsidR="00B2616A" w:rsidRDefault="00B2616A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F8F686" w14:textId="77777777" w:rsidR="001B09B0" w:rsidRPr="0075591B" w:rsidRDefault="001B09B0" w:rsidP="004C1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 w:hint="cs"/>
          <w:sz w:val="30"/>
          <w:szCs w:val="30"/>
          <w:cs/>
        </w:rPr>
        <w:t>ใน</w:t>
      </w:r>
      <w:r w:rsidRPr="0075591B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กำไร</w:t>
      </w:r>
      <w:r w:rsidRPr="0075591B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5591B">
        <w:rPr>
          <w:rFonts w:ascii="Angsana New" w:hAnsi="Angsana New" w:hint="cs"/>
          <w:sz w:val="30"/>
          <w:szCs w:val="30"/>
          <w:cs/>
        </w:rPr>
        <w:t>จะถูก</w:t>
      </w:r>
      <w:r w:rsidRPr="0075591B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75591B">
        <w:rPr>
          <w:rFonts w:ascii="Angsana New" w:hAnsi="Angsana New" w:hint="cs"/>
          <w:sz w:val="30"/>
          <w:szCs w:val="30"/>
          <w:cs/>
        </w:rPr>
        <w:t>ทันที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591B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75591B">
        <w:rPr>
          <w:rFonts w:ascii="Angsana New" w:hAnsi="Angsana New" w:hint="cs"/>
          <w:sz w:val="30"/>
          <w:szCs w:val="30"/>
          <w:cs/>
        </w:rPr>
        <w:t>ของ</w:t>
      </w:r>
      <w:r w:rsidRPr="0075591B">
        <w:rPr>
          <w:rFonts w:ascii="Angsana New" w:hAnsi="Angsana New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75591B" w:rsidRDefault="001B09B0" w:rsidP="00B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1765A20" w14:textId="77777777" w:rsidR="003B3FA2" w:rsidRDefault="001B09B0" w:rsidP="0051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591B">
        <w:rPr>
          <w:rFonts w:ascii="Angsana New" w:hAnsi="Angsana New"/>
          <w:sz w:val="30"/>
          <w:szCs w:val="30"/>
          <w:cs/>
        </w:rPr>
        <w:t>เมื่อมีการ</w:t>
      </w:r>
      <w:r w:rsidRPr="0075591B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5591B">
        <w:rPr>
          <w:rFonts w:ascii="Angsana New" w:hAnsi="Angsana New"/>
          <w:sz w:val="30"/>
          <w:szCs w:val="30"/>
          <w:cs/>
        </w:rPr>
        <w:t>ผลประโยชน</w:t>
      </w:r>
      <w:r w:rsidR="00516B25" w:rsidRPr="0075591B">
        <w:rPr>
          <w:rFonts w:ascii="Angsana New" w:hAnsi="Angsana New"/>
          <w:sz w:val="30"/>
          <w:szCs w:val="30"/>
          <w:cs/>
        </w:rPr>
        <w:t>์ของโครงการหรือการลดขนาดโครงการ</w:t>
      </w:r>
      <w:r w:rsidR="00516B25"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</w:t>
      </w:r>
      <w:r w:rsidRPr="0075591B">
        <w:rPr>
          <w:rFonts w:ascii="Angsana New" w:hAnsi="Angsana New" w:hint="cs"/>
          <w:sz w:val="30"/>
          <w:szCs w:val="30"/>
          <w:cs/>
        </w:rPr>
        <w:t>หรือ</w:t>
      </w:r>
      <w:r w:rsidRPr="0075591B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="00B25D74" w:rsidRPr="007559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75591B">
        <w:rPr>
          <w:rFonts w:ascii="Angsana New" w:hAnsi="Angsana New" w:hint="cs"/>
          <w:sz w:val="30"/>
          <w:szCs w:val="30"/>
          <w:cs/>
        </w:rPr>
        <w:t>พนักงาน</w:t>
      </w:r>
      <w:r w:rsidRPr="0075591B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246C5B5D" w14:textId="77777777" w:rsidR="007D4F00" w:rsidRDefault="007D4F00" w:rsidP="003B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BF9BB2D" w14:textId="77777777" w:rsidR="005938E5" w:rsidRDefault="00631F6D" w:rsidP="003B3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A299D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668E969F" w14:textId="77777777" w:rsidR="00631F6D" w:rsidRPr="0075591B" w:rsidRDefault="00631F6D" w:rsidP="00631F6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35338C" w14:textId="77777777" w:rsidR="000A1E5A" w:rsidRPr="0075591B" w:rsidRDefault="00FE5F7C" w:rsidP="00FE5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75591B">
        <w:rPr>
          <w:rFonts w:ascii="Angsana New" w:hAnsi="Angsana New" w:hint="cs"/>
          <w:sz w:val="30"/>
          <w:szCs w:val="30"/>
          <w:cs/>
        </w:rPr>
        <w:t xml:space="preserve">  </w:t>
      </w:r>
      <w:r w:rsidRPr="0075591B">
        <w:rPr>
          <w:rFonts w:ascii="Angsana New" w:hAnsi="Angsana New"/>
          <w:sz w:val="30"/>
          <w:szCs w:val="30"/>
          <w:cs/>
        </w:rPr>
        <w:t>การทำงาน</w:t>
      </w:r>
      <w:r w:rsidRPr="0075591B">
        <w:rPr>
          <w:rFonts w:ascii="Angsana New" w:hAnsi="Angsana New" w:hint="cs"/>
          <w:sz w:val="30"/>
          <w:szCs w:val="30"/>
          <w:cs/>
        </w:rPr>
        <w:t>ของ</w:t>
      </w:r>
      <w:r w:rsidRPr="0075591B">
        <w:rPr>
          <w:rFonts w:ascii="Angsana New" w:hAnsi="Angsana New"/>
          <w:sz w:val="30"/>
          <w:szCs w:val="30"/>
          <w:cs/>
        </w:rPr>
        <w:t>พนักงานใน</w:t>
      </w:r>
      <w:r w:rsidRPr="0075591B">
        <w:rPr>
          <w:rFonts w:ascii="Angsana New" w:hAnsi="Angsana New" w:hint="cs"/>
          <w:sz w:val="30"/>
          <w:szCs w:val="30"/>
          <w:cs/>
        </w:rPr>
        <w:t>งวด</w:t>
      </w:r>
      <w:r w:rsidRPr="0075591B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75591B">
        <w:rPr>
          <w:rFonts w:ascii="Angsana New" w:hAnsi="Angsana New" w:hint="cs"/>
          <w:sz w:val="30"/>
          <w:szCs w:val="30"/>
          <w:cs/>
        </w:rPr>
        <w:t>ๆ</w:t>
      </w:r>
      <w:r w:rsidRPr="0075591B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75591B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F0736E9" w14:textId="77777777" w:rsidR="00DC50BD" w:rsidRDefault="00DC50BD" w:rsidP="00B25D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2D25332" w14:textId="77777777" w:rsidR="00586E1A" w:rsidRPr="007A299D" w:rsidRDefault="00586E1A" w:rsidP="00B25D7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7A299D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09CE9B1B" w14:textId="77777777" w:rsidR="00586E1A" w:rsidRPr="0075591B" w:rsidRDefault="00586E1A" w:rsidP="00586E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6210AB0" w14:textId="77777777" w:rsidR="00036B90" w:rsidRPr="0075591B" w:rsidRDefault="003B394A" w:rsidP="0092695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75591B">
        <w:rPr>
          <w:rFonts w:ascii="Angsana New" w:hAnsi="Angsana New"/>
          <w:sz w:val="30"/>
          <w:szCs w:val="30"/>
          <w:cs/>
        </w:rPr>
        <w:t>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75591B">
        <w:rPr>
          <w:rFonts w:ascii="Angsana New" w:hAnsi="Angsana New"/>
          <w:sz w:val="30"/>
          <w:szCs w:val="30"/>
          <w:cs/>
        </w:rPr>
        <w:t xml:space="preserve"> </w:t>
      </w:r>
      <w:r w:rsidRPr="0075591B">
        <w:rPr>
          <w:rFonts w:ascii="Angsana New" w:hAnsi="Angsana New" w:hint="cs"/>
          <w:sz w:val="30"/>
          <w:szCs w:val="30"/>
          <w:cs/>
        </w:rPr>
        <w:t>หรือเมื่อ</w:t>
      </w:r>
      <w:r w:rsidRPr="0075591B">
        <w:rPr>
          <w:rFonts w:ascii="Angsana New" w:hAnsi="Angsana New"/>
          <w:sz w:val="30"/>
          <w:szCs w:val="30"/>
          <w:cs/>
        </w:rPr>
        <w:t>กลุ่มบริษัท</w:t>
      </w:r>
      <w:r w:rsidRPr="0075591B">
        <w:rPr>
          <w:rFonts w:ascii="Angsana New" w:hAnsi="Angsana New"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75591B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75591B">
        <w:rPr>
          <w:rFonts w:ascii="Angsana New" w:hAnsi="Angsana New"/>
          <w:sz w:val="30"/>
          <w:szCs w:val="30"/>
        </w:rPr>
        <w:t xml:space="preserve">12 </w:t>
      </w:r>
      <w:r w:rsidRPr="0075591B">
        <w:rPr>
          <w:rFonts w:ascii="Angsana New" w:hAnsi="Angsana New"/>
          <w:sz w:val="30"/>
          <w:szCs w:val="30"/>
          <w:cs/>
        </w:rPr>
        <w:t>เดือนนับจากวัน</w:t>
      </w:r>
      <w:r w:rsidRPr="0075591B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75591B">
        <w:rPr>
          <w:rFonts w:ascii="Angsana New" w:hAnsi="Angsana New"/>
          <w:sz w:val="30"/>
          <w:szCs w:val="30"/>
          <w:cs/>
        </w:rPr>
        <w:t>รายงาน</w:t>
      </w:r>
      <w:r w:rsidRPr="0075591B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CA3DE66" w14:textId="77777777" w:rsidR="003B394A" w:rsidRPr="0075591B" w:rsidRDefault="003B394A" w:rsidP="0092695F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97CE70" w14:textId="77777777" w:rsidR="00586E1A" w:rsidRPr="007A299D" w:rsidRDefault="007C4AE1" w:rsidP="00586E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586E1A" w:rsidRPr="007A299D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BD7814A" w14:textId="77777777" w:rsidR="00586E1A" w:rsidRPr="0075591B" w:rsidRDefault="00586E1A" w:rsidP="00B25D7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7F595" w14:textId="77777777" w:rsidR="000A1E5A" w:rsidRDefault="003B394A" w:rsidP="00B25D7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75591B">
        <w:rPr>
          <w:rFonts w:ascii="Angsana New" w:hAnsi="Angsana New" w:hint="cs"/>
          <w:sz w:val="30"/>
          <w:szCs w:val="30"/>
          <w:cs/>
        </w:rPr>
        <w:t>รับรู้</w:t>
      </w:r>
      <w:r w:rsidRPr="0075591B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B7673A" w:rsidRPr="007559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5591B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BE53F28" w14:textId="77777777" w:rsidR="00796095" w:rsidRPr="0075591B" w:rsidRDefault="00796095" w:rsidP="00B25D7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B495D4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EE4DDFA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D249251" w14:textId="77777777" w:rsidR="00317192" w:rsidRDefault="00317192" w:rsidP="00A84880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</w:t>
      </w:r>
      <w:r w:rsidR="00E668C9">
        <w:rPr>
          <w:rFonts w:ascii="Angsana New" w:hAnsi="Angsana New" w:cs="Angsana New"/>
          <w:b w:val="0"/>
          <w:bCs w:val="0"/>
          <w:sz w:val="30"/>
          <w:szCs w:val="30"/>
          <w:cs/>
        </w:rPr>
        <w:t>ต่อเมื่อกลุ่มบริษัทมีภาระ</w:t>
      </w:r>
      <w:r w:rsidR="00A2090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>ตามกฎหมาย</w:t>
      </w:r>
      <w:r w:rsidR="00A2090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>ที่เกิ</w:t>
      </w:r>
      <w:r w:rsidR="00A20909">
        <w:rPr>
          <w:rFonts w:ascii="Angsana New" w:hAnsi="Angsana New" w:cs="Angsana New"/>
          <w:b w:val="0"/>
          <w:bCs w:val="0"/>
          <w:sz w:val="30"/>
          <w:szCs w:val="30"/>
          <w:cs/>
        </w:rPr>
        <w:t>ดขึ้นในปัจจุบัน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>อันเป็นผลมาจากเหตุการณ์ในอดีต</w:t>
      </w:r>
      <w:r w:rsidR="00A2090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75144" w:rsidRPr="0087514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ผูกพัน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>ดังกล่าว</w:t>
      </w:r>
      <w:r w:rsidR="000360F2" w:rsidRPr="0075591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B17294" w:rsidRPr="0075591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ถึง</w:t>
      </w:r>
      <w:r w:rsidRPr="0075591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75591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</w:p>
    <w:p w14:paraId="3F0E06BE" w14:textId="77777777" w:rsidR="008E0E7E" w:rsidRDefault="008E0E7E" w:rsidP="008E0E7E"/>
    <w:p w14:paraId="18256E48" w14:textId="77777777" w:rsidR="008E0E7E" w:rsidRPr="008E0E7E" w:rsidRDefault="008E0E7E" w:rsidP="008E0E7E">
      <w:pPr>
        <w:pStyle w:val="Heading8"/>
        <w:numPr>
          <w:ilvl w:val="1"/>
          <w:numId w:val="16"/>
        </w:numPr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lang w:val="th-TH"/>
        </w:rPr>
      </w:pPr>
      <w:r w:rsidRPr="008E0E7E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F049007" w14:textId="77777777" w:rsidR="008E0E7E" w:rsidRPr="008E0E7E" w:rsidRDefault="008E0E7E" w:rsidP="008E0E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1D164E83" w14:textId="77777777" w:rsidR="008E0E7E" w:rsidRPr="002D6C6D" w:rsidRDefault="008E0E7E" w:rsidP="008E0E7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D6C6D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2D6C6D">
        <w:rPr>
          <w:rFonts w:ascii="Angsana New" w:hAnsi="Angsana New" w:hint="cs"/>
          <w:sz w:val="30"/>
          <w:szCs w:val="30"/>
          <w:lang w:val="en-US" w:bidi="th-TH"/>
        </w:rPr>
        <w:t xml:space="preserve">3 </w:t>
      </w:r>
      <w:r w:rsidRPr="002D6C6D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7BCEB5B4" w14:textId="77777777" w:rsidR="008E0E7E" w:rsidRPr="002D6C6D" w:rsidRDefault="008E0E7E" w:rsidP="008E0E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1DAA7C" w14:textId="77777777" w:rsidR="008E0E7E" w:rsidRPr="002D6C6D" w:rsidRDefault="008E0E7E" w:rsidP="008E0E7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2D6C6D">
        <w:rPr>
          <w:rFonts w:ascii="Angsana New" w:hAnsi="Angsana New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412226B2" w14:textId="77777777" w:rsidR="008E0E7E" w:rsidRPr="002D6C6D" w:rsidRDefault="008E0E7E" w:rsidP="008E0E7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63357B9" w14:textId="77777777" w:rsidR="008E0E7E" w:rsidRDefault="008E0E7E" w:rsidP="002D6C6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2D6C6D">
        <w:rPr>
          <w:rFonts w:ascii="Angsana New" w:hAnsi="Angsana New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0AB944FA" w14:textId="77777777" w:rsidR="0016726B" w:rsidRDefault="0016726B" w:rsidP="002D6C6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097EC76" w14:textId="77777777" w:rsidR="0016726B" w:rsidRDefault="0016726B" w:rsidP="002D6C6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5F5722D6" w14:textId="77777777" w:rsidR="0016726B" w:rsidRDefault="0016726B" w:rsidP="002D6C6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CE05FE2" w14:textId="77777777" w:rsidR="0016726B" w:rsidRPr="002D6C6D" w:rsidRDefault="0016726B" w:rsidP="002D6C6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shd w:val="clear" w:color="auto" w:fill="D9D9D9"/>
          <w:lang w:bidi="th-TH"/>
        </w:rPr>
      </w:pPr>
    </w:p>
    <w:p w14:paraId="36CB34DF" w14:textId="77777777" w:rsidR="008E0E7E" w:rsidRPr="002D6C6D" w:rsidRDefault="008E0E7E" w:rsidP="002D6C6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CB82BB3" w14:textId="77777777" w:rsidR="00A67E4D" w:rsidRDefault="008E0E7E" w:rsidP="00DC50B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2D6C6D">
        <w:rPr>
          <w:rFonts w:ascii="Angsana New" w:hAnsi="Angsana New"/>
          <w:sz w:val="30"/>
          <w:szCs w:val="30"/>
        </w:rPr>
        <w:t xml:space="preserve"> </w:t>
      </w:r>
      <w:r w:rsidRPr="002D6C6D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2D6C6D">
        <w:rPr>
          <w:rFonts w:ascii="Angsana New" w:hAnsi="Angsana New" w:hint="cs"/>
          <w:sz w:val="30"/>
          <w:szCs w:val="30"/>
          <w:cs/>
          <w:lang w:val="en-GB"/>
        </w:rPr>
        <w:t>ใ</w:t>
      </w:r>
      <w:r w:rsidRPr="002D6C6D">
        <w:rPr>
          <w:rFonts w:ascii="Angsana New" w:hAnsi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</w:t>
      </w:r>
      <w:r w:rsidRPr="008E0E7E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E0E7E">
        <w:rPr>
          <w:rFonts w:ascii="Angsana New" w:hAnsi="Angsana New"/>
          <w:sz w:val="30"/>
          <w:szCs w:val="30"/>
        </w:rPr>
        <w:t xml:space="preserve"> </w:t>
      </w:r>
      <w:r w:rsidRPr="008E0E7E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30713FF4" w14:textId="77777777" w:rsidR="0016726B" w:rsidRDefault="0016726B" w:rsidP="00DC50BD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AF49E3" w14:textId="77777777" w:rsidR="008E0E7E" w:rsidRPr="008E0E7E" w:rsidRDefault="007C4AE1" w:rsidP="00403557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t xml:space="preserve">   </w:t>
      </w:r>
      <w:r w:rsidR="008E0E7E" w:rsidRPr="008E0E7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8E0E7E" w:rsidRPr="008E0E7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8E0E7E" w:rsidRPr="008E0E7E">
        <w:rPr>
          <w:rFonts w:ascii="Angsana New" w:hAnsi="Angsana New"/>
          <w:sz w:val="30"/>
          <w:szCs w:val="30"/>
          <w:lang w:bidi="th-TH"/>
        </w:rPr>
        <w:t xml:space="preserve"> </w:t>
      </w:r>
      <w:r w:rsidR="008E0E7E" w:rsidRPr="008E0E7E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554C06" w14:textId="77777777" w:rsidR="002512E1" w:rsidRPr="005649BD" w:rsidRDefault="002D6C6D" w:rsidP="00C84018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/>
          <w:spacing w:val="4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8E0E7E" w:rsidRPr="005649BD">
        <w:rPr>
          <w:rFonts w:ascii="Angsana New" w:hAnsi="Angsana New"/>
          <w:spacing w:val="4"/>
          <w:sz w:val="30"/>
          <w:szCs w:val="30"/>
          <w:cs/>
          <w:lang w:bidi="th-TH"/>
        </w:rPr>
        <w:t>ข้อมูลระดับ</w:t>
      </w:r>
      <w:r w:rsidR="008E0E7E" w:rsidRPr="005649BD">
        <w:rPr>
          <w:rFonts w:ascii="Angsana New" w:hAnsi="Angsana New"/>
          <w:spacing w:val="4"/>
          <w:sz w:val="30"/>
          <w:szCs w:val="30"/>
          <w:lang w:bidi="th-TH"/>
        </w:rPr>
        <w:t xml:space="preserve"> 2  </w:t>
      </w:r>
      <w:r w:rsidR="008E0E7E" w:rsidRPr="005649BD">
        <w:rPr>
          <w:rFonts w:ascii="Angsana New" w:hAnsi="Angsana New"/>
          <w:spacing w:val="4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5649BD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น </w:t>
      </w:r>
    </w:p>
    <w:p w14:paraId="76B23F8F" w14:textId="52618ED6" w:rsidR="008E0E7E" w:rsidRPr="002512E1" w:rsidRDefault="002512E1" w:rsidP="002512E1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5649BD">
        <w:rPr>
          <w:rFonts w:ascii="Angsana New" w:hAnsi="Angsana New"/>
          <w:sz w:val="30"/>
          <w:szCs w:val="30"/>
          <w:lang w:bidi="th-TH"/>
        </w:rPr>
        <w:t xml:space="preserve">                         </w:t>
      </w:r>
      <w:r w:rsidR="008E0E7E" w:rsidRPr="002512E1">
        <w:rPr>
          <w:rFonts w:ascii="Angsana New" w:hAnsi="Angsana New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8E0E7E" w:rsidRPr="002512E1">
        <w:rPr>
          <w:rFonts w:ascii="Angsana New" w:hAnsi="Angsana New"/>
          <w:sz w:val="30"/>
          <w:szCs w:val="30"/>
          <w:lang w:bidi="th-TH"/>
        </w:rPr>
        <w:t>1</w:t>
      </w:r>
    </w:p>
    <w:p w14:paraId="2F3D56B3" w14:textId="77777777" w:rsidR="008E0E7E" w:rsidRPr="008E0E7E" w:rsidRDefault="002D6C6D" w:rsidP="00403557">
      <w:pPr>
        <w:pStyle w:val="block"/>
        <w:numPr>
          <w:ilvl w:val="0"/>
          <w:numId w:val="20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   </w:t>
      </w:r>
      <w:r w:rsidR="008E0E7E" w:rsidRPr="008E0E7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8E0E7E" w:rsidRPr="008E0E7E">
        <w:rPr>
          <w:rFonts w:ascii="Angsana New" w:hAnsi="Angsana New"/>
          <w:sz w:val="30"/>
          <w:szCs w:val="30"/>
          <w:lang w:bidi="th-TH"/>
        </w:rPr>
        <w:t xml:space="preserve"> 3  </w:t>
      </w:r>
      <w:r w:rsidR="008E0E7E" w:rsidRPr="008E0E7E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8E0E7E" w:rsidRPr="008E0E7E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F33CD58" w14:textId="77777777" w:rsidR="008E0E7E" w:rsidRPr="008E0E7E" w:rsidRDefault="008E0E7E" w:rsidP="008E0E7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598B46" w14:textId="77777777" w:rsidR="008E0E7E" w:rsidRPr="008E0E7E" w:rsidRDefault="008E0E7E" w:rsidP="008E0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E0E7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340E242" w14:textId="77777777" w:rsidR="008E0E7E" w:rsidRPr="008E0E7E" w:rsidRDefault="008E0E7E" w:rsidP="008E0E7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34D20C" w14:textId="77777777" w:rsidR="008E0E7E" w:rsidRPr="008E0E7E" w:rsidRDefault="002D6C6D" w:rsidP="002D6C6D">
      <w:pPr>
        <w:tabs>
          <w:tab w:val="clear" w:pos="680"/>
          <w:tab w:val="left" w:pos="540"/>
        </w:tabs>
      </w:pPr>
      <w:r>
        <w:rPr>
          <w:rFonts w:ascii="Angsana New" w:hAnsi="Angsana New"/>
          <w:sz w:val="30"/>
          <w:szCs w:val="30"/>
          <w:cs/>
          <w:lang w:val="en-GB"/>
        </w:rPr>
        <w:tab/>
      </w:r>
      <w:r>
        <w:rPr>
          <w:rFonts w:ascii="Angsana New" w:hAnsi="Angsana New"/>
          <w:sz w:val="30"/>
          <w:szCs w:val="30"/>
          <w:cs/>
          <w:lang w:val="en-GB"/>
        </w:rPr>
        <w:tab/>
      </w:r>
      <w:r>
        <w:rPr>
          <w:rFonts w:ascii="Angsana New" w:hAnsi="Angsana New"/>
          <w:sz w:val="30"/>
          <w:szCs w:val="30"/>
          <w:cs/>
          <w:lang w:val="en-GB"/>
        </w:rPr>
        <w:tab/>
      </w:r>
      <w:r w:rsidR="008E0E7E" w:rsidRPr="002D6C6D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="008E0E7E" w:rsidRPr="002D6C6D">
        <w:rPr>
          <w:rFonts w:ascii="Angsana New" w:hAnsi="Angsana New"/>
          <w:sz w:val="30"/>
          <w:szCs w:val="30"/>
          <w:cs/>
        </w:rPr>
        <w:t>รับรู้</w:t>
      </w:r>
      <w:r w:rsidR="008E0E7E" w:rsidRPr="008E0E7E">
        <w:rPr>
          <w:rFonts w:ascii="Angsana New" w:hAnsi="Angsana New"/>
          <w:sz w:val="30"/>
          <w:szCs w:val="30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46AE88F" w14:textId="77777777" w:rsidR="002D6C6D" w:rsidRPr="0075591B" w:rsidRDefault="002D6C6D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4687364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261F9B12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58CCFEA" w14:textId="77777777" w:rsidR="007D4F00" w:rsidRPr="002D6C6D" w:rsidRDefault="007D4F00" w:rsidP="007D4F00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6C6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2D6C6D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26111DB3" w14:textId="77777777" w:rsidR="007D4F00" w:rsidRPr="007D4F00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9AD1FC2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</w:t>
      </w:r>
      <w:r w:rsidRPr="007A6690">
        <w:rPr>
          <w:rFonts w:ascii="Angsana New" w:hAnsi="Angsana New"/>
          <w:sz w:val="30"/>
          <w:szCs w:val="30"/>
          <w:cs/>
        </w:rPr>
        <w:t>บริษ</w:t>
      </w:r>
      <w:r w:rsidR="007A6690">
        <w:rPr>
          <w:rFonts w:ascii="Angsana New" w:hAnsi="Angsana New" w:hint="cs"/>
          <w:sz w:val="30"/>
          <w:szCs w:val="30"/>
          <w:cs/>
        </w:rPr>
        <w:t>ัท คา</w:t>
      </w:r>
      <w:r w:rsidRPr="007A6690">
        <w:rPr>
          <w:rFonts w:ascii="Angsana New" w:hAnsi="Angsana New"/>
          <w:sz w:val="30"/>
          <w:szCs w:val="30"/>
          <w:cs/>
        </w:rPr>
        <w:t>ด</w:t>
      </w:r>
      <w:r w:rsidRPr="002D6C6D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  <w:r w:rsidRPr="002D6C6D">
        <w:rPr>
          <w:rFonts w:ascii="Angsana New" w:hAnsi="Angsana New"/>
          <w:sz w:val="30"/>
          <w:szCs w:val="30"/>
        </w:rPr>
        <w:t xml:space="preserve"> </w:t>
      </w:r>
    </w:p>
    <w:p w14:paraId="01A85D7A" w14:textId="77777777" w:rsidR="007D4F00" w:rsidRPr="002D6C6D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316B882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D6C6D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09B12CFF" w14:textId="77777777" w:rsidR="007D4F00" w:rsidRPr="002D6C6D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D17E27A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2D6C6D">
        <w:rPr>
          <w:rFonts w:ascii="Angsana New" w:hAnsi="Angsana New"/>
          <w:sz w:val="30"/>
          <w:szCs w:val="30"/>
        </w:rPr>
        <w:t xml:space="preserve"> </w:t>
      </w:r>
      <w:r w:rsidRPr="002D6C6D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2D6C6D">
        <w:rPr>
          <w:rFonts w:ascii="Angsana New" w:hAnsi="Angsana New"/>
          <w:sz w:val="30"/>
          <w:szCs w:val="30"/>
        </w:rPr>
        <w:t xml:space="preserve"> </w:t>
      </w:r>
    </w:p>
    <w:p w14:paraId="48584E7B" w14:textId="77777777" w:rsidR="007D4F00" w:rsidRPr="002D6C6D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EC792FB" w14:textId="77777777" w:rsidR="007D4F00" w:rsidRPr="002D6C6D" w:rsidRDefault="007D4F00" w:rsidP="007D4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C6D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495EA044" w14:textId="77777777" w:rsidR="007D4F00" w:rsidRPr="002D6C6D" w:rsidRDefault="00A67E4D" w:rsidP="007D4F00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4E373EEC" w14:textId="77777777" w:rsidR="007D4F00" w:rsidRPr="007D4F00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2D6C6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นโยบายการบัญชีสำหรับการรับรู้รายได้ในปี</w:t>
      </w:r>
      <w:r w:rsidR="002D6C6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2D6C6D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3875C4FE" w14:textId="77777777" w:rsidR="007D4F00" w:rsidRPr="00721669" w:rsidRDefault="007D4F00" w:rsidP="007D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9131546" w14:textId="04192940" w:rsidR="00BC72DD" w:rsidRDefault="00030124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5591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026F8B" w:rsidRPr="0075591B">
        <w:rPr>
          <w:rFonts w:ascii="Angsana New" w:hAnsi="Angsana New" w:hint="cs"/>
          <w:sz w:val="30"/>
          <w:szCs w:val="30"/>
          <w:cs/>
        </w:rPr>
        <w:t>และส่วนลด</w:t>
      </w:r>
      <w:r w:rsidR="00D92B43">
        <w:rPr>
          <w:rFonts w:ascii="Angsana New" w:hAnsi="Angsana New" w:hint="cs"/>
          <w:sz w:val="30"/>
          <w:szCs w:val="30"/>
          <w:cs/>
        </w:rPr>
        <w:t>ตามปริมาณ</w:t>
      </w:r>
    </w:p>
    <w:p w14:paraId="0C23DF79" w14:textId="77777777" w:rsidR="007D4F00" w:rsidRDefault="007D4F00" w:rsidP="008B61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740CB8B" w14:textId="77777777" w:rsidR="000A1E5A" w:rsidRPr="0075591B" w:rsidRDefault="00030124" w:rsidP="008B61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5591B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14:paraId="6BCD823D" w14:textId="77777777" w:rsidR="000A1E5A" w:rsidRPr="00696967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Cs/>
          <w:sz w:val="30"/>
          <w:szCs w:val="30"/>
        </w:rPr>
      </w:pPr>
    </w:p>
    <w:p w14:paraId="460A49D5" w14:textId="77777777" w:rsidR="005E33E6" w:rsidRPr="005E33E6" w:rsidRDefault="005E33E6" w:rsidP="005E33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E33E6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="00A36C98">
        <w:rPr>
          <w:rFonts w:ascii="Angsana New" w:hAnsi="Angsana New" w:hint="cs"/>
          <w:sz w:val="30"/>
          <w:szCs w:val="30"/>
          <w:cs/>
        </w:rPr>
        <w:t xml:space="preserve"> </w:t>
      </w:r>
      <w:r w:rsidR="00A36C98" w:rsidRPr="0075591B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14:paraId="13BF4AF8" w14:textId="77777777" w:rsidR="005C133C" w:rsidRPr="0075591B" w:rsidRDefault="005C133C" w:rsidP="00FE45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ABD6B9" w14:textId="77777777" w:rsidR="00A51628" w:rsidRPr="0075591B" w:rsidRDefault="00A51628" w:rsidP="005E33E6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Cs/>
          <w:sz w:val="30"/>
          <w:szCs w:val="30"/>
        </w:rPr>
      </w:pPr>
      <w:r w:rsidRPr="005E33E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รายได้ค่าเช่า</w:t>
      </w:r>
    </w:p>
    <w:p w14:paraId="57594DC0" w14:textId="77777777" w:rsidR="00A51628" w:rsidRPr="00696967" w:rsidRDefault="00A51628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0890B9" w14:textId="77777777" w:rsidR="00A51628" w:rsidRDefault="00A51628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</w:t>
      </w:r>
      <w:r w:rsidR="00F22E21" w:rsidRPr="00696967">
        <w:rPr>
          <w:rFonts w:ascii="Angsana New" w:hAnsi="Angsana New"/>
          <w:sz w:val="30"/>
          <w:szCs w:val="30"/>
          <w:cs/>
        </w:rPr>
        <w:t>ลงทุนรับรู้ใน</w:t>
      </w:r>
      <w:r w:rsidRPr="00696967">
        <w:rPr>
          <w:rFonts w:ascii="Angsana New" w:hAnsi="Angsana New"/>
          <w:sz w:val="30"/>
          <w:szCs w:val="30"/>
          <w:cs/>
        </w:rPr>
        <w:t>กำไร</w:t>
      </w:r>
      <w:r w:rsidR="00F22E21" w:rsidRPr="00696967">
        <w:rPr>
          <w:rFonts w:ascii="Angsana New" w:hAnsi="Angsana New"/>
          <w:sz w:val="30"/>
          <w:szCs w:val="30"/>
          <w:cs/>
        </w:rPr>
        <w:t>หรือ</w:t>
      </w:r>
      <w:r w:rsidRPr="00696967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</w:t>
      </w:r>
      <w:r w:rsidRPr="00696967">
        <w:rPr>
          <w:rFonts w:ascii="Angsana New" w:hAnsi="Angsana New"/>
          <w:spacing w:val="6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524DEE" w:rsidRPr="00696967">
        <w:rPr>
          <w:rFonts w:ascii="Angsana New" w:hAnsi="Angsana New" w:hint="cs"/>
          <w:spacing w:val="6"/>
          <w:sz w:val="30"/>
          <w:szCs w:val="30"/>
          <w:cs/>
        </w:rPr>
        <w:t xml:space="preserve">   </w:t>
      </w:r>
      <w:r w:rsidRPr="00696967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BA4D81C" w14:textId="77777777" w:rsidR="009E7A0A" w:rsidRDefault="009E7A0A" w:rsidP="00DE2A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0367EA" w14:textId="77777777" w:rsidR="003B144A" w:rsidRPr="002D6C6D" w:rsidRDefault="003B144A" w:rsidP="003B144A">
      <w:pPr>
        <w:pStyle w:val="Heading8"/>
        <w:numPr>
          <w:ilvl w:val="1"/>
          <w:numId w:val="16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6C6D">
        <w:rPr>
          <w:rFonts w:ascii="Angsana New" w:hAnsi="Angsana New" w:cs="Angsana New"/>
          <w:i/>
          <w:iCs/>
          <w:sz w:val="30"/>
          <w:szCs w:val="30"/>
          <w:cs/>
        </w:rPr>
        <w:t>รายได้จากการลงทุน</w:t>
      </w:r>
    </w:p>
    <w:p w14:paraId="03B64943" w14:textId="77777777" w:rsidR="003B144A" w:rsidRPr="002D6C6D" w:rsidRDefault="003B144A" w:rsidP="003B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3254D3C" w14:textId="77777777" w:rsidR="003B144A" w:rsidRPr="003B144A" w:rsidRDefault="003B144A" w:rsidP="003B14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D6C6D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2D6C6D">
        <w:rPr>
          <w:rFonts w:ascii="Angsana New" w:hAnsi="Angsana New"/>
          <w:sz w:val="30"/>
          <w:szCs w:val="30"/>
          <w:cs/>
        </w:rPr>
        <w:t>กลุ่มบริษัท</w:t>
      </w:r>
      <w:r w:rsidRPr="002D6C6D">
        <w:rPr>
          <w:rFonts w:ascii="Angsana New" w:hAnsi="Angsana New"/>
          <w:i/>
          <w:sz w:val="30"/>
          <w:szCs w:val="30"/>
          <w:cs/>
        </w:rPr>
        <w:t>มีสิทธิได้รับเงินปันผล และดอกเบี้ยรับบันทึกในกำไร</w:t>
      </w:r>
      <w:r w:rsidR="00DE2AAB" w:rsidRPr="002D6C6D">
        <w:rPr>
          <w:rFonts w:ascii="Angsana New" w:hAnsi="Angsana New" w:hint="cs"/>
          <w:i/>
          <w:sz w:val="30"/>
          <w:szCs w:val="30"/>
          <w:cs/>
        </w:rPr>
        <w:t>หรือ</w:t>
      </w:r>
      <w:r w:rsidRPr="002D6C6D">
        <w:rPr>
          <w:rFonts w:ascii="Angsana New" w:hAnsi="Angsana New"/>
          <w:i/>
          <w:sz w:val="30"/>
          <w:szCs w:val="30"/>
          <w:cs/>
        </w:rPr>
        <w:t>ขาดทุนตามเกณฑ์คงค้าง</w:t>
      </w:r>
    </w:p>
    <w:p w14:paraId="4910AB9F" w14:textId="77777777" w:rsidR="00A67E4D" w:rsidRPr="00696967" w:rsidRDefault="00A67E4D" w:rsidP="00A67E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94CEC7" w14:textId="77777777" w:rsidR="00030124" w:rsidRPr="00696967" w:rsidRDefault="006B1A03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9696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2ACD74DF" w14:textId="77777777" w:rsidR="00030124" w:rsidRPr="00696967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095AEA" w14:textId="77777777" w:rsidR="0001363D" w:rsidRPr="00696967" w:rsidRDefault="0097761A" w:rsidP="00A848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t>ต้นทุนทางการเงินประกอบด้วย</w:t>
      </w:r>
      <w:r w:rsidR="00A90AB3" w:rsidRPr="00696967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บันทึกในกำไรหรือขาดทุนโดยใช้วิธีอัตราดอกเบี้ยที่แท้จริง</w:t>
      </w:r>
    </w:p>
    <w:p w14:paraId="2CF19CEC" w14:textId="77777777" w:rsidR="006B1A03" w:rsidRPr="00696967" w:rsidRDefault="006B1A03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C1DE260" w14:textId="77777777" w:rsidR="0001363D" w:rsidRPr="0075591B" w:rsidRDefault="006B1A03" w:rsidP="007C5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6967">
        <w:rPr>
          <w:rFonts w:ascii="Angsana New" w:hAnsi="Angsana New"/>
          <w:sz w:val="30"/>
          <w:szCs w:val="30"/>
          <w:cs/>
        </w:rPr>
        <w:lastRenderedPageBreak/>
        <w:t>ต้นทุนการกู้ยื</w:t>
      </w:r>
      <w:r w:rsidRPr="0075591B">
        <w:rPr>
          <w:rFonts w:ascii="Angsana New" w:hAnsi="Angsana New"/>
          <w:sz w:val="30"/>
          <w:szCs w:val="30"/>
          <w:cs/>
        </w:rPr>
        <w:t>มที่ไม่ได้เกี่ยวกับการได้มา การก่อสร้างหรือ การผลิตสินทรัพย์ที่เข้าเงื่อนไข รับรู้ใน</w:t>
      </w:r>
      <w:r w:rsidR="009454F8" w:rsidRPr="0075591B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5591B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31825225" w14:textId="77777777" w:rsidR="000A1E5A" w:rsidRPr="0075591B" w:rsidRDefault="000A1E5A" w:rsidP="000A1E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F96240A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สัญญาเช่าดำเนินงาน</w:t>
      </w:r>
    </w:p>
    <w:p w14:paraId="6DF18239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51DC8CE" w14:textId="77777777" w:rsidR="006B1A03" w:rsidRPr="0075591B" w:rsidRDefault="006B1A03" w:rsidP="00A84880">
      <w:pPr>
        <w:pStyle w:val="Heading8"/>
        <w:spacing w:line="240" w:lineRule="auto"/>
        <w:ind w:left="518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75591B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รายจ่ายภายใต้สัญญาเช่าดำเนินงานบันทึก</w:t>
      </w:r>
      <w:r w:rsidR="00B17294" w:rsidRPr="0075591B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ในกำไรหรือขาดทุน</w:t>
      </w:r>
      <w:r w:rsidRPr="0075591B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โดยวิธีเส้นตรงตลอดอายุสัญญาเช่า ประโยชน์ที่ได้รับตามสัญญาเช่า</w:t>
      </w:r>
      <w:r w:rsidRPr="0075591B">
        <w:rPr>
          <w:rFonts w:ascii="Angsana New" w:eastAsia="Calibri" w:hAnsi="Angsana New" w:cs="Angsana New"/>
          <w:b w:val="0"/>
          <w:bCs w:val="0"/>
          <w:sz w:val="30"/>
          <w:szCs w:val="30"/>
        </w:rPr>
        <w:t xml:space="preserve"> </w:t>
      </w:r>
      <w:r w:rsidRPr="0075591B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จะรับรู้ใน</w:t>
      </w:r>
      <w:r w:rsidR="006A4BCE" w:rsidRPr="0075591B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กำไรหรือขาดทุน</w:t>
      </w:r>
      <w:r w:rsidRPr="0075591B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เป็นส่วนหนึ่งของค่าเช่าทั้งสิ้นตามสัญญาตลอดอายุสัญญาเช่า  </w:t>
      </w:r>
    </w:p>
    <w:p w14:paraId="42AD69AB" w14:textId="77777777" w:rsidR="006B1A03" w:rsidRPr="0075591B" w:rsidRDefault="006B1A03" w:rsidP="00A84880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1BB8F01" w14:textId="77777777" w:rsidR="006B1A03" w:rsidRPr="0075591B" w:rsidRDefault="006B1A03" w:rsidP="00CD6279">
      <w:pPr>
        <w:spacing w:line="240" w:lineRule="auto"/>
        <w:ind w:left="540"/>
        <w:jc w:val="both"/>
        <w:rPr>
          <w:rFonts w:ascii="Angsana New" w:eastAsia="Calibri" w:hAnsi="Angsana New"/>
          <w:sz w:val="30"/>
          <w:szCs w:val="30"/>
        </w:rPr>
      </w:pPr>
      <w:r w:rsidRPr="0075591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6369D095" w14:textId="77777777" w:rsidR="0034649A" w:rsidRPr="0075591B" w:rsidRDefault="0034649A" w:rsidP="00A84880">
      <w:pPr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</w:p>
    <w:p w14:paraId="6D73DF4F" w14:textId="15475CF4" w:rsidR="00B50C66" w:rsidRPr="00001124" w:rsidRDefault="00C16D46" w:rsidP="00A84880">
      <w:pPr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00112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114ACB38" w14:textId="77777777" w:rsidR="00B50C66" w:rsidRPr="0075591B" w:rsidRDefault="00B50C66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D62DE02" w14:textId="77777777" w:rsidR="00B50C66" w:rsidRPr="0075591B" w:rsidRDefault="00B50C66" w:rsidP="00A84880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5591B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14:paraId="54EBFB8B" w14:textId="77777777" w:rsidR="0096526A" w:rsidRPr="0075591B" w:rsidRDefault="0096526A" w:rsidP="00A8488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1DF768" w14:textId="77777777" w:rsidR="00030124" w:rsidRPr="0075591B" w:rsidRDefault="00030124" w:rsidP="00ED7479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59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4A950E9" w14:textId="77777777" w:rsidR="000A1E5A" w:rsidRPr="0075591B" w:rsidRDefault="000A1E5A" w:rsidP="000A1E5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91C580" w14:textId="77777777" w:rsidR="00883F90" w:rsidRPr="00CC202B" w:rsidRDefault="00883F90" w:rsidP="00883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hint="cs"/>
          <w:sz w:val="30"/>
          <w:szCs w:val="30"/>
          <w:cs/>
        </w:rPr>
        <w:t>ค่าใช้จ่าย</w:t>
      </w:r>
      <w:r w:rsidRPr="00BA249C">
        <w:rPr>
          <w:sz w:val="30"/>
          <w:szCs w:val="30"/>
          <w:cs/>
        </w:rPr>
        <w:t>ภาษีเงินได้สำห</w:t>
      </w:r>
      <w:r w:rsidRPr="00CC202B">
        <w:rPr>
          <w:sz w:val="30"/>
          <w:szCs w:val="30"/>
          <w:cs/>
        </w:rPr>
        <w:t>รับปีประกอบด้วยภาษีเงินได้</w:t>
      </w:r>
      <w:r w:rsidRPr="00CC202B">
        <w:rPr>
          <w:rFonts w:hint="cs"/>
          <w:sz w:val="30"/>
          <w:szCs w:val="30"/>
          <w:cs/>
        </w:rPr>
        <w:t>ของงวด</w:t>
      </w:r>
      <w:r w:rsidRPr="00CC202B">
        <w:rPr>
          <w:sz w:val="30"/>
          <w:szCs w:val="30"/>
          <w:cs/>
        </w:rPr>
        <w:t>ปัจจุบันและภาษีเงินได้รอ</w:t>
      </w:r>
      <w:r w:rsidRPr="001B131A">
        <w:rPr>
          <w:rFonts w:ascii="Angsana New" w:hAnsi="Angsana New"/>
          <w:sz w:val="30"/>
          <w:szCs w:val="30"/>
          <w:cs/>
        </w:rPr>
        <w:t>การตัดบัญชี</w:t>
      </w:r>
      <w:r w:rsidR="007933DA">
        <w:rPr>
          <w:rFonts w:ascii="Angsana New" w:hAnsi="Angsana New" w:hint="cs"/>
          <w:sz w:val="30"/>
          <w:szCs w:val="30"/>
          <w:cs/>
        </w:rPr>
        <w:t xml:space="preserve"> </w:t>
      </w:r>
      <w:r w:rsidRPr="001B131A">
        <w:rPr>
          <w:rFonts w:ascii="Angsana New" w:hAnsi="Angsana New"/>
          <w:sz w:val="30"/>
          <w:szCs w:val="30"/>
          <w:cs/>
        </w:rPr>
        <w:t>ภาษี</w:t>
      </w:r>
      <w:r w:rsidRPr="00CC202B">
        <w:rPr>
          <w:sz w:val="30"/>
          <w:szCs w:val="30"/>
          <w:cs/>
        </w:rPr>
        <w:t>เงินได้</w:t>
      </w:r>
      <w:r w:rsidRPr="00CC202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CC202B">
        <w:rPr>
          <w:sz w:val="30"/>
          <w:szCs w:val="30"/>
          <w:cs/>
        </w:rPr>
        <w:t>รับรู้ในกำไร</w:t>
      </w:r>
      <w:r w:rsidRPr="00CC202B">
        <w:rPr>
          <w:rFonts w:hint="cs"/>
          <w:sz w:val="30"/>
          <w:szCs w:val="30"/>
          <w:cs/>
        </w:rPr>
        <w:t>หรือ</w:t>
      </w:r>
      <w:r w:rsidRPr="00CC202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CC202B">
        <w:rPr>
          <w:rFonts w:hint="cs"/>
          <w:sz w:val="30"/>
          <w:szCs w:val="30"/>
          <w:cs/>
        </w:rPr>
        <w:t>ท</w:t>
      </w:r>
      <w:r w:rsidR="00FA3737">
        <w:rPr>
          <w:rFonts w:hint="cs"/>
          <w:sz w:val="30"/>
          <w:szCs w:val="30"/>
          <w:cs/>
        </w:rPr>
        <w:t>ี่เกี่ยวข้องในการรวมธุรกิจ หรือ</w:t>
      </w:r>
      <w:r w:rsidRPr="00CC202B">
        <w:rPr>
          <w:rFonts w:hint="cs"/>
          <w:sz w:val="30"/>
          <w:szCs w:val="30"/>
          <w:cs/>
        </w:rPr>
        <w:t>รายการ</w:t>
      </w:r>
      <w:r w:rsidRPr="00CC202B">
        <w:rPr>
          <w:sz w:val="30"/>
          <w:szCs w:val="30"/>
          <w:cs/>
        </w:rPr>
        <w:t>ที่</w:t>
      </w:r>
      <w:r w:rsidRPr="00CC202B">
        <w:rPr>
          <w:rFonts w:hint="cs"/>
          <w:sz w:val="30"/>
          <w:szCs w:val="30"/>
          <w:cs/>
        </w:rPr>
        <w:t>รับรู้โดยตรง</w:t>
      </w:r>
      <w:r w:rsidRPr="00CC202B">
        <w:rPr>
          <w:sz w:val="30"/>
          <w:szCs w:val="30"/>
          <w:cs/>
        </w:rPr>
        <w:t>ในส่วนของผู้ถือหุ้น</w:t>
      </w:r>
      <w:r w:rsidRPr="00CC202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09528496" w14:textId="77777777" w:rsidR="00857344" w:rsidRDefault="00857344" w:rsidP="00F27D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B5341A" w14:textId="77777777" w:rsidR="0096526A" w:rsidRPr="00F27D0E" w:rsidRDefault="00883F90" w:rsidP="00F27D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 w:rsidRPr="00F27D0E">
        <w:rPr>
          <w:rFonts w:ascii="Angsana New" w:hAnsi="Angsana New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 xml:space="preserve">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ตลอดจนการปรับปรุงทางภาษีที่เกี่ยวกับรายการในปีก่อนๆ</w:t>
      </w:r>
      <w:r w:rsidRPr="00F27D0E">
        <w:rPr>
          <w:rFonts w:ascii="Angsana New" w:hAnsi="Angsana New"/>
          <w:sz w:val="30"/>
          <w:szCs w:val="30"/>
        </w:rPr>
        <w:t xml:space="preserve"> </w:t>
      </w:r>
    </w:p>
    <w:p w14:paraId="6B9C9977" w14:textId="77777777" w:rsidR="000A1E5A" w:rsidRPr="000A1E5A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1B86A21" w14:textId="77777777" w:rsidR="00B6613B" w:rsidRDefault="00B66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CC7697" w14:textId="77777777" w:rsidR="005938E5" w:rsidRDefault="00883F9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6432AD">
        <w:rPr>
          <w:rFonts w:ascii="Angsana New" w:hAnsi="Angsana New"/>
          <w:sz w:val="30"/>
          <w:szCs w:val="30"/>
          <w:cs/>
        </w:rPr>
        <w:t>บันทึกโ</w:t>
      </w:r>
      <w:r w:rsidRPr="006432AD">
        <w:rPr>
          <w:rFonts w:ascii="Angsana New" w:hAnsi="Angsana New" w:hint="cs"/>
          <w:sz w:val="30"/>
          <w:szCs w:val="30"/>
          <w:cs/>
        </w:rPr>
        <w:t>ดย</w:t>
      </w:r>
      <w:r w:rsidRPr="006432A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szCs w:val="30"/>
          <w:cs/>
        </w:rPr>
        <w:t>ไม่</w:t>
      </w:r>
      <w:r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E03D6A">
        <w:rPr>
          <w:rFonts w:ascii="Angsana New" w:hAnsi="Angsana New"/>
          <w:sz w:val="30"/>
          <w:szCs w:val="30"/>
        </w:rPr>
        <w:t xml:space="preserve"> </w:t>
      </w:r>
      <w:r w:rsidR="00026F8B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6432AD">
        <w:rPr>
          <w:rFonts w:ascii="Angsana New" w:hAnsi="Angsana New" w:hint="cs"/>
          <w:sz w:val="30"/>
          <w:szCs w:val="30"/>
          <w:cs/>
        </w:rPr>
        <w:t>ผลแตก</w:t>
      </w:r>
      <w:r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szCs w:val="30"/>
          <w:cs/>
        </w:rPr>
        <w:t>การรับรู้</w:t>
      </w:r>
      <w:r w:rsidRPr="006432AD">
        <w:rPr>
          <w:rFonts w:ascii="Angsana New" w:hAnsi="Angsana New"/>
          <w:sz w:val="30"/>
          <w:szCs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และผลแตกต่างที่เกี่ยวข้องกับเงินล</w:t>
      </w:r>
      <w:r w:rsidR="00E02D7F">
        <w:rPr>
          <w:rFonts w:ascii="Angsana New" w:hAnsi="Angsana New" w:hint="cs"/>
          <w:sz w:val="30"/>
          <w:szCs w:val="30"/>
          <w:cs/>
        </w:rPr>
        <w:t>งทุนในบริษัทย่อย</w:t>
      </w:r>
      <w:r w:rsidRPr="006432AD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6432AD">
        <w:rPr>
          <w:rFonts w:ascii="Angsana New" w:hAnsi="Angsana New" w:hint="cs"/>
          <w:sz w:val="30"/>
          <w:szCs w:val="30"/>
          <w:cs/>
        </w:rPr>
        <w:t>อนาคต</w:t>
      </w:r>
      <w:r w:rsidRPr="006432AD">
        <w:rPr>
          <w:rFonts w:ascii="Angsana New" w:hAnsi="Angsana New"/>
          <w:sz w:val="30"/>
          <w:szCs w:val="30"/>
          <w:cs/>
        </w:rPr>
        <w:t>อันใกล้</w:t>
      </w:r>
      <w:r w:rsidRPr="006432AD">
        <w:rPr>
          <w:rFonts w:ascii="Angsana New" w:hAnsi="Angsana New" w:hint="cs"/>
          <w:sz w:val="30"/>
          <w:szCs w:val="30"/>
          <w:cs/>
        </w:rPr>
        <w:t xml:space="preserve"> </w:t>
      </w:r>
      <w:r w:rsidRPr="006432AD">
        <w:rPr>
          <w:rFonts w:ascii="Angsana New" w:hAnsi="Angsana New"/>
          <w:sz w:val="30"/>
          <w:szCs w:val="30"/>
          <w:cs/>
        </w:rPr>
        <w:t xml:space="preserve"> </w:t>
      </w:r>
      <w:r w:rsidRPr="006432A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EE4969" w14:textId="77777777" w:rsidR="00883F90" w:rsidRPr="006618A0" w:rsidRDefault="00883F90" w:rsidP="00883F90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08310B7" w14:textId="77777777" w:rsidR="00883F90" w:rsidRDefault="00883F90" w:rsidP="00883F90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883F90">
        <w:rPr>
          <w:rFonts w:ascii="Angsana New" w:hAnsi="Angsana New"/>
          <w:sz w:val="30"/>
          <w:szCs w:val="30"/>
          <w:cs/>
        </w:rPr>
        <w:t>การวัด</w:t>
      </w:r>
      <w:r w:rsidR="004128DD">
        <w:rPr>
          <w:rFonts w:ascii="Angsana New" w:hAnsi="Angsana New" w:hint="cs"/>
          <w:sz w:val="30"/>
          <w:szCs w:val="30"/>
          <w:cs/>
        </w:rPr>
        <w:t>มู</w:t>
      </w:r>
      <w:r w:rsidRPr="00883F90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>
        <w:rPr>
          <w:rFonts w:ascii="Angsana New" w:hAnsi="Angsana New"/>
          <w:sz w:val="30"/>
          <w:szCs w:val="30"/>
          <w:cs/>
        </w:rPr>
        <w:t>กษณะวิธีการที่</w:t>
      </w:r>
      <w:r w:rsidR="0068469C">
        <w:rPr>
          <w:rFonts w:ascii="Angsana New" w:hAnsi="Angsana New" w:hint="cs"/>
          <w:sz w:val="30"/>
          <w:szCs w:val="30"/>
          <w:cs/>
        </w:rPr>
        <w:t xml:space="preserve">          </w:t>
      </w:r>
      <w:r w:rsidR="00B2119F">
        <w:rPr>
          <w:rFonts w:ascii="Angsana New" w:hAnsi="Angsana New"/>
          <w:sz w:val="30"/>
          <w:szCs w:val="30"/>
          <w:cs/>
        </w:rPr>
        <w:t>กลุ่มบริษัท</w:t>
      </w:r>
      <w:r w:rsidRPr="00883F90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C5251">
        <w:rPr>
          <w:rFonts w:ascii="Angsana New" w:hAnsi="Angsana New"/>
          <w:b/>
          <w:sz w:val="30"/>
          <w:szCs w:val="30"/>
        </w:rPr>
        <w:t xml:space="preserve"> </w:t>
      </w:r>
    </w:p>
    <w:p w14:paraId="6F2538EF" w14:textId="77777777" w:rsidR="00883F90" w:rsidRPr="0075591B" w:rsidRDefault="00883F90" w:rsidP="00883F90">
      <w:pPr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2061DCB" w14:textId="77777777" w:rsidR="00883F90" w:rsidRPr="006432AD" w:rsidRDefault="00883F90" w:rsidP="00883F9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/>
          <w:sz w:val="30"/>
          <w:szCs w:val="30"/>
          <w:cs/>
        </w:rPr>
        <w:t>ภาษีเงิน</w:t>
      </w:r>
      <w:r w:rsidRPr="00BA249C">
        <w:rPr>
          <w:rFonts w:ascii="Angsana New" w:hAnsi="Angsana New"/>
          <w:sz w:val="30"/>
          <w:szCs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BA249C">
        <w:rPr>
          <w:rFonts w:ascii="Angsana New" w:hAnsi="Angsana New"/>
          <w:sz w:val="30"/>
          <w:szCs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szCs w:val="30"/>
          <w:cs/>
        </w:rPr>
        <w:t>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3FB196B0" w14:textId="77777777" w:rsidR="00883F90" w:rsidRDefault="00883F90" w:rsidP="00883F90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AEEC2A5" w14:textId="77777777" w:rsidR="00883F90" w:rsidRDefault="00883F90" w:rsidP="0021055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A249C">
        <w:rPr>
          <w:rFonts w:ascii="Angsana New" w:hAnsi="Angsana New" w:hint="cs"/>
          <w:sz w:val="30"/>
          <w:szCs w:val="30"/>
          <w:cs/>
        </w:rPr>
        <w:t>ในการกำหนดมูล</w:t>
      </w:r>
      <w:r w:rsidRPr="00CC202B">
        <w:rPr>
          <w:rFonts w:ascii="Angsana New" w:hAnsi="Angsana New" w:hint="cs"/>
          <w:sz w:val="30"/>
          <w:szCs w:val="30"/>
          <w:cs/>
        </w:rPr>
        <w:t>ค่าของภาษีเงินได้ของงวดปัจจุบัน</w:t>
      </w:r>
      <w:r w:rsidRPr="00BA249C">
        <w:rPr>
          <w:rFonts w:ascii="Angsana New" w:hAnsi="Angsana New" w:hint="cs"/>
          <w:sz w:val="30"/>
          <w:szCs w:val="30"/>
          <w:cs/>
        </w:rPr>
        <w:t>และภาษีเงินได้รอการ</w:t>
      </w:r>
      <w:r w:rsidRPr="00883F90">
        <w:rPr>
          <w:rFonts w:ascii="Angsana New" w:hAnsi="Angsana New" w:hint="cs"/>
          <w:sz w:val="30"/>
          <w:szCs w:val="30"/>
          <w:cs/>
        </w:rPr>
        <w:t>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60485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83F90">
        <w:rPr>
          <w:rFonts w:ascii="Angsana New" w:hAnsi="Angsana New" w:hint="cs"/>
          <w:sz w:val="30"/>
          <w:szCs w:val="30"/>
          <w:cs/>
        </w:rPr>
        <w:t>การประ</w:t>
      </w:r>
      <w:r w:rsidR="00604857">
        <w:rPr>
          <w:rFonts w:ascii="Angsana New" w:hAnsi="Angsana New" w:hint="cs"/>
          <w:sz w:val="30"/>
          <w:szCs w:val="30"/>
          <w:cs/>
        </w:rPr>
        <w:t>เมินผลกระทบจากหลายปัจจัย รวมถึง</w:t>
      </w:r>
      <w:r w:rsidRPr="00883F90">
        <w:rPr>
          <w:rFonts w:ascii="Angsana New" w:hAnsi="Angsana New" w:hint="cs"/>
          <w:sz w:val="30"/>
          <w:szCs w:val="30"/>
          <w:cs/>
        </w:rPr>
        <w:t xml:space="preserve">การตีความทางกฏหมายภาษี และจากประสบการณ์ในอดีต </w:t>
      </w:r>
      <w:r w:rsidR="0060485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83F90">
        <w:rPr>
          <w:rFonts w:ascii="Angsana New" w:hAnsi="Angsana New" w:hint="cs"/>
          <w:sz w:val="30"/>
          <w:szCs w:val="30"/>
          <w:cs/>
        </w:rPr>
        <w:t>การประเมินนี้อยู่บนพื้นฐานการประมาณการแ</w:t>
      </w:r>
      <w:r w:rsidRPr="00AD1FEC">
        <w:rPr>
          <w:rFonts w:ascii="Angsana New" w:hAnsi="Angsana New" w:hint="cs"/>
          <w:sz w:val="30"/>
          <w:szCs w:val="30"/>
          <w:cs/>
        </w:rPr>
        <w:t>ละข้</w:t>
      </w:r>
      <w:r w:rsidR="00CA29E7" w:rsidRPr="00AD1FEC">
        <w:rPr>
          <w:rFonts w:ascii="Angsana New" w:hAnsi="Angsana New" w:hint="cs"/>
          <w:sz w:val="30"/>
          <w:szCs w:val="30"/>
          <w:cs/>
        </w:rPr>
        <w:t>อสมมติ</w:t>
      </w:r>
      <w:r w:rsidRPr="00AD1FEC">
        <w:rPr>
          <w:rFonts w:ascii="Angsana New" w:hAnsi="Angsana New" w:hint="cs"/>
          <w:sz w:val="30"/>
          <w:szCs w:val="30"/>
          <w:cs/>
        </w:rPr>
        <w:t xml:space="preserve"> และอาจจะเกี่</w:t>
      </w:r>
      <w:r w:rsidRPr="00883F90">
        <w:rPr>
          <w:rFonts w:ascii="Angsana New" w:hAnsi="Angsana New" w:hint="cs"/>
          <w:sz w:val="30"/>
          <w:szCs w:val="30"/>
          <w:cs/>
        </w:rPr>
        <w:t>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</w:t>
      </w:r>
      <w:r w:rsidRPr="00BA249C">
        <w:rPr>
          <w:rFonts w:ascii="Angsana New" w:hAnsi="Angsana New" w:hint="cs"/>
          <w:sz w:val="30"/>
          <w:szCs w:val="30"/>
          <w:cs/>
        </w:rPr>
        <w:t>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4AE0337" w14:textId="77777777" w:rsidR="0021055A" w:rsidRPr="00BA249C" w:rsidRDefault="0021055A" w:rsidP="0021055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32BE3590" w14:textId="77777777" w:rsidR="000A1E5A" w:rsidRPr="000A1E5A" w:rsidRDefault="00883F90" w:rsidP="0021055A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BA249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szCs w:val="30"/>
          <w:cs/>
        </w:rPr>
        <w:t>การ</w:t>
      </w:r>
      <w:r w:rsidRPr="00BA249C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0A1E5A" w:rsidRPr="000A1E5A">
        <w:rPr>
          <w:rFonts w:ascii="Angsana New" w:hAnsi="Angsana New"/>
          <w:sz w:val="30"/>
          <w:szCs w:val="30"/>
        </w:rPr>
        <w:t xml:space="preserve"> </w:t>
      </w:r>
    </w:p>
    <w:p w14:paraId="4619B452" w14:textId="77777777" w:rsidR="000A1E5A" w:rsidRPr="00974628" w:rsidRDefault="000A1E5A" w:rsidP="0021055A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632793EA" w14:textId="77777777" w:rsidR="00A83FE8" w:rsidRDefault="00A83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6267F4" w14:textId="77777777" w:rsidR="0096526A" w:rsidRDefault="00883F90" w:rsidP="00883F9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</w:t>
      </w:r>
      <w:r w:rsidR="002358FE">
        <w:rPr>
          <w:rFonts w:ascii="Angsana New" w:hAnsi="Angsana New"/>
          <w:sz w:val="30"/>
          <w:szCs w:val="30"/>
          <w:cs/>
        </w:rPr>
        <w:t>ปได้ค่อนข้างแน่</w:t>
      </w:r>
      <w:r w:rsidRPr="00A11D60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2358FE" w:rsidRPr="002358F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="002358FE" w:rsidRPr="002358FE">
        <w:rPr>
          <w:rFonts w:ascii="Angsana New" w:hAnsi="Angsana New"/>
          <w:sz w:val="30"/>
          <w:szCs w:val="30"/>
          <w:cs/>
        </w:rPr>
        <w:t xml:space="preserve"> </w:t>
      </w:r>
      <w:r w:rsidR="002358FE" w:rsidRPr="002358FE">
        <w:rPr>
          <w:rFonts w:ascii="Angsana New" w:hAnsi="Angsana New" w:hint="cs"/>
          <w:sz w:val="30"/>
          <w:szCs w:val="30"/>
          <w:cs/>
        </w:rPr>
        <w:t>ดังนั้น</w:t>
      </w:r>
      <w:r w:rsidR="002358FE" w:rsidRPr="002358FE">
        <w:rPr>
          <w:rFonts w:ascii="Angsana New" w:hAnsi="Angsana New"/>
          <w:sz w:val="30"/>
          <w:szCs w:val="30"/>
          <w:cs/>
        </w:rPr>
        <w:t xml:space="preserve"> </w:t>
      </w:r>
      <w:r w:rsidR="002358FE" w:rsidRPr="002358F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2358FE">
        <w:rPr>
          <w:rFonts w:ascii="Angsana New" w:hAnsi="Angsana New" w:hint="cs"/>
          <w:sz w:val="30"/>
          <w:szCs w:val="30"/>
          <w:cs/>
        </w:rPr>
        <w:t xml:space="preserve"> </w:t>
      </w: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5A3ABD5A" w14:textId="77777777" w:rsidR="00E173B2" w:rsidRDefault="00E173B2" w:rsidP="00883F9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1A7F0B01" w14:textId="77777777" w:rsidR="00E173B2" w:rsidRPr="00B3761F" w:rsidRDefault="00E173B2" w:rsidP="00E173B2">
      <w:pPr>
        <w:pStyle w:val="Heading8"/>
        <w:numPr>
          <w:ilvl w:val="1"/>
          <w:numId w:val="16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76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6D5D70B" w14:textId="77777777" w:rsidR="00E173B2" w:rsidRPr="00B3761F" w:rsidRDefault="00E173B2" w:rsidP="00E1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4A784E2" w14:textId="77777777" w:rsidR="00E173B2" w:rsidRPr="00B3761F" w:rsidRDefault="00E173B2" w:rsidP="00E173B2">
      <w:pPr>
        <w:spacing w:line="240" w:lineRule="auto"/>
        <w:ind w:left="540" w:right="-108"/>
        <w:jc w:val="thaiDistribute"/>
        <w:rPr>
          <w:rFonts w:ascii="Angsana New" w:hAnsi="Angsana New"/>
          <w:bCs/>
          <w:sz w:val="30"/>
          <w:szCs w:val="30"/>
          <w:shd w:val="clear" w:color="auto" w:fill="D9D9D9"/>
        </w:rPr>
      </w:pPr>
      <w:r w:rsidRPr="00B3761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</w:t>
      </w:r>
      <w:r w:rsidR="002D6C6D" w:rsidRPr="00B3761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3761F">
        <w:rPr>
          <w:rFonts w:ascii="Angsana New" w:hAnsi="Angsana New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9A19B4E" w14:textId="77777777" w:rsidR="000A1E5A" w:rsidRPr="00974628" w:rsidRDefault="000A1E5A" w:rsidP="000A1E5A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7CFEAEF" w14:textId="77777777" w:rsidR="00883F90" w:rsidRDefault="00883F90" w:rsidP="00ED7479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5E74A65E" w14:textId="77777777" w:rsidR="00883F90" w:rsidRPr="0075591B" w:rsidRDefault="00883F90" w:rsidP="00883F90">
      <w:pPr>
        <w:rPr>
          <w:rFonts w:ascii="Angsana New" w:hAnsi="Angsana New"/>
          <w:sz w:val="30"/>
          <w:szCs w:val="30"/>
          <w:cs/>
          <w:lang w:val="th-TH"/>
        </w:rPr>
      </w:pPr>
    </w:p>
    <w:p w14:paraId="3C1F524B" w14:textId="77777777" w:rsidR="00DC7F8D" w:rsidRDefault="00AF06F0" w:rsidP="00DC7F8D">
      <w:pPr>
        <w:ind w:left="540"/>
        <w:jc w:val="thaiDistribute"/>
        <w:rPr>
          <w:b/>
          <w:sz w:val="30"/>
          <w:szCs w:val="30"/>
        </w:rPr>
      </w:pPr>
      <w:r>
        <w:rPr>
          <w:rFonts w:hint="cs"/>
          <w:b/>
          <w:sz w:val="30"/>
          <w:szCs w:val="30"/>
          <w:cs/>
        </w:rPr>
        <w:t>กลุ่มบริษัท</w:t>
      </w:r>
      <w:r w:rsidR="00883F90" w:rsidRPr="00883F90">
        <w:rPr>
          <w:rFonts w:hint="cs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8A4E18A" w14:textId="77777777" w:rsidR="00DC7F8D" w:rsidRDefault="00DC7F8D" w:rsidP="00DC7F8D">
      <w:pPr>
        <w:ind w:left="540"/>
        <w:jc w:val="thaiDistribute"/>
        <w:rPr>
          <w:b/>
          <w:sz w:val="30"/>
          <w:szCs w:val="30"/>
        </w:rPr>
      </w:pPr>
    </w:p>
    <w:p w14:paraId="086D19E4" w14:textId="77777777" w:rsidR="00B02A77" w:rsidRPr="00883F90" w:rsidRDefault="00B02A77" w:rsidP="00DC7F8D">
      <w:pPr>
        <w:pStyle w:val="Heading8"/>
        <w:numPr>
          <w:ilvl w:val="1"/>
          <w:numId w:val="16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83F9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5C87007D" w14:textId="77777777" w:rsidR="00B02A77" w:rsidRPr="0075591B" w:rsidRDefault="00B02A77" w:rsidP="00B02A77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422AB23F" w14:textId="77777777" w:rsidR="00B02A77" w:rsidRDefault="00B02A77" w:rsidP="00B02A77">
      <w:pPr>
        <w:spacing w:line="240" w:lineRule="auto"/>
        <w:ind w:left="518"/>
        <w:jc w:val="thaiDistribute"/>
        <w:rPr>
          <w:sz w:val="30"/>
          <w:szCs w:val="30"/>
        </w:rPr>
      </w:pPr>
      <w:r w:rsidRPr="00B02A77">
        <w:rPr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Pr="00ED4EC3">
        <w:rPr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ED4EC3" w:rsidRPr="00ED4EC3">
        <w:rPr>
          <w:sz w:val="30"/>
          <w:szCs w:val="30"/>
          <w:cs/>
        </w:rPr>
        <w:t>ทรัพย์สินองค์กร</w:t>
      </w:r>
      <w:r w:rsidR="008C344D">
        <w:rPr>
          <w:sz w:val="30"/>
          <w:szCs w:val="30"/>
        </w:rPr>
        <w:t xml:space="preserve"> </w:t>
      </w:r>
      <w:r w:rsidR="00ED4EC3" w:rsidRPr="00ED4EC3">
        <w:rPr>
          <w:sz w:val="30"/>
          <w:szCs w:val="30"/>
          <w:cs/>
        </w:rPr>
        <w:t>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7B04F7DF" w14:textId="77777777" w:rsidR="00E14DDA" w:rsidRDefault="00E14DDA" w:rsidP="00BB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8A60FD0" w14:textId="77777777" w:rsidR="00D92AB4" w:rsidRPr="00D92AB4" w:rsidRDefault="00E14DDA" w:rsidP="00BB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92AB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D92AB4">
        <w:rPr>
          <w:rFonts w:ascii="Angsana New" w:hAnsi="Angsana New"/>
          <w:b/>
          <w:bCs/>
          <w:sz w:val="30"/>
          <w:szCs w:val="30"/>
        </w:rPr>
        <w:tab/>
      </w:r>
      <w:r w:rsidR="00D92AB4" w:rsidRPr="00D92AB4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14:paraId="65B96452" w14:textId="77777777" w:rsidR="00D92AB4" w:rsidRPr="008371D9" w:rsidRDefault="00D92AB4" w:rsidP="00D92AB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144A7BC1" w14:textId="455D93E6" w:rsidR="00D92AB4" w:rsidRPr="0024445A" w:rsidRDefault="00D92AB4" w:rsidP="00D92AB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4445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27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กันยายน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24445A">
        <w:rPr>
          <w:rFonts w:ascii="Angsana New" w:hAnsi="Angsana New" w:hint="cs"/>
          <w:sz w:val="30"/>
          <w:szCs w:val="30"/>
          <w:cs/>
        </w:rPr>
        <w:t>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บางกอกสปริงอินดัสเตรียล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จำกัด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ได้ซื้</w:t>
      </w:r>
      <w:r w:rsidRPr="0024445A">
        <w:rPr>
          <w:rFonts w:ascii="Angsana New" w:hAnsi="Angsana New" w:hint="cs"/>
          <w:sz w:val="30"/>
          <w:szCs w:val="30"/>
          <w:cs/>
        </w:rPr>
        <w:t>อส่วนได</w:t>
      </w:r>
      <w:r>
        <w:rPr>
          <w:rFonts w:ascii="Angsana New" w:hAnsi="Angsana New" w:hint="cs"/>
          <w:sz w:val="30"/>
          <w:szCs w:val="30"/>
          <w:cs/>
        </w:rPr>
        <w:t>้เ</w:t>
      </w:r>
      <w:r w:rsidRPr="0024445A">
        <w:rPr>
          <w:rFonts w:ascii="Angsana New" w:hAnsi="Angsana New" w:hint="cs"/>
          <w:sz w:val="30"/>
          <w:szCs w:val="30"/>
          <w:cs/>
        </w:rPr>
        <w:t>สียของบริษัท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นิปปอน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คิไค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เอนจิเนียริ่ง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จำกัด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="00A64787" w:rsidRPr="0024445A">
        <w:rPr>
          <w:rFonts w:ascii="Angsana New" w:hAnsi="Angsana New" w:hint="cs"/>
          <w:sz w:val="30"/>
          <w:szCs w:val="30"/>
          <w:cs/>
        </w:rPr>
        <w:t>ร้อยละ</w:t>
      </w:r>
      <w:r w:rsidR="00A64787" w:rsidRPr="0024445A">
        <w:rPr>
          <w:rFonts w:ascii="Angsana New" w:hAnsi="Angsana New"/>
          <w:sz w:val="30"/>
          <w:szCs w:val="30"/>
          <w:cs/>
        </w:rPr>
        <w:t xml:space="preserve"> </w:t>
      </w:r>
      <w:r w:rsidR="00A64787" w:rsidRPr="0024445A">
        <w:rPr>
          <w:rFonts w:ascii="Angsana New" w:hAnsi="Angsana New"/>
          <w:sz w:val="30"/>
          <w:szCs w:val="30"/>
        </w:rPr>
        <w:t>51</w:t>
      </w:r>
      <w:r w:rsidR="00A64787"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ตามสัญญาซ</w:t>
      </w:r>
      <w:r>
        <w:rPr>
          <w:rFonts w:ascii="Angsana New" w:hAnsi="Angsana New" w:hint="cs"/>
          <w:sz w:val="30"/>
          <w:szCs w:val="30"/>
          <w:cs/>
        </w:rPr>
        <w:t>ื้</w:t>
      </w:r>
      <w:r w:rsidRPr="0024445A">
        <w:rPr>
          <w:rFonts w:ascii="Angsana New" w:hAnsi="Angsana New" w:hint="cs"/>
          <w:sz w:val="30"/>
          <w:szCs w:val="30"/>
          <w:cs/>
        </w:rPr>
        <w:t>อขายหุ้นลงวันที่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8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สิงหาคม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2562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โดยซื้อหุ้นสามัญจำนวน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268,100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หุ้น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/>
          <w:sz w:val="30"/>
          <w:szCs w:val="30"/>
        </w:rPr>
        <w:t>70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ล้านบาท</w:t>
      </w:r>
      <w:r w:rsidRPr="0024445A">
        <w:rPr>
          <w:rFonts w:ascii="Angsana New" w:hAnsi="Angsana New"/>
          <w:sz w:val="30"/>
          <w:szCs w:val="30"/>
          <w:cs/>
        </w:rPr>
        <w:t xml:space="preserve"> </w:t>
      </w:r>
      <w:r w:rsidRPr="0024445A">
        <w:rPr>
          <w:rFonts w:ascii="Angsana New" w:hAnsi="Angsana New" w:hint="cs"/>
          <w:sz w:val="30"/>
          <w:szCs w:val="30"/>
          <w:cs/>
        </w:rPr>
        <w:t>กลุ่มบริษัทถือรายการดังกล่าวเป็นการรวม</w:t>
      </w:r>
      <w:r w:rsidRPr="005C206D">
        <w:rPr>
          <w:rFonts w:ascii="Angsana New" w:hAnsi="Angsana New" w:hint="cs"/>
          <w:sz w:val="30"/>
          <w:szCs w:val="30"/>
          <w:cs/>
        </w:rPr>
        <w:t>ธุรกิจ</w:t>
      </w:r>
      <w:r w:rsidRPr="005C206D">
        <w:rPr>
          <w:rFonts w:ascii="Angsana New" w:hAnsi="Angsana New"/>
          <w:sz w:val="30"/>
          <w:szCs w:val="30"/>
        </w:rPr>
        <w:t xml:space="preserve"> </w:t>
      </w:r>
      <w:r w:rsidR="00CF0061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5C206D">
        <w:rPr>
          <w:rFonts w:ascii="Angsana New" w:hAnsi="Angsana New" w:hint="cs"/>
          <w:sz w:val="30"/>
          <w:szCs w:val="30"/>
          <w:cs/>
        </w:rPr>
        <w:t>นับตั้งแต่วันที่ซื้อกิจการจนถึงวันที่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="001A25D0" w:rsidRPr="005C206D">
        <w:rPr>
          <w:rFonts w:ascii="Angsana New" w:hAnsi="Angsana New"/>
          <w:sz w:val="30"/>
          <w:szCs w:val="30"/>
        </w:rPr>
        <w:t xml:space="preserve">31 </w:t>
      </w:r>
      <w:r w:rsidR="001A25D0" w:rsidRPr="005C206D">
        <w:rPr>
          <w:rFonts w:ascii="Angsana New" w:hAnsi="Angsana New" w:hint="cs"/>
          <w:sz w:val="30"/>
          <w:szCs w:val="30"/>
          <w:cs/>
        </w:rPr>
        <w:t>ธันวาคม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Pr="005C206D">
        <w:rPr>
          <w:rFonts w:ascii="Angsana New" w:hAnsi="Angsana New"/>
          <w:sz w:val="30"/>
          <w:szCs w:val="30"/>
        </w:rPr>
        <w:t>2562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Pr="005C206D">
        <w:rPr>
          <w:rFonts w:ascii="Angsana New" w:hAnsi="Angsana New" w:hint="cs"/>
          <w:sz w:val="30"/>
          <w:szCs w:val="30"/>
          <w:cs/>
        </w:rPr>
        <w:t>บริษัท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Pr="005C206D">
        <w:rPr>
          <w:rFonts w:ascii="Angsana New" w:hAnsi="Angsana New" w:hint="cs"/>
          <w:sz w:val="30"/>
          <w:szCs w:val="30"/>
          <w:cs/>
        </w:rPr>
        <w:t>นิปปอน คิไค</w:t>
      </w:r>
      <w:r w:rsidR="001A25D0" w:rsidRPr="005C206D">
        <w:rPr>
          <w:rFonts w:ascii="Angsana New" w:hAnsi="Angsana New" w:hint="cs"/>
          <w:sz w:val="30"/>
          <w:szCs w:val="30"/>
          <w:cs/>
        </w:rPr>
        <w:t xml:space="preserve"> </w:t>
      </w:r>
      <w:r w:rsidRPr="005C206D">
        <w:rPr>
          <w:rFonts w:ascii="Angsana New" w:hAnsi="Angsana New" w:hint="cs"/>
          <w:sz w:val="30"/>
          <w:szCs w:val="30"/>
          <w:cs/>
        </w:rPr>
        <w:t>เอนจิเนียริ่ง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Pr="005C206D">
        <w:rPr>
          <w:rFonts w:ascii="Angsana New" w:hAnsi="Angsana New" w:hint="cs"/>
          <w:sz w:val="30"/>
          <w:szCs w:val="30"/>
          <w:cs/>
        </w:rPr>
        <w:t>จำกัด</w:t>
      </w:r>
      <w:r w:rsidRPr="005C206D">
        <w:rPr>
          <w:rFonts w:ascii="Angsana New" w:hAnsi="Angsana New"/>
          <w:sz w:val="30"/>
          <w:szCs w:val="30"/>
        </w:rPr>
        <w:t xml:space="preserve"> </w:t>
      </w:r>
      <w:r w:rsidRPr="005C206D">
        <w:rPr>
          <w:rFonts w:ascii="Angsana New" w:hAnsi="Angsana New" w:hint="cs"/>
          <w:sz w:val="30"/>
          <w:szCs w:val="30"/>
          <w:cs/>
        </w:rPr>
        <w:t>มีรายได้</w:t>
      </w:r>
      <w:r w:rsidR="00CF0061" w:rsidRPr="005C206D">
        <w:rPr>
          <w:rFonts w:ascii="Angsana New" w:hAnsi="Angsana New" w:hint="cs"/>
          <w:sz w:val="30"/>
          <w:szCs w:val="30"/>
          <w:cs/>
        </w:rPr>
        <w:t>จำนวน</w:t>
      </w:r>
      <w:r w:rsidR="00CF0061" w:rsidRPr="005C206D">
        <w:rPr>
          <w:rFonts w:ascii="Angsana New" w:hAnsi="Angsana New"/>
          <w:sz w:val="30"/>
          <w:szCs w:val="30"/>
          <w:cs/>
        </w:rPr>
        <w:t xml:space="preserve"> </w:t>
      </w:r>
      <w:r w:rsidR="00B040EB">
        <w:rPr>
          <w:rFonts w:ascii="Angsana New" w:hAnsi="Angsana New"/>
          <w:sz w:val="30"/>
          <w:szCs w:val="30"/>
        </w:rPr>
        <w:t>126</w:t>
      </w:r>
      <w:r w:rsidR="00CF0061" w:rsidRPr="005C206D">
        <w:rPr>
          <w:rFonts w:ascii="Angsana New" w:hAnsi="Angsana New"/>
          <w:sz w:val="30"/>
          <w:szCs w:val="30"/>
          <w:cs/>
        </w:rPr>
        <w:t xml:space="preserve"> </w:t>
      </w:r>
      <w:r w:rsidR="00CF0061" w:rsidRPr="005C206D">
        <w:rPr>
          <w:rFonts w:ascii="Angsana New" w:hAnsi="Angsana New" w:hint="cs"/>
          <w:sz w:val="30"/>
          <w:szCs w:val="30"/>
          <w:cs/>
        </w:rPr>
        <w:t>ล้านบาท</w:t>
      </w:r>
      <w:r w:rsidRPr="005C206D">
        <w:rPr>
          <w:rFonts w:ascii="Angsana New" w:hAnsi="Angsana New" w:hint="cs"/>
          <w:sz w:val="30"/>
          <w:szCs w:val="30"/>
          <w:cs/>
        </w:rPr>
        <w:t>และมีกำไรสุทธิ</w:t>
      </w:r>
      <w:r w:rsidR="00CF0061">
        <w:rPr>
          <w:rFonts w:ascii="Angsana New" w:hAnsi="Angsana New" w:hint="cs"/>
          <w:sz w:val="30"/>
          <w:szCs w:val="30"/>
          <w:cs/>
        </w:rPr>
        <w:t>จำนวน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="00A03C15">
        <w:rPr>
          <w:rFonts w:ascii="Angsana New" w:hAnsi="Angsana New"/>
          <w:sz w:val="30"/>
          <w:szCs w:val="30"/>
        </w:rPr>
        <w:t>4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Pr="005C206D">
        <w:rPr>
          <w:rFonts w:ascii="Angsana New" w:hAnsi="Angsana New" w:hint="cs"/>
          <w:sz w:val="30"/>
          <w:szCs w:val="30"/>
          <w:cs/>
        </w:rPr>
        <w:t>ล้านบาท</w:t>
      </w:r>
      <w:r w:rsidRPr="005C206D">
        <w:rPr>
          <w:rFonts w:ascii="Angsana New" w:hAnsi="Angsana New"/>
          <w:sz w:val="30"/>
          <w:szCs w:val="30"/>
          <w:cs/>
        </w:rPr>
        <w:t xml:space="preserve"> </w:t>
      </w:r>
      <w:r w:rsidR="00CF0061" w:rsidRPr="00C34139">
        <w:rPr>
          <w:rFonts w:ascii="Angsana New" w:hAnsi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CF0061" w:rsidRPr="00C34139">
        <w:rPr>
          <w:rFonts w:ascii="Angsana New" w:hAnsi="Angsana New"/>
          <w:sz w:val="30"/>
          <w:szCs w:val="30"/>
        </w:rPr>
        <w:t xml:space="preserve">1 </w:t>
      </w:r>
      <w:r w:rsidR="00CF0061" w:rsidRPr="00C3413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F0061" w:rsidRPr="00C34139">
        <w:rPr>
          <w:rFonts w:ascii="Angsana New" w:hAnsi="Angsana New"/>
          <w:sz w:val="30"/>
          <w:szCs w:val="30"/>
        </w:rPr>
        <w:t xml:space="preserve">2562 </w:t>
      </w:r>
      <w:r w:rsidR="00CF0061" w:rsidRPr="00C34139">
        <w:rPr>
          <w:rFonts w:ascii="Angsana New" w:hAnsi="Angsana New" w:hint="cs"/>
          <w:sz w:val="30"/>
          <w:szCs w:val="30"/>
          <w:cs/>
        </w:rPr>
        <w:t xml:space="preserve">กลุ่มบริษัทจะมีรายได้และกำไรสุทธิรวมสำหรับปีสิ้นสุดวันที่ </w:t>
      </w:r>
      <w:r w:rsidR="00CF0061" w:rsidRPr="00C34139">
        <w:rPr>
          <w:rFonts w:ascii="Angsana New" w:hAnsi="Angsana New"/>
          <w:sz w:val="30"/>
          <w:szCs w:val="30"/>
        </w:rPr>
        <w:t xml:space="preserve">31 </w:t>
      </w:r>
      <w:r w:rsidR="00CF0061" w:rsidRPr="00C341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F0061" w:rsidRPr="00C34139">
        <w:rPr>
          <w:rFonts w:ascii="Angsana New" w:hAnsi="Angsana New"/>
          <w:sz w:val="30"/>
          <w:szCs w:val="30"/>
        </w:rPr>
        <w:t xml:space="preserve">2562 </w:t>
      </w:r>
      <w:r w:rsidR="00CF0061" w:rsidRPr="00C34139">
        <w:rPr>
          <w:rFonts w:ascii="Angsana New" w:hAnsi="Angsana New" w:hint="cs"/>
          <w:sz w:val="30"/>
          <w:szCs w:val="30"/>
          <w:cs/>
        </w:rPr>
        <w:t xml:space="preserve">เพิ่มขึ้นจำนวน </w:t>
      </w:r>
      <w:r w:rsidR="00CF0061" w:rsidRPr="00C34139">
        <w:rPr>
          <w:rFonts w:ascii="Angsana New" w:hAnsi="Angsana New"/>
          <w:sz w:val="30"/>
          <w:szCs w:val="30"/>
        </w:rPr>
        <w:t>2</w:t>
      </w:r>
      <w:r w:rsidR="00B177C2">
        <w:rPr>
          <w:rFonts w:ascii="Angsana New" w:hAnsi="Angsana New"/>
          <w:sz w:val="30"/>
          <w:szCs w:val="30"/>
        </w:rPr>
        <w:t>76</w:t>
      </w:r>
      <w:r w:rsidR="00CF0061" w:rsidRPr="00C34139">
        <w:rPr>
          <w:rFonts w:ascii="Angsana New" w:hAnsi="Angsana New"/>
          <w:sz w:val="30"/>
          <w:szCs w:val="30"/>
        </w:rPr>
        <w:t xml:space="preserve"> </w:t>
      </w:r>
      <w:r w:rsidR="00CF0061" w:rsidRPr="00C34139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AB5B66">
        <w:rPr>
          <w:rFonts w:ascii="Angsana New" w:hAnsi="Angsana New"/>
          <w:sz w:val="30"/>
          <w:szCs w:val="30"/>
        </w:rPr>
        <w:t>4</w:t>
      </w:r>
      <w:r w:rsidR="00CF0061" w:rsidRPr="00C34139">
        <w:rPr>
          <w:rFonts w:ascii="Angsana New" w:hAnsi="Angsana New"/>
          <w:sz w:val="30"/>
          <w:szCs w:val="30"/>
        </w:rPr>
        <w:t xml:space="preserve"> </w:t>
      </w:r>
      <w:r w:rsidR="00CF0061" w:rsidRPr="00C34139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087A460D" w14:textId="77777777" w:rsidR="00D92AB4" w:rsidRPr="00C45789" w:rsidRDefault="00D92AB4" w:rsidP="00D92AB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6"/>
          <w:szCs w:val="6"/>
        </w:rPr>
      </w:pPr>
    </w:p>
    <w:p w14:paraId="55DE1745" w14:textId="38955D9D" w:rsidR="00D92AB4" w:rsidRDefault="00D92AB4" w:rsidP="00D92AB4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4445A">
        <w:rPr>
          <w:rFonts w:ascii="Angsana New" w:hAnsi="Angsana New" w:hint="cs"/>
          <w:sz w:val="30"/>
          <w:szCs w:val="30"/>
          <w:cs/>
        </w:rPr>
        <w:t>ผู้บริหารเชื่อว่าการซื้อธุรกิจดังกล่าวเพื่อรองรับธุรกิ</w:t>
      </w:r>
      <w:r w:rsidR="00A64787">
        <w:rPr>
          <w:rFonts w:ascii="Angsana New" w:hAnsi="Angsana New" w:hint="cs"/>
          <w:sz w:val="30"/>
          <w:szCs w:val="30"/>
          <w:cs/>
        </w:rPr>
        <w:t>จ</w:t>
      </w:r>
      <w:r w:rsidRPr="0024445A">
        <w:rPr>
          <w:rFonts w:ascii="Angsana New" w:hAnsi="Angsana New" w:hint="cs"/>
          <w:sz w:val="30"/>
          <w:szCs w:val="30"/>
          <w:cs/>
        </w:rPr>
        <w:t>และเทคโนโลยีใหม่ในอนาคต</w:t>
      </w:r>
    </w:p>
    <w:p w14:paraId="442F94E6" w14:textId="77777777" w:rsidR="00D92AB4" w:rsidRPr="00FF5696" w:rsidRDefault="00D92AB4" w:rsidP="00D92AB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0"/>
          <w:szCs w:val="10"/>
        </w:rPr>
      </w:pPr>
    </w:p>
    <w:p w14:paraId="7070056E" w14:textId="77777777" w:rsidR="00D92AB4" w:rsidRDefault="00D92AB4" w:rsidP="00D92AB4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C5F15">
        <w:rPr>
          <w:rFonts w:ascii="Angsana New" w:hAnsi="Angsana New" w:cs="Angsana New"/>
          <w:cs/>
          <w:lang w:val="en-US"/>
        </w:rPr>
        <w:t>ข้อมูลของสิ่งตอบแทนทั้งหมดที่โอนให้และมูลค่าที่รับรู้</w:t>
      </w:r>
      <w:r w:rsidRPr="00EC5F15">
        <w:rPr>
          <w:rFonts w:ascii="Angsana New" w:hAnsi="Angsana New" w:cs="Angsana New"/>
          <w:lang w:val="en-US"/>
        </w:rPr>
        <w:t xml:space="preserve"> </w:t>
      </w:r>
      <w:r w:rsidRPr="00EC5F15">
        <w:rPr>
          <w:rFonts w:ascii="Angsana New" w:hAnsi="Angsana New" w:cs="Angsana New"/>
          <w:cs/>
          <w:lang w:val="en-US"/>
        </w:rPr>
        <w:t>ณ</w:t>
      </w:r>
      <w:r w:rsidRPr="00EC5F15">
        <w:rPr>
          <w:rFonts w:ascii="Angsana New" w:hAnsi="Angsana New" w:cs="Angsana New"/>
          <w:lang w:val="en-US"/>
        </w:rPr>
        <w:t xml:space="preserve"> </w:t>
      </w:r>
      <w:r w:rsidRPr="00EC5F15">
        <w:rPr>
          <w:rFonts w:ascii="Angsana New" w:hAnsi="Angsana New" w:cs="Angsana New"/>
          <w:cs/>
          <w:lang w:val="en-US"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  <w:r w:rsidRPr="00EC5F15">
        <w:rPr>
          <w:rFonts w:ascii="Angsana New" w:hAnsi="Angsana New" w:cs="Angsana New"/>
          <w:lang w:val="en-US"/>
        </w:rPr>
        <w:t xml:space="preserve"> </w:t>
      </w:r>
    </w:p>
    <w:p w14:paraId="148D50EA" w14:textId="77777777" w:rsidR="00D92AB4" w:rsidRPr="008371D9" w:rsidRDefault="00D92AB4" w:rsidP="00D9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16"/>
          <w:szCs w:val="16"/>
          <w:highlight w:val="yellow"/>
          <w:cs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220"/>
        <w:gridCol w:w="255"/>
        <w:gridCol w:w="1013"/>
        <w:gridCol w:w="254"/>
        <w:gridCol w:w="2078"/>
      </w:tblGrid>
      <w:tr w:rsidR="00D92AB4" w:rsidRPr="00EC5F15" w14:paraId="5D977BFA" w14:textId="77777777" w:rsidTr="00AD76A4">
        <w:trPr>
          <w:tblHeader/>
        </w:trPr>
        <w:tc>
          <w:tcPr>
            <w:tcW w:w="5220" w:type="dxa"/>
            <w:shd w:val="clear" w:color="auto" w:fill="auto"/>
          </w:tcPr>
          <w:p w14:paraId="0C65CF8B" w14:textId="77777777" w:rsidR="00D92AB4" w:rsidRPr="00EC5F15" w:rsidRDefault="00D92AB4" w:rsidP="00AD7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Angsana New" w:hAnsi="Angsana New"/>
                <w:color w:val="0000FF"/>
                <w:sz w:val="30"/>
                <w:szCs w:val="30"/>
              </w:rPr>
            </w:pPr>
            <w:bookmarkStart w:id="3" w:name="_Hlk23631186"/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  <w:shd w:val="clear" w:color="auto" w:fill="auto"/>
          </w:tcPr>
          <w:p w14:paraId="38D7B341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604A173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AB294A4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FFD2593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92AB4" w:rsidRPr="00EC5F15" w14:paraId="30C88656" w14:textId="77777777" w:rsidTr="00AD76A4">
        <w:trPr>
          <w:tblHeader/>
        </w:trPr>
        <w:tc>
          <w:tcPr>
            <w:tcW w:w="5220" w:type="dxa"/>
            <w:shd w:val="clear" w:color="auto" w:fill="auto"/>
          </w:tcPr>
          <w:p w14:paraId="177BFE2A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AD24AA8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086C7C1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  <w:shd w:val="clear" w:color="auto" w:fill="auto"/>
          </w:tcPr>
          <w:p w14:paraId="0DA9FDD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4D7C334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5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92AB4" w:rsidRPr="00EC5F15" w14:paraId="3098676F" w14:textId="77777777" w:rsidTr="00AD76A4">
        <w:tc>
          <w:tcPr>
            <w:tcW w:w="5220" w:type="dxa"/>
            <w:shd w:val="clear" w:color="auto" w:fill="auto"/>
          </w:tcPr>
          <w:p w14:paraId="17D64CAA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EC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1347CAC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43C31C1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44D88B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3D819E08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92AB4" w:rsidRPr="00EC5F15" w14:paraId="7FEF1592" w14:textId="77777777" w:rsidTr="00AD76A4">
        <w:tc>
          <w:tcPr>
            <w:tcW w:w="5220" w:type="dxa"/>
            <w:shd w:val="clear" w:color="auto" w:fill="auto"/>
          </w:tcPr>
          <w:p w14:paraId="61C4CE96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55" w:type="dxa"/>
            <w:shd w:val="clear" w:color="auto" w:fill="auto"/>
          </w:tcPr>
          <w:p w14:paraId="5636325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3662B6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75CCE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1742FCF6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92AB4" w:rsidRPr="00EC5F15" w14:paraId="719861E0" w14:textId="77777777" w:rsidTr="00AD76A4">
        <w:tc>
          <w:tcPr>
            <w:tcW w:w="5220" w:type="dxa"/>
            <w:shd w:val="clear" w:color="auto" w:fill="auto"/>
          </w:tcPr>
          <w:p w14:paraId="121B88B0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55" w:type="dxa"/>
            <w:shd w:val="clear" w:color="auto" w:fill="auto"/>
          </w:tcPr>
          <w:p w14:paraId="45578B26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820805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97A9223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E453F4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bookmarkEnd w:id="3"/>
      <w:tr w:rsidR="00D92AB4" w:rsidRPr="00EC5F15" w14:paraId="437CDF48" w14:textId="77777777" w:rsidTr="00AD76A4">
        <w:tc>
          <w:tcPr>
            <w:tcW w:w="5220" w:type="dxa"/>
            <w:shd w:val="clear" w:color="auto" w:fill="auto"/>
          </w:tcPr>
          <w:p w14:paraId="7DEFB04E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  <w:shd w:val="clear" w:color="auto" w:fill="auto"/>
          </w:tcPr>
          <w:p w14:paraId="6F4B89C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FF0C73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3169C6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57B3A6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D92AB4" w:rsidRPr="00EC5F15" w14:paraId="76AC9A23" w14:textId="77777777" w:rsidTr="00AD76A4">
        <w:tc>
          <w:tcPr>
            <w:tcW w:w="5220" w:type="dxa"/>
            <w:shd w:val="clear" w:color="auto" w:fill="auto"/>
          </w:tcPr>
          <w:p w14:paraId="288EA0C7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  <w:shd w:val="clear" w:color="auto" w:fill="auto"/>
          </w:tcPr>
          <w:p w14:paraId="02BAC10C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18C992A" w14:textId="77777777" w:rsidR="00D92AB4" w:rsidRPr="00EC5F15" w:rsidRDefault="008371D9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  <w:shd w:val="clear" w:color="auto" w:fill="auto"/>
          </w:tcPr>
          <w:p w14:paraId="19DCB5C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4335814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92AB4" w:rsidRPr="00EC5F15" w14:paraId="2DF30CA3" w14:textId="77777777" w:rsidTr="00AD76A4">
        <w:tc>
          <w:tcPr>
            <w:tcW w:w="5220" w:type="dxa"/>
            <w:shd w:val="clear" w:color="auto" w:fill="auto"/>
          </w:tcPr>
          <w:p w14:paraId="56A236C3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 w:rsidRPr="00EC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281BAF08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1697B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2C7A1E7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3F9ABA8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92AB4" w:rsidRPr="00EC5F15" w14:paraId="4482EC3D" w14:textId="77777777" w:rsidTr="00AD76A4">
        <w:tc>
          <w:tcPr>
            <w:tcW w:w="5220" w:type="dxa"/>
            <w:shd w:val="clear" w:color="auto" w:fill="auto"/>
          </w:tcPr>
          <w:p w14:paraId="6038A526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EC5F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78249E2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D37DCE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F8E20A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A867D54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92AB4" w:rsidRPr="00EC5F15" w14:paraId="4934A942" w14:textId="77777777" w:rsidTr="00AD76A4">
        <w:tc>
          <w:tcPr>
            <w:tcW w:w="5220" w:type="dxa"/>
            <w:shd w:val="clear" w:color="auto" w:fill="auto"/>
          </w:tcPr>
          <w:p w14:paraId="6DADA923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3A3EA0C5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FAA858E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D23FD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BE8489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92AB4" w:rsidRPr="00EC5F15" w14:paraId="4CB04F41" w14:textId="77777777" w:rsidTr="00AD76A4">
        <w:tc>
          <w:tcPr>
            <w:tcW w:w="5220" w:type="dxa"/>
            <w:shd w:val="clear" w:color="auto" w:fill="auto"/>
          </w:tcPr>
          <w:p w14:paraId="044E2704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  <w:shd w:val="clear" w:color="auto" w:fill="auto"/>
          </w:tcPr>
          <w:p w14:paraId="453B765B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53859D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DDBBD0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1EFEEFD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</w:tr>
      <w:tr w:rsidR="00D92AB4" w:rsidRPr="00EC5F15" w14:paraId="54F81853" w14:textId="77777777" w:rsidTr="00AD76A4">
        <w:tc>
          <w:tcPr>
            <w:tcW w:w="5220" w:type="dxa"/>
            <w:shd w:val="clear" w:color="auto" w:fill="auto"/>
          </w:tcPr>
          <w:p w14:paraId="22DD474F" w14:textId="5C707FC1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B23A8A">
              <w:rPr>
                <w:rFonts w:ascii="Angsana New" w:hAnsi="Angsana New" w:hint="cs"/>
                <w:sz w:val="30"/>
                <w:szCs w:val="30"/>
                <w:cs/>
              </w:rPr>
              <w:t>เบิกเกิน</w:t>
            </w:r>
            <w:r w:rsidR="0000424B">
              <w:rPr>
                <w:rFonts w:ascii="Angsana New" w:hAnsi="Angsana New" w:hint="cs"/>
                <w:sz w:val="30"/>
                <w:szCs w:val="30"/>
                <w:cs/>
              </w:rPr>
              <w:t>บัญชีธนาคารและเงินกู้ยืม</w:t>
            </w:r>
          </w:p>
        </w:tc>
        <w:tc>
          <w:tcPr>
            <w:tcW w:w="255" w:type="dxa"/>
            <w:shd w:val="clear" w:color="auto" w:fill="auto"/>
          </w:tcPr>
          <w:p w14:paraId="1E055B3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E8A468B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9C1275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720F6DE7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  <w:tr w:rsidR="00D92AB4" w:rsidRPr="00EC5F15" w14:paraId="4FEA902F" w14:textId="77777777" w:rsidTr="00AD76A4">
        <w:tc>
          <w:tcPr>
            <w:tcW w:w="5220" w:type="dxa"/>
            <w:shd w:val="clear" w:color="auto" w:fill="auto"/>
          </w:tcPr>
          <w:p w14:paraId="4CCA0716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55" w:type="dxa"/>
            <w:shd w:val="clear" w:color="auto" w:fill="auto"/>
          </w:tcPr>
          <w:p w14:paraId="7D7EB626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1EC3D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4D036D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9893607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D92AB4" w:rsidRPr="00EC5F15" w14:paraId="44F73FE0" w14:textId="77777777" w:rsidTr="00AD76A4">
        <w:tc>
          <w:tcPr>
            <w:tcW w:w="5220" w:type="dxa"/>
            <w:shd w:val="clear" w:color="auto" w:fill="auto"/>
          </w:tcPr>
          <w:p w14:paraId="74AA30F0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  <w:shd w:val="clear" w:color="auto" w:fill="auto"/>
          </w:tcPr>
          <w:p w14:paraId="40246D8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08AEE78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CEB594B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shd w:val="clear" w:color="auto" w:fill="auto"/>
          </w:tcPr>
          <w:p w14:paraId="6BCD7B1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D92AB4" w:rsidRPr="00EC5F15" w14:paraId="0EDEF0E5" w14:textId="77777777" w:rsidTr="00AD76A4">
        <w:tc>
          <w:tcPr>
            <w:tcW w:w="5220" w:type="dxa"/>
            <w:shd w:val="clear" w:color="auto" w:fill="auto"/>
          </w:tcPr>
          <w:p w14:paraId="5C5A4239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  <w:shd w:val="clear" w:color="auto" w:fill="auto"/>
          </w:tcPr>
          <w:p w14:paraId="0DAB7A5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681628E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CAE9A3C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auto"/>
          </w:tcPr>
          <w:p w14:paraId="415FAF9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D92AB4" w:rsidRPr="00EC5F15" w14:paraId="2935F38A" w14:textId="77777777" w:rsidTr="00AD76A4">
        <w:tc>
          <w:tcPr>
            <w:tcW w:w="5220" w:type="dxa"/>
            <w:shd w:val="clear" w:color="auto" w:fill="auto"/>
          </w:tcPr>
          <w:p w14:paraId="19CC42E8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  <w:shd w:val="clear" w:color="auto" w:fill="auto"/>
          </w:tcPr>
          <w:p w14:paraId="4C2F7D38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4E3BD5C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FE46177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auto"/>
          </w:tcPr>
          <w:p w14:paraId="377BF36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92AB4" w:rsidRPr="00EC5F15" w14:paraId="4BF44B6C" w14:textId="77777777" w:rsidTr="00AD76A4">
        <w:tc>
          <w:tcPr>
            <w:tcW w:w="5220" w:type="dxa"/>
            <w:shd w:val="clear" w:color="auto" w:fill="auto"/>
          </w:tcPr>
          <w:p w14:paraId="15CCBA4B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EC5F15">
              <w:rPr>
                <w:rFonts w:ascii="Angsana New" w:hAnsi="Angsana New"/>
                <w:sz w:val="30"/>
                <w:szCs w:val="30"/>
              </w:rPr>
              <w:t>49)</w:t>
            </w:r>
          </w:p>
        </w:tc>
        <w:tc>
          <w:tcPr>
            <w:tcW w:w="255" w:type="dxa"/>
            <w:shd w:val="clear" w:color="auto" w:fill="auto"/>
          </w:tcPr>
          <w:p w14:paraId="6A139BD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4DB98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9D4567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auto"/>
          </w:tcPr>
          <w:p w14:paraId="62074523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EC5F1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</w:tr>
      <w:tr w:rsidR="00D92AB4" w:rsidRPr="00EC5F15" w14:paraId="0B240D22" w14:textId="77777777" w:rsidTr="00AD76A4">
        <w:tc>
          <w:tcPr>
            <w:tcW w:w="5220" w:type="dxa"/>
            <w:shd w:val="clear" w:color="auto" w:fill="auto"/>
          </w:tcPr>
          <w:p w14:paraId="75FE43CD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  <w:r w:rsidRPr="00EC5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255" w:type="dxa"/>
            <w:shd w:val="clear" w:color="auto" w:fill="auto"/>
          </w:tcPr>
          <w:p w14:paraId="367BF9F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D30971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C218048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  <w:shd w:val="clear" w:color="auto" w:fill="auto"/>
          </w:tcPr>
          <w:p w14:paraId="0C43411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  <w:tr w:rsidR="00D92AB4" w:rsidRPr="00EC5F15" w14:paraId="4D0866D1" w14:textId="77777777" w:rsidTr="00AD76A4">
        <w:tc>
          <w:tcPr>
            <w:tcW w:w="5220" w:type="dxa"/>
            <w:shd w:val="clear" w:color="auto" w:fill="auto"/>
          </w:tcPr>
          <w:p w14:paraId="011890AC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55" w:type="dxa"/>
            <w:shd w:val="clear" w:color="auto" w:fill="auto"/>
          </w:tcPr>
          <w:p w14:paraId="2672B64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6B60E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742FF47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bottom w:val="single" w:sz="4" w:space="0" w:color="auto"/>
            </w:tcBorders>
            <w:shd w:val="clear" w:color="auto" w:fill="auto"/>
          </w:tcPr>
          <w:p w14:paraId="60483439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D92AB4" w:rsidRPr="00EC5F15" w14:paraId="6A0F1C51" w14:textId="77777777" w:rsidTr="00AD76A4">
        <w:tc>
          <w:tcPr>
            <w:tcW w:w="5220" w:type="dxa"/>
            <w:shd w:val="clear" w:color="auto" w:fill="auto"/>
          </w:tcPr>
          <w:p w14:paraId="565D4048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  <w:shd w:val="clear" w:color="auto" w:fill="auto"/>
          </w:tcPr>
          <w:p w14:paraId="5277FA9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FD6984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69BBE1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784D0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60BE39D3" w14:textId="77777777" w:rsidR="00D92AB4" w:rsidRDefault="00D92AB4" w:rsidP="00D9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7CBD2ACA" w14:textId="77777777" w:rsidR="0020549E" w:rsidRDefault="0020549E" w:rsidP="00D9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001F911B" w14:textId="77777777" w:rsidR="0020549E" w:rsidRDefault="0020549E" w:rsidP="00D9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220"/>
        <w:gridCol w:w="255"/>
        <w:gridCol w:w="1005"/>
        <w:gridCol w:w="254"/>
        <w:gridCol w:w="2086"/>
      </w:tblGrid>
      <w:tr w:rsidR="00D92AB4" w:rsidRPr="00EC5F15" w14:paraId="610AF277" w14:textId="77777777" w:rsidTr="002B673B">
        <w:trPr>
          <w:tblHeader/>
        </w:trPr>
        <w:tc>
          <w:tcPr>
            <w:tcW w:w="5220" w:type="dxa"/>
            <w:shd w:val="clear" w:color="auto" w:fill="auto"/>
          </w:tcPr>
          <w:p w14:paraId="560E66E3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18E078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0C2BD73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9EAB99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6" w:type="dxa"/>
            <w:shd w:val="clear" w:color="auto" w:fill="auto"/>
          </w:tcPr>
          <w:p w14:paraId="0CDEF934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5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D92AB4" w:rsidRPr="00EC5F15" w14:paraId="21CA7AC7" w14:textId="77777777" w:rsidTr="002B673B">
        <w:trPr>
          <w:tblHeader/>
        </w:trPr>
        <w:tc>
          <w:tcPr>
            <w:tcW w:w="5220" w:type="dxa"/>
            <w:shd w:val="clear" w:color="auto" w:fill="auto"/>
          </w:tcPr>
          <w:p w14:paraId="7C04B05E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AEF10FD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06BAA14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D6897E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shd w:val="clear" w:color="auto" w:fill="auto"/>
          </w:tcPr>
          <w:p w14:paraId="1097920B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C5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C5F1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92AB4" w:rsidRPr="00EC5F15" w14:paraId="097B7F1A" w14:textId="77777777" w:rsidTr="002B673B">
        <w:tc>
          <w:tcPr>
            <w:tcW w:w="5220" w:type="dxa"/>
            <w:shd w:val="clear" w:color="auto" w:fill="auto"/>
          </w:tcPr>
          <w:p w14:paraId="6FD4E268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สุทธิที่ได้มาจากการซื้อบริษัทย่อย</w:t>
            </w:r>
            <w:r w:rsidRPr="00EC5F1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54FE9FDF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482406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59AD73E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shd w:val="clear" w:color="auto" w:fill="auto"/>
          </w:tcPr>
          <w:p w14:paraId="10402FEE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C5F15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92AB4" w:rsidRPr="00EC5F15" w14:paraId="2FA5ECE1" w14:textId="77777777" w:rsidTr="002B673B">
        <w:tc>
          <w:tcPr>
            <w:tcW w:w="5220" w:type="dxa"/>
            <w:shd w:val="clear" w:color="auto" w:fill="auto"/>
          </w:tcPr>
          <w:p w14:paraId="61C7C06A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C5F1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สดที่จ่าย</w:t>
            </w:r>
          </w:p>
        </w:tc>
        <w:tc>
          <w:tcPr>
            <w:tcW w:w="255" w:type="dxa"/>
            <w:shd w:val="clear" w:color="auto" w:fill="auto"/>
          </w:tcPr>
          <w:p w14:paraId="472D96A6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AF9269C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34B1361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7233288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(70)</w:t>
            </w:r>
          </w:p>
        </w:tc>
      </w:tr>
      <w:tr w:rsidR="00D92AB4" w:rsidRPr="00EC5F15" w14:paraId="099B4EC2" w14:textId="77777777" w:rsidTr="002B673B">
        <w:tc>
          <w:tcPr>
            <w:tcW w:w="5220" w:type="dxa"/>
            <w:shd w:val="clear" w:color="auto" w:fill="auto"/>
          </w:tcPr>
          <w:p w14:paraId="0B7D42A4" w14:textId="77777777" w:rsidR="00D92AB4" w:rsidRPr="00EC5F15" w:rsidRDefault="00D92AB4" w:rsidP="00F348C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  <w:shd w:val="clear" w:color="auto" w:fill="auto"/>
          </w:tcPr>
          <w:p w14:paraId="5F724B51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EC0560A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3B1A1E2" w14:textId="77777777" w:rsidR="00D92AB4" w:rsidRPr="00EC5F15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C5CA8" w14:textId="77777777" w:rsidR="00D92AB4" w:rsidRPr="00612424" w:rsidRDefault="00D92AB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424">
              <w:rPr>
                <w:rFonts w:ascii="Angsana New" w:hAnsi="Angsana New"/>
                <w:b/>
                <w:bCs/>
                <w:sz w:val="30"/>
                <w:szCs w:val="30"/>
              </w:rPr>
              <w:t>(35)</w:t>
            </w:r>
          </w:p>
        </w:tc>
      </w:tr>
    </w:tbl>
    <w:p w14:paraId="26292506" w14:textId="77777777" w:rsidR="00D92AB4" w:rsidRDefault="00D92AB4" w:rsidP="00D9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37CE1E" w14:textId="7BA8D519" w:rsidR="009B6923" w:rsidRPr="005F6737" w:rsidRDefault="009B6923" w:rsidP="00354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654281">
        <w:rPr>
          <w:rFonts w:ascii="Angsana New" w:hAnsi="Angsana New"/>
          <w:sz w:val="30"/>
          <w:szCs w:val="30"/>
          <w:cs/>
        </w:rPr>
        <w:t xml:space="preserve">เทคนิคการประเมินมูลค่าที่ใช้ในการกำหนดมูลค่ายุติธรรมของสินทรัพย์ที่ได้มาที่สำคัญ </w:t>
      </w:r>
      <w:r w:rsidR="0035469C">
        <w:rPr>
          <w:rFonts w:ascii="Angsana New" w:hAnsi="Angsana New" w:hint="cs"/>
          <w:sz w:val="30"/>
          <w:szCs w:val="30"/>
          <w:cs/>
        </w:rPr>
        <w:t>ได้แก่</w:t>
      </w:r>
      <w:r w:rsidR="003546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F6737">
        <w:rPr>
          <w:rFonts w:ascii="Angsana New" w:hAnsi="Angsana New"/>
          <w:spacing w:val="-4"/>
          <w:sz w:val="30"/>
          <w:szCs w:val="30"/>
          <w:cs/>
        </w:rPr>
        <w:t>การประเมินมูลค่ายุติธรรมที่ดิน</w:t>
      </w:r>
      <w:r w:rsidR="00A70E7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F6737">
        <w:rPr>
          <w:rFonts w:ascii="Angsana New" w:hAnsi="Angsana New"/>
          <w:spacing w:val="-4"/>
          <w:sz w:val="30"/>
          <w:szCs w:val="30"/>
          <w:cs/>
        </w:rPr>
        <w:t>อาคารนั้นใช้วิธีราคาตลาด</w:t>
      </w:r>
      <w:r w:rsidRPr="005F6737">
        <w:rPr>
          <w:rFonts w:ascii="Angsana New" w:hAnsi="Angsana New"/>
          <w:spacing w:val="-4"/>
          <w:sz w:val="30"/>
          <w:szCs w:val="30"/>
        </w:rPr>
        <w:t xml:space="preserve"> (Market approach)</w:t>
      </w:r>
    </w:p>
    <w:p w14:paraId="06EB2FB7" w14:textId="77777777" w:rsidR="009E7A0A" w:rsidRPr="009B6923" w:rsidRDefault="009E7A0A" w:rsidP="004A0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079238A8" w14:textId="77777777" w:rsidR="00D92AB4" w:rsidRPr="00FB3F30" w:rsidRDefault="00D92AB4" w:rsidP="004A0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i/>
          <w:iCs/>
          <w:cs/>
        </w:rPr>
      </w:pPr>
      <w:r w:rsidRPr="00FB3F30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0F9428DA" w14:textId="77777777" w:rsidR="00D92AB4" w:rsidRPr="00FB3F30" w:rsidRDefault="00D92AB4" w:rsidP="00D92AB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EFDFED" w14:textId="77777777" w:rsidR="00D92AB4" w:rsidRPr="00FB3F30" w:rsidRDefault="00D92AB4" w:rsidP="00D92AB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B3F30">
        <w:rPr>
          <w:rFonts w:ascii="Angsana New" w:hAnsi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 w:rsidRPr="00FB3F30">
        <w:rPr>
          <w:rFonts w:ascii="Angsana New" w:hAnsi="Angsana New"/>
          <w:sz w:val="30"/>
          <w:szCs w:val="30"/>
        </w:rPr>
        <w:t xml:space="preserve">1.52 </w:t>
      </w:r>
      <w:r w:rsidRPr="00FB3F30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ที่เกี่ยวข้องกับค่าที่ปรึกษากฎหมายภายนอกและค่าใช้จ่ายในการตรวจสอบสถานะทางการเงิน</w:t>
      </w:r>
      <w:r w:rsidRPr="00FB3F30">
        <w:rPr>
          <w:rFonts w:ascii="Angsana New" w:hAnsi="Angsana New"/>
          <w:sz w:val="30"/>
          <w:szCs w:val="30"/>
        </w:rPr>
        <w:t xml:space="preserve"> </w:t>
      </w:r>
      <w:r w:rsidRPr="00FB3F30">
        <w:rPr>
          <w:rFonts w:ascii="Angsana New" w:hAnsi="Angsana New"/>
          <w:sz w:val="30"/>
          <w:szCs w:val="30"/>
          <w:cs/>
        </w:rPr>
        <w:t>ค่าที่ปรึกษากฎหมายและค่าใช้จ่ายในการตรวจสอบสถานะทางการเงินได้ถูกรวมอยู่ในค่าใช้จ่ายในการบริหารในงบกำไรขาดทุนเบ็ดเสร็จรวม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720AC6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720AC6">
        <w:rPr>
          <w:rFonts w:ascii="Angsana New" w:hAnsi="Angsana New"/>
          <w:sz w:val="30"/>
          <w:szCs w:val="30"/>
        </w:rPr>
        <w:t xml:space="preserve">1 </w:t>
      </w:r>
      <w:r w:rsidR="00720AC6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Pr="00FB3F30">
        <w:rPr>
          <w:rFonts w:ascii="Angsana New" w:hAnsi="Angsana New"/>
          <w:sz w:val="30"/>
          <w:szCs w:val="30"/>
          <w:cs/>
        </w:rPr>
        <w:t>ของกลุ่มบริษัท</w:t>
      </w:r>
      <w:r w:rsidRPr="00FB3F30">
        <w:rPr>
          <w:rFonts w:ascii="Angsana New" w:hAnsi="Angsana New"/>
          <w:sz w:val="30"/>
          <w:szCs w:val="30"/>
        </w:rPr>
        <w:t xml:space="preserve"> </w:t>
      </w:r>
    </w:p>
    <w:p w14:paraId="2A6E71CC" w14:textId="77777777" w:rsidR="0034649A" w:rsidRPr="0075591B" w:rsidRDefault="0034649A" w:rsidP="00A8488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106BC2" w14:textId="77777777" w:rsidR="00030124" w:rsidRPr="0075591B" w:rsidRDefault="009E7A0A" w:rsidP="00ED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F1E3D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30124" w:rsidRPr="0075591B">
        <w:rPr>
          <w:rFonts w:ascii="Angsana New" w:hAnsi="Angsana New"/>
          <w:b/>
          <w:bCs/>
          <w:sz w:val="30"/>
          <w:szCs w:val="30"/>
          <w:cs/>
        </w:rPr>
        <w:tab/>
      </w:r>
      <w:r w:rsidR="00030124" w:rsidRPr="0075591B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02EAB7" w14:textId="77777777" w:rsidR="00030124" w:rsidRPr="0075591B" w:rsidRDefault="00030124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F31DE8" w14:textId="77777777" w:rsidR="004521AD" w:rsidRDefault="00D117C6" w:rsidP="0034649A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D117C6">
        <w:rPr>
          <w:rFonts w:ascii="Angsana New" w:hAnsi="Angsana New"/>
          <w:b/>
          <w:sz w:val="30"/>
          <w:szCs w:val="30"/>
          <w:cs/>
        </w:rPr>
        <w:t>ค</w:t>
      </w:r>
      <w:r w:rsidRPr="0034649A">
        <w:rPr>
          <w:rFonts w:ascii="Angsana New" w:hAnsi="Angsana New"/>
          <w:b/>
          <w:sz w:val="30"/>
          <w:szCs w:val="30"/>
          <w:cs/>
        </w:rPr>
        <w:t>วามสัมพันธ์ที่มีกับ</w:t>
      </w:r>
      <w:r w:rsidRPr="0034649A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F1E3D">
        <w:rPr>
          <w:rFonts w:ascii="Angsana New" w:hAnsi="Angsana New" w:hint="cs"/>
          <w:b/>
          <w:sz w:val="30"/>
          <w:szCs w:val="30"/>
          <w:cs/>
        </w:rPr>
        <w:t>ย่อย</w:t>
      </w:r>
      <w:r w:rsidR="00B23E20" w:rsidRPr="0034649A">
        <w:rPr>
          <w:rFonts w:ascii="Angsana New" w:hAnsi="Angsana New"/>
          <w:b/>
          <w:sz w:val="30"/>
          <w:szCs w:val="30"/>
        </w:rPr>
        <w:t xml:space="preserve"> </w:t>
      </w:r>
      <w:r w:rsidR="00BF1E3D">
        <w:rPr>
          <w:rFonts w:ascii="Angsana New" w:hAnsi="Angsana New" w:hint="cs"/>
          <w:b/>
          <w:sz w:val="30"/>
          <w:szCs w:val="30"/>
          <w:cs/>
        </w:rPr>
        <w:t>บริษัทร่วมและการร่วมค้าได้</w:t>
      </w:r>
      <w:r w:rsidR="008E62F8" w:rsidRPr="0034649A">
        <w:rPr>
          <w:rFonts w:ascii="Angsana New" w:hAnsi="Angsana New" w:hint="cs"/>
          <w:b/>
          <w:sz w:val="30"/>
          <w:szCs w:val="30"/>
          <w:cs/>
        </w:rPr>
        <w:t>เปิดเผ</w:t>
      </w:r>
      <w:r w:rsidR="0034649A" w:rsidRPr="0034649A">
        <w:rPr>
          <w:rFonts w:ascii="Angsana New" w:hAnsi="Angsana New" w:hint="cs"/>
          <w:b/>
          <w:sz w:val="30"/>
          <w:szCs w:val="30"/>
          <w:cs/>
        </w:rPr>
        <w:t>ยในหมายเหตุ</w:t>
      </w:r>
      <w:r w:rsidR="0034649A" w:rsidRPr="008371D9">
        <w:rPr>
          <w:rFonts w:ascii="Angsana New" w:hAnsi="Angsana New" w:hint="cs"/>
          <w:b/>
          <w:sz w:val="30"/>
          <w:szCs w:val="30"/>
          <w:cs/>
        </w:rPr>
        <w:t>ประกอบงบการเงินข้อ 1</w:t>
      </w:r>
      <w:r w:rsidR="008371D9" w:rsidRPr="008371D9">
        <w:rPr>
          <w:rFonts w:ascii="Angsana New" w:hAnsi="Angsana New"/>
          <w:bCs/>
          <w:sz w:val="30"/>
          <w:szCs w:val="30"/>
        </w:rPr>
        <w:t>1</w:t>
      </w:r>
      <w:r w:rsidR="008E62F8" w:rsidRPr="008371D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E62F8" w:rsidRPr="008371D9">
        <w:rPr>
          <w:rFonts w:ascii="Angsana New" w:hAnsi="Angsana New" w:hint="cs"/>
          <w:b/>
          <w:sz w:val="30"/>
          <w:szCs w:val="30"/>
          <w:cs/>
        </w:rPr>
        <w:t>และ 1</w:t>
      </w:r>
      <w:r w:rsidR="008371D9" w:rsidRPr="008371D9">
        <w:rPr>
          <w:rFonts w:ascii="Angsana New" w:hAnsi="Angsana New"/>
          <w:bCs/>
          <w:sz w:val="30"/>
          <w:szCs w:val="30"/>
        </w:rPr>
        <w:t>2</w:t>
      </w:r>
      <w:r w:rsidR="008E62F8" w:rsidRPr="0034649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BF1E3D" w:rsidRPr="008371D9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  <w:r w:rsidR="00BF1E3D" w:rsidRPr="00BF1E3D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16CF4CAA" w14:textId="77777777" w:rsidR="004521AD" w:rsidRDefault="004521AD" w:rsidP="00B02A77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C664CA" w14:paraId="6C5633DF" w14:textId="77777777" w:rsidTr="0082511D">
        <w:tc>
          <w:tcPr>
            <w:tcW w:w="3510" w:type="dxa"/>
          </w:tcPr>
          <w:p w14:paraId="29BCC125" w14:textId="77777777" w:rsidR="000A1E5A" w:rsidRPr="00C664CA" w:rsidRDefault="000A1E5A" w:rsidP="000A1E5A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C664CA" w:rsidRDefault="008251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ี่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4050" w:type="dxa"/>
          </w:tcPr>
          <w:p w14:paraId="45AF2CCB" w14:textId="77777777" w:rsidR="000A1E5A" w:rsidRPr="00C664CA" w:rsidRDefault="000A1E5A" w:rsidP="000A1E5A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C664CA" w14:paraId="062FA987" w14:textId="77777777" w:rsidTr="0082511D">
        <w:tc>
          <w:tcPr>
            <w:tcW w:w="3510" w:type="dxa"/>
          </w:tcPr>
          <w:p w14:paraId="4210E0D5" w14:textId="77777777" w:rsidR="0082511D" w:rsidRPr="00C664CA" w:rsidRDefault="0082511D" w:rsidP="0082511D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C664CA" w:rsidRDefault="0082511D" w:rsidP="008251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C664CA" w:rsidRDefault="0082511D" w:rsidP="0082511D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C664CA" w14:paraId="5F75EEDB" w14:textId="77777777" w:rsidTr="0082511D">
        <w:tc>
          <w:tcPr>
            <w:tcW w:w="3510" w:type="dxa"/>
          </w:tcPr>
          <w:p w14:paraId="6D875132" w14:textId="77777777" w:rsidR="0082511D" w:rsidRPr="00C664CA" w:rsidRDefault="0082511D" w:rsidP="0082511D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 สมบูรณ์ โฮลดิ้ง จำกัด</w:t>
            </w:r>
          </w:p>
        </w:tc>
        <w:tc>
          <w:tcPr>
            <w:tcW w:w="1710" w:type="dxa"/>
          </w:tcPr>
          <w:p w14:paraId="7B42CAFE" w14:textId="77777777" w:rsidR="0082511D" w:rsidRPr="00C664CA" w:rsidRDefault="0082511D" w:rsidP="0082511D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77777777" w:rsidR="0082511D" w:rsidRPr="00C664CA" w:rsidRDefault="0082511D" w:rsidP="0082511D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ที่ถือหุ้น</w:t>
            </w:r>
            <w:r w:rsidRPr="008371D9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8371D9">
              <w:rPr>
                <w:rFonts w:ascii="Angsana New" w:hAnsi="Angsana New"/>
                <w:sz w:val="30"/>
                <w:szCs w:val="30"/>
              </w:rPr>
              <w:t>29.9</w:t>
            </w:r>
            <w:r w:rsidR="00376782" w:rsidRPr="008371D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71D9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C664CA" w14:paraId="60713BF9" w14:textId="77777777" w:rsidTr="0082511D">
        <w:tc>
          <w:tcPr>
            <w:tcW w:w="3510" w:type="dxa"/>
          </w:tcPr>
          <w:p w14:paraId="4A59369A" w14:textId="77777777" w:rsidR="006D3930" w:rsidRPr="00C664CA" w:rsidRDefault="006D3930" w:rsidP="006D393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 ย่งกี่  จำกัด</w:t>
            </w:r>
          </w:p>
        </w:tc>
        <w:tc>
          <w:tcPr>
            <w:tcW w:w="1710" w:type="dxa"/>
          </w:tcPr>
          <w:p w14:paraId="5B909320" w14:textId="77777777" w:rsidR="006D3930" w:rsidRPr="00C664CA" w:rsidRDefault="006D3930" w:rsidP="006D393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C664CA" w:rsidRDefault="006D3930" w:rsidP="006D3930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เป</w:t>
            </w:r>
            <w:r w:rsidR="00FD69A4" w:rsidRPr="00C664CA">
              <w:rPr>
                <w:rFonts w:ascii="Angsana New" w:hAnsi="Angsana New" w:hint="cs"/>
                <w:sz w:val="30"/>
                <w:szCs w:val="30"/>
                <w:cs/>
              </w:rPr>
              <w:t>็น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7316B265" w14:textId="77777777" w:rsidR="00554CC6" w:rsidRDefault="00554CC6" w:rsidP="009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C6BEF5" w14:textId="77777777" w:rsidR="00030124" w:rsidRPr="0075591B" w:rsidRDefault="00030124" w:rsidP="009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>ธันวาคม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B9896FF" w14:textId="77777777" w:rsidR="00CD6279" w:rsidRDefault="00CD6279">
      <w:pPr>
        <w:rPr>
          <w:rFonts w:ascii="Angsana New" w:hAnsi="Angsana New"/>
          <w:sz w:val="10"/>
          <w:szCs w:val="10"/>
        </w:rPr>
      </w:pPr>
    </w:p>
    <w:tbl>
      <w:tblPr>
        <w:tblW w:w="101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58"/>
        <w:gridCol w:w="2235"/>
        <w:gridCol w:w="1058"/>
        <w:gridCol w:w="269"/>
        <w:gridCol w:w="974"/>
        <w:gridCol w:w="270"/>
        <w:gridCol w:w="972"/>
        <w:gridCol w:w="270"/>
        <w:gridCol w:w="974"/>
        <w:gridCol w:w="972"/>
      </w:tblGrid>
      <w:tr w:rsidR="00554CC6" w:rsidRPr="00C664CA" w14:paraId="3FF713DA" w14:textId="77777777" w:rsidTr="00273A72">
        <w:trPr>
          <w:gridAfter w:val="1"/>
          <w:wAfter w:w="972" w:type="dxa"/>
          <w:trHeight w:val="87"/>
          <w:tblHeader/>
        </w:trPr>
        <w:tc>
          <w:tcPr>
            <w:tcW w:w="2158" w:type="dxa"/>
          </w:tcPr>
          <w:p w14:paraId="77E56DE1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235" w:type="dxa"/>
          </w:tcPr>
          <w:p w14:paraId="37B54840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  <w:tc>
          <w:tcPr>
            <w:tcW w:w="2301" w:type="dxa"/>
            <w:gridSpan w:val="3"/>
          </w:tcPr>
          <w:p w14:paraId="40A18E4D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CEBA7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06492AAE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4CC6" w:rsidRPr="00C664CA" w14:paraId="5F97B8F0" w14:textId="77777777" w:rsidTr="00273A72">
        <w:trPr>
          <w:gridAfter w:val="1"/>
          <w:wAfter w:w="972" w:type="dxa"/>
          <w:tblHeader/>
        </w:trPr>
        <w:tc>
          <w:tcPr>
            <w:tcW w:w="2158" w:type="dxa"/>
          </w:tcPr>
          <w:p w14:paraId="04C16658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35" w:type="dxa"/>
          </w:tcPr>
          <w:p w14:paraId="0A7FF0C6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44953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071E905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A953101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885B873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D01D96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FD7AFE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964157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54CC6" w:rsidRPr="00C664CA" w14:paraId="75E40C20" w14:textId="77777777" w:rsidTr="00273A72">
        <w:trPr>
          <w:gridAfter w:val="1"/>
          <w:wAfter w:w="972" w:type="dxa"/>
          <w:tblHeader/>
        </w:trPr>
        <w:tc>
          <w:tcPr>
            <w:tcW w:w="2158" w:type="dxa"/>
          </w:tcPr>
          <w:p w14:paraId="5A9EB90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</w:tcPr>
          <w:p w14:paraId="162E678B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7" w:type="dxa"/>
            <w:gridSpan w:val="7"/>
          </w:tcPr>
          <w:p w14:paraId="0D46F2FA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C664CA" w14:paraId="7F13C222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48B22761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35" w:type="dxa"/>
          </w:tcPr>
          <w:p w14:paraId="759D8289" w14:textId="77777777" w:rsidR="00554CC6" w:rsidRPr="00C664CA" w:rsidRDefault="00554CC6" w:rsidP="00273A7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A5BADB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EFE2B6B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7D462C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A3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CA2EDEF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546FAE4" w14:textId="77777777" w:rsidR="00554CC6" w:rsidRPr="00C664CA" w:rsidRDefault="00554CC6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EE7" w:rsidRPr="00C664CA" w14:paraId="0E1D644B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340B933B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35" w:type="dxa"/>
          </w:tcPr>
          <w:p w14:paraId="3B1C0218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3C892D6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59EDA3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A25A8F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F44A0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7887981" w14:textId="77777777" w:rsidR="00E47EE7" w:rsidRPr="002A4EB0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59AA195C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D9BD3E8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E47EE7" w:rsidRPr="00C664CA" w14:paraId="008E20FE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189D5236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35" w:type="dxa"/>
          </w:tcPr>
          <w:p w14:paraId="6667A799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1058" w:type="dxa"/>
          </w:tcPr>
          <w:p w14:paraId="31958B73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1137FB6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4174726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7B6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5B92A45" w14:textId="77777777" w:rsidR="00E47EE7" w:rsidRPr="002A4EB0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70" w:type="dxa"/>
          </w:tcPr>
          <w:p w14:paraId="2B973D7C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41E7C29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E47EE7" w:rsidRPr="00C664CA" w14:paraId="05A6C202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6794598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35" w:type="dxa"/>
          </w:tcPr>
          <w:p w14:paraId="413CA003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58" w:type="dxa"/>
          </w:tcPr>
          <w:p w14:paraId="4DD368F5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26E5EF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F3EDD8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5B180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0376872" w14:textId="77777777" w:rsidR="00E47EE7" w:rsidRPr="002A4EB0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8AEBB4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254434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7EE7" w:rsidRPr="00C664CA" w14:paraId="1E385982" w14:textId="77777777" w:rsidTr="00981350">
        <w:trPr>
          <w:gridAfter w:val="1"/>
          <w:wAfter w:w="972" w:type="dxa"/>
        </w:trPr>
        <w:tc>
          <w:tcPr>
            <w:tcW w:w="2158" w:type="dxa"/>
          </w:tcPr>
          <w:p w14:paraId="696D82D1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29407FB1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35" w:type="dxa"/>
          </w:tcPr>
          <w:p w14:paraId="2A6F7521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10ED45F0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</w:tcPr>
          <w:p w14:paraId="79A0BE95" w14:textId="77777777" w:rsidR="00E47EE7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6BC5563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224892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EAECDB2" w14:textId="77777777" w:rsidR="00E47EE7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31623C5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70B04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31E791C" w14:textId="77777777" w:rsidR="00E47EE7" w:rsidRPr="00981350" w:rsidRDefault="00E47EE7" w:rsidP="009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135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23190D27" w14:textId="77777777" w:rsidR="00E47EE7" w:rsidRPr="00C664CA" w:rsidRDefault="00E47EE7" w:rsidP="009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31A4CD0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3019184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E47EE7" w:rsidRPr="00C664CA" w14:paraId="65EA66AA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72CEA11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ค่าสาธารณูปโภครับ</w:t>
            </w:r>
          </w:p>
        </w:tc>
        <w:tc>
          <w:tcPr>
            <w:tcW w:w="2235" w:type="dxa"/>
          </w:tcPr>
          <w:p w14:paraId="7C062F5D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58" w:type="dxa"/>
          </w:tcPr>
          <w:p w14:paraId="1453FE7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556FD6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544BCF4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1906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DE200E" w14:textId="77777777" w:rsidR="00E47EE7" w:rsidRPr="00981350" w:rsidRDefault="00E47EE7" w:rsidP="009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135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8081FF" w14:textId="77777777" w:rsidR="00E47EE7" w:rsidRPr="00C664CA" w:rsidRDefault="00E47EE7" w:rsidP="009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A07BD00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47EE7" w:rsidRPr="00C664CA" w14:paraId="5C51FCA2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6C717467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35" w:type="dxa"/>
          </w:tcPr>
          <w:p w14:paraId="578B7BCB" w14:textId="77777777" w:rsidR="00E47EE7" w:rsidRPr="00C664CA" w:rsidRDefault="00E47EE7" w:rsidP="00E47EE7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</w: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ab/>
              <w:t>ราคาที่ตกลงตามสัญญา</w:t>
            </w:r>
          </w:p>
        </w:tc>
        <w:tc>
          <w:tcPr>
            <w:tcW w:w="1058" w:type="dxa"/>
          </w:tcPr>
          <w:p w14:paraId="1D18F5A3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1942E5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CC31F1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D955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6A81E53" w14:textId="77777777" w:rsidR="00E47EE7" w:rsidRPr="005F70C4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0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AA0348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F0D4D0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47EE7" w:rsidRPr="00C664CA" w14:paraId="22A1A56B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5055B7EE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235" w:type="dxa"/>
          </w:tcPr>
          <w:p w14:paraId="037E0094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13E8DC73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DE178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79FB38E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B804D5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29E4CB4" w14:textId="77777777" w:rsidR="00E47EE7" w:rsidRPr="005F70C4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0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DF14965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C995D6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47EE7" w:rsidRPr="00C664CA" w14:paraId="5C031271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2E53C1BB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235" w:type="dxa"/>
          </w:tcPr>
          <w:p w14:paraId="5E3BDDD3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39B9DF04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AAD5D7E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7E877B9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5E2F4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206FF2" w14:textId="77777777" w:rsidR="00E47EE7" w:rsidRPr="005F70C4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0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77397CB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8930A69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7EE7" w:rsidRPr="00C664CA" w14:paraId="523C451E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7CE7710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235" w:type="dxa"/>
          </w:tcPr>
          <w:p w14:paraId="55E75283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</w:tcPr>
          <w:p w14:paraId="26553DF0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5EB91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29AE92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03279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8CD1E9A" w14:textId="77777777" w:rsidR="00E47EE7" w:rsidRPr="005F70C4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0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01BE13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89B208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7EE7" w:rsidRPr="00C664CA" w14:paraId="133EA434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6D347AD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235" w:type="dxa"/>
          </w:tcPr>
          <w:p w14:paraId="1158ABD9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ราคาใกล้เคียงทุน</w:t>
            </w:r>
          </w:p>
        </w:tc>
        <w:tc>
          <w:tcPr>
            <w:tcW w:w="1058" w:type="dxa"/>
          </w:tcPr>
          <w:p w14:paraId="11C56A7E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32243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09650E9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DC0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2C8BDA9" w14:textId="77777777" w:rsidR="00E47EE7" w:rsidRPr="005F70C4" w:rsidRDefault="00E47EE7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A20B532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3D3E681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7EE7" w:rsidRPr="00C664CA" w14:paraId="7967B306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652E215A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235" w:type="dxa"/>
          </w:tcPr>
          <w:p w14:paraId="35C257F5" w14:textId="77777777" w:rsidR="00E47EE7" w:rsidRPr="00C664CA" w:rsidRDefault="00E47EE7" w:rsidP="00E47EE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7BB518C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D85AFF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CBD613D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484364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74E3231" w14:textId="77777777" w:rsidR="00E47EE7" w:rsidRDefault="00A959B0" w:rsidP="00E47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DE833A1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4011794F" w14:textId="77777777" w:rsidR="00E47EE7" w:rsidRPr="00C664CA" w:rsidRDefault="00E47EE7" w:rsidP="00E47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F37" w:rsidRPr="00C664CA" w14:paraId="31360F73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1A4BD987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5" w:type="dxa"/>
          </w:tcPr>
          <w:p w14:paraId="6AE4DCB1" w14:textId="77777777" w:rsidR="00DC7F37" w:rsidRPr="00C664CA" w:rsidRDefault="00DC7F37" w:rsidP="00DC7F37">
            <w:pPr>
              <w:pStyle w:val="Heading6"/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68F36B88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D713CB6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C32F911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9F10C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8F1141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9D12DF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BE9BE4A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F37" w:rsidRPr="00C664CA" w14:paraId="23E2433D" w14:textId="77777777" w:rsidTr="00273A72">
        <w:tc>
          <w:tcPr>
            <w:tcW w:w="4393" w:type="dxa"/>
            <w:gridSpan w:val="2"/>
          </w:tcPr>
          <w:p w14:paraId="01FB7E35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8" w:type="dxa"/>
          </w:tcPr>
          <w:p w14:paraId="2825590C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D5F821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A9CE182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3F1B3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3DC1FB7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B99875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11A8656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1A0762C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F37" w:rsidRPr="00C664CA" w14:paraId="66D0E858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3A3A390D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35" w:type="dxa"/>
          </w:tcPr>
          <w:p w14:paraId="66AB82E9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5CCA00A8" w14:textId="77777777" w:rsidR="00DC7F37" w:rsidRPr="002E589E" w:rsidRDefault="00DC7F37" w:rsidP="00DC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D39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4C8808F8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9CCE711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C929E6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595BA3" w14:textId="77777777" w:rsidR="00DC7F37" w:rsidRPr="002A4EB0" w:rsidRDefault="00DC7F37" w:rsidP="00DC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1D3217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21766D5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F37" w:rsidRPr="00C664CA" w14:paraId="2BA7CD76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776E788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2235" w:type="dxa"/>
          </w:tcPr>
          <w:p w14:paraId="64136102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567D74F3" w14:textId="77777777" w:rsidR="00DC7F37" w:rsidRPr="002A4EB0" w:rsidRDefault="00DC7F37" w:rsidP="00DC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5FC6559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EC8BD5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152479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4251CB0" w14:textId="77777777" w:rsidR="00DC7F37" w:rsidRPr="002A4EB0" w:rsidRDefault="00DC7F37" w:rsidP="00DC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CA408A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01AB53D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F37" w:rsidRPr="00C664CA" w14:paraId="7473BC05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5F81FBB6" w14:textId="77777777" w:rsidR="00DC7F37" w:rsidRPr="00C664CA" w:rsidRDefault="00DC7F37" w:rsidP="00DC7F3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235" w:type="dxa"/>
          </w:tcPr>
          <w:p w14:paraId="18A258C6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</w:tcPr>
          <w:p w14:paraId="27346DBC" w14:textId="77777777" w:rsidR="00DC7F37" w:rsidRPr="002A4EB0" w:rsidRDefault="00DC7F37" w:rsidP="00DC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21629BE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F0438F2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0098D0E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9753691" w14:textId="77777777" w:rsidR="00DC7F37" w:rsidRPr="002A4EB0" w:rsidRDefault="00DC7F37" w:rsidP="00DC7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0BB2268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623BF6F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7F37" w:rsidRPr="00C664CA" w14:paraId="3A386A5E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1700FC96" w14:textId="77777777" w:rsidR="00DC7F37" w:rsidRPr="00C664CA" w:rsidRDefault="00CB2822" w:rsidP="00DC7F37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2235" w:type="dxa"/>
          </w:tcPr>
          <w:p w14:paraId="1BE6C835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58" w:type="dxa"/>
            <w:vAlign w:val="bottom"/>
          </w:tcPr>
          <w:p w14:paraId="7F9B5831" w14:textId="77777777" w:rsidR="00DC7F37" w:rsidRP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933FD3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D04240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7A226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B4451DD" w14:textId="77777777" w:rsidR="00DC7F37" w:rsidRP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55EC1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410F94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822" w:rsidRPr="00C664CA" w14:paraId="46F02A6D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215573DD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</w:t>
            </w:r>
          </w:p>
          <w:p w14:paraId="664AA559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35" w:type="dxa"/>
          </w:tcPr>
          <w:p w14:paraId="58B62CC9" w14:textId="77777777" w:rsidR="00CB2822" w:rsidRPr="00C664CA" w:rsidRDefault="00CB2822" w:rsidP="00CB282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5FE0F29C" w14:textId="77777777" w:rsidR="00CB2822" w:rsidRPr="00C664CA" w:rsidRDefault="00CB2822" w:rsidP="00CB282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  <w:vAlign w:val="bottom"/>
          </w:tcPr>
          <w:p w14:paraId="53C83179" w14:textId="77777777" w:rsidR="00CB2822" w:rsidRPr="00DC7F37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C7F3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421ED0E3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33407DD1" w14:textId="77777777" w:rsidR="00CB2822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C277D3D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1FC5D7C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99B2D18" w14:textId="77777777" w:rsidR="00CB2822" w:rsidRPr="00DC7F37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C7F3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11DE3C4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2B774D9" w14:textId="77777777" w:rsidR="00CB2822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30A8DD7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B2822" w:rsidRPr="00C664CA" w14:paraId="4C606D70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06986FB8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235" w:type="dxa"/>
          </w:tcPr>
          <w:p w14:paraId="2102A157" w14:textId="77777777" w:rsidR="00CB2822" w:rsidRPr="00C664CA" w:rsidRDefault="00CB2822" w:rsidP="00CB282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664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อัตรา</w:t>
            </w: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ที่ตกลงตามสัญญา</w:t>
            </w:r>
          </w:p>
        </w:tc>
        <w:tc>
          <w:tcPr>
            <w:tcW w:w="1058" w:type="dxa"/>
          </w:tcPr>
          <w:p w14:paraId="7CF4429F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1ACBA8F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1A7DCFE6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79D7D20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FD614E9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2ECF1C7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70455E9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B2822" w:rsidRPr="00C664CA" w14:paraId="4C401E4E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2A533875" w14:textId="77777777" w:rsidR="00CB2822" w:rsidRDefault="00CB2822" w:rsidP="00CB282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235" w:type="dxa"/>
          </w:tcPr>
          <w:p w14:paraId="55A9A104" w14:textId="77777777" w:rsidR="00CB2822" w:rsidRPr="00C664CA" w:rsidRDefault="00CB2822" w:rsidP="00CB282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1058" w:type="dxa"/>
          </w:tcPr>
          <w:p w14:paraId="6792FF5A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0D5B04ED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7D8BAC8" w14:textId="77777777" w:rsidR="00CB2822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827DD2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921C22C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22E680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8F1B881" w14:textId="77777777" w:rsidR="00CB2822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822" w:rsidRPr="00C664CA" w14:paraId="4E0937D0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52D77053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5" w:type="dxa"/>
          </w:tcPr>
          <w:p w14:paraId="2DFCFFC3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5DECACFC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B534E2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51BAAD2C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2607B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78C0CF2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99DF3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18D1FC8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822" w:rsidRPr="00C664CA" w14:paraId="2CA01BB1" w14:textId="77777777" w:rsidTr="00273A72">
        <w:tc>
          <w:tcPr>
            <w:tcW w:w="4393" w:type="dxa"/>
            <w:gridSpan w:val="2"/>
          </w:tcPr>
          <w:p w14:paraId="52AF1694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58" w:type="dxa"/>
          </w:tcPr>
          <w:p w14:paraId="22021AD0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CB5862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50A71A2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903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0EA54AB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200AF019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EA9A15B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2822" w:rsidRPr="00C664CA" w14:paraId="4CC253D5" w14:textId="77777777" w:rsidTr="00273A72">
        <w:trPr>
          <w:gridAfter w:val="1"/>
          <w:wAfter w:w="972" w:type="dxa"/>
        </w:trPr>
        <w:tc>
          <w:tcPr>
            <w:tcW w:w="2158" w:type="dxa"/>
          </w:tcPr>
          <w:p w14:paraId="155323E7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235" w:type="dxa"/>
          </w:tcPr>
          <w:p w14:paraId="31951D26" w14:textId="77777777" w:rsidR="00CB2822" w:rsidRPr="00C664CA" w:rsidRDefault="00CB2822" w:rsidP="00CB2822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1058" w:type="dxa"/>
          </w:tcPr>
          <w:p w14:paraId="408C188A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69" w:type="dxa"/>
          </w:tcPr>
          <w:p w14:paraId="599648E3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757715BC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47</w:t>
            </w:r>
          </w:p>
        </w:tc>
        <w:tc>
          <w:tcPr>
            <w:tcW w:w="270" w:type="dxa"/>
          </w:tcPr>
          <w:p w14:paraId="7489D55D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CB4B97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1FD4F8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003A0444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2822" w:rsidRPr="005A5791" w14:paraId="73674E87" w14:textId="77777777" w:rsidTr="00273A72">
        <w:trPr>
          <w:gridAfter w:val="1"/>
          <w:wAfter w:w="972" w:type="dxa"/>
          <w:trHeight w:val="425"/>
        </w:trPr>
        <w:tc>
          <w:tcPr>
            <w:tcW w:w="2158" w:type="dxa"/>
            <w:vAlign w:val="center"/>
          </w:tcPr>
          <w:p w14:paraId="5616F5E2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235" w:type="dxa"/>
            <w:vAlign w:val="center"/>
          </w:tcPr>
          <w:p w14:paraId="49E3CFB8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0FD8">
              <w:rPr>
                <w:rFonts w:ascii="Angsana New" w:hAnsi="Angsana New" w:hint="cs"/>
                <w:sz w:val="30"/>
                <w:szCs w:val="30"/>
                <w:cs/>
              </w:rPr>
              <w:t>ตามสิทธิได้รับ</w:t>
            </w:r>
          </w:p>
        </w:tc>
        <w:tc>
          <w:tcPr>
            <w:tcW w:w="1058" w:type="dxa"/>
          </w:tcPr>
          <w:p w14:paraId="43A49FE8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398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9" w:type="dxa"/>
            <w:vAlign w:val="center"/>
          </w:tcPr>
          <w:p w14:paraId="1D976DDC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vAlign w:val="center"/>
          </w:tcPr>
          <w:p w14:paraId="555E5DF2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04702A1" w14:textId="77777777" w:rsidR="00CB2822" w:rsidRPr="00C664CA" w:rsidRDefault="00CB2822" w:rsidP="00CB2822">
            <w:pPr>
              <w:tabs>
                <w:tab w:val="clear" w:pos="227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F3C9BAD" w14:textId="77777777" w:rsidR="00CB2822" w:rsidRPr="002A4EB0" w:rsidRDefault="00CB2822" w:rsidP="00CB28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2D16BD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14:paraId="63CE10CC" w14:textId="77777777" w:rsidR="00CB2822" w:rsidRPr="00C664CA" w:rsidRDefault="00CB2822" w:rsidP="00CB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D3C8AE0" w14:textId="77777777" w:rsidR="00554CC6" w:rsidRPr="002F6AD2" w:rsidRDefault="00554CC6">
      <w:pPr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58"/>
        <w:gridCol w:w="2252"/>
        <w:gridCol w:w="990"/>
        <w:gridCol w:w="270"/>
        <w:gridCol w:w="990"/>
        <w:gridCol w:w="270"/>
        <w:gridCol w:w="990"/>
        <w:gridCol w:w="270"/>
        <w:gridCol w:w="990"/>
      </w:tblGrid>
      <w:tr w:rsidR="00DC7F37" w:rsidRPr="00C664CA" w14:paraId="1DCC1016" w14:textId="77777777" w:rsidTr="00273A72">
        <w:tc>
          <w:tcPr>
            <w:tcW w:w="4410" w:type="dxa"/>
            <w:gridSpan w:val="2"/>
          </w:tcPr>
          <w:p w14:paraId="76A89AB3" w14:textId="77777777" w:rsidR="00DC7F37" w:rsidRPr="00C664CA" w:rsidRDefault="00DC7F37" w:rsidP="00273A7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3D43B160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87C86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CE19EA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4FBCD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FCC07C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14D27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9D7E3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F37" w:rsidRPr="00C664CA" w14:paraId="68E09A2D" w14:textId="77777777" w:rsidTr="00273A72">
        <w:trPr>
          <w:trHeight w:val="86"/>
        </w:trPr>
        <w:tc>
          <w:tcPr>
            <w:tcW w:w="4410" w:type="dxa"/>
            <w:gridSpan w:val="2"/>
          </w:tcPr>
          <w:p w14:paraId="3891CFB2" w14:textId="77777777" w:rsidR="00DC7F37" w:rsidRPr="00C664CA" w:rsidRDefault="00DC7F37" w:rsidP="00273A7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4CD99FE1" w14:textId="77777777" w:rsidR="00DC7F37" w:rsidRPr="001914DF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D747C4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8F98E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A7DC5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77EFD2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0B82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1E20E4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F37" w:rsidRPr="00C664CA" w14:paraId="5697D1D6" w14:textId="77777777" w:rsidTr="00273A72">
        <w:tc>
          <w:tcPr>
            <w:tcW w:w="4410" w:type="dxa"/>
            <w:gridSpan w:val="2"/>
          </w:tcPr>
          <w:p w14:paraId="0B8797E7" w14:textId="77777777" w:rsidR="00DC7F37" w:rsidRPr="00C664CA" w:rsidRDefault="00DC7F37" w:rsidP="00273A7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</w:tcPr>
          <w:p w14:paraId="6BDB2D71" w14:textId="77777777" w:rsidR="00DC7F37" w:rsidRPr="001914DF" w:rsidRDefault="001914DF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14D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26B2E8D" w14:textId="77777777" w:rsidR="00DC7F37" w:rsidRPr="008750D2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4E5C3A4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21EE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D8F646A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BF778" w14:textId="77777777" w:rsidR="00DC7F37" w:rsidRPr="00C821EE" w:rsidRDefault="001914DF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7321A2F0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4C433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21EE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C7F37" w:rsidRPr="00C664CA" w14:paraId="539A9A0B" w14:textId="77777777" w:rsidTr="00273A72">
        <w:tc>
          <w:tcPr>
            <w:tcW w:w="4410" w:type="dxa"/>
            <w:gridSpan w:val="2"/>
          </w:tcPr>
          <w:p w14:paraId="1959DB95" w14:textId="77777777" w:rsidR="00DC7F37" w:rsidRPr="00C664CA" w:rsidRDefault="00DC7F37" w:rsidP="00273A7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  <w:r w:rsidR="00F452C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4998A1" w14:textId="77777777" w:rsidR="00DC7F37" w:rsidRPr="001914DF" w:rsidRDefault="001914DF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14D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71267D" w14:textId="77777777" w:rsidR="00DC7F37" w:rsidRPr="008750D2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DE66A0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21E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13BA1A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D75735" w14:textId="77777777" w:rsidR="00DC7F37" w:rsidRPr="00C821EE" w:rsidRDefault="001914DF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23944FA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7F18E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21E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C7F37" w:rsidRPr="00C664CA" w14:paraId="4F30B6BE" w14:textId="77777777" w:rsidTr="00273A72">
        <w:tc>
          <w:tcPr>
            <w:tcW w:w="4410" w:type="dxa"/>
            <w:gridSpan w:val="2"/>
          </w:tcPr>
          <w:p w14:paraId="6D148072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907732" w14:textId="77777777" w:rsidR="00DC7F37" w:rsidRPr="001914DF" w:rsidRDefault="001914DF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14DF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2F3994A7" w14:textId="77777777" w:rsidR="00DC7F37" w:rsidRPr="008750D2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089C30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1EE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85CCF42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B87C715" w14:textId="77777777" w:rsidR="00DC7F37" w:rsidRPr="00C821EE" w:rsidRDefault="001914DF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2ED3BA1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1588DF" w14:textId="77777777" w:rsidR="00DC7F37" w:rsidRPr="00C821EE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1EE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DC7F37" w:rsidRPr="00C664CA" w14:paraId="57B799E0" w14:textId="77777777" w:rsidTr="00273A72">
        <w:tc>
          <w:tcPr>
            <w:tcW w:w="4410" w:type="dxa"/>
            <w:gridSpan w:val="2"/>
          </w:tcPr>
          <w:p w14:paraId="1ADF67CC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9DCF9C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2469F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C2F62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2927A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A1DEC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ACB23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2FE6D7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F37" w:rsidRPr="00C664CA" w14:paraId="2D4C31C1" w14:textId="77777777" w:rsidTr="00273A72">
        <w:tc>
          <w:tcPr>
            <w:tcW w:w="2158" w:type="dxa"/>
          </w:tcPr>
          <w:p w14:paraId="39970310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252" w:type="dxa"/>
          </w:tcPr>
          <w:p w14:paraId="715D4ABC" w14:textId="77777777" w:rsidR="00DC7F37" w:rsidRPr="00C664CA" w:rsidRDefault="00DC7F37" w:rsidP="00273A7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90AE8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41C75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4747F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5E442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293B1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8AD5D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7FAE3D" w14:textId="77777777" w:rsidR="00DC7F37" w:rsidRPr="00C664CA" w:rsidRDefault="00DC7F37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F37" w:rsidRPr="00C664CA" w14:paraId="0E3C30A8" w14:textId="77777777" w:rsidTr="00273A72">
        <w:tc>
          <w:tcPr>
            <w:tcW w:w="2158" w:type="dxa"/>
          </w:tcPr>
          <w:p w14:paraId="5F1D798D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252" w:type="dxa"/>
          </w:tcPr>
          <w:p w14:paraId="08CCF828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ราคาใกล้เคียงราคาตลาด</w:t>
            </w:r>
          </w:p>
        </w:tc>
        <w:tc>
          <w:tcPr>
            <w:tcW w:w="990" w:type="dxa"/>
          </w:tcPr>
          <w:p w14:paraId="3A58D985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D9D85A0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C41D0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15979D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62DB6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FF48A7D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1C26B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C7F37" w:rsidRPr="00C664CA" w14:paraId="1B85A3E0" w14:textId="77777777" w:rsidTr="00273A72">
        <w:tc>
          <w:tcPr>
            <w:tcW w:w="2158" w:type="dxa"/>
          </w:tcPr>
          <w:p w14:paraId="36234FD5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252" w:type="dxa"/>
          </w:tcPr>
          <w:p w14:paraId="03BA7E11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0" w:type="dxa"/>
          </w:tcPr>
          <w:p w14:paraId="248303EE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13A8C50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5C482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F09B33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EC38D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0D1C4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1C0201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F37" w:rsidRPr="00C664CA" w14:paraId="7F4BEF6C" w14:textId="77777777" w:rsidTr="00273A72">
        <w:tc>
          <w:tcPr>
            <w:tcW w:w="2158" w:type="dxa"/>
          </w:tcPr>
          <w:p w14:paraId="70EC9519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ธรรมเนียมใน</w:t>
            </w:r>
          </w:p>
          <w:p w14:paraId="3F20E049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2252" w:type="dxa"/>
          </w:tcPr>
          <w:p w14:paraId="6B492244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6FB46B0F" w14:textId="77777777" w:rsidR="00DC7F37" w:rsidRPr="00C664CA" w:rsidRDefault="00DC7F37" w:rsidP="00DC7F37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ราคาที่ตกลงตามสัญญา</w:t>
            </w:r>
          </w:p>
        </w:tc>
        <w:tc>
          <w:tcPr>
            <w:tcW w:w="990" w:type="dxa"/>
          </w:tcPr>
          <w:p w14:paraId="777C0F10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D5AD950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14FBFAF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96C85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C45233F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662EB0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19C0BA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103482F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F4F7C9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2BA28" w14:textId="77777777" w:rsidR="00DC7F37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3C45BC" w14:textId="77777777" w:rsidR="00DC7F37" w:rsidRPr="00C664CA" w:rsidRDefault="00DC7F37" w:rsidP="00DC7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14:paraId="1F2D06ED" w14:textId="77777777" w:rsidR="0044698B" w:rsidRDefault="0044698B" w:rsidP="002F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6F70AA" w14:textId="77777777" w:rsidR="00030124" w:rsidRPr="0075591B" w:rsidRDefault="0044698B" w:rsidP="002F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030124" w:rsidRPr="0075591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030124" w:rsidRPr="0075591B">
        <w:rPr>
          <w:rFonts w:ascii="Angsana New" w:hAnsi="Angsana New"/>
          <w:sz w:val="30"/>
          <w:szCs w:val="30"/>
        </w:rPr>
        <w:t xml:space="preserve">31 </w:t>
      </w:r>
      <w:r w:rsidR="00030124" w:rsidRPr="0075591B">
        <w:rPr>
          <w:rFonts w:ascii="Angsana New" w:hAnsi="Angsana New"/>
          <w:sz w:val="30"/>
          <w:szCs w:val="30"/>
          <w:cs/>
        </w:rPr>
        <w:t>ธันวาคม</w:t>
      </w:r>
      <w:r w:rsidR="00C01091">
        <w:rPr>
          <w:rFonts w:ascii="Angsana New" w:hAnsi="Angsana New"/>
          <w:sz w:val="30"/>
          <w:szCs w:val="30"/>
          <w:lang w:bidi="ar-SA"/>
        </w:rPr>
        <w:t xml:space="preserve"> </w:t>
      </w:r>
      <w:r w:rsidR="00030124" w:rsidRPr="0075591B">
        <w:rPr>
          <w:rFonts w:ascii="Angsana New" w:hAnsi="Angsana New"/>
          <w:sz w:val="30"/>
          <w:szCs w:val="30"/>
          <w:cs/>
        </w:rPr>
        <w:t>มีดังนี้</w:t>
      </w:r>
    </w:p>
    <w:p w14:paraId="5741F6EF" w14:textId="77777777" w:rsidR="00030124" w:rsidRPr="009F2D39" w:rsidRDefault="00030124" w:rsidP="002F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C664CA" w14:paraId="1F9C5A55" w14:textId="77777777" w:rsidTr="00803F17">
        <w:tc>
          <w:tcPr>
            <w:tcW w:w="4410" w:type="dxa"/>
          </w:tcPr>
          <w:p w14:paraId="18AB0C1D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4FC6D7A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00E353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C664CA" w:rsidRDefault="00030124" w:rsidP="002F2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01091" w:rsidRPr="00C664CA" w14:paraId="7D1C5CA9" w14:textId="77777777" w:rsidTr="00803F17">
        <w:tc>
          <w:tcPr>
            <w:tcW w:w="4410" w:type="dxa"/>
          </w:tcPr>
          <w:p w14:paraId="4C4241F9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9D828" w14:textId="77777777" w:rsidR="00C01091" w:rsidRPr="00C664CA" w:rsidRDefault="006B1190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A16432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77777777" w:rsidR="00C01091" w:rsidRPr="00C664CA" w:rsidRDefault="006B1190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6C27FDB4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77777777" w:rsidR="00C01091" w:rsidRPr="00C664CA" w:rsidRDefault="006B1190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BAE2B65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77777777" w:rsidR="00C01091" w:rsidRPr="00C664CA" w:rsidRDefault="006B1190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01091" w:rsidRPr="00C664CA" w14:paraId="20FCE694" w14:textId="77777777" w:rsidTr="00803F17">
        <w:tc>
          <w:tcPr>
            <w:tcW w:w="4410" w:type="dxa"/>
          </w:tcPr>
          <w:p w14:paraId="441BB22F" w14:textId="77777777" w:rsidR="00C01091" w:rsidRPr="00C664CA" w:rsidRDefault="00C01091" w:rsidP="00C010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C664CA" w14:paraId="1BCABD2E" w14:textId="77777777" w:rsidTr="00803F17">
        <w:tc>
          <w:tcPr>
            <w:tcW w:w="4410" w:type="dxa"/>
          </w:tcPr>
          <w:p w14:paraId="21266D72" w14:textId="77777777" w:rsidR="00235819" w:rsidRPr="00C664CA" w:rsidRDefault="00235819" w:rsidP="00C010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C664CA" w:rsidRDefault="00235819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56226" w:rsidRPr="00C664CA" w14:paraId="03F36B98" w14:textId="77777777" w:rsidTr="00803F17">
        <w:tc>
          <w:tcPr>
            <w:tcW w:w="4410" w:type="dxa"/>
          </w:tcPr>
          <w:p w14:paraId="4BC852F2" w14:textId="77777777" w:rsidR="00456226" w:rsidRPr="00BF1E3D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1E3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F22E175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3033A6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3A4198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33956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B7F45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6226">
              <w:rPr>
                <w:rFonts w:ascii="Angsana New" w:hAnsi="Angsana New"/>
                <w:sz w:val="30"/>
                <w:szCs w:val="30"/>
              </w:rPr>
              <w:t>27,391</w:t>
            </w:r>
          </w:p>
        </w:tc>
        <w:tc>
          <w:tcPr>
            <w:tcW w:w="270" w:type="dxa"/>
          </w:tcPr>
          <w:p w14:paraId="577E4A9D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14CFE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6226">
              <w:rPr>
                <w:rFonts w:ascii="Angsana New" w:hAnsi="Angsana New"/>
                <w:sz w:val="30"/>
                <w:szCs w:val="30"/>
              </w:rPr>
              <w:t>27,253</w:t>
            </w:r>
          </w:p>
        </w:tc>
      </w:tr>
      <w:tr w:rsidR="00456226" w:rsidRPr="00C664CA" w14:paraId="5D1BAB9D" w14:textId="77777777" w:rsidTr="00765AA6">
        <w:tc>
          <w:tcPr>
            <w:tcW w:w="4410" w:type="dxa"/>
          </w:tcPr>
          <w:p w14:paraId="2C7345FD" w14:textId="77777777" w:rsidR="00456226" w:rsidRPr="00335CCC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D50D559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01159A64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0A6C0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99E4F9" w14:textId="77777777" w:rsidR="00456226" w:rsidRPr="00456226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F205E8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D93E31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33BE62" w14:textId="77777777" w:rsidR="00456226" w:rsidRPr="002A4EB0" w:rsidRDefault="00456226" w:rsidP="0045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6226" w:rsidRPr="00C664CA" w14:paraId="7B91C9D3" w14:textId="77777777" w:rsidTr="00D67A49">
        <w:tc>
          <w:tcPr>
            <w:tcW w:w="4410" w:type="dxa"/>
          </w:tcPr>
          <w:p w14:paraId="0993832D" w14:textId="77777777" w:rsidR="00456226" w:rsidRPr="00335CCC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C005A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7C4686EF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383F9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59DAB8C1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EA106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  <w:tc>
          <w:tcPr>
            <w:tcW w:w="270" w:type="dxa"/>
          </w:tcPr>
          <w:p w14:paraId="7BA44602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EAAF8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</w:tr>
      <w:tr w:rsidR="00456226" w:rsidRPr="00C664CA" w14:paraId="1C1BC4F2" w14:textId="77777777" w:rsidTr="0098340F">
        <w:tc>
          <w:tcPr>
            <w:tcW w:w="4410" w:type="dxa"/>
          </w:tcPr>
          <w:p w14:paraId="22F8ACC6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14:paraId="262BDB8E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270" w:type="dxa"/>
          </w:tcPr>
          <w:p w14:paraId="437BEECF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31,799</w:t>
            </w:r>
          </w:p>
        </w:tc>
        <w:tc>
          <w:tcPr>
            <w:tcW w:w="270" w:type="dxa"/>
          </w:tcPr>
          <w:p w14:paraId="0775D0D4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77777777" w:rsidR="00456226" w:rsidRPr="00C664CA" w:rsidRDefault="00456226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30,16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4698B" w:rsidRPr="00C664CA" w14:paraId="05975FE6" w14:textId="77777777" w:rsidTr="0098340F">
        <w:tc>
          <w:tcPr>
            <w:tcW w:w="4410" w:type="dxa"/>
          </w:tcPr>
          <w:p w14:paraId="705F36C7" w14:textId="77777777" w:rsidR="0044698B" w:rsidRPr="00C664CA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C55959" w14:textId="77777777" w:rsidR="0044698B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151EC" w14:textId="77777777" w:rsidR="0044698B" w:rsidRPr="00C664CA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AB0931D" w14:textId="77777777" w:rsidR="0044698B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8AB34" w14:textId="77777777" w:rsidR="0044698B" w:rsidRPr="00C664CA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E9CEAC5" w14:textId="77777777" w:rsidR="0044698B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74B3A" w14:textId="77777777" w:rsidR="0044698B" w:rsidRPr="00C664CA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3DCABC" w14:textId="77777777" w:rsidR="0044698B" w:rsidRPr="00C664CA" w:rsidRDefault="0044698B" w:rsidP="0045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698B" w:rsidRPr="00C664CA" w14:paraId="49DA5D2A" w14:textId="77777777" w:rsidTr="00273A72">
        <w:tc>
          <w:tcPr>
            <w:tcW w:w="4410" w:type="dxa"/>
          </w:tcPr>
          <w:p w14:paraId="1B46A69D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250" w:type="dxa"/>
            <w:gridSpan w:val="3"/>
          </w:tcPr>
          <w:p w14:paraId="0072A763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25FB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099DDB0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4698B" w:rsidRPr="004751D4" w14:paraId="2D406130" w14:textId="77777777" w:rsidTr="00273A72">
        <w:tc>
          <w:tcPr>
            <w:tcW w:w="4410" w:type="dxa"/>
          </w:tcPr>
          <w:p w14:paraId="5934DEE3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64E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77777777" w:rsidR="0044698B" w:rsidRPr="002A4EB0" w:rsidRDefault="0044698B" w:rsidP="00273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FCFBB3" w14:textId="77777777" w:rsidR="0044698B" w:rsidRPr="002A4EB0" w:rsidRDefault="0044698B" w:rsidP="00273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0D0ED" w14:textId="77777777" w:rsidR="0044698B" w:rsidRPr="002A4EB0" w:rsidRDefault="0044698B" w:rsidP="00273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6BF834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49,177</w:t>
            </w:r>
          </w:p>
        </w:tc>
        <w:tc>
          <w:tcPr>
            <w:tcW w:w="270" w:type="dxa"/>
          </w:tcPr>
          <w:p w14:paraId="68FB3954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77777777" w:rsidR="0044698B" w:rsidRPr="009D64E9" w:rsidRDefault="00763616" w:rsidP="0076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63616">
              <w:rPr>
                <w:rFonts w:ascii="Angsana New" w:hAnsi="Angsana New"/>
                <w:sz w:val="30"/>
                <w:szCs w:val="30"/>
              </w:rPr>
              <w:t>48,293</w:t>
            </w:r>
          </w:p>
        </w:tc>
      </w:tr>
      <w:tr w:rsidR="0044698B" w:rsidRPr="004751D4" w14:paraId="4E55939E" w14:textId="77777777" w:rsidTr="00273A72">
        <w:tc>
          <w:tcPr>
            <w:tcW w:w="4410" w:type="dxa"/>
          </w:tcPr>
          <w:p w14:paraId="19DD4A61" w14:textId="77777777" w:rsidR="0044698B" w:rsidRPr="009D64E9" w:rsidRDefault="0044698B" w:rsidP="00273A72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4E9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270" w:type="dxa"/>
          </w:tcPr>
          <w:p w14:paraId="629B4C8F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8,820</w:t>
            </w:r>
          </w:p>
        </w:tc>
        <w:tc>
          <w:tcPr>
            <w:tcW w:w="270" w:type="dxa"/>
          </w:tcPr>
          <w:p w14:paraId="54086FFE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77777777" w:rsidR="0044698B" w:rsidRPr="004751D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1D4">
              <w:rPr>
                <w:rFonts w:ascii="Angsana New" w:hAnsi="Angsana New"/>
                <w:sz w:val="30"/>
                <w:szCs w:val="30"/>
              </w:rPr>
              <w:t>3,210</w:t>
            </w:r>
          </w:p>
        </w:tc>
        <w:tc>
          <w:tcPr>
            <w:tcW w:w="270" w:type="dxa"/>
          </w:tcPr>
          <w:p w14:paraId="1453AB61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77777777" w:rsidR="0044698B" w:rsidRPr="004751D4" w:rsidRDefault="0044698B" w:rsidP="00F45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751D4">
              <w:rPr>
                <w:rFonts w:ascii="Angsana New" w:hAnsi="Angsana New"/>
                <w:sz w:val="30"/>
                <w:szCs w:val="30"/>
              </w:rPr>
              <w:t>3</w:t>
            </w:r>
            <w:r w:rsidR="00F452CB">
              <w:rPr>
                <w:rFonts w:ascii="Angsana New" w:hAnsi="Angsana New"/>
                <w:sz w:val="30"/>
                <w:szCs w:val="30"/>
              </w:rPr>
              <w:t>,</w:t>
            </w:r>
            <w:r w:rsidRPr="004751D4">
              <w:rPr>
                <w:rFonts w:ascii="Angsana New" w:hAnsi="Angsana New"/>
                <w:sz w:val="30"/>
                <w:szCs w:val="30"/>
              </w:rPr>
              <w:t>786</w:t>
            </w:r>
          </w:p>
        </w:tc>
      </w:tr>
      <w:tr w:rsidR="0044698B" w:rsidRPr="009D64E9" w14:paraId="50AE69D6" w14:textId="77777777" w:rsidTr="00273A72">
        <w:tc>
          <w:tcPr>
            <w:tcW w:w="4410" w:type="dxa"/>
          </w:tcPr>
          <w:p w14:paraId="440CFC06" w14:textId="77777777" w:rsidR="0044698B" w:rsidRPr="009D64E9" w:rsidRDefault="0044698B" w:rsidP="00273A72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4E9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02FDBFA8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44782565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77777777" w:rsidR="0044698B" w:rsidRPr="004751D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51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B570EC" w14:textId="77777777" w:rsidR="0044698B" w:rsidRPr="009D64E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77777777" w:rsidR="0044698B" w:rsidRPr="002A4EB0" w:rsidRDefault="0044698B" w:rsidP="00273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698B" w:rsidRPr="00C664CA" w14:paraId="6A36A8BA" w14:textId="77777777" w:rsidTr="00273A72">
        <w:tc>
          <w:tcPr>
            <w:tcW w:w="4410" w:type="dxa"/>
          </w:tcPr>
          <w:p w14:paraId="4E1F1E38" w14:textId="77777777" w:rsidR="0044698B" w:rsidRPr="00C664CA" w:rsidRDefault="0044698B" w:rsidP="00273A72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77777777" w:rsidR="0044698B" w:rsidRPr="004751D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1D4">
              <w:rPr>
                <w:rFonts w:ascii="Angsana New" w:hAnsi="Angsana New"/>
                <w:b/>
                <w:bCs/>
                <w:sz w:val="30"/>
                <w:szCs w:val="30"/>
              </w:rPr>
              <w:t>7,290</w:t>
            </w:r>
          </w:p>
        </w:tc>
        <w:tc>
          <w:tcPr>
            <w:tcW w:w="270" w:type="dxa"/>
          </w:tcPr>
          <w:p w14:paraId="4D235342" w14:textId="77777777" w:rsidR="0044698B" w:rsidRPr="004751D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77777777" w:rsidR="0044698B" w:rsidRPr="004751D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1D4">
              <w:rPr>
                <w:rFonts w:ascii="Angsana New" w:hAnsi="Angsana New"/>
                <w:b/>
                <w:bCs/>
                <w:sz w:val="30"/>
                <w:szCs w:val="30"/>
              </w:rPr>
              <w:t>9,024</w:t>
            </w:r>
          </w:p>
        </w:tc>
        <w:tc>
          <w:tcPr>
            <w:tcW w:w="270" w:type="dxa"/>
          </w:tcPr>
          <w:p w14:paraId="675A16BF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77777777" w:rsidR="0044698B" w:rsidRPr="004751D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1D4">
              <w:rPr>
                <w:rFonts w:ascii="Angsana New" w:hAnsi="Angsana New"/>
                <w:b/>
                <w:bCs/>
                <w:sz w:val="30"/>
                <w:szCs w:val="30"/>
              </w:rPr>
              <w:t>52,394</w:t>
            </w:r>
          </w:p>
        </w:tc>
        <w:tc>
          <w:tcPr>
            <w:tcW w:w="270" w:type="dxa"/>
          </w:tcPr>
          <w:p w14:paraId="37208F30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77777777" w:rsidR="0044698B" w:rsidRPr="00C664CA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52,079</w:t>
            </w:r>
          </w:p>
        </w:tc>
      </w:tr>
    </w:tbl>
    <w:p w14:paraId="4DF3D7E3" w14:textId="77777777" w:rsidR="008E3A4F" w:rsidRPr="009F2D39" w:rsidRDefault="008E3A4F" w:rsidP="002F2A9E">
      <w:pPr>
        <w:rPr>
          <w:rFonts w:ascii="Angsana New" w:hAnsi="Angsana New"/>
          <w:sz w:val="16"/>
          <w:szCs w:val="16"/>
        </w:rPr>
      </w:pPr>
    </w:p>
    <w:p w14:paraId="1EAE0405" w14:textId="77777777" w:rsidR="0044698B" w:rsidRPr="00A51514" w:rsidRDefault="0044698B" w:rsidP="00446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both"/>
        <w:rPr>
          <w:rFonts w:ascii="Angsana New" w:hAnsi="Angsana New"/>
          <w:sz w:val="30"/>
          <w:szCs w:val="30"/>
        </w:rPr>
      </w:pPr>
      <w:r w:rsidRPr="00A675C5">
        <w:rPr>
          <w:rFonts w:ascii="Angsana New" w:hAnsi="Angsana New"/>
          <w:sz w:val="30"/>
          <w:szCs w:val="30"/>
          <w:cs/>
        </w:rPr>
        <w:t>รายการเคลื่อน</w:t>
      </w:r>
      <w:r>
        <w:rPr>
          <w:rFonts w:ascii="Angsana New" w:hAnsi="Angsana New"/>
          <w:sz w:val="30"/>
          <w:szCs w:val="30"/>
          <w:cs/>
        </w:rPr>
        <w:t>ไหวของเงินให้กู้ยืมแก่บริษัท</w:t>
      </w:r>
      <w:r>
        <w:rPr>
          <w:rFonts w:ascii="Angsana New" w:hAnsi="Angsana New" w:hint="cs"/>
          <w:sz w:val="30"/>
          <w:szCs w:val="30"/>
          <w:cs/>
          <w:lang w:eastAsia="ja-JP"/>
        </w:rPr>
        <w:t>ที่เกี่ยวข้องกัน</w:t>
      </w:r>
      <w:r w:rsidRPr="00A675C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A675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5151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DD0484" w14:textId="77777777" w:rsidR="0044698B" w:rsidRPr="00DC07B5" w:rsidRDefault="0044698B" w:rsidP="00446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990"/>
        <w:gridCol w:w="270"/>
        <w:gridCol w:w="990"/>
      </w:tblGrid>
      <w:tr w:rsidR="0044698B" w:rsidRPr="00BE68CC" w14:paraId="00438739" w14:textId="77777777" w:rsidTr="00672513">
        <w:tc>
          <w:tcPr>
            <w:tcW w:w="4410" w:type="dxa"/>
          </w:tcPr>
          <w:p w14:paraId="7E03077A" w14:textId="77777777" w:rsidR="0044698B" w:rsidRPr="00BE68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4" w:name="_Hlk14962937"/>
          </w:p>
        </w:tc>
        <w:tc>
          <w:tcPr>
            <w:tcW w:w="4770" w:type="dxa"/>
            <w:gridSpan w:val="7"/>
          </w:tcPr>
          <w:p w14:paraId="5542D71E" w14:textId="77777777" w:rsidR="0044698B" w:rsidRPr="00BE68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698B" w:rsidRPr="009566C2" w14:paraId="31B3B46B" w14:textId="77777777" w:rsidTr="00672513">
        <w:tc>
          <w:tcPr>
            <w:tcW w:w="4410" w:type="dxa"/>
          </w:tcPr>
          <w:p w14:paraId="39A749B5" w14:textId="77777777" w:rsidR="0044698B" w:rsidRPr="00BE68CC" w:rsidRDefault="0044698B" w:rsidP="00273A72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1C380D7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432A966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6997A1B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8EE45AA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7F334CB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3D25C4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CDE97C3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70D938" w14:textId="77777777" w:rsidR="0044698B" w:rsidRPr="00201AAE" w:rsidRDefault="0044698B" w:rsidP="004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E4A4130" w14:textId="77777777" w:rsidR="0044698B" w:rsidRPr="000564C9" w:rsidRDefault="0044698B" w:rsidP="004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</w:t>
            </w:r>
            <w:r w:rsidR="00E4059A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</w:tr>
      <w:tr w:rsidR="0044698B" w:rsidRPr="009566C2" w14:paraId="2782F229" w14:textId="77777777" w:rsidTr="00672513">
        <w:tc>
          <w:tcPr>
            <w:tcW w:w="4410" w:type="dxa"/>
          </w:tcPr>
          <w:p w14:paraId="561D2897" w14:textId="77777777" w:rsidR="0044698B" w:rsidRPr="00BE68CC" w:rsidRDefault="0044698B" w:rsidP="00273A72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7AAF9C7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4C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53D27BA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629DBA6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DC10F3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83031C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C1B11ED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8B9940" w14:textId="77777777" w:rsidR="0044698B" w:rsidRPr="000564C9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4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4C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4698B" w:rsidRPr="009566C2" w14:paraId="2427FC1E" w14:textId="77777777" w:rsidTr="00672513">
        <w:tc>
          <w:tcPr>
            <w:tcW w:w="4410" w:type="dxa"/>
          </w:tcPr>
          <w:p w14:paraId="6590D46D" w14:textId="77777777" w:rsidR="0044698B" w:rsidRPr="00BE68CC" w:rsidRDefault="0044698B" w:rsidP="00273A7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0324905" w14:textId="77777777" w:rsidR="0044698B" w:rsidRPr="009566C2" w:rsidRDefault="0044698B" w:rsidP="00273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98B" w:rsidRPr="00EE464F" w14:paraId="1B5FD6FC" w14:textId="77777777" w:rsidTr="00672513">
        <w:tc>
          <w:tcPr>
            <w:tcW w:w="4410" w:type="dxa"/>
          </w:tcPr>
          <w:p w14:paraId="2CFFC053" w14:textId="77777777" w:rsidR="0044698B" w:rsidRPr="00FC21AB" w:rsidRDefault="0044698B" w:rsidP="00273A7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21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6A820591" w14:textId="77777777" w:rsidR="0044698B" w:rsidRPr="0020069D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191C8E94" w14:textId="77777777" w:rsidR="0044698B" w:rsidRPr="0020069D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79683C0" w14:textId="77777777" w:rsidR="0044698B" w:rsidRPr="00335C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96199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32065E" w14:textId="77777777" w:rsidR="0044698B" w:rsidRPr="00335C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B318C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882D3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44698B" w:rsidRPr="00FF2134" w14:paraId="3D6D46AA" w14:textId="77777777" w:rsidTr="00672513">
        <w:trPr>
          <w:trHeight w:val="119"/>
        </w:trPr>
        <w:tc>
          <w:tcPr>
            <w:tcW w:w="4410" w:type="dxa"/>
          </w:tcPr>
          <w:p w14:paraId="46C73E77" w14:textId="77777777" w:rsidR="0044698B" w:rsidRPr="00BE68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B4288E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6E84BACE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4FF6E43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6033E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272196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05CF2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3A8782" w14:textId="77777777" w:rsidR="0044698B" w:rsidRPr="00FF2134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243CC9B1" w14:textId="77777777" w:rsidR="0044698B" w:rsidRDefault="0044698B" w:rsidP="00446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1259C0" w14:textId="77777777" w:rsidR="004B60E3" w:rsidRDefault="004B60E3">
      <w:r>
        <w:br w:type="page"/>
      </w: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70"/>
        <w:gridCol w:w="972"/>
        <w:gridCol w:w="270"/>
        <w:gridCol w:w="1062"/>
        <w:gridCol w:w="270"/>
        <w:gridCol w:w="992"/>
      </w:tblGrid>
      <w:tr w:rsidR="0044698B" w:rsidRPr="00BE68CC" w14:paraId="43E9B67C" w14:textId="77777777" w:rsidTr="00273A72">
        <w:tc>
          <w:tcPr>
            <w:tcW w:w="4410" w:type="dxa"/>
          </w:tcPr>
          <w:p w14:paraId="1A09FB69" w14:textId="77777777" w:rsidR="0044698B" w:rsidRPr="00BE68CC" w:rsidRDefault="004B60E3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lastRenderedPageBreak/>
              <w:br w:type="page"/>
            </w:r>
            <w:r w:rsidR="0044698B">
              <w:br w:type="page"/>
            </w:r>
            <w:r w:rsidR="0044698B">
              <w:br w:type="page"/>
            </w:r>
            <w:r w:rsidR="0044698B">
              <w:br w:type="page"/>
            </w:r>
            <w:r w:rsidR="0044698B">
              <w:rPr>
                <w:rFonts w:ascii="Angsana New" w:hAnsi="Angsana New"/>
                <w:sz w:val="16"/>
                <w:szCs w:val="16"/>
              </w:rPr>
              <w:br w:type="page"/>
            </w:r>
            <w:r w:rsidR="0044698B">
              <w:rPr>
                <w:rFonts w:ascii="Angsana New" w:hAnsi="Angsana New"/>
                <w:sz w:val="16"/>
                <w:szCs w:val="16"/>
              </w:rPr>
              <w:br w:type="page"/>
            </w:r>
          </w:p>
        </w:tc>
        <w:tc>
          <w:tcPr>
            <w:tcW w:w="4844" w:type="dxa"/>
            <w:gridSpan w:val="7"/>
          </w:tcPr>
          <w:p w14:paraId="0BFEAAC3" w14:textId="77777777" w:rsidR="0044698B" w:rsidRPr="00BE68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1A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98B" w:rsidRPr="00201AAE" w14:paraId="0B14E625" w14:textId="77777777" w:rsidTr="00273A72">
        <w:tc>
          <w:tcPr>
            <w:tcW w:w="4410" w:type="dxa"/>
          </w:tcPr>
          <w:p w14:paraId="780A7CFF" w14:textId="77777777" w:rsidR="0044698B" w:rsidRPr="00BE68CC" w:rsidRDefault="0044698B" w:rsidP="00273A72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456A4D8E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A2E1170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45FA8C9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4DB2294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CA4F79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D57A847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DF8509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7FF6A90" w14:textId="77777777" w:rsidR="00672513" w:rsidRPr="00201AAE" w:rsidRDefault="00672513" w:rsidP="00672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CA7C3F2" w14:textId="77777777" w:rsidR="0044698B" w:rsidRPr="00201AAE" w:rsidRDefault="00672513" w:rsidP="00672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1AA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4698B" w:rsidRPr="00201AAE" w14:paraId="464D8E14" w14:textId="77777777" w:rsidTr="00273A72">
        <w:tc>
          <w:tcPr>
            <w:tcW w:w="4410" w:type="dxa"/>
          </w:tcPr>
          <w:p w14:paraId="3BCDDB01" w14:textId="77777777" w:rsidR="0044698B" w:rsidRPr="00BE68CC" w:rsidRDefault="0044698B" w:rsidP="00273A72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3578CBA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A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30BEB3D5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F05BA50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9C950ED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B3260F9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6BF183B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117F4C" w14:textId="77777777" w:rsidR="0044698B" w:rsidRPr="00201AAE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1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01A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4698B" w:rsidRPr="009566C2" w14:paraId="645DC154" w14:textId="77777777" w:rsidTr="00273A72">
        <w:tc>
          <w:tcPr>
            <w:tcW w:w="4410" w:type="dxa"/>
          </w:tcPr>
          <w:p w14:paraId="28507EB1" w14:textId="77777777" w:rsidR="0044698B" w:rsidRPr="00BE68CC" w:rsidRDefault="0044698B" w:rsidP="00273A7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4" w:type="dxa"/>
            <w:gridSpan w:val="7"/>
          </w:tcPr>
          <w:p w14:paraId="33191595" w14:textId="77777777" w:rsidR="0044698B" w:rsidRPr="009566C2" w:rsidRDefault="0044698B" w:rsidP="00273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98B" w:rsidRPr="009566C2" w14:paraId="438AB423" w14:textId="77777777" w:rsidTr="00273A72">
        <w:tc>
          <w:tcPr>
            <w:tcW w:w="4410" w:type="dxa"/>
          </w:tcPr>
          <w:p w14:paraId="7BCEA94D" w14:textId="77777777" w:rsidR="0044698B" w:rsidRPr="00335CCC" w:rsidRDefault="0044698B" w:rsidP="00273A7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4241DD7E" w14:textId="77777777" w:rsidR="0044698B" w:rsidRPr="0020069D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  <w:tc>
          <w:tcPr>
            <w:tcW w:w="270" w:type="dxa"/>
          </w:tcPr>
          <w:p w14:paraId="73DB019D" w14:textId="77777777" w:rsidR="0044698B" w:rsidRPr="0020069D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D9D1E2" w14:textId="77777777" w:rsidR="0044698B" w:rsidRPr="0020069D" w:rsidRDefault="00672513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="0044698B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465589AB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8F324C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72513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0,000)</w:t>
            </w:r>
          </w:p>
        </w:tc>
        <w:tc>
          <w:tcPr>
            <w:tcW w:w="270" w:type="dxa"/>
          </w:tcPr>
          <w:p w14:paraId="42896AE5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D6B280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44698B" w:rsidRPr="009566C2" w14:paraId="29533C91" w14:textId="77777777" w:rsidTr="00273A72">
        <w:tc>
          <w:tcPr>
            <w:tcW w:w="4410" w:type="dxa"/>
          </w:tcPr>
          <w:p w14:paraId="3B2D822D" w14:textId="77777777" w:rsidR="0044698B" w:rsidRPr="00335CCC" w:rsidRDefault="0044698B" w:rsidP="00273A7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5CC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5BE7BB8F" w14:textId="77777777" w:rsidR="0044698B" w:rsidRPr="0020069D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6413342A" w14:textId="77777777" w:rsidR="0044698B" w:rsidRPr="0020069D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C51995" w14:textId="77777777" w:rsidR="0044698B" w:rsidRPr="00335C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3394D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6A2672" w14:textId="77777777" w:rsidR="0044698B" w:rsidRPr="00335CCC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335C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51DDB2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B2E04A" w14:textId="77777777" w:rsidR="0044698B" w:rsidRPr="009566C2" w:rsidRDefault="0044698B" w:rsidP="0027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E4059A" w:rsidRPr="00FF2134" w14:paraId="66BC49CE" w14:textId="77777777" w:rsidTr="00273A72">
        <w:trPr>
          <w:trHeight w:val="119"/>
        </w:trPr>
        <w:tc>
          <w:tcPr>
            <w:tcW w:w="4410" w:type="dxa"/>
          </w:tcPr>
          <w:p w14:paraId="79475DAA" w14:textId="77777777" w:rsidR="00E4059A" w:rsidRPr="00BE68CC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E13E8A" w14:textId="77777777" w:rsidR="00E4059A" w:rsidRPr="00FF2134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270" w:type="dxa"/>
          </w:tcPr>
          <w:p w14:paraId="792910AB" w14:textId="77777777" w:rsidR="00E4059A" w:rsidRPr="00FF2134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7715679" w14:textId="77777777" w:rsidR="00E4059A" w:rsidRPr="00E4059A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59A">
              <w:rPr>
                <w:rFonts w:ascii="Angsana New" w:hAnsi="Angsana New"/>
                <w:b/>
                <w:bCs/>
                <w:sz w:val="30"/>
                <w:szCs w:val="30"/>
              </w:rPr>
              <w:t>780,000</w:t>
            </w:r>
          </w:p>
        </w:tc>
        <w:tc>
          <w:tcPr>
            <w:tcW w:w="270" w:type="dxa"/>
          </w:tcPr>
          <w:p w14:paraId="120F3E98" w14:textId="77777777" w:rsidR="00E4059A" w:rsidRPr="00E4059A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DE11080" w14:textId="77777777" w:rsidR="00E4059A" w:rsidRPr="00E4059A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059A">
              <w:rPr>
                <w:rFonts w:ascii="Angsana New" w:hAnsi="Angsana New"/>
                <w:b/>
                <w:bCs/>
                <w:sz w:val="30"/>
                <w:szCs w:val="30"/>
              </w:rPr>
              <w:t>(700,000)</w:t>
            </w:r>
          </w:p>
        </w:tc>
        <w:tc>
          <w:tcPr>
            <w:tcW w:w="270" w:type="dxa"/>
          </w:tcPr>
          <w:p w14:paraId="6E43030C" w14:textId="77777777" w:rsidR="00E4059A" w:rsidRPr="00FF2134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BD8C9A4" w14:textId="77777777" w:rsidR="00E4059A" w:rsidRPr="00FF2134" w:rsidRDefault="00E4059A" w:rsidP="00E40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</w:tr>
      <w:bookmarkEnd w:id="4"/>
    </w:tbl>
    <w:p w14:paraId="60684AA3" w14:textId="77777777" w:rsidR="0044698B" w:rsidRPr="001A3E5B" w:rsidRDefault="0044698B" w:rsidP="00446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C043126" w14:textId="77777777" w:rsidR="00984571" w:rsidRDefault="0044698B" w:rsidP="006725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contextualSpacing/>
        <w:rPr>
          <w:rFonts w:ascii="Angsana New" w:hAnsi="Angsana New"/>
          <w:sz w:val="30"/>
          <w:szCs w:val="30"/>
          <w:lang w:val="th-TH"/>
        </w:rPr>
      </w:pPr>
      <w:r w:rsidRPr="0062178F">
        <w:rPr>
          <w:rFonts w:ascii="Angsana New" w:hAnsi="Angsana New"/>
          <w:sz w:val="30"/>
          <w:szCs w:val="30"/>
          <w:cs/>
          <w:lang w:val="th-TH"/>
        </w:rPr>
        <w:t>เงินให้กู้ย</w:t>
      </w:r>
      <w:r>
        <w:rPr>
          <w:rFonts w:ascii="Angsana New" w:hAnsi="Angsana New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62178F">
        <w:rPr>
          <w:rFonts w:ascii="Angsana New" w:hAnsi="Angsana New"/>
          <w:sz w:val="30"/>
          <w:szCs w:val="30"/>
        </w:rPr>
        <w:t xml:space="preserve"> (Money Market Rate)</w:t>
      </w:r>
      <w:r w:rsidRPr="0062178F">
        <w:rPr>
          <w:rFonts w:ascii="Angsana New" w:hAnsi="Angsana New"/>
          <w:sz w:val="30"/>
          <w:szCs w:val="30"/>
          <w:cs/>
          <w:lang w:val="th-TH"/>
        </w:rPr>
        <w:t xml:space="preserve"> ต่อปี</w:t>
      </w:r>
    </w:p>
    <w:p w14:paraId="67DE41CA" w14:textId="77777777" w:rsidR="001E3328" w:rsidRDefault="001E3328" w:rsidP="00D56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contextualSpacing/>
        <w:rPr>
          <w:rFonts w:ascii="Angsana New" w:hAnsi="Angsana New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52"/>
        <w:gridCol w:w="990"/>
        <w:gridCol w:w="270"/>
        <w:gridCol w:w="990"/>
        <w:gridCol w:w="270"/>
        <w:gridCol w:w="990"/>
      </w:tblGrid>
      <w:tr w:rsidR="001D5689" w:rsidRPr="009566C2" w14:paraId="329D7B72" w14:textId="77777777" w:rsidTr="00672513">
        <w:tc>
          <w:tcPr>
            <w:tcW w:w="4410" w:type="dxa"/>
          </w:tcPr>
          <w:p w14:paraId="548ECB0F" w14:textId="77777777" w:rsidR="001D5689" w:rsidRPr="001E3328" w:rsidRDefault="001E3328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br w:type="page"/>
            </w:r>
            <w:r w:rsidR="001D5689">
              <w:br w:type="page"/>
            </w:r>
            <w:r w:rsidR="001D5689"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  <w:r w:rsidR="001D5689"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0510CEC7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D950FA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0478DC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66C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689" w:rsidRPr="009566C2" w14:paraId="214EAAFB" w14:textId="77777777" w:rsidTr="00672513">
        <w:tc>
          <w:tcPr>
            <w:tcW w:w="4410" w:type="dxa"/>
          </w:tcPr>
          <w:p w14:paraId="5E9590FD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AE82C2D" w14:textId="77777777" w:rsidR="001D5689" w:rsidRPr="009566C2" w:rsidRDefault="00E75C0D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</w:tcPr>
          <w:p w14:paraId="27F39443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BA6FB" w14:textId="77777777" w:rsidR="001D5689" w:rsidRPr="009566C2" w:rsidRDefault="00E75C0D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7691C073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77777777" w:rsidR="001D5689" w:rsidRPr="009566C2" w:rsidRDefault="00E75C0D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3707154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88838" w14:textId="77777777" w:rsidR="001D5689" w:rsidRPr="009566C2" w:rsidRDefault="00E75C0D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1D5689" w:rsidRPr="009566C2" w14:paraId="5CA2A962" w14:textId="77777777" w:rsidTr="00672513">
        <w:tc>
          <w:tcPr>
            <w:tcW w:w="4410" w:type="dxa"/>
          </w:tcPr>
          <w:p w14:paraId="6202228B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6F413A7" w14:textId="77777777" w:rsidR="001D5689" w:rsidRPr="009566C2" w:rsidRDefault="001D5689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66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11D" w:rsidRPr="009566C2" w14:paraId="2B88BFA1" w14:textId="77777777" w:rsidTr="00672513">
        <w:tc>
          <w:tcPr>
            <w:tcW w:w="4410" w:type="dxa"/>
          </w:tcPr>
          <w:p w14:paraId="67490BE3" w14:textId="77777777" w:rsidR="00D4011D" w:rsidRPr="009566C2" w:rsidRDefault="00D4011D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56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0" w:type="dxa"/>
            <w:gridSpan w:val="7"/>
          </w:tcPr>
          <w:p w14:paraId="7859E3E5" w14:textId="77777777" w:rsidR="00D4011D" w:rsidRPr="009566C2" w:rsidRDefault="00D4011D" w:rsidP="00314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D53C5" w:rsidRPr="009566C2" w14:paraId="35D0319E" w14:textId="77777777" w:rsidTr="00CD53C5">
        <w:tc>
          <w:tcPr>
            <w:tcW w:w="4410" w:type="dxa"/>
          </w:tcPr>
          <w:p w14:paraId="382C4BA5" w14:textId="77777777" w:rsidR="00CD53C5" w:rsidRPr="00C3462B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165ECFB6" w14:textId="77777777" w:rsidR="00CD53C5" w:rsidRPr="009566C2" w:rsidRDefault="00E07E35" w:rsidP="00E0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E5339A1" w14:textId="77777777" w:rsidR="00CD53C5" w:rsidRPr="009566C2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D6BE63" w14:textId="77777777" w:rsidR="00CD53C5" w:rsidRPr="00C664CA" w:rsidRDefault="00CD53C5" w:rsidP="00CD53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2C131" w14:textId="77777777" w:rsidR="00CD53C5" w:rsidRPr="009566C2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CA5DD9" w14:textId="77777777" w:rsidR="00CD53C5" w:rsidRPr="00553296" w:rsidRDefault="00CD53C5" w:rsidP="00CD53C5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8,060</w:t>
            </w:r>
          </w:p>
        </w:tc>
        <w:tc>
          <w:tcPr>
            <w:tcW w:w="270" w:type="dxa"/>
          </w:tcPr>
          <w:p w14:paraId="297F4126" w14:textId="77777777" w:rsidR="00CD53C5" w:rsidRPr="00C664CA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F31743" w14:textId="77777777" w:rsidR="00CD53C5" w:rsidRPr="00C664CA" w:rsidRDefault="00CD53C5" w:rsidP="00CD53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3C5" w:rsidRPr="009566C2" w14:paraId="27F0EB08" w14:textId="77777777" w:rsidTr="00672513">
        <w:tc>
          <w:tcPr>
            <w:tcW w:w="4410" w:type="dxa"/>
          </w:tcPr>
          <w:p w14:paraId="0F0C50CB" w14:textId="77777777" w:rsidR="00CD53C5" w:rsidRPr="00C3462B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462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66843FC7" w14:textId="77777777" w:rsidR="00CD53C5" w:rsidRPr="009566C2" w:rsidRDefault="00E07E35" w:rsidP="00335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10,258</w:t>
            </w:r>
          </w:p>
        </w:tc>
        <w:tc>
          <w:tcPr>
            <w:tcW w:w="252" w:type="dxa"/>
          </w:tcPr>
          <w:p w14:paraId="7A8FB2CB" w14:textId="77777777" w:rsidR="00CD53C5" w:rsidRPr="009566C2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CB1F76" w14:textId="77777777" w:rsidR="00CD53C5" w:rsidRPr="006E5DBF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5DBF">
              <w:rPr>
                <w:rFonts w:ascii="Angsana New" w:hAnsi="Angsana New"/>
                <w:sz w:val="30"/>
                <w:szCs w:val="30"/>
              </w:rPr>
              <w:t>13,134</w:t>
            </w:r>
          </w:p>
        </w:tc>
        <w:tc>
          <w:tcPr>
            <w:tcW w:w="270" w:type="dxa"/>
          </w:tcPr>
          <w:p w14:paraId="0C82ECAE" w14:textId="77777777" w:rsidR="00CD53C5" w:rsidRPr="009566C2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E779A" w14:textId="77777777" w:rsidR="00CD53C5" w:rsidRPr="00C664CA" w:rsidRDefault="00CD53C5" w:rsidP="00CD53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FEFEC0" w14:textId="77777777" w:rsidR="00CD53C5" w:rsidRPr="00C664CA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7FE13E" w14:textId="77777777" w:rsidR="00CD53C5" w:rsidRPr="00C664CA" w:rsidRDefault="00CD53C5" w:rsidP="00CD53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3C5" w:rsidRPr="009566C2" w14:paraId="337EE217" w14:textId="77777777" w:rsidTr="00672513">
        <w:tc>
          <w:tcPr>
            <w:tcW w:w="4410" w:type="dxa"/>
          </w:tcPr>
          <w:p w14:paraId="60754DC6" w14:textId="77777777" w:rsidR="00CD53C5" w:rsidRPr="00E71FE0" w:rsidRDefault="00CD53C5" w:rsidP="00CD53C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1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83CB" w14:textId="77777777" w:rsidR="00CD53C5" w:rsidRPr="00E07E35" w:rsidRDefault="00E07E3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10,258</w:t>
            </w:r>
          </w:p>
        </w:tc>
        <w:tc>
          <w:tcPr>
            <w:tcW w:w="252" w:type="dxa"/>
            <w:vAlign w:val="bottom"/>
          </w:tcPr>
          <w:p w14:paraId="130DB494" w14:textId="77777777" w:rsidR="00CD53C5" w:rsidRPr="00E71FE0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3D3A" w14:textId="77777777" w:rsidR="00CD53C5" w:rsidRPr="00E71FE0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13,134</w:t>
            </w:r>
          </w:p>
        </w:tc>
        <w:tc>
          <w:tcPr>
            <w:tcW w:w="270" w:type="dxa"/>
            <w:vAlign w:val="bottom"/>
          </w:tcPr>
          <w:p w14:paraId="029A9B0A" w14:textId="77777777" w:rsidR="00CD53C5" w:rsidRPr="00B0588D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77777777" w:rsidR="00CD53C5" w:rsidRPr="003C7656" w:rsidRDefault="00CD53C5" w:rsidP="00CD53C5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8,060</w:t>
            </w:r>
          </w:p>
        </w:tc>
        <w:tc>
          <w:tcPr>
            <w:tcW w:w="270" w:type="dxa"/>
            <w:vAlign w:val="bottom"/>
          </w:tcPr>
          <w:p w14:paraId="5CA4801E" w14:textId="77777777" w:rsidR="00CD53C5" w:rsidRPr="0026157C" w:rsidRDefault="00CD53C5" w:rsidP="00CD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77777777" w:rsidR="00CD53C5" w:rsidRPr="00672513" w:rsidRDefault="00CD53C5" w:rsidP="00CD53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5B4557D" w14:textId="77777777" w:rsidR="00995390" w:rsidRDefault="00995390" w:rsidP="00D2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14"/>
          <w:szCs w:val="1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02C1C" w:rsidRPr="00C664CA" w14:paraId="57530128" w14:textId="77777777" w:rsidTr="00672513">
        <w:tc>
          <w:tcPr>
            <w:tcW w:w="4410" w:type="dxa"/>
          </w:tcPr>
          <w:p w14:paraId="12405AAE" w14:textId="77777777" w:rsidR="00D02C1C" w:rsidRPr="00C664CA" w:rsidRDefault="00D02C1C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664CA">
              <w:br w:type="page"/>
            </w:r>
            <w:r w:rsidRPr="00C664CA">
              <w:br w:type="page"/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9E37683" w14:textId="77777777" w:rsidR="00D02C1C" w:rsidRPr="00C664CA" w:rsidRDefault="00D02C1C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66D5C" w14:textId="77777777" w:rsidR="00D02C1C" w:rsidRPr="00C664CA" w:rsidRDefault="00D02C1C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6DE403B" w14:textId="77777777" w:rsidR="00D02C1C" w:rsidRPr="00C664CA" w:rsidRDefault="00D02C1C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1210E" w:rsidRPr="00C664CA" w14:paraId="2B6708A5" w14:textId="77777777" w:rsidTr="00C821EE">
        <w:tc>
          <w:tcPr>
            <w:tcW w:w="4410" w:type="dxa"/>
          </w:tcPr>
          <w:p w14:paraId="266040B0" w14:textId="77777777" w:rsidR="0061210E" w:rsidRPr="004B397E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397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9E5BA8" w14:textId="77777777" w:rsidR="0061210E" w:rsidRPr="00E07E35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F0CF4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10CD13" w14:textId="77777777" w:rsidR="0061210E" w:rsidRPr="00C664CA" w:rsidRDefault="0061210E" w:rsidP="0061210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822F9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298D4" w14:textId="77777777" w:rsidR="0061210E" w:rsidRPr="0061210E" w:rsidRDefault="0061210E" w:rsidP="0061210E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5,6</w:t>
            </w:r>
            <w:r w:rsidR="005F7DFC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1E2DC5D9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BDE96" w14:textId="77777777" w:rsidR="0061210E" w:rsidRPr="006E5DBF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DBF">
              <w:rPr>
                <w:rFonts w:ascii="Angsana New" w:hAnsi="Angsana New"/>
                <w:sz w:val="30"/>
                <w:szCs w:val="30"/>
              </w:rPr>
              <w:t>4,938</w:t>
            </w:r>
          </w:p>
        </w:tc>
      </w:tr>
      <w:tr w:rsidR="0061210E" w:rsidRPr="00C664CA" w14:paraId="336D9722" w14:textId="77777777" w:rsidTr="00C821EE">
        <w:tc>
          <w:tcPr>
            <w:tcW w:w="4410" w:type="dxa"/>
          </w:tcPr>
          <w:p w14:paraId="2AC367DA" w14:textId="77777777" w:rsidR="0061210E" w:rsidRPr="004B397E" w:rsidRDefault="0061210E" w:rsidP="0061210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573DBBB" w14:textId="77777777" w:rsidR="0061210E" w:rsidRPr="00E07E35" w:rsidRDefault="00454E83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7,539</w:t>
            </w:r>
          </w:p>
        </w:tc>
        <w:tc>
          <w:tcPr>
            <w:tcW w:w="270" w:type="dxa"/>
          </w:tcPr>
          <w:p w14:paraId="68C15DFD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F9092" w14:textId="77777777" w:rsidR="0061210E" w:rsidRPr="006E5DBF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DBF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A9A0CD3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EAE80C" w14:textId="77777777" w:rsidR="0061210E" w:rsidRPr="0061210E" w:rsidRDefault="0061210E" w:rsidP="0061210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4F5B0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E25F45" w14:textId="77777777" w:rsidR="0061210E" w:rsidRPr="00C664CA" w:rsidRDefault="0061210E" w:rsidP="0061210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210E" w:rsidRPr="00C664CA" w14:paraId="6E858743" w14:textId="77777777" w:rsidTr="00C821EE">
        <w:tc>
          <w:tcPr>
            <w:tcW w:w="4410" w:type="dxa"/>
          </w:tcPr>
          <w:p w14:paraId="0E4BCE9E" w14:textId="77777777" w:rsidR="0061210E" w:rsidRPr="004B397E" w:rsidRDefault="0061210E" w:rsidP="0061210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D424005" w14:textId="77777777" w:rsidR="0061210E" w:rsidRPr="00E07E35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7</w:t>
            </w:r>
            <w:r w:rsidR="00454E8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19EB145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3796A" w14:textId="77777777" w:rsidR="0061210E" w:rsidRPr="006E5DBF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5DBF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205586B7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DDE98" w14:textId="77777777" w:rsidR="0061210E" w:rsidRPr="0061210E" w:rsidRDefault="0061210E" w:rsidP="0061210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6121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132C9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364F1A" w14:textId="77777777" w:rsidR="0061210E" w:rsidRPr="00C664CA" w:rsidRDefault="0061210E" w:rsidP="0061210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210E" w:rsidRPr="009566C2" w14:paraId="6EA637F7" w14:textId="77777777" w:rsidTr="00672513">
        <w:tc>
          <w:tcPr>
            <w:tcW w:w="4410" w:type="dxa"/>
          </w:tcPr>
          <w:p w14:paraId="13A3080F" w14:textId="77777777" w:rsidR="0061210E" w:rsidRPr="004B397E" w:rsidRDefault="0061210E" w:rsidP="0061210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4B397E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078DE85" w14:textId="77777777" w:rsidR="0061210E" w:rsidRPr="00E07E35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07E35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67FD818F" w14:textId="77777777" w:rsidR="0061210E" w:rsidRPr="009566C2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6044DD" w14:textId="77777777" w:rsidR="0061210E" w:rsidRPr="009566C2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1F3E73B5" w14:textId="77777777" w:rsidR="0061210E" w:rsidRPr="009566C2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77777777" w:rsidR="0061210E" w:rsidRPr="0061210E" w:rsidRDefault="0061210E" w:rsidP="0061210E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sz w:val="30"/>
                <w:szCs w:val="30"/>
                <w:lang w:val="en-US" w:bidi="th-TH"/>
              </w:rPr>
              <w:t>1,739</w:t>
            </w:r>
          </w:p>
        </w:tc>
        <w:tc>
          <w:tcPr>
            <w:tcW w:w="270" w:type="dxa"/>
          </w:tcPr>
          <w:p w14:paraId="51DFDA54" w14:textId="77777777" w:rsidR="0061210E" w:rsidRPr="009566C2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7AF8C" w14:textId="77777777" w:rsidR="0061210E" w:rsidRPr="009566C2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61210E" w:rsidRPr="00C664CA" w14:paraId="286CF144" w14:textId="77777777" w:rsidTr="0080518D">
        <w:trPr>
          <w:trHeight w:val="70"/>
        </w:trPr>
        <w:tc>
          <w:tcPr>
            <w:tcW w:w="4410" w:type="dxa"/>
          </w:tcPr>
          <w:p w14:paraId="79BE0214" w14:textId="77777777" w:rsidR="0061210E" w:rsidRPr="00C664CA" w:rsidRDefault="0061210E" w:rsidP="0061210E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77777777" w:rsidR="0061210E" w:rsidRPr="00E07E35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E35">
              <w:rPr>
                <w:rFonts w:ascii="Angsana New" w:hAnsi="Angsana New"/>
                <w:b/>
                <w:bCs/>
                <w:sz w:val="30"/>
                <w:szCs w:val="30"/>
              </w:rPr>
              <w:t>9,3</w:t>
            </w:r>
            <w:r w:rsidR="00F452CB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81968E2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D9608B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1,864</w:t>
            </w:r>
          </w:p>
        </w:tc>
        <w:tc>
          <w:tcPr>
            <w:tcW w:w="270" w:type="dxa"/>
          </w:tcPr>
          <w:p w14:paraId="3B59A869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77777777" w:rsidR="0061210E" w:rsidRPr="0061210E" w:rsidRDefault="0061210E" w:rsidP="0061210E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1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7,410</w:t>
            </w:r>
          </w:p>
        </w:tc>
        <w:tc>
          <w:tcPr>
            <w:tcW w:w="270" w:type="dxa"/>
          </w:tcPr>
          <w:p w14:paraId="551F9E38" w14:textId="77777777" w:rsidR="0061210E" w:rsidRPr="0061210E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5A3E2" w14:textId="77777777" w:rsidR="0061210E" w:rsidRPr="00C664CA" w:rsidRDefault="0061210E" w:rsidP="0061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76708136" w14:textId="77777777" w:rsidR="00984571" w:rsidRDefault="00D02C1C" w:rsidP="00984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14:paraId="5519E7B5" w14:textId="77777777" w:rsidR="005135AD" w:rsidRPr="007B3DD5" w:rsidRDefault="00984571" w:rsidP="00984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5135AD" w:rsidRPr="007B3DD5">
        <w:rPr>
          <w:rFonts w:ascii="Angsana New" w:hAnsi="Angsana New"/>
          <w:i/>
          <w:iCs/>
          <w:sz w:val="30"/>
          <w:szCs w:val="30"/>
          <w:cs/>
        </w:rPr>
        <w:t>สัญญาเช่าที่ดิน และอาคาร</w:t>
      </w:r>
    </w:p>
    <w:p w14:paraId="5DDAE497" w14:textId="77777777" w:rsidR="005135AD" w:rsidRPr="00C94BC6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14"/>
          <w:szCs w:val="14"/>
        </w:rPr>
      </w:pPr>
    </w:p>
    <w:p w14:paraId="31806CE4" w14:textId="77777777" w:rsidR="005135AD" w:rsidRPr="00E73240" w:rsidRDefault="005135AD" w:rsidP="00D97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35AD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E73240">
        <w:rPr>
          <w:rFonts w:ascii="Angsana New" w:hAnsi="Angsana New" w:hint="cs"/>
          <w:sz w:val="30"/>
          <w:szCs w:val="30"/>
          <w:cs/>
        </w:rPr>
        <w:t>มี</w:t>
      </w:r>
      <w:r w:rsidRPr="005135AD">
        <w:rPr>
          <w:rFonts w:ascii="Angsana New" w:hAnsi="Angsana New"/>
          <w:sz w:val="30"/>
          <w:szCs w:val="30"/>
          <w:cs/>
        </w:rPr>
        <w:t>สัญญาเช่าที่ดินและ</w:t>
      </w:r>
      <w:r w:rsidR="00E73240">
        <w:rPr>
          <w:rFonts w:ascii="Angsana New" w:hAnsi="Angsana New" w:hint="cs"/>
          <w:sz w:val="30"/>
          <w:szCs w:val="30"/>
          <w:cs/>
        </w:rPr>
        <w:t>อาคาร</w:t>
      </w:r>
      <w:r w:rsidRPr="005135AD">
        <w:rPr>
          <w:rFonts w:ascii="Angsana New" w:hAnsi="Angsana New"/>
          <w:sz w:val="30"/>
          <w:szCs w:val="30"/>
          <w:cs/>
        </w:rPr>
        <w:t>กับการร่วมค้าเป็น</w:t>
      </w:r>
      <w:r w:rsidRPr="00A67E4D">
        <w:rPr>
          <w:rFonts w:ascii="Angsana New" w:hAnsi="Angsana New"/>
          <w:sz w:val="30"/>
          <w:szCs w:val="30"/>
          <w:cs/>
        </w:rPr>
        <w:t xml:space="preserve">ระยะเวลา 3 ปี </w:t>
      </w:r>
      <w:r w:rsidR="00E73240" w:rsidRPr="00A67E4D">
        <w:rPr>
          <w:rFonts w:ascii="Angsana New" w:hAnsi="Angsana New" w:hint="cs"/>
          <w:sz w:val="30"/>
          <w:szCs w:val="30"/>
          <w:cs/>
        </w:rPr>
        <w:t xml:space="preserve">และ </w:t>
      </w:r>
      <w:r w:rsidR="00E73240" w:rsidRPr="00A67E4D">
        <w:rPr>
          <w:rFonts w:ascii="Angsana New" w:hAnsi="Angsana New"/>
          <w:sz w:val="30"/>
          <w:szCs w:val="30"/>
        </w:rPr>
        <w:t xml:space="preserve">1-2 </w:t>
      </w:r>
      <w:r w:rsidR="00E73240" w:rsidRPr="00A67E4D">
        <w:rPr>
          <w:rFonts w:ascii="Angsana New" w:hAnsi="Angsana New" w:hint="cs"/>
          <w:sz w:val="30"/>
          <w:szCs w:val="30"/>
          <w:cs/>
        </w:rPr>
        <w:t>ปี ตามลำดับ</w:t>
      </w:r>
      <w:r w:rsidRPr="005135AD">
        <w:rPr>
          <w:rFonts w:ascii="Angsana New" w:hAnsi="Angsana New"/>
          <w:sz w:val="30"/>
          <w:szCs w:val="30"/>
          <w:cs/>
        </w:rPr>
        <w:t>โดยเริ่มมีผลตั้งแต่วันที่โอนกิจการของบริษัทย่อยให้กับการร่วมค้า โดยบริษัทย่อยจะได้รับค่าเช่าที่ดินและอาคา</w:t>
      </w:r>
      <w:r w:rsidR="00532037">
        <w:rPr>
          <w:rFonts w:ascii="Angsana New" w:hAnsi="Angsana New" w:hint="cs"/>
          <w:sz w:val="30"/>
          <w:szCs w:val="30"/>
          <w:cs/>
        </w:rPr>
        <w:t>รตามที่ระบุในสัญญา</w:t>
      </w:r>
    </w:p>
    <w:p w14:paraId="26DE4038" w14:textId="77777777" w:rsidR="005135AD" w:rsidRPr="00C94BC6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14"/>
          <w:szCs w:val="14"/>
        </w:rPr>
      </w:pPr>
    </w:p>
    <w:p w14:paraId="37527292" w14:textId="77777777" w:rsidR="00672513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30"/>
          <w:szCs w:val="30"/>
          <w:cs/>
        </w:rPr>
      </w:pPr>
      <w:r w:rsidRPr="007B3DD5">
        <w:rPr>
          <w:rFonts w:ascii="Angsana New" w:hAnsi="Angsana New"/>
          <w:i/>
          <w:iCs/>
          <w:sz w:val="30"/>
          <w:szCs w:val="30"/>
          <w:cs/>
        </w:rPr>
        <w:tab/>
      </w:r>
    </w:p>
    <w:p w14:paraId="710216CA" w14:textId="77777777" w:rsidR="005135AD" w:rsidRPr="00FB3149" w:rsidRDefault="00672513" w:rsidP="00A5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5135AD" w:rsidRPr="00FB3149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สัญญาบริการด้านการบริหาร</w:t>
      </w:r>
      <w:r w:rsidR="006E2580" w:rsidRPr="00FB3149">
        <w:rPr>
          <w:rFonts w:ascii="Angsana New" w:hAnsi="Angsana New" w:hint="cs"/>
          <w:i/>
          <w:iCs/>
          <w:sz w:val="30"/>
          <w:szCs w:val="30"/>
          <w:cs/>
        </w:rPr>
        <w:t>กับการร่วมค้า</w:t>
      </w:r>
    </w:p>
    <w:p w14:paraId="783135B8" w14:textId="77777777" w:rsidR="005135AD" w:rsidRPr="00FB3149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12E6DB3E" w14:textId="667EFB52" w:rsidR="005135AD" w:rsidRDefault="005135AD" w:rsidP="00513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B3149">
        <w:rPr>
          <w:rFonts w:ascii="Angsana New" w:hAnsi="Angsana New"/>
          <w:sz w:val="30"/>
          <w:szCs w:val="30"/>
          <w:cs/>
        </w:rPr>
        <w:t>บริษัท</w:t>
      </w:r>
      <w:r w:rsidR="00E95DF5" w:rsidRPr="00FB3149">
        <w:rPr>
          <w:rFonts w:ascii="Angsana New" w:hAnsi="Angsana New" w:hint="cs"/>
          <w:sz w:val="30"/>
          <w:szCs w:val="30"/>
          <w:cs/>
        </w:rPr>
        <w:t>มี</w:t>
      </w:r>
      <w:r w:rsidRPr="00FB3149">
        <w:rPr>
          <w:rFonts w:ascii="Angsana New" w:hAnsi="Angsana New"/>
          <w:sz w:val="30"/>
          <w:szCs w:val="30"/>
          <w:cs/>
        </w:rPr>
        <w:t>สัญญาบริการด</w:t>
      </w:r>
      <w:r w:rsidR="00E95DF5" w:rsidRPr="00FB3149">
        <w:rPr>
          <w:rFonts w:ascii="Angsana New" w:hAnsi="Angsana New"/>
          <w:sz w:val="30"/>
          <w:szCs w:val="30"/>
          <w:cs/>
        </w:rPr>
        <w:t>้านการบริหารกับการร่วมค้า</w:t>
      </w:r>
      <w:r w:rsidRPr="00FB3149">
        <w:rPr>
          <w:rFonts w:ascii="Angsana New" w:hAnsi="Angsana New"/>
          <w:sz w:val="30"/>
          <w:szCs w:val="30"/>
          <w:cs/>
        </w:rPr>
        <w:t>โดยเริ่มมีผลตั้งแต่วันที่โอนกิจการของบริษัทย่อยให้กับการร่วมค้า ถึงวันที่ 31 ธันวาคม 2562 ภายใต้เงื่อนไขของสัญญาบริษัทจะให้ความช่วยเหลือเกี่ยวกับการบริหารจัดการ โดยบริษัทจะได้รับค่าบริการ</w:t>
      </w:r>
      <w:r w:rsidR="00532037" w:rsidRPr="00FB3149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="004C4947" w:rsidRPr="00FB3149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270A3F">
        <w:rPr>
          <w:rFonts w:ascii="Angsana New" w:hAnsi="Angsana New" w:hint="cs"/>
          <w:sz w:val="30"/>
          <w:szCs w:val="30"/>
          <w:cs/>
        </w:rPr>
        <w:t>สัญญาฉบับใหม</w:t>
      </w:r>
      <w:r w:rsidR="00AC0AD4">
        <w:rPr>
          <w:rFonts w:ascii="Angsana New" w:hAnsi="Angsana New" w:hint="cs"/>
          <w:sz w:val="30"/>
          <w:szCs w:val="30"/>
          <w:cs/>
        </w:rPr>
        <w:t>่อยู่ระหว่างการพิจารณาเงื่อนไขและการจัดทำโดยคู่สัญญา</w:t>
      </w:r>
    </w:p>
    <w:p w14:paraId="3D7595B1" w14:textId="77777777" w:rsidR="00E605C7" w:rsidRPr="00100BFA" w:rsidRDefault="00E605C7" w:rsidP="00E60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62FC7BAB" w14:textId="77777777" w:rsidR="00E605C7" w:rsidRPr="000369E7" w:rsidRDefault="00E605C7" w:rsidP="00E60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369E7">
        <w:rPr>
          <w:rFonts w:ascii="Angsana New" w:hAnsi="Angsana New"/>
          <w:i/>
          <w:iCs/>
          <w:sz w:val="30"/>
          <w:szCs w:val="30"/>
          <w:cs/>
        </w:rPr>
        <w:t>สัญญาบริการด้านการบริหาร</w:t>
      </w:r>
      <w:r w:rsidRPr="000369E7">
        <w:rPr>
          <w:rFonts w:ascii="Angsana New" w:hAnsi="Angsana New" w:hint="cs"/>
          <w:i/>
          <w:iCs/>
          <w:sz w:val="30"/>
          <w:szCs w:val="30"/>
          <w:cs/>
        </w:rPr>
        <w:t>กับกิจการที่เกี่ยวข้องกัน</w:t>
      </w:r>
    </w:p>
    <w:p w14:paraId="0B213D32" w14:textId="77777777" w:rsidR="00E605C7" w:rsidRPr="00100BFA" w:rsidRDefault="00E605C7" w:rsidP="00E60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15355420" w14:textId="77777777" w:rsidR="00984571" w:rsidRDefault="00E605C7" w:rsidP="0086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69E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369E7">
        <w:rPr>
          <w:rFonts w:ascii="Angsana New" w:hAnsi="Angsana New"/>
          <w:sz w:val="30"/>
          <w:szCs w:val="30"/>
        </w:rPr>
        <w:t xml:space="preserve">1 </w:t>
      </w:r>
      <w:r w:rsidRPr="000369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369E7">
        <w:rPr>
          <w:rFonts w:ascii="Angsana New" w:hAnsi="Angsana New"/>
          <w:sz w:val="30"/>
          <w:szCs w:val="30"/>
        </w:rPr>
        <w:t xml:space="preserve">2561 </w:t>
      </w:r>
      <w:r w:rsidRPr="000369E7">
        <w:rPr>
          <w:rFonts w:ascii="Angsana New" w:hAnsi="Angsana New"/>
          <w:sz w:val="30"/>
          <w:szCs w:val="30"/>
          <w:cs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0369E7">
        <w:rPr>
          <w:rFonts w:ascii="Angsana New" w:hAnsi="Angsana New"/>
          <w:sz w:val="30"/>
          <w:szCs w:val="30"/>
        </w:rPr>
        <w:t xml:space="preserve"> </w:t>
      </w:r>
      <w:r w:rsidRPr="000369E7">
        <w:rPr>
          <w:rFonts w:ascii="Angsana New" w:hAnsi="Angsana New"/>
          <w:sz w:val="30"/>
          <w:szCs w:val="30"/>
          <w:cs/>
        </w:rPr>
        <w:t>โดยบริษัทที่เกี่ยวข้องกันจะให้บริการงานที่ปรึกษาตามที่ระบุในสัญญา</w:t>
      </w:r>
      <w:r w:rsidR="00F7486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369E7">
        <w:rPr>
          <w:rFonts w:ascii="Angsana New" w:hAnsi="Angsana New" w:hint="cs"/>
          <w:sz w:val="30"/>
          <w:szCs w:val="30"/>
          <w:cs/>
        </w:rPr>
        <w:t xml:space="preserve">บริษัทตกลงจ่ายค่าบริการปีละ </w:t>
      </w:r>
      <w:r w:rsidRPr="000369E7">
        <w:rPr>
          <w:rFonts w:ascii="Angsana New" w:hAnsi="Angsana New"/>
          <w:sz w:val="30"/>
          <w:szCs w:val="30"/>
        </w:rPr>
        <w:t xml:space="preserve">19.5 </w:t>
      </w:r>
      <w:r w:rsidRPr="000369E7">
        <w:rPr>
          <w:rFonts w:ascii="Angsana New" w:hAnsi="Angsana New" w:hint="cs"/>
          <w:sz w:val="30"/>
          <w:szCs w:val="30"/>
          <w:cs/>
        </w:rPr>
        <w:t>ล้านบาท</w:t>
      </w:r>
      <w:r w:rsidRPr="000369E7">
        <w:rPr>
          <w:rFonts w:ascii="Angsana New" w:hAnsi="Angsana New"/>
          <w:sz w:val="30"/>
          <w:szCs w:val="30"/>
          <w:cs/>
        </w:rPr>
        <w:t xml:space="preserve"> </w:t>
      </w:r>
      <w:r w:rsidRPr="000369E7">
        <w:rPr>
          <w:rFonts w:ascii="Angsana New" w:hAnsi="Angsana New" w:hint="cs"/>
          <w:sz w:val="30"/>
          <w:szCs w:val="30"/>
          <w:cs/>
        </w:rPr>
        <w:t>สัญญาดังกล่าวมีผลตั้</w:t>
      </w:r>
      <w:r w:rsidRPr="000369E7">
        <w:rPr>
          <w:rFonts w:ascii="Angsana New" w:hAnsi="Angsana New"/>
          <w:sz w:val="30"/>
          <w:szCs w:val="30"/>
          <w:cs/>
        </w:rPr>
        <w:t xml:space="preserve">งแต่วันที่ </w:t>
      </w:r>
      <w:r w:rsidRPr="000369E7">
        <w:rPr>
          <w:rFonts w:ascii="Angsana New" w:hAnsi="Angsana New"/>
          <w:sz w:val="30"/>
          <w:szCs w:val="30"/>
        </w:rPr>
        <w:t xml:space="preserve">1 </w:t>
      </w:r>
      <w:r w:rsidRPr="000369E7">
        <w:rPr>
          <w:rFonts w:ascii="Angsana New" w:hAnsi="Angsana New"/>
          <w:sz w:val="30"/>
          <w:szCs w:val="30"/>
          <w:cs/>
        </w:rPr>
        <w:t xml:space="preserve">มกราคม </w:t>
      </w:r>
      <w:r w:rsidRPr="000369E7">
        <w:rPr>
          <w:rFonts w:ascii="Angsana New" w:hAnsi="Angsana New"/>
          <w:sz w:val="30"/>
          <w:szCs w:val="30"/>
        </w:rPr>
        <w:t xml:space="preserve">2561 </w:t>
      </w:r>
      <w:r w:rsidRPr="000369E7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0369E7">
        <w:rPr>
          <w:rFonts w:ascii="Angsana New" w:hAnsi="Angsana New"/>
          <w:sz w:val="30"/>
          <w:szCs w:val="30"/>
        </w:rPr>
        <w:t xml:space="preserve">31 </w:t>
      </w:r>
      <w:r w:rsidRPr="000369E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369E7">
        <w:rPr>
          <w:rFonts w:ascii="Angsana New" w:hAnsi="Angsana New"/>
          <w:sz w:val="30"/>
          <w:szCs w:val="30"/>
        </w:rPr>
        <w:t>2563</w:t>
      </w:r>
    </w:p>
    <w:p w14:paraId="39E90281" w14:textId="77777777" w:rsidR="00A57D58" w:rsidRPr="00100BFA" w:rsidRDefault="00A57D58" w:rsidP="00867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11CF27" w14:textId="77777777" w:rsidR="00030124" w:rsidRDefault="003B3CE9" w:rsidP="00D5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030124" w:rsidRPr="0075591B">
        <w:rPr>
          <w:rFonts w:ascii="Angsana New" w:hAnsi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100BFA" w:rsidRDefault="006C09BF" w:rsidP="00D24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C664CA" w14:paraId="60850D27" w14:textId="77777777" w:rsidTr="0037369A">
        <w:tc>
          <w:tcPr>
            <w:tcW w:w="4410" w:type="dxa"/>
          </w:tcPr>
          <w:p w14:paraId="2E32197D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30891F9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1F5748D" w14:textId="77777777" w:rsidR="00030124" w:rsidRPr="00C664CA" w:rsidRDefault="00030124" w:rsidP="00A21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91" w:rsidRPr="00C664CA" w14:paraId="32C9883B" w14:textId="77777777" w:rsidTr="0037369A">
        <w:tc>
          <w:tcPr>
            <w:tcW w:w="4410" w:type="dxa"/>
          </w:tcPr>
          <w:p w14:paraId="6B567964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BE491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EFC7699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5EC963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6D60B3E7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E29610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CA3A214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8DB0EF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01091" w:rsidRPr="00C664CA" w14:paraId="1BBAFF1E" w14:textId="77777777" w:rsidTr="0037369A">
        <w:tc>
          <w:tcPr>
            <w:tcW w:w="4410" w:type="dxa"/>
          </w:tcPr>
          <w:p w14:paraId="787C1D3E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C7ABD3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5146" w:rsidRPr="00C664CA" w14:paraId="2D31EEEA" w14:textId="77777777" w:rsidTr="0037369A">
        <w:tc>
          <w:tcPr>
            <w:tcW w:w="4410" w:type="dxa"/>
          </w:tcPr>
          <w:p w14:paraId="6FD9E495" w14:textId="77777777" w:rsidR="00405146" w:rsidRPr="00C664CA" w:rsidRDefault="00405146" w:rsidP="00405146">
            <w:pPr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15231B4C" w14:textId="77777777" w:rsidR="00405146" w:rsidRPr="00405146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5146">
              <w:rPr>
                <w:rFonts w:ascii="Angsana New" w:hAnsi="Angsana New"/>
                <w:sz w:val="30"/>
                <w:szCs w:val="30"/>
                <w:lang w:bidi="th-TH"/>
              </w:rPr>
              <w:t>435</w:t>
            </w:r>
          </w:p>
        </w:tc>
        <w:tc>
          <w:tcPr>
            <w:tcW w:w="270" w:type="dxa"/>
          </w:tcPr>
          <w:p w14:paraId="7EDAED2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C7DF82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250</w:t>
            </w:r>
          </w:p>
        </w:tc>
        <w:tc>
          <w:tcPr>
            <w:tcW w:w="270" w:type="dxa"/>
          </w:tcPr>
          <w:p w14:paraId="21D653D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5C5D17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106C1559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BB094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405146" w:rsidRPr="00C664CA" w14:paraId="3C04A79C" w14:textId="77777777" w:rsidTr="0037369A">
        <w:trPr>
          <w:trHeight w:val="371"/>
        </w:trPr>
        <w:tc>
          <w:tcPr>
            <w:tcW w:w="4410" w:type="dxa"/>
            <w:vAlign w:val="center"/>
          </w:tcPr>
          <w:p w14:paraId="6FA755FB" w14:textId="77777777" w:rsidR="00405146" w:rsidRPr="00C664CA" w:rsidRDefault="00405146" w:rsidP="00405146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3"/>
              </w:tabs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019A6943" w14:textId="77777777" w:rsidR="00405146" w:rsidRPr="00405146" w:rsidRDefault="00642B7B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14,864</w:t>
            </w:r>
          </w:p>
        </w:tc>
        <w:tc>
          <w:tcPr>
            <w:tcW w:w="270" w:type="dxa"/>
          </w:tcPr>
          <w:p w14:paraId="1BC4D22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01A4F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7,281</w:t>
            </w:r>
          </w:p>
        </w:tc>
        <w:tc>
          <w:tcPr>
            <w:tcW w:w="270" w:type="dxa"/>
          </w:tcPr>
          <w:p w14:paraId="2CBE27B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7A0DB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  <w:tc>
          <w:tcPr>
            <w:tcW w:w="270" w:type="dxa"/>
          </w:tcPr>
          <w:p w14:paraId="3DB2BC9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F8B356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4,975</w:t>
            </w:r>
          </w:p>
        </w:tc>
      </w:tr>
      <w:tr w:rsidR="00405146" w:rsidRPr="00C664CA" w14:paraId="46E2DDA5" w14:textId="77777777" w:rsidTr="0037369A">
        <w:tc>
          <w:tcPr>
            <w:tcW w:w="4410" w:type="dxa"/>
          </w:tcPr>
          <w:p w14:paraId="199EDC72" w14:textId="77777777" w:rsidR="00405146" w:rsidRPr="00C664CA" w:rsidRDefault="00405146" w:rsidP="00405146">
            <w:pPr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</w:tcPr>
          <w:p w14:paraId="7E7BD3E8" w14:textId="77777777" w:rsidR="00405146" w:rsidRPr="00405146" w:rsidRDefault="00642B7B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1,333,227</w:t>
            </w:r>
          </w:p>
        </w:tc>
        <w:tc>
          <w:tcPr>
            <w:tcW w:w="270" w:type="dxa"/>
          </w:tcPr>
          <w:p w14:paraId="6F7D6AF5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D26A0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1,255,245</w:t>
            </w:r>
          </w:p>
        </w:tc>
        <w:tc>
          <w:tcPr>
            <w:tcW w:w="270" w:type="dxa"/>
          </w:tcPr>
          <w:p w14:paraId="113F9814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B9E379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353,935</w:t>
            </w:r>
          </w:p>
        </w:tc>
        <w:tc>
          <w:tcPr>
            <w:tcW w:w="270" w:type="dxa"/>
          </w:tcPr>
          <w:p w14:paraId="2958793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3002A9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470,694</w:t>
            </w:r>
          </w:p>
        </w:tc>
      </w:tr>
      <w:tr w:rsidR="00405146" w:rsidRPr="00C664CA" w14:paraId="4EE2A01F" w14:textId="77777777" w:rsidTr="0037369A">
        <w:tc>
          <w:tcPr>
            <w:tcW w:w="4410" w:type="dxa"/>
          </w:tcPr>
          <w:p w14:paraId="085DCB07" w14:textId="77777777" w:rsidR="00405146" w:rsidRPr="00C664CA" w:rsidRDefault="00405146" w:rsidP="00405146">
            <w:pPr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114274FB" w14:textId="77777777" w:rsidR="00405146" w:rsidRPr="00405146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5146">
              <w:rPr>
                <w:rFonts w:ascii="Angsana New" w:hAnsi="Angsana New"/>
                <w:sz w:val="30"/>
                <w:szCs w:val="30"/>
                <w:lang w:bidi="th-TH"/>
              </w:rPr>
              <w:t>354,208</w:t>
            </w:r>
          </w:p>
        </w:tc>
        <w:tc>
          <w:tcPr>
            <w:tcW w:w="270" w:type="dxa"/>
          </w:tcPr>
          <w:p w14:paraId="3D8E85D2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08B74" w14:textId="77777777" w:rsidR="00405146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52E2A387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A84955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51,052</w:t>
            </w:r>
          </w:p>
        </w:tc>
        <w:tc>
          <w:tcPr>
            <w:tcW w:w="270" w:type="dxa"/>
          </w:tcPr>
          <w:p w14:paraId="6212332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1EB09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5146" w:rsidRPr="00C664CA" w14:paraId="3748C50C" w14:textId="77777777" w:rsidTr="0037369A">
        <w:tc>
          <w:tcPr>
            <w:tcW w:w="4410" w:type="dxa"/>
          </w:tcPr>
          <w:p w14:paraId="672595CF" w14:textId="77777777" w:rsidR="00405146" w:rsidRPr="00C664CA" w:rsidRDefault="00405146" w:rsidP="004051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77777777" w:rsidR="00405146" w:rsidRPr="00405146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1,702,734</w:t>
            </w:r>
          </w:p>
        </w:tc>
        <w:tc>
          <w:tcPr>
            <w:tcW w:w="270" w:type="dxa"/>
          </w:tcPr>
          <w:p w14:paraId="651F5FD8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1,362,776</w:t>
            </w:r>
          </w:p>
        </w:tc>
        <w:tc>
          <w:tcPr>
            <w:tcW w:w="270" w:type="dxa"/>
          </w:tcPr>
          <w:p w14:paraId="2366572C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AEFC1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415,090</w:t>
            </w:r>
          </w:p>
        </w:tc>
        <w:tc>
          <w:tcPr>
            <w:tcW w:w="270" w:type="dxa"/>
          </w:tcPr>
          <w:p w14:paraId="123C7E81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CDE7F7" w14:textId="77777777" w:rsidR="00405146" w:rsidRPr="00C664CA" w:rsidRDefault="00405146" w:rsidP="004051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475,759</w:t>
            </w:r>
          </w:p>
        </w:tc>
      </w:tr>
    </w:tbl>
    <w:p w14:paraId="7DBC40C9" w14:textId="77777777" w:rsidR="008E62F8" w:rsidRDefault="00C02A1D" w:rsidP="00A57D58">
      <w:pPr>
        <w:pStyle w:val="BodyText"/>
        <w:tabs>
          <w:tab w:val="clear" w:pos="227"/>
          <w:tab w:val="clear" w:pos="454"/>
          <w:tab w:val="left" w:pos="54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C02A1D">
        <w:rPr>
          <w:rFonts w:ascii="Angsana New" w:hAnsi="Angsana New"/>
          <w:sz w:val="30"/>
          <w:szCs w:val="30"/>
          <w:cs/>
        </w:rPr>
        <w:t xml:space="preserve"> </w:t>
      </w:r>
    </w:p>
    <w:p w14:paraId="3A0E60A5" w14:textId="77777777" w:rsidR="006D1D5D" w:rsidRPr="00FE7F17" w:rsidRDefault="006D1D5D" w:rsidP="006D1D5D">
      <w:pPr>
        <w:pStyle w:val="BodyText"/>
        <w:tabs>
          <w:tab w:val="clear" w:pos="227"/>
          <w:tab w:val="clear" w:pos="454"/>
          <w:tab w:val="left" w:pos="540"/>
        </w:tabs>
        <w:spacing w:after="0"/>
        <w:ind w:right="-25"/>
        <w:jc w:val="thaiDistribute"/>
        <w:rPr>
          <w:rFonts w:ascii="Angsana New" w:hAnsi="Angsana New"/>
          <w:b/>
          <w:bCs/>
          <w:sz w:val="14"/>
          <w:szCs w:val="14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Pr="0075591B">
        <w:rPr>
          <w:rFonts w:ascii="Angsana New" w:hAnsi="Angsana New"/>
          <w:b/>
          <w:bCs/>
          <w:sz w:val="30"/>
          <w:szCs w:val="30"/>
        </w:rPr>
        <w:tab/>
      </w:r>
      <w:r w:rsidRPr="0075591B">
        <w:rPr>
          <w:rFonts w:ascii="Angsana New" w:hAnsi="Angsana New" w:hint="cs"/>
          <w:b/>
          <w:bCs/>
          <w:sz w:val="30"/>
          <w:szCs w:val="30"/>
          <w:cs/>
        </w:rPr>
        <w:t>เงินลงทุนชั่วคราว</w:t>
      </w:r>
    </w:p>
    <w:p w14:paraId="549E7D12" w14:textId="77777777" w:rsidR="006D1D5D" w:rsidRPr="00100BFA" w:rsidRDefault="006D1D5D" w:rsidP="006D1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b/>
          <w:bCs/>
          <w:sz w:val="30"/>
          <w:szCs w:val="30"/>
        </w:rPr>
      </w:pPr>
    </w:p>
    <w:p w14:paraId="5F31014A" w14:textId="77777777" w:rsidR="006D1D5D" w:rsidRPr="002C7C21" w:rsidRDefault="006D1D5D" w:rsidP="0046294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right="-25" w:hanging="540"/>
        <w:jc w:val="thaiDistribute"/>
        <w:rPr>
          <w:rFonts w:ascii="Angsana New" w:hAnsi="Angsana New"/>
          <w:b/>
          <w:bCs/>
          <w:sz w:val="14"/>
          <w:szCs w:val="14"/>
          <w:highlight w:val="yellow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C02A1D">
        <w:rPr>
          <w:rFonts w:ascii="Angsana New" w:hAnsi="Angsana New"/>
          <w:color w:val="000000"/>
          <w:sz w:val="30"/>
          <w:szCs w:val="30"/>
          <w:cs/>
        </w:rPr>
        <w:t>เงินลงทุนชั่วคราว</w:t>
      </w:r>
      <w:r w:rsidRPr="00C02A1D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C02A1D">
        <w:rPr>
          <w:rFonts w:ascii="Angsana New" w:hAnsi="Angsana New"/>
          <w:sz w:val="30"/>
          <w:szCs w:val="30"/>
          <w:cs/>
        </w:rPr>
        <w:t>เงินฝากระยะสั้นกับสถาบันการเงิน</w:t>
      </w:r>
      <w:r w:rsidRPr="00C02A1D">
        <w:rPr>
          <w:rFonts w:ascii="Angsana New" w:hAnsi="Angsana New" w:hint="cs"/>
          <w:sz w:val="30"/>
          <w:szCs w:val="30"/>
          <w:cs/>
        </w:rPr>
        <w:t xml:space="preserve">ซึ่งครบกำหนดเกิน </w:t>
      </w:r>
      <w:r w:rsidRPr="00C02A1D">
        <w:rPr>
          <w:rFonts w:ascii="Angsana New" w:hAnsi="Angsana New"/>
          <w:sz w:val="30"/>
          <w:szCs w:val="30"/>
        </w:rPr>
        <w:t xml:space="preserve">3 </w:t>
      </w:r>
      <w:r w:rsidRPr="00C02A1D">
        <w:rPr>
          <w:rFonts w:ascii="Angsana New" w:hAnsi="Angsana New" w:hint="cs"/>
          <w:sz w:val="30"/>
          <w:szCs w:val="30"/>
          <w:cs/>
        </w:rPr>
        <w:t xml:space="preserve">เดือนแต่ไม่เกิน </w:t>
      </w:r>
      <w:r w:rsidRPr="00C02A1D">
        <w:rPr>
          <w:rFonts w:ascii="Angsana New" w:hAnsi="Angsana New"/>
          <w:sz w:val="30"/>
          <w:szCs w:val="30"/>
        </w:rPr>
        <w:t xml:space="preserve">1 </w:t>
      </w:r>
      <w:r w:rsidRPr="00C02A1D">
        <w:rPr>
          <w:rFonts w:ascii="Angsana New" w:hAnsi="Angsana New" w:hint="cs"/>
          <w:sz w:val="30"/>
          <w:szCs w:val="30"/>
          <w:cs/>
        </w:rPr>
        <w:t>ปี ซึ่ง</w:t>
      </w:r>
      <w:r w:rsidRPr="00C02A1D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Pr="00C02A1D">
        <w:rPr>
          <w:rFonts w:ascii="Angsana New" w:hAnsi="Angsana New"/>
          <w:sz w:val="30"/>
          <w:szCs w:val="30"/>
        </w:rPr>
        <w:t xml:space="preserve"> </w:t>
      </w:r>
      <w:r w:rsidR="003B24E5">
        <w:rPr>
          <w:rFonts w:ascii="Angsana New" w:hAnsi="Angsana New"/>
          <w:sz w:val="30"/>
          <w:szCs w:val="30"/>
        </w:rPr>
        <w:t xml:space="preserve">1.40 </w:t>
      </w:r>
      <w:r w:rsidR="005508C3">
        <w:rPr>
          <w:rFonts w:ascii="Angsana New" w:hAnsi="Angsana New"/>
          <w:sz w:val="30"/>
          <w:szCs w:val="30"/>
        </w:rPr>
        <w:t>-</w:t>
      </w:r>
      <w:r w:rsidR="003B24E5">
        <w:rPr>
          <w:rFonts w:ascii="Angsana New" w:hAnsi="Angsana New"/>
          <w:sz w:val="30"/>
          <w:szCs w:val="30"/>
        </w:rPr>
        <w:t xml:space="preserve"> 1.75%</w:t>
      </w:r>
      <w:r w:rsidRPr="00C02A1D">
        <w:rPr>
          <w:rFonts w:ascii="Angsana New" w:hAnsi="Angsana New" w:hint="cs"/>
          <w:sz w:val="30"/>
          <w:szCs w:val="30"/>
          <w:cs/>
        </w:rPr>
        <w:t xml:space="preserve"> ต่อปี ณ วันที่ </w:t>
      </w:r>
      <w:r w:rsidRPr="00C02A1D">
        <w:rPr>
          <w:rFonts w:ascii="Angsana New" w:hAnsi="Angsana New"/>
          <w:sz w:val="30"/>
          <w:szCs w:val="30"/>
        </w:rPr>
        <w:t xml:space="preserve">31 </w:t>
      </w:r>
      <w:r w:rsidRPr="00C02A1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02A1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C02A1D">
        <w:rPr>
          <w:rFonts w:ascii="Angsana New" w:hAnsi="Angsana New"/>
          <w:sz w:val="30"/>
          <w:szCs w:val="30"/>
        </w:rPr>
        <w:t xml:space="preserve"> </w:t>
      </w:r>
      <w:r w:rsidRPr="00C02A1D">
        <w:rPr>
          <w:rFonts w:ascii="Angsana New" w:hAnsi="Angsana New"/>
          <w:i/>
          <w:iCs/>
          <w:sz w:val="30"/>
          <w:szCs w:val="30"/>
        </w:rPr>
        <w:t>(25</w:t>
      </w:r>
      <w:r w:rsidR="003B24E5">
        <w:rPr>
          <w:rFonts w:ascii="Angsana New" w:hAnsi="Angsana New"/>
          <w:i/>
          <w:iCs/>
          <w:sz w:val="30"/>
          <w:szCs w:val="30"/>
        </w:rPr>
        <w:t>61</w:t>
      </w:r>
      <w:r w:rsidRPr="00C02A1D">
        <w:rPr>
          <w:rFonts w:ascii="Angsana New" w:hAnsi="Angsana New"/>
          <w:i/>
          <w:iCs/>
          <w:sz w:val="30"/>
          <w:szCs w:val="30"/>
        </w:rPr>
        <w:t xml:space="preserve">: </w:t>
      </w:r>
      <w:r w:rsidRPr="00C02A1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1.45 </w:t>
      </w:r>
      <w:r w:rsidR="005508C3">
        <w:rPr>
          <w:rFonts w:ascii="Angsana New" w:hAnsi="Angsana New"/>
          <w:i/>
          <w:iCs/>
          <w:sz w:val="30"/>
          <w:szCs w:val="30"/>
        </w:rPr>
        <w:t>-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1.75</w:t>
      </w:r>
      <w:r w:rsidRPr="00C02A1D">
        <w:rPr>
          <w:rFonts w:ascii="Angsana New" w:hAnsi="Angsana New"/>
          <w:i/>
          <w:iCs/>
          <w:sz w:val="30"/>
          <w:szCs w:val="30"/>
        </w:rPr>
        <w:t xml:space="preserve"> </w:t>
      </w:r>
      <w:r w:rsidRPr="00C02A1D">
        <w:rPr>
          <w:rFonts w:ascii="Angsana New" w:hAnsi="Angsana New" w:hint="cs"/>
          <w:i/>
          <w:iCs/>
          <w:sz w:val="30"/>
          <w:szCs w:val="30"/>
          <w:cs/>
        </w:rPr>
        <w:t>ต่</w:t>
      </w:r>
      <w:r w:rsidR="004B60E3">
        <w:rPr>
          <w:rFonts w:ascii="Angsana New" w:hAnsi="Angsana New" w:hint="cs"/>
          <w:i/>
          <w:iCs/>
          <w:sz w:val="30"/>
          <w:szCs w:val="30"/>
          <w:cs/>
        </w:rPr>
        <w:t>อ</w:t>
      </w:r>
      <w:r w:rsidRPr="00C02A1D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C02A1D">
        <w:rPr>
          <w:rFonts w:ascii="Angsana New" w:hAnsi="Angsana New"/>
          <w:i/>
          <w:iCs/>
          <w:sz w:val="30"/>
          <w:szCs w:val="30"/>
          <w:cs/>
        </w:rPr>
        <w:t>)</w:t>
      </w:r>
      <w:r w:rsidRPr="00C02A1D">
        <w:rPr>
          <w:rFonts w:ascii="Angsana New" w:hAnsi="Angsana New"/>
          <w:sz w:val="30"/>
          <w:szCs w:val="30"/>
          <w:cs/>
        </w:rPr>
        <w:t xml:space="preserve"> </w:t>
      </w:r>
    </w:p>
    <w:p w14:paraId="760B6758" w14:textId="77777777" w:rsidR="006D1D5D" w:rsidRDefault="006D1D5D" w:rsidP="003E6A2C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8897A7" w14:textId="77777777" w:rsidR="00030124" w:rsidRDefault="00A57D58" w:rsidP="003E6A2C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6D1D5D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030124" w:rsidRPr="0075591B">
        <w:rPr>
          <w:rFonts w:ascii="Angsana New" w:hAnsi="Angsana New"/>
          <w:b/>
          <w:bCs/>
          <w:sz w:val="30"/>
          <w:szCs w:val="30"/>
        </w:rPr>
        <w:tab/>
      </w:r>
      <w:r w:rsidR="00030124" w:rsidRPr="0075591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92E9EBC" w14:textId="77777777" w:rsidR="00451C7A" w:rsidRPr="006D57B7" w:rsidRDefault="00451C7A" w:rsidP="00C7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C8C6D90" w14:textId="77777777" w:rsidR="00030124" w:rsidRDefault="00030124" w:rsidP="00C7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253E9EE" w14:textId="77777777" w:rsidR="004521AD" w:rsidRPr="006D57B7" w:rsidRDefault="004521AD" w:rsidP="00C7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0"/>
        <w:gridCol w:w="808"/>
        <w:gridCol w:w="270"/>
        <w:gridCol w:w="992"/>
        <w:gridCol w:w="270"/>
        <w:gridCol w:w="992"/>
        <w:gridCol w:w="270"/>
        <w:gridCol w:w="992"/>
        <w:gridCol w:w="270"/>
        <w:gridCol w:w="984"/>
      </w:tblGrid>
      <w:tr w:rsidR="00F954CE" w:rsidRPr="00C664CA" w14:paraId="084933F8" w14:textId="77777777" w:rsidTr="00B6717F">
        <w:trPr>
          <w:tblHeader/>
        </w:trPr>
        <w:tc>
          <w:tcPr>
            <w:tcW w:w="1821" w:type="pct"/>
          </w:tcPr>
          <w:p w14:paraId="78422746" w14:textId="77777777" w:rsidR="00030124" w:rsidRPr="00C664CA" w:rsidRDefault="00030124" w:rsidP="00C7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1CE9A424" w14:textId="77777777" w:rsidR="00030124" w:rsidRPr="00C664CA" w:rsidRDefault="00030124" w:rsidP="00C7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A4AA85C" w14:textId="77777777" w:rsidR="00030124" w:rsidRPr="00C664CA" w:rsidRDefault="00030124" w:rsidP="00C7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2D299C80" w14:textId="77777777" w:rsidR="00030124" w:rsidRPr="00C664CA" w:rsidRDefault="00030124" w:rsidP="00C7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065B47D" w14:textId="77777777" w:rsidR="00030124" w:rsidRPr="00C664CA" w:rsidRDefault="00030124" w:rsidP="00C7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8C9FF05" w14:textId="77777777" w:rsidR="00030124" w:rsidRPr="00C664CA" w:rsidRDefault="00030124" w:rsidP="00C71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1091" w:rsidRPr="00C664CA" w14:paraId="799D498C" w14:textId="77777777" w:rsidTr="00B6717F">
        <w:trPr>
          <w:tblHeader/>
        </w:trPr>
        <w:tc>
          <w:tcPr>
            <w:tcW w:w="1821" w:type="pct"/>
          </w:tcPr>
          <w:p w14:paraId="7B5B59B4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7A8D3976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E25370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A7B500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53D77526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BB61CD5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14:paraId="647CCBAD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229EA3CF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14:paraId="3AFF0E9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5E0BC1B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01091" w:rsidRPr="00C664CA" w14:paraId="03E6830C" w14:textId="77777777" w:rsidTr="00B6717F">
        <w:trPr>
          <w:tblHeader/>
        </w:trPr>
        <w:tc>
          <w:tcPr>
            <w:tcW w:w="1821" w:type="pct"/>
          </w:tcPr>
          <w:p w14:paraId="221B75B9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" w:type="pct"/>
          </w:tcPr>
          <w:p w14:paraId="12800969" w14:textId="77777777" w:rsidR="00C01091" w:rsidRPr="00B6717F" w:rsidRDefault="00B6717F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71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54F5B465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711669D2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1091" w:rsidRPr="00C664CA" w14:paraId="223AAADA" w14:textId="77777777" w:rsidTr="00B6717F">
        <w:trPr>
          <w:trHeight w:val="299"/>
        </w:trPr>
        <w:tc>
          <w:tcPr>
            <w:tcW w:w="1821" w:type="pct"/>
          </w:tcPr>
          <w:p w14:paraId="3D3E0A3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101BF725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BE4FB45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A883BB7" w14:textId="77777777" w:rsidR="00C01091" w:rsidRPr="00C664CA" w:rsidRDefault="00C01091" w:rsidP="008F3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67B76C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0F458D8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010932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7CA9BE1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CAEE71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E2A2783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3059" w:rsidRPr="00C664CA" w14:paraId="1574A8F9" w14:textId="77777777" w:rsidTr="00B6717F">
        <w:trPr>
          <w:trHeight w:val="299"/>
        </w:trPr>
        <w:tc>
          <w:tcPr>
            <w:tcW w:w="1821" w:type="pct"/>
          </w:tcPr>
          <w:p w14:paraId="3FB93401" w14:textId="77777777" w:rsidR="002D3059" w:rsidRPr="00C664CA" w:rsidRDefault="002D3059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F0CD6CA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A98E7B6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06FE1347" w14:textId="77777777" w:rsidR="002D3059" w:rsidRPr="00F91B66" w:rsidRDefault="00E564ED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4,593</w:t>
            </w:r>
          </w:p>
        </w:tc>
        <w:tc>
          <w:tcPr>
            <w:tcW w:w="147" w:type="pct"/>
            <w:vAlign w:val="bottom"/>
          </w:tcPr>
          <w:p w14:paraId="5C363C52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7B4F21A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147" w:type="pct"/>
          </w:tcPr>
          <w:p w14:paraId="63B8A0E4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D0135AD" w14:textId="77777777" w:rsidR="002D3059" w:rsidRPr="00C664CA" w:rsidRDefault="00F1010D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31,799</w:t>
            </w:r>
          </w:p>
        </w:tc>
        <w:tc>
          <w:tcPr>
            <w:tcW w:w="147" w:type="pct"/>
          </w:tcPr>
          <w:p w14:paraId="7275086F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ED17B52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30,16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05146" w:rsidRPr="00C664CA" w14:paraId="7B9DCA37" w14:textId="77777777" w:rsidTr="00B6717F">
        <w:trPr>
          <w:trHeight w:val="299"/>
        </w:trPr>
        <w:tc>
          <w:tcPr>
            <w:tcW w:w="1821" w:type="pct"/>
          </w:tcPr>
          <w:p w14:paraId="37830411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64C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383FCF13" w14:textId="77777777" w:rsidR="00405146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F7F003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CBF49F9" w14:textId="77777777" w:rsidR="00405146" w:rsidRPr="00F91B66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vAlign w:val="bottom"/>
          </w:tcPr>
          <w:p w14:paraId="5185E013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7F22B2C" w14:textId="77777777" w:rsidR="00405146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6EEA89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A286268" w14:textId="77777777" w:rsidR="00405146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542B69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A125043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146" w:rsidRPr="00C664CA" w14:paraId="11DA9549" w14:textId="77777777" w:rsidTr="00B6717F">
        <w:trPr>
          <w:trHeight w:val="299"/>
        </w:trPr>
        <w:tc>
          <w:tcPr>
            <w:tcW w:w="1821" w:type="pct"/>
          </w:tcPr>
          <w:p w14:paraId="6F63A2CD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5C69985E" w14:textId="77777777" w:rsidR="00405146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073EC4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62FFBF44" w14:textId="77777777" w:rsidR="00405146" w:rsidRPr="00F91B66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  <w:vAlign w:val="bottom"/>
          </w:tcPr>
          <w:p w14:paraId="08597A49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6BB4E92E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6627F6D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5BBF39DC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1B8EC7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6414AAD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7DFC" w:rsidRPr="00C664CA" w14:paraId="3288BF64" w14:textId="77777777" w:rsidTr="00B6717F">
        <w:trPr>
          <w:trHeight w:val="299"/>
        </w:trPr>
        <w:tc>
          <w:tcPr>
            <w:tcW w:w="1821" w:type="pct"/>
          </w:tcPr>
          <w:p w14:paraId="099DBB1C" w14:textId="77777777" w:rsidR="005F7DFC" w:rsidRPr="00C664CA" w:rsidRDefault="005F7DFC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31FCD62" w14:textId="77777777" w:rsidR="005F7DFC" w:rsidRDefault="005F7DFC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616E285" w14:textId="77777777" w:rsidR="005F7DFC" w:rsidRPr="00C664CA" w:rsidRDefault="005F7DFC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66FCF1D1" w14:textId="77777777" w:rsidR="005F7DFC" w:rsidRPr="005F7DFC" w:rsidRDefault="005F7DFC" w:rsidP="005F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DFC">
              <w:rPr>
                <w:rFonts w:ascii="Angsana New" w:hAnsi="Angsana New"/>
                <w:b/>
                <w:bCs/>
                <w:sz w:val="30"/>
                <w:szCs w:val="30"/>
              </w:rPr>
              <w:t>4,634</w:t>
            </w:r>
          </w:p>
        </w:tc>
        <w:tc>
          <w:tcPr>
            <w:tcW w:w="147" w:type="pct"/>
            <w:vAlign w:val="bottom"/>
          </w:tcPr>
          <w:p w14:paraId="10D5C641" w14:textId="77777777" w:rsidR="005F7DFC" w:rsidRPr="00C664CA" w:rsidRDefault="005F7DFC" w:rsidP="005F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4237198" w14:textId="77777777" w:rsidR="005F7DFC" w:rsidRPr="005F7DFC" w:rsidRDefault="005F7DFC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DFC">
              <w:rPr>
                <w:rFonts w:ascii="Angsana New" w:hAnsi="Angsana New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147" w:type="pct"/>
          </w:tcPr>
          <w:p w14:paraId="0EC9C716" w14:textId="77777777" w:rsidR="005F7DFC" w:rsidRPr="005F7DFC" w:rsidRDefault="005F7DFC" w:rsidP="005F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DE75C00" w14:textId="77777777" w:rsidR="005F7DFC" w:rsidRPr="005F7DFC" w:rsidRDefault="005F7DFC" w:rsidP="00E0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DFC">
              <w:rPr>
                <w:rFonts w:ascii="Angsana New" w:hAnsi="Angsana New"/>
                <w:b/>
                <w:bCs/>
                <w:sz w:val="30"/>
                <w:szCs w:val="30"/>
              </w:rPr>
              <w:t>31,799</w:t>
            </w:r>
          </w:p>
        </w:tc>
        <w:tc>
          <w:tcPr>
            <w:tcW w:w="147" w:type="pct"/>
          </w:tcPr>
          <w:p w14:paraId="5FC15100" w14:textId="77777777" w:rsidR="005F7DFC" w:rsidRPr="005F7DFC" w:rsidRDefault="005F7DFC" w:rsidP="005F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64D6783" w14:textId="77777777" w:rsidR="005F7DFC" w:rsidRPr="005F7DFC" w:rsidRDefault="005F7DFC" w:rsidP="00EC2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DFC">
              <w:rPr>
                <w:rFonts w:ascii="Angsana New" w:hAnsi="Angsana New"/>
                <w:b/>
                <w:bCs/>
                <w:sz w:val="30"/>
                <w:szCs w:val="30"/>
              </w:rPr>
              <w:t>30,161</w:t>
            </w:r>
          </w:p>
        </w:tc>
      </w:tr>
      <w:tr w:rsidR="00405146" w:rsidRPr="00C664CA" w14:paraId="7586ACF3" w14:textId="77777777" w:rsidTr="00B6717F">
        <w:tc>
          <w:tcPr>
            <w:tcW w:w="1821" w:type="pct"/>
          </w:tcPr>
          <w:p w14:paraId="43233F03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9" w:type="pct"/>
          </w:tcPr>
          <w:p w14:paraId="3A352E35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3A721C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E386141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7E695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855D884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60197E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BED2F0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AF04B2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55413C1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146" w:rsidRPr="00C664CA" w14:paraId="51584791" w14:textId="77777777" w:rsidTr="00B6717F">
        <w:tc>
          <w:tcPr>
            <w:tcW w:w="1821" w:type="pct"/>
          </w:tcPr>
          <w:p w14:paraId="4AA5DE5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584E7C9A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60EFC1B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7EA81AF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1,250,2</w:t>
            </w:r>
            <w:r w:rsidR="00263C7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1A7DE34E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A85DACF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1,384,528</w:t>
            </w:r>
          </w:p>
        </w:tc>
        <w:tc>
          <w:tcPr>
            <w:tcW w:w="147" w:type="pct"/>
          </w:tcPr>
          <w:p w14:paraId="2C282F3C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A8EA30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382,50</w:t>
            </w:r>
            <w:r w:rsidR="00E0450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72D01AA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4A5A283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449,08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05146" w:rsidRPr="00C664CA" w14:paraId="31097534" w14:textId="77777777" w:rsidTr="00B6717F">
        <w:tc>
          <w:tcPr>
            <w:tcW w:w="1821" w:type="pct"/>
          </w:tcPr>
          <w:p w14:paraId="42BE668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64C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1D715079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8E13D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E55AC3C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BD7A26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B03E37C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3B0A86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70FA7E5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A8E7A4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0CB4457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146" w:rsidRPr="00C664CA" w14:paraId="245FA2D6" w14:textId="77777777" w:rsidTr="00B6717F">
        <w:tc>
          <w:tcPr>
            <w:tcW w:w="1821" w:type="pct"/>
          </w:tcPr>
          <w:p w14:paraId="52E21D3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64CA">
              <w:rPr>
                <w:rFonts w:ascii="Angsana New" w:hAnsi="Angsana New"/>
                <w:sz w:val="30"/>
                <w:szCs w:val="30"/>
              </w:rPr>
              <w:t>3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47869759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69142A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7375924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</w:t>
            </w:r>
            <w:r w:rsidR="002038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163714C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EFE6BCB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7A15E6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3A6F983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BEF214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359BACB" w14:textId="77777777" w:rsidR="00405146" w:rsidRPr="00C664CA" w:rsidRDefault="00405146" w:rsidP="00405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ED" w:rsidRPr="00C664CA" w14:paraId="41457BDB" w14:textId="77777777" w:rsidTr="00A63C41">
        <w:tc>
          <w:tcPr>
            <w:tcW w:w="1821" w:type="pct"/>
          </w:tcPr>
          <w:p w14:paraId="03F6C237" w14:textId="77777777" w:rsidR="00D23CED" w:rsidRPr="00C664CA" w:rsidRDefault="00D23CED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2C855C9F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3F12C9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5C06662" w14:textId="77777777" w:rsidR="00D23CED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45,401</w:t>
            </w:r>
          </w:p>
        </w:tc>
        <w:tc>
          <w:tcPr>
            <w:tcW w:w="147" w:type="pct"/>
          </w:tcPr>
          <w:p w14:paraId="7124B4BC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2836894F" w14:textId="37289FE4" w:rsidR="00D23CED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3E5CA9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2675ABBE" w14:textId="2C8ACC04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4A6487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FF53FA" w14:textId="63C1754A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ED" w:rsidRPr="00C664CA" w14:paraId="17F8D340" w14:textId="77777777" w:rsidTr="00B6717F">
        <w:tc>
          <w:tcPr>
            <w:tcW w:w="1821" w:type="pct"/>
          </w:tcPr>
          <w:p w14:paraId="21AD58D4" w14:textId="77777777" w:rsidR="00D23CED" w:rsidRPr="00C664CA" w:rsidRDefault="00D23CED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12356F72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012542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71FF1B55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B7338A">
              <w:rPr>
                <w:rFonts w:ascii="Angsana New" w:hAnsi="Angsana New"/>
                <w:sz w:val="30"/>
                <w:szCs w:val="30"/>
              </w:rPr>
              <w:t>1,894</w:t>
            </w:r>
          </w:p>
        </w:tc>
        <w:tc>
          <w:tcPr>
            <w:tcW w:w="147" w:type="pct"/>
          </w:tcPr>
          <w:p w14:paraId="62C87B38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02C108D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83B8B4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951B62B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C6754D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E8ED11C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ED" w:rsidRPr="00C664CA" w14:paraId="6341C1E1" w14:textId="77777777" w:rsidTr="00B6717F">
        <w:tc>
          <w:tcPr>
            <w:tcW w:w="1821" w:type="pct"/>
          </w:tcPr>
          <w:p w14:paraId="3FCCFAF1" w14:textId="77777777" w:rsidR="00D23CED" w:rsidRPr="00C664CA" w:rsidRDefault="00D23CED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35C3CE56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CF8A77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BFFCD2C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7" w:type="pct"/>
          </w:tcPr>
          <w:p w14:paraId="5F6EF7EF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F2A7BB1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D81668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BE07D35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302389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57D00AF8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ED" w:rsidRPr="00C664CA" w14:paraId="36A902B4" w14:textId="77777777" w:rsidTr="00B6717F">
        <w:tc>
          <w:tcPr>
            <w:tcW w:w="1821" w:type="pct"/>
          </w:tcPr>
          <w:p w14:paraId="6CB7C341" w14:textId="77777777" w:rsidR="00D23CED" w:rsidRPr="00C664CA" w:rsidRDefault="00D23CED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60CA91BE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60D0C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586F7C32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1,357,1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7" w:type="pct"/>
          </w:tcPr>
          <w:p w14:paraId="47FC6726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390E069B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1,384,528</w:t>
            </w:r>
          </w:p>
        </w:tc>
        <w:tc>
          <w:tcPr>
            <w:tcW w:w="147" w:type="pct"/>
          </w:tcPr>
          <w:p w14:paraId="6A202E11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F942022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0A1B004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75EA4013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449,084</w:t>
            </w:r>
          </w:p>
        </w:tc>
      </w:tr>
      <w:tr w:rsidR="00D23CED" w:rsidRPr="00C664CA" w14:paraId="15B839A4" w14:textId="77777777" w:rsidTr="00B6717F">
        <w:tc>
          <w:tcPr>
            <w:tcW w:w="1821" w:type="pct"/>
          </w:tcPr>
          <w:p w14:paraId="0CD97927" w14:textId="77777777" w:rsidR="00D23CED" w:rsidRPr="00C664CA" w:rsidRDefault="00D23CED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39" w:type="pct"/>
          </w:tcPr>
          <w:p w14:paraId="0E0984C5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72481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44801F69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(2,576)</w:t>
            </w:r>
          </w:p>
        </w:tc>
        <w:tc>
          <w:tcPr>
            <w:tcW w:w="147" w:type="pct"/>
          </w:tcPr>
          <w:p w14:paraId="0241E1FB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vAlign w:val="bottom"/>
          </w:tcPr>
          <w:p w14:paraId="3486FDB3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9BF999E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67507DC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BB4502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533F81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CED" w:rsidRPr="00C664CA" w14:paraId="2BC20C79" w14:textId="77777777" w:rsidTr="00B6717F">
        <w:tc>
          <w:tcPr>
            <w:tcW w:w="1821" w:type="pct"/>
          </w:tcPr>
          <w:p w14:paraId="57881321" w14:textId="77777777" w:rsidR="00D23CED" w:rsidRPr="00C664CA" w:rsidRDefault="00D23CED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1A52CEEE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D93030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281A9654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  <w:tc>
          <w:tcPr>
            <w:tcW w:w="147" w:type="pct"/>
          </w:tcPr>
          <w:p w14:paraId="1F05D5C8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3DE71526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1,384,528</w:t>
            </w:r>
          </w:p>
        </w:tc>
        <w:tc>
          <w:tcPr>
            <w:tcW w:w="147" w:type="pct"/>
          </w:tcPr>
          <w:p w14:paraId="6523352F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12BC38E0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382,50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9DE92F5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4AB8B9F0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88B">
              <w:rPr>
                <w:rFonts w:ascii="Angsana New" w:hAnsi="Angsana New"/>
                <w:b/>
                <w:bCs/>
                <w:sz w:val="30"/>
                <w:szCs w:val="30"/>
              </w:rPr>
              <w:t>449,084</w:t>
            </w:r>
          </w:p>
        </w:tc>
      </w:tr>
      <w:tr w:rsidR="00D23CED" w:rsidRPr="00C664CA" w14:paraId="45E498A6" w14:textId="77777777" w:rsidTr="00B6717F">
        <w:tc>
          <w:tcPr>
            <w:tcW w:w="1821" w:type="pct"/>
          </w:tcPr>
          <w:p w14:paraId="4E654118" w14:textId="438D1DCC" w:rsidR="00D23CED" w:rsidRPr="00C664CA" w:rsidRDefault="00EB1988" w:rsidP="00D2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1D7F05F8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14C32D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0906526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1,359,18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E852771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2546DC37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1,387,436</w:t>
            </w:r>
          </w:p>
        </w:tc>
        <w:tc>
          <w:tcPr>
            <w:tcW w:w="147" w:type="pct"/>
          </w:tcPr>
          <w:p w14:paraId="2A7AEC5E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48CAA971" w14:textId="77777777" w:rsidR="00D23CED" w:rsidRPr="00405146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414,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1D31EFB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3B584F3D" w14:textId="77777777" w:rsidR="00D23CED" w:rsidRPr="00C664CA" w:rsidRDefault="00D23CED" w:rsidP="00D23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479,245</w:t>
            </w:r>
          </w:p>
        </w:tc>
      </w:tr>
    </w:tbl>
    <w:p w14:paraId="6DC0E8B3" w14:textId="77777777" w:rsidR="008D2D01" w:rsidRPr="006D57B7" w:rsidRDefault="008D2D01" w:rsidP="006A79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AC1769" w14:textId="77777777" w:rsidR="00C71904" w:rsidRDefault="00030124" w:rsidP="006A79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มีระยะเวลาตั้งแต่ 30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 xml:space="preserve">วัน ถึง </w:t>
      </w:r>
      <w:r w:rsidR="00A6256B">
        <w:rPr>
          <w:rFonts w:ascii="Angsana New" w:hAnsi="Angsana New"/>
          <w:sz w:val="30"/>
          <w:szCs w:val="30"/>
        </w:rPr>
        <w:t>90</w:t>
      </w:r>
      <w:r w:rsidRPr="0075591B">
        <w:rPr>
          <w:rFonts w:ascii="Angsana New" w:hAnsi="Angsana New"/>
          <w:sz w:val="30"/>
          <w:szCs w:val="30"/>
          <w:cs/>
        </w:rPr>
        <w:t xml:space="preserve"> วัน</w:t>
      </w:r>
    </w:p>
    <w:p w14:paraId="110ADEB4" w14:textId="77777777" w:rsidR="00FD62BD" w:rsidRPr="006D57B7" w:rsidRDefault="00FD62BD" w:rsidP="006A79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0E64C6" w14:textId="77777777" w:rsidR="007D64C5" w:rsidRDefault="006D57B7" w:rsidP="00905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6D1D5D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7D64C5" w:rsidRPr="0075591B">
        <w:rPr>
          <w:rFonts w:ascii="Angsana New" w:hAnsi="Angsana New"/>
          <w:b/>
          <w:bCs/>
          <w:sz w:val="30"/>
          <w:szCs w:val="30"/>
        </w:rPr>
        <w:tab/>
      </w:r>
      <w:r w:rsidR="007D64C5" w:rsidRPr="0075591B">
        <w:rPr>
          <w:rFonts w:ascii="Angsana New" w:hAnsi="Angsana New" w:hint="cs"/>
          <w:bCs/>
          <w:sz w:val="30"/>
          <w:szCs w:val="30"/>
          <w:cs/>
        </w:rPr>
        <w:t>ลูกหนี้อื่น</w:t>
      </w:r>
    </w:p>
    <w:p w14:paraId="683CE169" w14:textId="77777777" w:rsidR="006D57B7" w:rsidRPr="006D57B7" w:rsidRDefault="006D57B7" w:rsidP="00905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62"/>
        <w:gridCol w:w="811"/>
        <w:gridCol w:w="270"/>
        <w:gridCol w:w="1256"/>
        <w:gridCol w:w="272"/>
        <w:gridCol w:w="1172"/>
        <w:gridCol w:w="272"/>
        <w:gridCol w:w="1256"/>
        <w:gridCol w:w="272"/>
        <w:gridCol w:w="1260"/>
      </w:tblGrid>
      <w:tr w:rsidR="00764EB7" w:rsidRPr="00C664CA" w14:paraId="7A67C9EA" w14:textId="77777777" w:rsidTr="00E0450A">
        <w:tc>
          <w:tcPr>
            <w:tcW w:w="1324" w:type="pct"/>
          </w:tcPr>
          <w:p w14:paraId="02A05F0D" w14:textId="77777777" w:rsidR="007D64C5" w:rsidRPr="00C664CA" w:rsidRDefault="00F41D7A" w:rsidP="00C24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2"/>
                <w:szCs w:val="2"/>
              </w:rPr>
              <w:t>\</w:t>
            </w:r>
          </w:p>
        </w:tc>
        <w:tc>
          <w:tcPr>
            <w:tcW w:w="436" w:type="pct"/>
          </w:tcPr>
          <w:p w14:paraId="5D6B2A65" w14:textId="77777777" w:rsidR="007D64C5" w:rsidRPr="00C664CA" w:rsidRDefault="007D64C5" w:rsidP="00C24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465921" w14:textId="77777777" w:rsidR="007D64C5" w:rsidRPr="00C664CA" w:rsidRDefault="007D64C5" w:rsidP="00C24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6CD6422B" w14:textId="77777777" w:rsidR="007D64C5" w:rsidRPr="00C664CA" w:rsidRDefault="007D64C5" w:rsidP="00C24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2B55D22" w14:textId="77777777" w:rsidR="007D64C5" w:rsidRPr="00C664CA" w:rsidRDefault="007D64C5" w:rsidP="00C24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pct"/>
            <w:gridSpan w:val="3"/>
          </w:tcPr>
          <w:p w14:paraId="32C2E8C0" w14:textId="77777777" w:rsidR="007D64C5" w:rsidRPr="00C664CA" w:rsidRDefault="007D64C5" w:rsidP="00C24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64EB7" w:rsidRPr="00C664CA" w14:paraId="528EA628" w14:textId="77777777" w:rsidTr="00E0450A">
        <w:tc>
          <w:tcPr>
            <w:tcW w:w="1324" w:type="pct"/>
          </w:tcPr>
          <w:p w14:paraId="7ABA10BD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4F2110E1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42916912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5F78AF81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33F1CB25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E0B17C4" w14:textId="77777777" w:rsidR="00C01091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14:paraId="6A9BA56C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0261DA9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6" w:type="pct"/>
          </w:tcPr>
          <w:p w14:paraId="014CDF26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D1966EE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764EB7" w:rsidRPr="00C664CA" w14:paraId="6ABCC352" w14:textId="77777777" w:rsidTr="00E0450A">
        <w:tc>
          <w:tcPr>
            <w:tcW w:w="1324" w:type="pct"/>
          </w:tcPr>
          <w:p w14:paraId="45892EE9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3AD98D71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13F800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5" w:type="pct"/>
            <w:gridSpan w:val="7"/>
          </w:tcPr>
          <w:p w14:paraId="641DEA92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4EB7" w:rsidRPr="00C664CA" w14:paraId="4FD99428" w14:textId="77777777" w:rsidTr="00E0450A">
        <w:tc>
          <w:tcPr>
            <w:tcW w:w="1324" w:type="pct"/>
          </w:tcPr>
          <w:p w14:paraId="669E0A49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57FD8921" w14:textId="77777777" w:rsidR="002D3059" w:rsidRPr="00E0450A" w:rsidRDefault="006D57B7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450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482A56F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3116320" w14:textId="77777777" w:rsidR="002D3059" w:rsidRPr="00C664CA" w:rsidRDefault="00CB4504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7,290</w:t>
            </w:r>
          </w:p>
        </w:tc>
        <w:tc>
          <w:tcPr>
            <w:tcW w:w="146" w:type="pct"/>
          </w:tcPr>
          <w:p w14:paraId="1D148743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795D781" w14:textId="77777777" w:rsidR="002D3059" w:rsidRPr="00C664CA" w:rsidRDefault="002D3059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9,024</w:t>
            </w:r>
          </w:p>
        </w:tc>
        <w:tc>
          <w:tcPr>
            <w:tcW w:w="146" w:type="pct"/>
          </w:tcPr>
          <w:p w14:paraId="0A79324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689988A" w14:textId="77777777" w:rsidR="002D3059" w:rsidRPr="00C664CA" w:rsidRDefault="007A2EF4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52,394</w:t>
            </w:r>
          </w:p>
        </w:tc>
        <w:tc>
          <w:tcPr>
            <w:tcW w:w="146" w:type="pct"/>
          </w:tcPr>
          <w:p w14:paraId="47ADD76D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32E3CA6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52,079</w:t>
            </w:r>
          </w:p>
        </w:tc>
      </w:tr>
      <w:tr w:rsidR="00764EB7" w:rsidRPr="00C664CA" w14:paraId="2A58B840" w14:textId="77777777" w:rsidTr="00E0450A">
        <w:tc>
          <w:tcPr>
            <w:tcW w:w="1324" w:type="pct"/>
            <w:vAlign w:val="bottom"/>
          </w:tcPr>
          <w:p w14:paraId="69159314" w14:textId="77777777" w:rsidR="002D3059" w:rsidRPr="00C664CA" w:rsidRDefault="002D3059" w:rsidP="002D305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6" w:type="pct"/>
          </w:tcPr>
          <w:p w14:paraId="7BB84A37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042C05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319A864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5DBF60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9837E73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96D19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8F28364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A75364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03708C9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EB7" w:rsidRPr="00C664CA" w14:paraId="7B1AA714" w14:textId="77777777" w:rsidTr="00E0450A">
        <w:tc>
          <w:tcPr>
            <w:tcW w:w="1324" w:type="pct"/>
          </w:tcPr>
          <w:p w14:paraId="28A12FB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436" w:type="pct"/>
          </w:tcPr>
          <w:p w14:paraId="4AAF54DE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57B1FF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6546C50" w14:textId="77777777" w:rsidR="002D3059" w:rsidRPr="00C664CA" w:rsidRDefault="00CB4504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57,00</w:t>
            </w:r>
            <w:r w:rsidR="001421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FCC0963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0" w:type="pct"/>
            <w:vAlign w:val="bottom"/>
          </w:tcPr>
          <w:p w14:paraId="1190EA04" w14:textId="77777777" w:rsidR="002D3059" w:rsidRPr="00C664CA" w:rsidRDefault="002D3059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69,669</w:t>
            </w:r>
          </w:p>
        </w:tc>
        <w:tc>
          <w:tcPr>
            <w:tcW w:w="146" w:type="pct"/>
          </w:tcPr>
          <w:p w14:paraId="7F6E672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977485C" w14:textId="77777777" w:rsidR="002D3059" w:rsidRPr="00C664CA" w:rsidRDefault="007A2EF4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13,598</w:t>
            </w:r>
          </w:p>
        </w:tc>
        <w:tc>
          <w:tcPr>
            <w:tcW w:w="146" w:type="pct"/>
          </w:tcPr>
          <w:p w14:paraId="001FD68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074C79C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6,121</w:t>
            </w:r>
          </w:p>
        </w:tc>
      </w:tr>
      <w:tr w:rsidR="00764EB7" w:rsidRPr="00C664CA" w14:paraId="47737ECD" w14:textId="77777777" w:rsidTr="00E0450A">
        <w:tc>
          <w:tcPr>
            <w:tcW w:w="1324" w:type="pct"/>
            <w:vAlign w:val="bottom"/>
          </w:tcPr>
          <w:p w14:paraId="488898B6" w14:textId="77777777" w:rsidR="002D3059" w:rsidRPr="00C664CA" w:rsidDel="00D60FB5" w:rsidRDefault="002D3059" w:rsidP="002D305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36" w:type="pct"/>
          </w:tcPr>
          <w:p w14:paraId="3B574E1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5AB4C0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5D4E3AB" w14:textId="77777777" w:rsidR="002D3059" w:rsidRPr="00C664CA" w:rsidRDefault="00CB4504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260CF">
              <w:rPr>
                <w:rFonts w:ascii="Angsana New" w:hAnsi="Angsana New"/>
                <w:sz w:val="30"/>
                <w:szCs w:val="30"/>
              </w:rPr>
              <w:t>4,718</w:t>
            </w:r>
          </w:p>
        </w:tc>
        <w:tc>
          <w:tcPr>
            <w:tcW w:w="146" w:type="pct"/>
          </w:tcPr>
          <w:p w14:paraId="032F00A0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D37A403" w14:textId="77777777" w:rsidR="002D3059" w:rsidRPr="00C664CA" w:rsidRDefault="002D3059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6,407</w:t>
            </w:r>
          </w:p>
        </w:tc>
        <w:tc>
          <w:tcPr>
            <w:tcW w:w="146" w:type="pct"/>
          </w:tcPr>
          <w:p w14:paraId="1A9BCF2D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667B1C9" w14:textId="77777777" w:rsidR="002D3059" w:rsidRPr="00C664CA" w:rsidRDefault="007A2EF4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2,574</w:t>
            </w:r>
          </w:p>
        </w:tc>
        <w:tc>
          <w:tcPr>
            <w:tcW w:w="146" w:type="pct"/>
          </w:tcPr>
          <w:p w14:paraId="331C4DF4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FE74CA0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4,198</w:t>
            </w:r>
          </w:p>
        </w:tc>
      </w:tr>
      <w:tr w:rsidR="00764EB7" w:rsidRPr="00C664CA" w14:paraId="32DF95A2" w14:textId="77777777" w:rsidTr="00E0450A">
        <w:tc>
          <w:tcPr>
            <w:tcW w:w="1324" w:type="pct"/>
          </w:tcPr>
          <w:p w14:paraId="34D44ECC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36" w:type="pct"/>
          </w:tcPr>
          <w:p w14:paraId="4FDFB728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826B92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A65AB6A" w14:textId="77777777" w:rsidR="002D3059" w:rsidRPr="00C664CA" w:rsidRDefault="00CB4504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4,165</w:t>
            </w:r>
          </w:p>
        </w:tc>
        <w:tc>
          <w:tcPr>
            <w:tcW w:w="146" w:type="pct"/>
          </w:tcPr>
          <w:p w14:paraId="196DC027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7145F4" w14:textId="77777777" w:rsidR="002D3059" w:rsidRPr="00C664CA" w:rsidRDefault="002D3059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2,952</w:t>
            </w:r>
          </w:p>
        </w:tc>
        <w:tc>
          <w:tcPr>
            <w:tcW w:w="146" w:type="pct"/>
          </w:tcPr>
          <w:p w14:paraId="6E955471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1D552BB" w14:textId="77777777" w:rsidR="002D3059" w:rsidRPr="00C664CA" w:rsidRDefault="007A2EF4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146" w:type="pct"/>
          </w:tcPr>
          <w:p w14:paraId="1FD3CE7D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BA5634F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</w:tr>
      <w:tr w:rsidR="00764EB7" w:rsidRPr="00C664CA" w14:paraId="432A4DBF" w14:textId="77777777" w:rsidTr="00E0450A">
        <w:tc>
          <w:tcPr>
            <w:tcW w:w="1324" w:type="pct"/>
          </w:tcPr>
          <w:p w14:paraId="467C29B7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6" w:type="pct"/>
          </w:tcPr>
          <w:p w14:paraId="24591E5C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EE70D7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8B2D" w14:textId="77777777" w:rsidR="002D3059" w:rsidRPr="00C664CA" w:rsidRDefault="00CB4504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</w:t>
            </w:r>
            <w:r w:rsidR="00B23C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7C6F120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761D1FCE" w14:textId="77777777" w:rsidR="002D3059" w:rsidRPr="00C664CA" w:rsidRDefault="002D3059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  <w:tc>
          <w:tcPr>
            <w:tcW w:w="146" w:type="pct"/>
          </w:tcPr>
          <w:p w14:paraId="565A111A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84F089B" w14:textId="77777777" w:rsidR="002D3059" w:rsidRPr="00C664CA" w:rsidRDefault="007A2EF4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4,290</w:t>
            </w:r>
          </w:p>
        </w:tc>
        <w:tc>
          <w:tcPr>
            <w:tcW w:w="146" w:type="pct"/>
          </w:tcPr>
          <w:p w14:paraId="6B0A0D4E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BAD51DC" w14:textId="77777777" w:rsidR="002D3059" w:rsidRPr="00C664CA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</w:tr>
      <w:tr w:rsidR="00764EB7" w:rsidRPr="00C664CA" w14:paraId="40815F32" w14:textId="77777777" w:rsidTr="00E0450A">
        <w:tc>
          <w:tcPr>
            <w:tcW w:w="1324" w:type="pct"/>
          </w:tcPr>
          <w:p w14:paraId="48F576B9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</w:tcPr>
          <w:p w14:paraId="0BD864FC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A6DFDB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692E7" w14:textId="77777777" w:rsidR="002D3059" w:rsidRPr="00405146" w:rsidRDefault="00CB4504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260CF">
              <w:rPr>
                <w:rFonts w:ascii="Angsana New" w:hAnsi="Angsana New"/>
                <w:b/>
                <w:bCs/>
                <w:sz w:val="30"/>
                <w:szCs w:val="30"/>
              </w:rPr>
              <w:t>8,82</w:t>
            </w:r>
            <w:r w:rsidR="00B23C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39E6030" w14:textId="77777777" w:rsidR="002D3059" w:rsidRPr="00405146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CFB15" w14:textId="77777777" w:rsidR="002D3059" w:rsidRPr="00C664CA" w:rsidRDefault="002D3059" w:rsidP="007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92,335</w:t>
            </w:r>
          </w:p>
        </w:tc>
        <w:tc>
          <w:tcPr>
            <w:tcW w:w="146" w:type="pct"/>
          </w:tcPr>
          <w:p w14:paraId="2199592E" w14:textId="77777777" w:rsidR="002D3059" w:rsidRPr="00C664CA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2FEF9A1" w14:textId="77777777" w:rsidR="002D3059" w:rsidRPr="00764EB7" w:rsidRDefault="007A2EF4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EB7">
              <w:rPr>
                <w:rFonts w:ascii="Angsana New" w:hAnsi="Angsana New"/>
                <w:b/>
                <w:bCs/>
                <w:sz w:val="30"/>
                <w:szCs w:val="30"/>
              </w:rPr>
              <w:t>75,263</w:t>
            </w:r>
          </w:p>
        </w:tc>
        <w:tc>
          <w:tcPr>
            <w:tcW w:w="146" w:type="pct"/>
          </w:tcPr>
          <w:p w14:paraId="5ABB46A4" w14:textId="77777777" w:rsidR="002D3059" w:rsidRPr="00764EB7" w:rsidRDefault="002D3059" w:rsidP="002D30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D91E169" w14:textId="77777777" w:rsidR="002D3059" w:rsidRPr="00764EB7" w:rsidRDefault="002D3059" w:rsidP="007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EB7">
              <w:rPr>
                <w:rFonts w:ascii="Angsana New" w:hAnsi="Angsana New"/>
                <w:b/>
                <w:bCs/>
                <w:sz w:val="30"/>
                <w:szCs w:val="30"/>
              </w:rPr>
              <w:t>64,813</w:t>
            </w:r>
          </w:p>
        </w:tc>
      </w:tr>
    </w:tbl>
    <w:p w14:paraId="3E2DEA24" w14:textId="77777777" w:rsidR="00451C7A" w:rsidRDefault="00451C7A" w:rsidP="00C24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7C2CEA" w14:textId="77777777" w:rsidR="00030124" w:rsidRPr="0075591B" w:rsidRDefault="006D1D5D" w:rsidP="00C241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030124" w:rsidRPr="0075591B">
        <w:rPr>
          <w:rFonts w:ascii="Angsana New" w:hAnsi="Angsana New"/>
          <w:b/>
          <w:bCs/>
          <w:sz w:val="30"/>
          <w:szCs w:val="30"/>
        </w:rPr>
        <w:tab/>
      </w:r>
      <w:r w:rsidR="00030124" w:rsidRPr="0075591B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8250AD" w:rsidRDefault="002F2A9E" w:rsidP="002F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37"/>
        <w:gridCol w:w="269"/>
        <w:gridCol w:w="1231"/>
        <w:gridCol w:w="269"/>
        <w:gridCol w:w="1237"/>
        <w:gridCol w:w="269"/>
        <w:gridCol w:w="7"/>
        <w:gridCol w:w="1224"/>
      </w:tblGrid>
      <w:tr w:rsidR="00033A69" w:rsidRPr="00C664CA" w14:paraId="75F76467" w14:textId="77777777" w:rsidTr="00E0450A">
        <w:tc>
          <w:tcPr>
            <w:tcW w:w="3510" w:type="dxa"/>
          </w:tcPr>
          <w:p w14:paraId="08359396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37" w:type="dxa"/>
            <w:gridSpan w:val="3"/>
          </w:tcPr>
          <w:p w14:paraId="0A6B8922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789433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7" w:type="dxa"/>
            <w:gridSpan w:val="4"/>
          </w:tcPr>
          <w:p w14:paraId="5EDA40DE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01091" w:rsidRPr="00C664CA" w14:paraId="46047631" w14:textId="77777777" w:rsidTr="00E0450A">
        <w:tc>
          <w:tcPr>
            <w:tcW w:w="3510" w:type="dxa"/>
          </w:tcPr>
          <w:p w14:paraId="2ED3C8DE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0DCDB376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9" w:type="dxa"/>
          </w:tcPr>
          <w:p w14:paraId="276A5BE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6559DCA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CC1B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D93308B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62B9F606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6" w:type="dxa"/>
            <w:gridSpan w:val="2"/>
          </w:tcPr>
          <w:p w14:paraId="1320207F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8B5338" w14:textId="77777777" w:rsidR="00C01091" w:rsidRPr="00C664CA" w:rsidRDefault="002D3059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01091" w:rsidRPr="00C664CA" w14:paraId="29B80B8C" w14:textId="77777777" w:rsidTr="00E0450A">
        <w:tc>
          <w:tcPr>
            <w:tcW w:w="3510" w:type="dxa"/>
          </w:tcPr>
          <w:p w14:paraId="34371064" w14:textId="77777777" w:rsidR="00C01091" w:rsidRPr="00C664CA" w:rsidRDefault="00C01091" w:rsidP="00C0109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3" w:type="dxa"/>
            <w:gridSpan w:val="8"/>
          </w:tcPr>
          <w:p w14:paraId="3F7C96F5" w14:textId="77777777" w:rsidR="00C01091" w:rsidRPr="00C664CA" w:rsidRDefault="00C01091" w:rsidP="00C01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5146" w:rsidRPr="00C664CA" w14:paraId="094EAF3B" w14:textId="77777777" w:rsidTr="00E0450A">
        <w:tc>
          <w:tcPr>
            <w:tcW w:w="3510" w:type="dxa"/>
          </w:tcPr>
          <w:p w14:paraId="149FCBD5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37" w:type="dxa"/>
          </w:tcPr>
          <w:p w14:paraId="515B7947" w14:textId="77777777" w:rsidR="00405146" w:rsidRPr="00405146" w:rsidRDefault="00D647DA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D647DA">
              <w:rPr>
                <w:rFonts w:ascii="Angsana New" w:hAnsi="Angsana New"/>
                <w:sz w:val="30"/>
                <w:szCs w:val="30"/>
              </w:rPr>
              <w:t>271,</w:t>
            </w:r>
            <w:r w:rsidR="00221BBA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69" w:type="dxa"/>
          </w:tcPr>
          <w:p w14:paraId="3D487CE6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EC50C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236,539</w:t>
            </w:r>
          </w:p>
        </w:tc>
        <w:tc>
          <w:tcPr>
            <w:tcW w:w="269" w:type="dxa"/>
          </w:tcPr>
          <w:p w14:paraId="24E4D318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82F48A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56,240</w:t>
            </w:r>
          </w:p>
        </w:tc>
        <w:tc>
          <w:tcPr>
            <w:tcW w:w="269" w:type="dxa"/>
          </w:tcPr>
          <w:p w14:paraId="2FEC5482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872DB2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52,587</w:t>
            </w:r>
          </w:p>
        </w:tc>
      </w:tr>
      <w:tr w:rsidR="00405146" w:rsidRPr="00C664CA" w14:paraId="3A7F31FB" w14:textId="77777777" w:rsidTr="00E0450A">
        <w:tc>
          <w:tcPr>
            <w:tcW w:w="3510" w:type="dxa"/>
          </w:tcPr>
          <w:p w14:paraId="2AA51D29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37" w:type="dxa"/>
          </w:tcPr>
          <w:p w14:paraId="1B5C869D" w14:textId="77777777" w:rsidR="00405146" w:rsidRPr="00405146" w:rsidRDefault="00EF54F8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EF54F8">
              <w:rPr>
                <w:rFonts w:ascii="Angsana New" w:hAnsi="Angsana New"/>
                <w:sz w:val="30"/>
                <w:szCs w:val="30"/>
              </w:rPr>
              <w:t>82,</w:t>
            </w:r>
            <w:r w:rsidR="00221BBA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69" w:type="dxa"/>
          </w:tcPr>
          <w:p w14:paraId="47A4EAE9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CD4B72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37,016</w:t>
            </w:r>
          </w:p>
        </w:tc>
        <w:tc>
          <w:tcPr>
            <w:tcW w:w="269" w:type="dxa"/>
          </w:tcPr>
          <w:p w14:paraId="27820F3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8F24A6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7,498</w:t>
            </w:r>
          </w:p>
        </w:tc>
        <w:tc>
          <w:tcPr>
            <w:tcW w:w="269" w:type="dxa"/>
          </w:tcPr>
          <w:p w14:paraId="657DC274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2499C74A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3,953</w:t>
            </w:r>
          </w:p>
        </w:tc>
      </w:tr>
      <w:tr w:rsidR="00405146" w:rsidRPr="00C664CA" w14:paraId="20C98035" w14:textId="77777777" w:rsidTr="00E0450A">
        <w:tc>
          <w:tcPr>
            <w:tcW w:w="3510" w:type="dxa"/>
          </w:tcPr>
          <w:p w14:paraId="3CAD4AB1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37" w:type="dxa"/>
          </w:tcPr>
          <w:p w14:paraId="5F174057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42,376</w:t>
            </w:r>
          </w:p>
        </w:tc>
        <w:tc>
          <w:tcPr>
            <w:tcW w:w="269" w:type="dxa"/>
          </w:tcPr>
          <w:p w14:paraId="1A0C33D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12E21C3" w14:textId="77777777" w:rsidR="00405146" w:rsidRPr="005C4AB8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31,585</w:t>
            </w:r>
          </w:p>
        </w:tc>
        <w:tc>
          <w:tcPr>
            <w:tcW w:w="269" w:type="dxa"/>
          </w:tcPr>
          <w:p w14:paraId="41D2217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559993C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8,223</w:t>
            </w:r>
          </w:p>
        </w:tc>
        <w:tc>
          <w:tcPr>
            <w:tcW w:w="269" w:type="dxa"/>
          </w:tcPr>
          <w:p w14:paraId="49585A94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5D97BA0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24,041</w:t>
            </w:r>
          </w:p>
        </w:tc>
      </w:tr>
      <w:tr w:rsidR="00405146" w:rsidRPr="00C664CA" w14:paraId="277222C2" w14:textId="77777777" w:rsidTr="00E0450A">
        <w:tc>
          <w:tcPr>
            <w:tcW w:w="3510" w:type="dxa"/>
          </w:tcPr>
          <w:p w14:paraId="6D4831EA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37" w:type="dxa"/>
          </w:tcPr>
          <w:p w14:paraId="05AFD4D9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115,888</w:t>
            </w:r>
          </w:p>
        </w:tc>
        <w:tc>
          <w:tcPr>
            <w:tcW w:w="269" w:type="dxa"/>
          </w:tcPr>
          <w:p w14:paraId="45853F9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E5EEA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107,366</w:t>
            </w:r>
          </w:p>
        </w:tc>
        <w:tc>
          <w:tcPr>
            <w:tcW w:w="269" w:type="dxa"/>
          </w:tcPr>
          <w:p w14:paraId="47026D17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31FEA11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16,865</w:t>
            </w:r>
          </w:p>
        </w:tc>
        <w:tc>
          <w:tcPr>
            <w:tcW w:w="269" w:type="dxa"/>
          </w:tcPr>
          <w:p w14:paraId="3A63586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10444E07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18,624</w:t>
            </w:r>
          </w:p>
        </w:tc>
      </w:tr>
      <w:tr w:rsidR="00405146" w:rsidRPr="00C664CA" w14:paraId="7F193FF9" w14:textId="77777777" w:rsidTr="00E0450A">
        <w:tc>
          <w:tcPr>
            <w:tcW w:w="3510" w:type="dxa"/>
          </w:tcPr>
          <w:p w14:paraId="60AC3980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1237" w:type="dxa"/>
          </w:tcPr>
          <w:p w14:paraId="4A26D936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114,725</w:t>
            </w:r>
          </w:p>
        </w:tc>
        <w:tc>
          <w:tcPr>
            <w:tcW w:w="269" w:type="dxa"/>
          </w:tcPr>
          <w:p w14:paraId="4F67D42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435082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107,274</w:t>
            </w:r>
          </w:p>
        </w:tc>
        <w:tc>
          <w:tcPr>
            <w:tcW w:w="269" w:type="dxa"/>
          </w:tcPr>
          <w:p w14:paraId="7A7471BA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03BD8FD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28,812</w:t>
            </w:r>
          </w:p>
        </w:tc>
        <w:tc>
          <w:tcPr>
            <w:tcW w:w="269" w:type="dxa"/>
          </w:tcPr>
          <w:p w14:paraId="73005BD1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6FCF4F11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29,560</w:t>
            </w:r>
          </w:p>
        </w:tc>
      </w:tr>
      <w:tr w:rsidR="00405146" w:rsidRPr="00C664CA" w14:paraId="184F954F" w14:textId="77777777" w:rsidTr="00E0450A">
        <w:tc>
          <w:tcPr>
            <w:tcW w:w="3510" w:type="dxa"/>
          </w:tcPr>
          <w:p w14:paraId="06B83CF4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37" w:type="dxa"/>
          </w:tcPr>
          <w:p w14:paraId="65071C1A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8,463</w:t>
            </w:r>
          </w:p>
        </w:tc>
        <w:tc>
          <w:tcPr>
            <w:tcW w:w="269" w:type="dxa"/>
          </w:tcPr>
          <w:p w14:paraId="5CCE0BE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7AA88EF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2,728</w:t>
            </w:r>
          </w:p>
        </w:tc>
        <w:tc>
          <w:tcPr>
            <w:tcW w:w="269" w:type="dxa"/>
          </w:tcPr>
          <w:p w14:paraId="14541CA2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DB243A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69" w:type="dxa"/>
          </w:tcPr>
          <w:p w14:paraId="6709B9C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</w:tcPr>
          <w:p w14:paraId="7B2A1409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405146" w:rsidRPr="00C664CA" w14:paraId="11E11CBD" w14:textId="77777777" w:rsidTr="00E0450A">
        <w:tc>
          <w:tcPr>
            <w:tcW w:w="3510" w:type="dxa"/>
          </w:tcPr>
          <w:p w14:paraId="401FAAE0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9EB2F8A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635,61</w:t>
            </w:r>
            <w:r w:rsidR="00EF54F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6E8B84A4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96C7AAA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522,508</w:t>
            </w:r>
          </w:p>
        </w:tc>
        <w:tc>
          <w:tcPr>
            <w:tcW w:w="269" w:type="dxa"/>
          </w:tcPr>
          <w:p w14:paraId="51AACBF6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05F6E1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117,745</w:t>
            </w:r>
          </w:p>
        </w:tc>
        <w:tc>
          <w:tcPr>
            <w:tcW w:w="269" w:type="dxa"/>
          </w:tcPr>
          <w:p w14:paraId="08102EE6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6FE3D14B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128,93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405146" w:rsidRPr="00C664CA" w14:paraId="3C562BD4" w14:textId="77777777" w:rsidTr="00E0450A">
        <w:tc>
          <w:tcPr>
            <w:tcW w:w="3510" w:type="dxa"/>
          </w:tcPr>
          <w:p w14:paraId="0418471F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26D162D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405146">
              <w:rPr>
                <w:rFonts w:ascii="Angsana New" w:hAnsi="Angsana New"/>
                <w:sz w:val="30"/>
                <w:szCs w:val="30"/>
              </w:rPr>
              <w:t>(65,857)</w:t>
            </w:r>
          </w:p>
        </w:tc>
        <w:tc>
          <w:tcPr>
            <w:tcW w:w="269" w:type="dxa"/>
          </w:tcPr>
          <w:p w14:paraId="1DF892B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422470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(46,296)</w:t>
            </w:r>
          </w:p>
        </w:tc>
        <w:tc>
          <w:tcPr>
            <w:tcW w:w="269" w:type="dxa"/>
          </w:tcPr>
          <w:p w14:paraId="120CE198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3374137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(5,603)</w:t>
            </w:r>
          </w:p>
        </w:tc>
        <w:tc>
          <w:tcPr>
            <w:tcW w:w="269" w:type="dxa"/>
          </w:tcPr>
          <w:p w14:paraId="49CD88E9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6D0A39BE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(6,850)</w:t>
            </w:r>
          </w:p>
        </w:tc>
      </w:tr>
      <w:tr w:rsidR="00405146" w:rsidRPr="00C664CA" w14:paraId="7E86AD94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50DC3CF4" w14:textId="77777777" w:rsidR="00405146" w:rsidRPr="00C664CA" w:rsidRDefault="00405146" w:rsidP="004051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77777777" w:rsidR="00405146" w:rsidRPr="00405146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146">
              <w:rPr>
                <w:rFonts w:ascii="Angsana New" w:hAnsi="Angsana New"/>
                <w:b/>
                <w:bCs/>
                <w:sz w:val="30"/>
                <w:szCs w:val="30"/>
              </w:rPr>
              <w:t>569,758</w:t>
            </w:r>
          </w:p>
        </w:tc>
        <w:tc>
          <w:tcPr>
            <w:tcW w:w="269" w:type="dxa"/>
            <w:vAlign w:val="bottom"/>
          </w:tcPr>
          <w:p w14:paraId="2E83D623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77777777" w:rsidR="00405146" w:rsidRPr="00CC1B34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B34">
              <w:rPr>
                <w:rFonts w:ascii="Angsana New" w:hAnsi="Angsana New"/>
                <w:b/>
                <w:bCs/>
                <w:sz w:val="30"/>
                <w:szCs w:val="30"/>
              </w:rPr>
              <w:t>476,212</w:t>
            </w:r>
          </w:p>
        </w:tc>
        <w:tc>
          <w:tcPr>
            <w:tcW w:w="269" w:type="dxa"/>
            <w:vAlign w:val="bottom"/>
          </w:tcPr>
          <w:p w14:paraId="225BD311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112,142</w:t>
            </w:r>
          </w:p>
        </w:tc>
        <w:tc>
          <w:tcPr>
            <w:tcW w:w="269" w:type="dxa"/>
            <w:vAlign w:val="bottom"/>
          </w:tcPr>
          <w:p w14:paraId="656500C7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77777777" w:rsidR="00405146" w:rsidRPr="00C664CA" w:rsidRDefault="00405146" w:rsidP="00405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122,085</w:t>
            </w:r>
          </w:p>
        </w:tc>
      </w:tr>
      <w:tr w:rsidR="00CC1B34" w:rsidRPr="00C664CA" w14:paraId="2FAC3368" w14:textId="77777777" w:rsidTr="00E0450A">
        <w:trPr>
          <w:trHeight w:val="415"/>
        </w:trPr>
        <w:tc>
          <w:tcPr>
            <w:tcW w:w="3510" w:type="dxa"/>
            <w:vAlign w:val="bottom"/>
          </w:tcPr>
          <w:p w14:paraId="0FBDFAFC" w14:textId="77777777" w:rsidR="00CC1B34" w:rsidRPr="00C664CA" w:rsidRDefault="00CC1B34" w:rsidP="002D305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06523E89" w14:textId="77777777" w:rsidR="00CC1B34" w:rsidRPr="00C664CA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CC1B34" w:rsidRPr="00C664CA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75167E4" w14:textId="77777777" w:rsidR="00CC1B34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690B7C54" w14:textId="77777777" w:rsidR="00CC1B34" w:rsidRPr="00C664CA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8AD8EEF" w14:textId="77777777" w:rsidR="00CC1B34" w:rsidRPr="00C664CA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55160A9" w14:textId="77777777" w:rsidR="00CC1B34" w:rsidRPr="00C664CA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double" w:sz="4" w:space="0" w:color="auto"/>
            </w:tcBorders>
            <w:vAlign w:val="bottom"/>
          </w:tcPr>
          <w:p w14:paraId="0DF5F45C" w14:textId="77777777" w:rsidR="00CC1B34" w:rsidRPr="00C664CA" w:rsidRDefault="00CC1B34" w:rsidP="002D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C3CE948" w14:textId="77777777" w:rsidR="001C1E2B" w:rsidRPr="0075591B" w:rsidRDefault="001C1E2B" w:rsidP="00C24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CE5A74" w14:textId="77777777" w:rsidR="00D04430" w:rsidRDefault="00D04430" w:rsidP="00D0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u w:val="single"/>
          <w:cs/>
        </w:rPr>
        <w:sectPr w:rsidR="00D04430" w:rsidSect="00D07D55">
          <w:headerReference w:type="even" r:id="rId13"/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77777777" w:rsidR="00D07D55" w:rsidRDefault="003B3CE9" w:rsidP="00D0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D1D5D">
        <w:rPr>
          <w:rFonts w:ascii="Angsana New" w:hAnsi="Angsana New"/>
          <w:b/>
          <w:bCs/>
          <w:sz w:val="30"/>
          <w:szCs w:val="30"/>
        </w:rPr>
        <w:t>1</w:t>
      </w:r>
      <w:r w:rsidR="00D07D55">
        <w:rPr>
          <w:rFonts w:ascii="Angsana New" w:hAnsi="Angsana New"/>
          <w:b/>
          <w:bCs/>
          <w:sz w:val="30"/>
          <w:szCs w:val="30"/>
        </w:rPr>
        <w:tab/>
      </w:r>
      <w:r w:rsidR="00D07D55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D07D55" w:rsidRPr="00D56272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5207809D" w14:textId="77777777" w:rsidR="009130AA" w:rsidRPr="009130AA" w:rsidRDefault="009130AA" w:rsidP="00D07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4DDDFD4" w14:textId="77777777" w:rsidR="00D07D55" w:rsidRPr="00D07D55" w:rsidRDefault="00D07D55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</w:p>
    <w:p w14:paraId="4EE084DB" w14:textId="77777777" w:rsidR="009130AA" w:rsidRDefault="009130AA" w:rsidP="00913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เงินลงทุนในบริษัท</w:t>
      </w:r>
      <w:r>
        <w:rPr>
          <w:rFonts w:ascii="Angsana New" w:hAnsi="Angsana New" w:hint="cs"/>
          <w:sz w:val="30"/>
          <w:szCs w:val="30"/>
          <w:cs/>
        </w:rPr>
        <w:t xml:space="preserve">ร่วมและการร่วมค้าสำหรับแต่ละปีสิ้นสุดวันที่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480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220"/>
        <w:gridCol w:w="720"/>
        <w:gridCol w:w="720"/>
        <w:gridCol w:w="270"/>
        <w:gridCol w:w="72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07D55" w:rsidRPr="00C664CA" w14:paraId="1291FBC4" w14:textId="77777777" w:rsidTr="007461C8">
        <w:trPr>
          <w:jc w:val="center"/>
        </w:trPr>
        <w:tc>
          <w:tcPr>
            <w:tcW w:w="2070" w:type="dxa"/>
          </w:tcPr>
          <w:p w14:paraId="1655B248" w14:textId="77777777" w:rsidR="00D07D55" w:rsidRPr="00C664CA" w:rsidRDefault="00D07D55" w:rsidP="009B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70A53D22" w14:textId="77777777" w:rsidR="00D07D55" w:rsidRPr="00C664CA" w:rsidRDefault="00D07D55" w:rsidP="009B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5" w:type="dxa"/>
            <w:gridSpan w:val="18"/>
          </w:tcPr>
          <w:p w14:paraId="0E273E69" w14:textId="77777777" w:rsidR="00D07D55" w:rsidRPr="00C664CA" w:rsidRDefault="00D07D55" w:rsidP="009B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C664CA" w14:paraId="06673AA4" w14:textId="77777777" w:rsidTr="007461C8">
        <w:trPr>
          <w:jc w:val="center"/>
        </w:trPr>
        <w:tc>
          <w:tcPr>
            <w:tcW w:w="2070" w:type="dxa"/>
          </w:tcPr>
          <w:p w14:paraId="05745BD5" w14:textId="77777777" w:rsidR="004F7E93" w:rsidRPr="00C664CA" w:rsidRDefault="004F7E93" w:rsidP="0022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BF3B4BF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69F055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4FE5C170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C3AC825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1D00D8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1B62A4D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81788F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5FABC59" w14:textId="77777777" w:rsidR="004F7E93" w:rsidRPr="00C664CA" w:rsidRDefault="004F7E93" w:rsidP="004F7E93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F18773A" w14:textId="77777777" w:rsidR="004F7E93" w:rsidRDefault="004F7E93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4F7E93" w:rsidRDefault="004F7E93" w:rsidP="004F7E9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7E9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D07D55" w:rsidRPr="00C664CA" w14:paraId="661A5E4D" w14:textId="77777777" w:rsidTr="007461C8">
        <w:trPr>
          <w:jc w:val="center"/>
        </w:trPr>
        <w:tc>
          <w:tcPr>
            <w:tcW w:w="2070" w:type="dxa"/>
          </w:tcPr>
          <w:p w14:paraId="41415B14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034FDC45" w14:textId="77777777" w:rsidR="00D07D55" w:rsidRPr="00C664CA" w:rsidRDefault="00D07D55" w:rsidP="00C0109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77777777" w:rsidR="00D07D55" w:rsidRPr="00C664CA" w:rsidRDefault="00D07D55" w:rsidP="00C0109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720" w:type="dxa"/>
          </w:tcPr>
          <w:p w14:paraId="119D5E5B" w14:textId="77777777" w:rsidR="00D07D55" w:rsidRPr="00C664CA" w:rsidRDefault="00D07D55" w:rsidP="00C01091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D397318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000135BE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9775B37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47D426EA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7788AEF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6FD24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7DDA33E7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061F5A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00ED920C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087B60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2171E161" w14:textId="77777777" w:rsidR="00D07D55" w:rsidRPr="00C664CA" w:rsidRDefault="00D07D55" w:rsidP="00C0109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399E1CC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07D55" w:rsidRPr="00C664CA" w14:paraId="18106257" w14:textId="77777777" w:rsidTr="007461C8">
        <w:trPr>
          <w:jc w:val="center"/>
        </w:trPr>
        <w:tc>
          <w:tcPr>
            <w:tcW w:w="2070" w:type="dxa"/>
          </w:tcPr>
          <w:p w14:paraId="1CA0A37A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59AC45E7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5" w:type="dxa"/>
            <w:gridSpan w:val="15"/>
          </w:tcPr>
          <w:p w14:paraId="55617D4A" w14:textId="77777777" w:rsidR="00D07D55" w:rsidRPr="00C664CA" w:rsidRDefault="00D07D55" w:rsidP="00C01091">
            <w:pPr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C664CA" w14:paraId="5451BDD4" w14:textId="77777777" w:rsidTr="007461C8">
        <w:trPr>
          <w:jc w:val="center"/>
        </w:trPr>
        <w:tc>
          <w:tcPr>
            <w:tcW w:w="2070" w:type="dxa"/>
          </w:tcPr>
          <w:p w14:paraId="47997102" w14:textId="77777777" w:rsidR="00D07D55" w:rsidRPr="00C664CA" w:rsidRDefault="00D07D55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220" w:type="dxa"/>
          </w:tcPr>
          <w:p w14:paraId="6491258D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C664CA" w:rsidRDefault="00D07D55" w:rsidP="00C010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824EBE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C664CA" w:rsidRDefault="00D07D55" w:rsidP="00C0109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FD6AF" w14:textId="77777777" w:rsidR="00D07D55" w:rsidRPr="00C664CA" w:rsidRDefault="00D07D55" w:rsidP="00C01091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C664CA" w:rsidRDefault="00D07D55" w:rsidP="00C0109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BA102A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0AD422" w14:textId="77777777" w:rsidR="00D07D55" w:rsidRPr="00C664CA" w:rsidRDefault="00D07D55" w:rsidP="00C0109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C664CA" w:rsidRDefault="00D07D55" w:rsidP="00C01091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D50B3E0" w14:textId="77777777" w:rsidR="00D07D55" w:rsidRPr="00C664CA" w:rsidRDefault="00D07D55" w:rsidP="00C01091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14CBF" w14:textId="77777777" w:rsidR="00D07D55" w:rsidRPr="00C664CA" w:rsidRDefault="00D07D55" w:rsidP="00C01091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C664CA" w:rsidRDefault="00D07D55" w:rsidP="00C01091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C664CA" w:rsidRDefault="00D07D55" w:rsidP="00C01091">
            <w:pPr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C664CA" w:rsidRDefault="00D07D55" w:rsidP="00C01091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D55" w:rsidRPr="00C664CA" w14:paraId="76DA1B2A" w14:textId="77777777" w:rsidTr="007461C8">
        <w:trPr>
          <w:jc w:val="center"/>
        </w:trPr>
        <w:tc>
          <w:tcPr>
            <w:tcW w:w="2070" w:type="dxa"/>
          </w:tcPr>
          <w:p w14:paraId="5EEC52DE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ซึชิโยชิ สมบูรณ์</w:t>
            </w:r>
          </w:p>
          <w:p w14:paraId="2B33FB39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โคเตท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220" w:type="dxa"/>
          </w:tcPr>
          <w:p w14:paraId="043974C1" w14:textId="77777777" w:rsidR="007461C8" w:rsidRDefault="00D07D55" w:rsidP="007461C8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</w:t>
            </w:r>
            <w:r w:rsidR="002B6D91">
              <w:rPr>
                <w:rFonts w:ascii="Angsana New" w:hAnsi="Angsana New" w:hint="cs"/>
                <w:sz w:val="30"/>
                <w:szCs w:val="30"/>
                <w:cs/>
              </w:rPr>
              <w:t>น่ายทร</w:t>
            </w:r>
            <w:r w:rsidR="007461C8">
              <w:rPr>
                <w:rFonts w:ascii="Angsana New" w:hAnsi="Angsana New" w:hint="cs"/>
                <w:sz w:val="30"/>
                <w:szCs w:val="30"/>
                <w:cs/>
              </w:rPr>
              <w:t>าย</w:t>
            </w:r>
          </w:p>
          <w:p w14:paraId="2B40C8B0" w14:textId="77777777" w:rsidR="007461C8" w:rsidRDefault="007461C8" w:rsidP="007461C8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7D55"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เคลือบ</w:t>
            </w:r>
            <w:r w:rsidR="00D07D5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7D55" w:rsidRPr="00C664CA">
              <w:rPr>
                <w:rFonts w:ascii="Angsana New" w:hAnsi="Angsana New" w:hint="cs"/>
                <w:sz w:val="30"/>
                <w:szCs w:val="30"/>
                <w:cs/>
              </w:rPr>
              <w:t>พลาสติก</w:t>
            </w:r>
            <w:r w:rsidR="00D07D55" w:rsidRPr="00C664CA">
              <w:rPr>
                <w:rFonts w:ascii="Angsana New" w:hAnsi="Angsana New"/>
                <w:sz w:val="30"/>
                <w:szCs w:val="30"/>
              </w:rPr>
              <w:t>,</w:t>
            </w:r>
            <w:r w:rsidR="00D07D5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07D55" w:rsidRPr="00C664CA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  <w:p w14:paraId="6F5FC0BB" w14:textId="77777777" w:rsidR="00D07D55" w:rsidRPr="00C664CA" w:rsidRDefault="007461C8" w:rsidP="007461C8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7D55" w:rsidRPr="00C664CA">
              <w:rPr>
                <w:rFonts w:ascii="Angsana New" w:hAnsi="Angsana New" w:hint="cs"/>
                <w:sz w:val="30"/>
                <w:szCs w:val="30"/>
                <w:cs/>
              </w:rPr>
              <w:t>อบแห้ง</w:t>
            </w:r>
          </w:p>
        </w:tc>
        <w:tc>
          <w:tcPr>
            <w:tcW w:w="720" w:type="dxa"/>
            <w:vAlign w:val="bottom"/>
          </w:tcPr>
          <w:p w14:paraId="4771B9FF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720" w:type="dxa"/>
            <w:vAlign w:val="bottom"/>
          </w:tcPr>
          <w:p w14:paraId="70F95369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21.25</w:t>
            </w:r>
          </w:p>
        </w:tc>
        <w:tc>
          <w:tcPr>
            <w:tcW w:w="270" w:type="dxa"/>
            <w:vAlign w:val="bottom"/>
          </w:tcPr>
          <w:p w14:paraId="2801D2F0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69061B53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2A532CB3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70" w:type="dxa"/>
            <w:vAlign w:val="bottom"/>
          </w:tcPr>
          <w:p w14:paraId="505F7B8C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5B372A1C" w14:textId="77777777" w:rsidR="00D07D55" w:rsidRPr="00C664CA" w:rsidRDefault="00D07D55" w:rsidP="00E67FAB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575CB2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270" w:type="dxa"/>
            <w:vAlign w:val="bottom"/>
          </w:tcPr>
          <w:p w14:paraId="288C016A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1F16F4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52,12</w:t>
            </w:r>
            <w:r w:rsidR="001421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9C04125" w14:textId="77777777" w:rsidR="00D07D55" w:rsidRPr="00C664CA" w:rsidRDefault="00D07D55" w:rsidP="00E67FAB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8FEC4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60,062</w:t>
            </w:r>
          </w:p>
        </w:tc>
        <w:tc>
          <w:tcPr>
            <w:tcW w:w="270" w:type="dxa"/>
            <w:vAlign w:val="bottom"/>
          </w:tcPr>
          <w:p w14:paraId="5F673BD9" w14:textId="77777777" w:rsidR="00D07D55" w:rsidRPr="00C664CA" w:rsidRDefault="00D07D55" w:rsidP="00E67FAB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10,710</w:t>
            </w:r>
          </w:p>
        </w:tc>
        <w:tc>
          <w:tcPr>
            <w:tcW w:w="270" w:type="dxa"/>
            <w:vAlign w:val="bottom"/>
          </w:tcPr>
          <w:p w14:paraId="5D796B64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</w:tr>
      <w:tr w:rsidR="00D07D55" w:rsidRPr="00C664CA" w14:paraId="05E25AAE" w14:textId="77777777" w:rsidTr="007461C8">
        <w:trPr>
          <w:trHeight w:val="110"/>
          <w:jc w:val="center"/>
        </w:trPr>
        <w:tc>
          <w:tcPr>
            <w:tcW w:w="2070" w:type="dxa"/>
          </w:tcPr>
          <w:p w14:paraId="285113DE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</w:tcPr>
          <w:p w14:paraId="4973FDFF" w14:textId="77777777" w:rsidR="00D07D55" w:rsidRPr="00C664CA" w:rsidRDefault="00D07D55" w:rsidP="002B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D07D55" w:rsidRPr="00C664CA" w:rsidRDefault="00D07D55" w:rsidP="00E67FAB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558E0ADA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32B62" w14:textId="77777777" w:rsidR="00D07D55" w:rsidRPr="00C664CA" w:rsidRDefault="00D07D55" w:rsidP="00E67FAB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7D4DE6" w14:textId="77777777" w:rsidR="00D07D55" w:rsidRPr="00C664CA" w:rsidRDefault="00D07D55" w:rsidP="00E67FAB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D07D55" w:rsidRPr="00C664CA" w:rsidRDefault="00D07D55" w:rsidP="00E67FAB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85D2330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BED5D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26DC540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D07D55" w:rsidRPr="00C664CA" w:rsidRDefault="00D07D55" w:rsidP="00E67FAB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F9775D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4D93F" w14:textId="77777777" w:rsidR="00D07D55" w:rsidRPr="00C664CA" w:rsidRDefault="00D07D55" w:rsidP="00E67FAB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D07D55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D55" w:rsidRPr="00C664CA" w14:paraId="7C1B7013" w14:textId="77777777" w:rsidTr="007461C8">
        <w:trPr>
          <w:jc w:val="center"/>
        </w:trPr>
        <w:tc>
          <w:tcPr>
            <w:tcW w:w="2070" w:type="dxa"/>
          </w:tcPr>
          <w:p w14:paraId="57BD6A4D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ยามาดะ</w:t>
            </w:r>
          </w:p>
          <w:p w14:paraId="18A3E271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สมบูรณ์ จำกัด</w:t>
            </w:r>
          </w:p>
        </w:tc>
        <w:tc>
          <w:tcPr>
            <w:tcW w:w="2220" w:type="dxa"/>
          </w:tcPr>
          <w:p w14:paraId="6232D40D" w14:textId="77777777" w:rsidR="00D07D55" w:rsidRPr="00C664CA" w:rsidRDefault="00D07D55" w:rsidP="00E67FAB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BE665C">
              <w:rPr>
                <w:rFonts w:ascii="Angsana New" w:hAnsi="Angsana New" w:hint="cs"/>
                <w:sz w:val="30"/>
                <w:szCs w:val="30"/>
                <w:cs/>
              </w:rPr>
              <w:t>ผลิ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ตและจำหน่าย</w:t>
            </w:r>
          </w:p>
          <w:p w14:paraId="52FDF01B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720" w:type="dxa"/>
            <w:vAlign w:val="bottom"/>
          </w:tcPr>
          <w:p w14:paraId="72F11F89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720" w:type="dxa"/>
            <w:vAlign w:val="bottom"/>
          </w:tcPr>
          <w:p w14:paraId="2753C1E8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5342B3ED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0FD7259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5618A5B6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270" w:type="dxa"/>
            <w:vAlign w:val="bottom"/>
          </w:tcPr>
          <w:p w14:paraId="5227C895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B46DDAF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48B36F72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6C73F55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  <w:tc>
          <w:tcPr>
            <w:tcW w:w="270" w:type="dxa"/>
            <w:vAlign w:val="bottom"/>
          </w:tcPr>
          <w:p w14:paraId="44D56E54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463,215</w:t>
            </w:r>
          </w:p>
        </w:tc>
        <w:tc>
          <w:tcPr>
            <w:tcW w:w="270" w:type="dxa"/>
            <w:vAlign w:val="bottom"/>
          </w:tcPr>
          <w:p w14:paraId="6AC716F6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422,665</w:t>
            </w:r>
          </w:p>
        </w:tc>
        <w:tc>
          <w:tcPr>
            <w:tcW w:w="270" w:type="dxa"/>
            <w:vAlign w:val="bottom"/>
          </w:tcPr>
          <w:p w14:paraId="1A15D5D5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77777777" w:rsidR="00D07D55" w:rsidRPr="00C664CA" w:rsidRDefault="00393490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17,139</w:t>
            </w:r>
          </w:p>
        </w:tc>
        <w:tc>
          <w:tcPr>
            <w:tcW w:w="270" w:type="dxa"/>
            <w:vAlign w:val="bottom"/>
          </w:tcPr>
          <w:p w14:paraId="1FDA339C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17,340</w:t>
            </w:r>
          </w:p>
        </w:tc>
      </w:tr>
      <w:tr w:rsidR="00D07D55" w:rsidRPr="00C664CA" w14:paraId="57219C2D" w14:textId="77777777" w:rsidTr="007461C8">
        <w:trPr>
          <w:trHeight w:val="334"/>
          <w:jc w:val="center"/>
        </w:trPr>
        <w:tc>
          <w:tcPr>
            <w:tcW w:w="2070" w:type="dxa"/>
          </w:tcPr>
          <w:p w14:paraId="43A772A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20" w:type="dxa"/>
          </w:tcPr>
          <w:p w14:paraId="09E5495B" w14:textId="77777777" w:rsidR="00D07D55" w:rsidRPr="00C664CA" w:rsidRDefault="00D07D55" w:rsidP="00E67FAB">
            <w:pPr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D07D55" w:rsidRPr="00C664CA" w:rsidRDefault="00D07D55" w:rsidP="00E67FAB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424A267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B17074" w14:textId="77777777" w:rsidR="00D07D55" w:rsidRPr="00C664CA" w:rsidRDefault="00D07D55" w:rsidP="00E67FAB">
            <w:pPr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27FC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E869608" w14:textId="77777777" w:rsidR="00D07D55" w:rsidRPr="00BE665C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0C36A68C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7A0033B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665C">
              <w:rPr>
                <w:rFonts w:ascii="Angsana New" w:hAnsi="Angsana New"/>
                <w:b/>
                <w:bCs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40A8B504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77777777" w:rsidR="00D07D55" w:rsidRPr="00BE665C" w:rsidRDefault="00393490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515,3</w:t>
            </w:r>
            <w:r w:rsidR="001421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4BBF2BEF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77777777" w:rsidR="00D07D55" w:rsidRPr="00BE665C" w:rsidRDefault="00D07D55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66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482,727</w:t>
            </w:r>
          </w:p>
        </w:tc>
        <w:tc>
          <w:tcPr>
            <w:tcW w:w="270" w:type="dxa"/>
            <w:vAlign w:val="bottom"/>
          </w:tcPr>
          <w:p w14:paraId="66FBC403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77777777" w:rsidR="00D07D55" w:rsidRPr="00BE665C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27,849</w:t>
            </w:r>
          </w:p>
        </w:tc>
        <w:tc>
          <w:tcPr>
            <w:tcW w:w="270" w:type="dxa"/>
            <w:vAlign w:val="bottom"/>
          </w:tcPr>
          <w:p w14:paraId="63909D3F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77777777" w:rsidR="00D07D55" w:rsidRPr="00BE665C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665C">
              <w:rPr>
                <w:rFonts w:ascii="Angsana New" w:hAnsi="Angsana New"/>
                <w:b/>
                <w:bCs/>
                <w:sz w:val="30"/>
                <w:szCs w:val="30"/>
              </w:rPr>
              <w:t>24,990</w:t>
            </w:r>
          </w:p>
        </w:tc>
      </w:tr>
      <w:tr w:rsidR="00D07D55" w:rsidRPr="00C664CA" w14:paraId="18828A4B" w14:textId="77777777" w:rsidTr="007461C8">
        <w:trPr>
          <w:jc w:val="center"/>
        </w:trPr>
        <w:tc>
          <w:tcPr>
            <w:tcW w:w="2070" w:type="dxa"/>
          </w:tcPr>
          <w:p w14:paraId="3F715E3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20" w:type="dxa"/>
          </w:tcPr>
          <w:p w14:paraId="7B372A3B" w14:textId="77777777" w:rsidR="00D07D55" w:rsidRPr="00C664CA" w:rsidRDefault="00D07D55" w:rsidP="00E67FAB">
            <w:pPr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E5C0EA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CA9C6E5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4036EE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288062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FE645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511CD97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09029A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FB5CB9A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509DF2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BC8464C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3DB556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3629B74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F28AAE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BBF115F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0A5362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32DC9B1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9F6523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3F7E7C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D55" w:rsidRPr="00C664CA" w14:paraId="4FD64E68" w14:textId="77777777" w:rsidTr="007461C8">
        <w:trPr>
          <w:jc w:val="center"/>
        </w:trPr>
        <w:tc>
          <w:tcPr>
            <w:tcW w:w="2070" w:type="dxa"/>
          </w:tcPr>
          <w:p w14:paraId="6300150B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บริษัท   มูเบีย สมบูรณ์ </w:t>
            </w:r>
          </w:p>
          <w:p w14:paraId="153430D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220" w:type="dxa"/>
          </w:tcPr>
          <w:p w14:paraId="0E43A7BE" w14:textId="77777777" w:rsidR="00D07D55" w:rsidRPr="00C664CA" w:rsidRDefault="00D07D55" w:rsidP="00E67FAB">
            <w:pPr>
              <w:spacing w:line="240" w:lineRule="auto"/>
              <w:ind w:left="-131" w:right="-153" w:firstLine="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14:paraId="5486D780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9"/>
                <w:tab w:val="decimal" w:pos="34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54061B2C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720" w:type="dxa"/>
            <w:vAlign w:val="bottom"/>
          </w:tcPr>
          <w:p w14:paraId="094D4061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73AB7119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131EBE33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D737695" w14:textId="77777777" w:rsidR="00D07D55" w:rsidRPr="00C664CA" w:rsidRDefault="00D07D55" w:rsidP="00E67FAB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198F39D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3C6C4CD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B789C34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="006010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6D0D456A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12CDB23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20DF8949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A27882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347,071</w:t>
            </w:r>
          </w:p>
        </w:tc>
        <w:tc>
          <w:tcPr>
            <w:tcW w:w="270" w:type="dxa"/>
            <w:vAlign w:val="bottom"/>
          </w:tcPr>
          <w:p w14:paraId="05F5D58B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30DDF75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348,791</w:t>
            </w:r>
          </w:p>
        </w:tc>
        <w:tc>
          <w:tcPr>
            <w:tcW w:w="270" w:type="dxa"/>
            <w:vAlign w:val="bottom"/>
          </w:tcPr>
          <w:p w14:paraId="06425A8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98C544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1D486B7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140D91F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7D55" w:rsidRPr="00C664CA" w14:paraId="58D42320" w14:textId="77777777" w:rsidTr="007461C8">
        <w:trPr>
          <w:jc w:val="center"/>
        </w:trPr>
        <w:tc>
          <w:tcPr>
            <w:tcW w:w="2070" w:type="dxa"/>
          </w:tcPr>
          <w:p w14:paraId="6B8AC4F2" w14:textId="77777777" w:rsidR="00D07D55" w:rsidRPr="00C664CA" w:rsidRDefault="00D07D55" w:rsidP="00E67FAB">
            <w:pPr>
              <w:pStyle w:val="a4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C664C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220" w:type="dxa"/>
          </w:tcPr>
          <w:p w14:paraId="45B25799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5D760C5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2A85DC1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217613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noWrap/>
            <w:tcMar>
              <w:right w:w="170" w:type="dxa"/>
            </w:tcMar>
            <w:vAlign w:val="bottom"/>
          </w:tcPr>
          <w:p w14:paraId="7EBBA33F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729AC0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AA7A31F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29C157" w14:textId="77777777" w:rsidR="00D07D55" w:rsidRPr="00C664CA" w:rsidRDefault="00D07D55" w:rsidP="00E67FAB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28EB01B8" w14:textId="77777777" w:rsidR="00D07D55" w:rsidRPr="00C664CA" w:rsidRDefault="00393490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396,607</w:t>
            </w:r>
          </w:p>
        </w:tc>
        <w:tc>
          <w:tcPr>
            <w:tcW w:w="270" w:type="dxa"/>
            <w:vAlign w:val="bottom"/>
          </w:tcPr>
          <w:p w14:paraId="5AADC4E3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7671886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396,607</w:t>
            </w:r>
          </w:p>
        </w:tc>
        <w:tc>
          <w:tcPr>
            <w:tcW w:w="270" w:type="dxa"/>
            <w:vAlign w:val="bottom"/>
          </w:tcPr>
          <w:p w14:paraId="2924A147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D4BD70A" w14:textId="77777777" w:rsidR="00D07D55" w:rsidRPr="00C664CA" w:rsidRDefault="00393490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862,41</w:t>
            </w:r>
            <w:r w:rsidR="00E045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18587F4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5ABD7614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831,518</w:t>
            </w:r>
          </w:p>
        </w:tc>
        <w:tc>
          <w:tcPr>
            <w:tcW w:w="270" w:type="dxa"/>
            <w:vAlign w:val="bottom"/>
          </w:tcPr>
          <w:p w14:paraId="3167C052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449E892" w14:textId="77777777" w:rsidR="00D07D55" w:rsidRPr="00C664CA" w:rsidRDefault="00393490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27,849 </w:t>
            </w:r>
          </w:p>
        </w:tc>
        <w:tc>
          <w:tcPr>
            <w:tcW w:w="270" w:type="dxa"/>
            <w:vAlign w:val="bottom"/>
          </w:tcPr>
          <w:p w14:paraId="526C20A0" w14:textId="77777777" w:rsidR="00D07D55" w:rsidRPr="00C664CA" w:rsidRDefault="00D07D55" w:rsidP="00E67FAB">
            <w:pPr>
              <w:pStyle w:val="acctfourfigures"/>
              <w:tabs>
                <w:tab w:val="clear" w:pos="765"/>
                <w:tab w:val="decimal" w:pos="-12772"/>
                <w:tab w:val="decimal" w:pos="46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192C7012" w14:textId="77777777" w:rsidR="00D07D55" w:rsidRPr="00C664CA" w:rsidRDefault="00D07D55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24,990</w:t>
            </w:r>
          </w:p>
        </w:tc>
      </w:tr>
    </w:tbl>
    <w:p w14:paraId="5D54727E" w14:textId="77777777" w:rsidR="00686AFF" w:rsidRPr="0075591B" w:rsidRDefault="00686AFF" w:rsidP="00C3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BB92CE2" w14:textId="77777777" w:rsidR="00D04430" w:rsidRDefault="00D04430" w:rsidP="00C3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04430" w:rsidSect="008B0FBC">
          <w:headerReference w:type="even" r:id="rId17"/>
          <w:headerReference w:type="default" r:id="rId18"/>
          <w:headerReference w:type="first" r:id="rId19"/>
          <w:footerReference w:type="first" r:id="rId2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F117B" w:rsidRPr="008733FB" w14:paraId="572F1BB2" w14:textId="77777777" w:rsidTr="00F348C6">
        <w:tc>
          <w:tcPr>
            <w:tcW w:w="2070" w:type="dxa"/>
          </w:tcPr>
          <w:p w14:paraId="59FB9D29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990" w:type="dxa"/>
          </w:tcPr>
          <w:p w14:paraId="24C91D8A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08E513A3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C4398E" w14:paraId="3DE609E4" w14:textId="77777777" w:rsidTr="00F348C6">
        <w:trPr>
          <w:trHeight w:val="749"/>
        </w:trPr>
        <w:tc>
          <w:tcPr>
            <w:tcW w:w="2070" w:type="dxa"/>
          </w:tcPr>
          <w:p w14:paraId="45466071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4B81D7E3" w14:textId="77777777" w:rsidR="001F117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4401C5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5889EC2" w14:textId="77777777" w:rsidR="001F117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3F7130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1F117B" w:rsidRPr="008733FB" w14:paraId="466C8F27" w14:textId="77777777" w:rsidTr="00F348C6">
        <w:trPr>
          <w:trHeight w:val="407"/>
        </w:trPr>
        <w:tc>
          <w:tcPr>
            <w:tcW w:w="2070" w:type="dxa"/>
          </w:tcPr>
          <w:p w14:paraId="3D16464C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BEC060F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FC464B2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C57F987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60C62FF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3055FC11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DB3E3C7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9362DB3" w14:textId="77777777" w:rsidR="001F117B" w:rsidRPr="00C35346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3EECA" w14:textId="77777777" w:rsidR="001F117B" w:rsidRPr="00C35346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534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1F117B" w:rsidRPr="008733FB" w14:paraId="4ADACB5A" w14:textId="77777777" w:rsidTr="00F348C6">
        <w:trPr>
          <w:trHeight w:val="407"/>
        </w:trPr>
        <w:tc>
          <w:tcPr>
            <w:tcW w:w="2070" w:type="dxa"/>
          </w:tcPr>
          <w:p w14:paraId="4DBCA7DB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BE5703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BE5703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0" w:type="dxa"/>
            <w:gridSpan w:val="7"/>
          </w:tcPr>
          <w:p w14:paraId="51BFEC58" w14:textId="77777777" w:rsidR="001F117B" w:rsidRPr="00BE5703" w:rsidRDefault="001F117B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57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8733FB" w14:paraId="5FA69285" w14:textId="77777777" w:rsidTr="00F348C6">
        <w:tc>
          <w:tcPr>
            <w:tcW w:w="2070" w:type="dxa"/>
          </w:tcPr>
          <w:p w14:paraId="46B81E4D" w14:textId="77777777" w:rsidR="001F117B" w:rsidRPr="00BE5703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314E5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E1A431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990" w:type="dxa"/>
          </w:tcPr>
          <w:p w14:paraId="60DED537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117B" w:rsidRPr="008733FB" w14:paraId="5328309F" w14:textId="77777777" w:rsidTr="00F348C6">
        <w:tc>
          <w:tcPr>
            <w:tcW w:w="2070" w:type="dxa"/>
          </w:tcPr>
          <w:p w14:paraId="144FD59B" w14:textId="77777777" w:rsidR="001F117B" w:rsidRPr="00BE5703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70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 xml:space="preserve">มูเบีย สมบูรณ์ </w:t>
            </w:r>
          </w:p>
          <w:p w14:paraId="55C25441" w14:textId="77777777" w:rsidR="001F117B" w:rsidRPr="00BE5703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70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703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  <w:vAlign w:val="bottom"/>
          </w:tcPr>
          <w:p w14:paraId="4699FFB5" w14:textId="77777777" w:rsidR="001F117B" w:rsidRPr="00DE14E5" w:rsidRDefault="001F117B" w:rsidP="00F348C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4B26E9BB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E19542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F27D527" w14:textId="77777777" w:rsidR="001F117B" w:rsidRPr="00DE14E5" w:rsidRDefault="001F117B" w:rsidP="00F348C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28FA48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7D167013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D67386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1E1AC7CE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E170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4E5">
              <w:rPr>
                <w:rFonts w:ascii="Angsana New" w:hAnsi="Angsana New"/>
                <w:sz w:val="30"/>
                <w:szCs w:val="30"/>
              </w:rPr>
              <w:t>350,500</w:t>
            </w:r>
          </w:p>
        </w:tc>
      </w:tr>
      <w:tr w:rsidR="001F117B" w:rsidRPr="002062F5" w14:paraId="527E0F3A" w14:textId="77777777" w:rsidTr="00F348C6">
        <w:tc>
          <w:tcPr>
            <w:tcW w:w="2070" w:type="dxa"/>
          </w:tcPr>
          <w:p w14:paraId="47DE20AC" w14:textId="77777777" w:rsidR="001F117B" w:rsidRPr="008733FB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3A20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7A0DB9C9" w14:textId="77777777" w:rsidR="001F117B" w:rsidRPr="00DE14E5" w:rsidRDefault="001F117B" w:rsidP="00F348C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D3DE4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5A5C46FE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  <w:tc>
          <w:tcPr>
            <w:tcW w:w="270" w:type="dxa"/>
            <w:vAlign w:val="bottom"/>
          </w:tcPr>
          <w:p w14:paraId="587B560D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77777777" w:rsidR="001F117B" w:rsidRPr="00DE14E5" w:rsidRDefault="001F117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4E5">
              <w:rPr>
                <w:rFonts w:ascii="Angsana New" w:hAnsi="Angsana New"/>
                <w:b/>
                <w:bCs/>
                <w:sz w:val="30"/>
                <w:szCs w:val="30"/>
              </w:rPr>
              <w:t>350,500</w:t>
            </w:r>
          </w:p>
        </w:tc>
      </w:tr>
    </w:tbl>
    <w:p w14:paraId="491AFE0F" w14:textId="77777777" w:rsidR="001F117B" w:rsidRDefault="001F117B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91650F" w14:textId="77777777" w:rsidR="009F5D2B" w:rsidRDefault="00D04430" w:rsidP="00D0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F48B1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</w:t>
      </w:r>
      <w:r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3F48B1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</w:p>
    <w:p w14:paraId="03DEC19A" w14:textId="77777777" w:rsidR="000C0C99" w:rsidRDefault="000C0C99" w:rsidP="00D0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3B5D98F" w14:textId="77777777" w:rsidR="008F1EA8" w:rsidRPr="008F1EA8" w:rsidRDefault="008F1EA8" w:rsidP="0030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ja-JP"/>
        </w:rPr>
      </w:pPr>
      <w:r w:rsidRPr="008F1EA8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6807A9" w14:textId="77777777" w:rsidR="00B73F4D" w:rsidRPr="007A1160" w:rsidRDefault="00B73F4D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BFAA787" w14:textId="77777777" w:rsidR="00716C59" w:rsidRPr="0075591B" w:rsidRDefault="00716C59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  <w:sectPr w:rsidR="00716C59" w:rsidRPr="0075591B" w:rsidSect="008B0FBC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9F9A44F" w14:textId="77777777" w:rsidR="001F117B" w:rsidRPr="00C4398E" w:rsidRDefault="003B3CE9" w:rsidP="001F11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1F117B"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1F117B" w:rsidRPr="00D5627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921425E" w14:textId="77777777" w:rsidR="001F117B" w:rsidRPr="001F117B" w:rsidRDefault="001F117B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5BFBD78E" w14:textId="77777777" w:rsidR="00686AFF" w:rsidRDefault="00686AFF" w:rsidP="00E7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1F117B">
        <w:rPr>
          <w:rFonts w:ascii="Angsana New" w:hAnsi="Angsana New" w:hint="cs"/>
          <w:sz w:val="30"/>
          <w:szCs w:val="30"/>
          <w:cs/>
        </w:rPr>
        <w:t xml:space="preserve">สำหรับแต่ละปีสิ้นสุดวันที่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และเงินปันผลรับสำหรับแต่ละปี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มีดังนี้</w:t>
      </w:r>
    </w:p>
    <w:p w14:paraId="67894065" w14:textId="77777777" w:rsidR="001F117B" w:rsidRPr="001F117B" w:rsidRDefault="001F117B" w:rsidP="00686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18"/>
        <w:gridCol w:w="2412"/>
        <w:gridCol w:w="810"/>
        <w:gridCol w:w="270"/>
        <w:gridCol w:w="72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1F117B" w:rsidRPr="00C4398E" w14:paraId="3A1B1552" w14:textId="77777777" w:rsidTr="001F117B">
        <w:tc>
          <w:tcPr>
            <w:tcW w:w="2718" w:type="dxa"/>
          </w:tcPr>
          <w:p w14:paraId="17784C6B" w14:textId="77777777" w:rsidR="001F117B" w:rsidRPr="00CE0CB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2" w:type="dxa"/>
          </w:tcPr>
          <w:p w14:paraId="7D1863A8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0" w:type="dxa"/>
            <w:gridSpan w:val="15"/>
          </w:tcPr>
          <w:p w14:paraId="2BB42C7A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F117B" w:rsidRPr="00C4398E" w14:paraId="1FD5F2FE" w14:textId="77777777" w:rsidTr="001F117B">
        <w:tc>
          <w:tcPr>
            <w:tcW w:w="2718" w:type="dxa"/>
          </w:tcPr>
          <w:p w14:paraId="3C0DABD4" w14:textId="77777777" w:rsidR="001F117B" w:rsidRPr="00CE0CB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2" w:type="dxa"/>
          </w:tcPr>
          <w:p w14:paraId="7385B0F7" w14:textId="77777777" w:rsidR="001F117B" w:rsidRDefault="001F117B" w:rsidP="004F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E2E279" w14:textId="77777777" w:rsidR="001F117B" w:rsidRPr="00E9411B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1B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14:paraId="1D1727C8" w14:textId="77777777" w:rsidR="001F117B" w:rsidRDefault="001F117B" w:rsidP="004F7E93">
            <w:pPr>
              <w:pStyle w:val="block"/>
              <w:spacing w:after="0" w:line="240" w:lineRule="auto"/>
              <w:ind w:left="0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สัดส่วน</w:t>
            </w:r>
          </w:p>
          <w:p w14:paraId="1C5DE5D2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9466BAD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7D9DA323" w14:textId="77777777" w:rsidR="001F117B" w:rsidRPr="00CE0CB3" w:rsidRDefault="001F117B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3886702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14:paraId="42E483C7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53A05125" w14:textId="77777777" w:rsidR="001F117B" w:rsidRPr="00CE0CB3" w:rsidRDefault="001F117B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855C8D7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14:paraId="1E06B620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0285B130" w14:textId="77777777" w:rsidR="001F117B" w:rsidRDefault="001F117B" w:rsidP="004F7E93">
            <w:pPr>
              <w:pStyle w:val="block"/>
              <w:spacing w:after="0" w:line="240" w:lineRule="auto"/>
              <w:ind w:left="0" w:right="-1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EB1D75" w14:textId="77777777" w:rsidR="001F117B" w:rsidRPr="00CE0CB3" w:rsidRDefault="001F117B" w:rsidP="00A1627D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="00F02E7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1F117B" w:rsidRPr="00C4398E" w14:paraId="07A63AF1" w14:textId="77777777" w:rsidTr="001F117B">
        <w:tc>
          <w:tcPr>
            <w:tcW w:w="2718" w:type="dxa"/>
          </w:tcPr>
          <w:p w14:paraId="6DD7AA73" w14:textId="77777777" w:rsidR="001F117B" w:rsidRPr="00CE0CB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2" w:type="dxa"/>
          </w:tcPr>
          <w:p w14:paraId="05B2F61E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988596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</w:tcPr>
          <w:p w14:paraId="1F49972C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3937FE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14:paraId="5F25F046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D7FA7F0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</w:tcPr>
          <w:p w14:paraId="355A7B5A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B0B60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14:paraId="5330605A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1ED4DEB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</w:tcPr>
          <w:p w14:paraId="07D2CF18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F9154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</w:tcPr>
          <w:p w14:paraId="16572A89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9078AF5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</w:tcPr>
          <w:p w14:paraId="216AB3E5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841855" w14:textId="77777777" w:rsidR="001F117B" w:rsidRPr="00CE0CB3" w:rsidRDefault="001F117B" w:rsidP="00DF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1F117B" w:rsidRPr="00C4398E" w14:paraId="23380F71" w14:textId="77777777" w:rsidTr="001F117B">
        <w:tc>
          <w:tcPr>
            <w:tcW w:w="2718" w:type="dxa"/>
          </w:tcPr>
          <w:p w14:paraId="0F2FDCA9" w14:textId="77777777" w:rsidR="001F117B" w:rsidRPr="00CE0CB3" w:rsidRDefault="001F117B" w:rsidP="00DF2BC3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2" w:type="dxa"/>
          </w:tcPr>
          <w:p w14:paraId="3A310035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0" w:type="dxa"/>
            <w:gridSpan w:val="3"/>
          </w:tcPr>
          <w:p w14:paraId="04E1CFAB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65E88180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930" w:type="dxa"/>
            <w:gridSpan w:val="11"/>
          </w:tcPr>
          <w:p w14:paraId="23BCF60D" w14:textId="77777777" w:rsidR="001F117B" w:rsidRPr="00CE0CB3" w:rsidRDefault="001F117B" w:rsidP="00DF2BC3">
            <w:pPr>
              <w:pStyle w:val="block"/>
              <w:spacing w:after="0" w:line="240" w:lineRule="auto"/>
              <w:ind w:left="-152" w:right="-17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CE0CB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F117B" w:rsidRPr="00C4398E" w14:paraId="3BDBDC3A" w14:textId="77777777" w:rsidTr="001F117B">
        <w:tc>
          <w:tcPr>
            <w:tcW w:w="2718" w:type="dxa"/>
          </w:tcPr>
          <w:p w14:paraId="38B516CD" w14:textId="77777777" w:rsidR="001F117B" w:rsidRPr="00CE0CB3" w:rsidRDefault="001F117B" w:rsidP="00DF2BC3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E0C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9130A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412" w:type="dxa"/>
          </w:tcPr>
          <w:p w14:paraId="16388B85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24D2704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DE72AF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54E2802F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5C7866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683950E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A162C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53178E4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F793AC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E92D4F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7C2B42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944A9B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FF0F06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1F0368B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693269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9BFBDAA" w14:textId="77777777" w:rsidR="001F117B" w:rsidRPr="00CE0CB3" w:rsidRDefault="001F117B" w:rsidP="00DF2BC3">
            <w:pPr>
              <w:pStyle w:val="block"/>
              <w:spacing w:after="0" w:line="240" w:lineRule="auto"/>
              <w:ind w:left="0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93490" w:rsidRPr="00C4398E" w14:paraId="4FED1975" w14:textId="77777777" w:rsidTr="00393490">
        <w:tc>
          <w:tcPr>
            <w:tcW w:w="2718" w:type="dxa"/>
          </w:tcPr>
          <w:p w14:paraId="7C9C831F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>บริษัท สมบูรณ์หล่อเหล็กเหนียว</w:t>
            </w:r>
            <w:r w:rsidRPr="00CE0CB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อุตสาหกรรม จำกัด</w:t>
            </w:r>
          </w:p>
        </w:tc>
        <w:tc>
          <w:tcPr>
            <w:tcW w:w="2412" w:type="dxa"/>
          </w:tcPr>
          <w:p w14:paraId="1B5F253D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2C245B12" w14:textId="77777777" w:rsidR="00393490" w:rsidRPr="00CE0CB3" w:rsidRDefault="00393490" w:rsidP="0039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E0CB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09C68713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38ACF6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95010AA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9C258B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5932E4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D023629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8E49ADC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515CD34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206E1138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9975634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DD2DFF4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1DE69665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22452D2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8A099F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689FEF9A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B7D4CA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6B2E29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lang w:bidi="th-TH"/>
              </w:rPr>
              <w:t>875,989</w:t>
            </w:r>
          </w:p>
        </w:tc>
        <w:tc>
          <w:tcPr>
            <w:tcW w:w="270" w:type="dxa"/>
          </w:tcPr>
          <w:p w14:paraId="7FD6C07E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A3ADAA" w14:textId="77777777" w:rsidR="00393490" w:rsidRPr="00D435A4" w:rsidRDefault="00393490" w:rsidP="00273A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99,998</w:t>
            </w:r>
          </w:p>
        </w:tc>
        <w:tc>
          <w:tcPr>
            <w:tcW w:w="270" w:type="dxa"/>
          </w:tcPr>
          <w:p w14:paraId="5E4A3164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F55B30D" w14:textId="77777777" w:rsidR="00393490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C2DEDF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93490" w:rsidRPr="00C155B8" w14:paraId="03152AC8" w14:textId="77777777" w:rsidTr="00393490">
        <w:trPr>
          <w:trHeight w:val="227"/>
        </w:trPr>
        <w:tc>
          <w:tcPr>
            <w:tcW w:w="2718" w:type="dxa"/>
          </w:tcPr>
          <w:p w14:paraId="55F66E80" w14:textId="77777777" w:rsidR="00393490" w:rsidRPr="00C155B8" w:rsidRDefault="00393490" w:rsidP="0039349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2412" w:type="dxa"/>
          </w:tcPr>
          <w:p w14:paraId="69FA0BE6" w14:textId="77777777" w:rsidR="00393490" w:rsidRPr="00C155B8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A769DF" w14:textId="77777777" w:rsidR="00393490" w:rsidRPr="00C155B8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955865" w14:textId="77777777" w:rsidR="00393490" w:rsidRPr="00C155B8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16CE000" w14:textId="77777777" w:rsidR="00393490" w:rsidRPr="00C155B8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DA3A84" w14:textId="77777777" w:rsidR="00393490" w:rsidRPr="00C155B8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7039D9D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C26AB3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5D84269F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CA9A8C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4497BF35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C8F1FA3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</w:tcPr>
          <w:p w14:paraId="69BD5959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019A0D2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3B6AF0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C823A14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00" w:type="dxa"/>
          </w:tcPr>
          <w:p w14:paraId="7AFAD047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93490" w:rsidRPr="00C4398E" w14:paraId="335AA67E" w14:textId="77777777" w:rsidTr="00393490">
        <w:tc>
          <w:tcPr>
            <w:tcW w:w="2718" w:type="dxa"/>
          </w:tcPr>
          <w:p w14:paraId="5E16FF37" w14:textId="77777777" w:rsidR="00393490" w:rsidRDefault="00393490" w:rsidP="00393490">
            <w:pPr>
              <w:tabs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>บริษัท บางกอกสปริง</w:t>
            </w:r>
          </w:p>
          <w:p w14:paraId="3349C28A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อินดัสเตรียล จำกัด</w:t>
            </w:r>
          </w:p>
        </w:tc>
        <w:tc>
          <w:tcPr>
            <w:tcW w:w="2412" w:type="dxa"/>
          </w:tcPr>
          <w:p w14:paraId="2FB905A5" w14:textId="77777777" w:rsidR="00393490" w:rsidRPr="004338F3" w:rsidRDefault="00393490" w:rsidP="00393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4338F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ให้เช่าอสังหาริมทรัพย์</w:t>
            </w:r>
            <w:r w:rsidR="00273A72" w:rsidRPr="004338F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,</w:t>
            </w:r>
          </w:p>
          <w:p w14:paraId="681A58CA" w14:textId="77777777" w:rsidR="009130AA" w:rsidRDefault="00393490" w:rsidP="0091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4338F3">
              <w:rPr>
                <w:rFonts w:ascii="Angsana New" w:hAnsi="Angsana New"/>
                <w:sz w:val="28"/>
                <w:szCs w:val="28"/>
                <w:lang w:eastAsia="ja-JP"/>
              </w:rPr>
              <w:t xml:space="preserve">  </w:t>
            </w:r>
            <w:r w:rsidRPr="004338F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ลงทุนในบริษัทอื่น</w:t>
            </w:r>
            <w:r w:rsidR="00273A72" w:rsidRPr="004338F3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แล</w:t>
            </w:r>
            <w:r w:rsidR="009130AA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ะ</w:t>
            </w:r>
          </w:p>
          <w:p w14:paraId="55CD3305" w14:textId="77777777" w:rsidR="00393490" w:rsidRPr="00CE0CB3" w:rsidRDefault="00094BDD" w:rsidP="00094BD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right="-10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9130AA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บ</w:t>
            </w:r>
            <w:r w:rsidR="00273A72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ริการ</w:t>
            </w:r>
          </w:p>
        </w:tc>
        <w:tc>
          <w:tcPr>
            <w:tcW w:w="810" w:type="dxa"/>
            <w:shd w:val="clear" w:color="auto" w:fill="auto"/>
          </w:tcPr>
          <w:p w14:paraId="3C2B2766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935310" w14:textId="77777777" w:rsidR="00AD6589" w:rsidRDefault="00AD6589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E672F0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D45122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394711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68161E" w14:textId="77777777" w:rsidR="00AD6589" w:rsidRDefault="00AD6589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325468E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8107E44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BC8D7E2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30EE97F" w14:textId="77777777" w:rsidR="00AD6589" w:rsidRDefault="00AD6589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3E20724C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7DCD9A2F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3A0EF57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600AB698" w14:textId="77777777" w:rsidR="00AD6589" w:rsidRDefault="00AD6589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160BC4D5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270" w:type="dxa"/>
          </w:tcPr>
          <w:p w14:paraId="5C8ACA29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37A7C3B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FCCE82" w14:textId="77777777" w:rsidR="00AD6589" w:rsidRDefault="00AD6589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8B1A5C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587EF9B0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A3DAC9B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137DB7" w14:textId="77777777" w:rsidR="00AD6589" w:rsidRDefault="00AD6589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CAB34A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lang w:bidi="th-TH"/>
              </w:rPr>
              <w:t>519,989</w:t>
            </w:r>
          </w:p>
        </w:tc>
        <w:tc>
          <w:tcPr>
            <w:tcW w:w="270" w:type="dxa"/>
          </w:tcPr>
          <w:p w14:paraId="0C4D079C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9AA77" w14:textId="77777777" w:rsidR="00393490" w:rsidRPr="00D435A4" w:rsidRDefault="00393490" w:rsidP="00273A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20,800</w:t>
            </w:r>
          </w:p>
        </w:tc>
        <w:tc>
          <w:tcPr>
            <w:tcW w:w="270" w:type="dxa"/>
          </w:tcPr>
          <w:p w14:paraId="137D52F4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9E40534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A86CF6" w14:textId="77777777" w:rsidR="00AD6589" w:rsidRDefault="00AD6589" w:rsidP="00AD658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76907BD" w14:textId="77777777" w:rsidR="00393490" w:rsidRPr="00D435A4" w:rsidRDefault="00393490" w:rsidP="00AD658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883,981</w:t>
            </w:r>
          </w:p>
        </w:tc>
      </w:tr>
      <w:tr w:rsidR="00393490" w:rsidRPr="00C4398E" w14:paraId="782C2EB8" w14:textId="77777777" w:rsidTr="00393490">
        <w:tc>
          <w:tcPr>
            <w:tcW w:w="2718" w:type="dxa"/>
          </w:tcPr>
          <w:p w14:paraId="37B1F888" w14:textId="77777777" w:rsidR="00393490" w:rsidRPr="00C155B8" w:rsidRDefault="00393490" w:rsidP="0039349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2412" w:type="dxa"/>
          </w:tcPr>
          <w:p w14:paraId="41983B32" w14:textId="77777777" w:rsidR="00393490" w:rsidRPr="00C155B8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3B313" w14:textId="77777777" w:rsidR="00393490" w:rsidRPr="00C155B8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99A56F" w14:textId="77777777" w:rsidR="00393490" w:rsidRPr="00C155B8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6C82BF" w14:textId="77777777" w:rsidR="00393490" w:rsidRPr="00C155B8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E090B0" w14:textId="77777777" w:rsidR="00393490" w:rsidRPr="00C155B8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1B655D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60C67D0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</w:tcPr>
          <w:p w14:paraId="54F79E42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A7F2205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3A48DDB4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86E0B99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50BFB1D1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5157278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D553BE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4CFA53F3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</w:tcPr>
          <w:p w14:paraId="3A736666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393490" w:rsidRPr="00C4398E" w14:paraId="7F4584ED" w14:textId="77777777" w:rsidTr="00393490">
        <w:tc>
          <w:tcPr>
            <w:tcW w:w="2718" w:type="dxa"/>
          </w:tcPr>
          <w:p w14:paraId="5209369D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อินเตอร์เนชั่นแนล แคสติ้ง </w:t>
            </w:r>
          </w:p>
          <w:p w14:paraId="468102EC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0CB3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โปรดักส์ จำกัด</w:t>
            </w:r>
          </w:p>
        </w:tc>
        <w:tc>
          <w:tcPr>
            <w:tcW w:w="2412" w:type="dxa"/>
          </w:tcPr>
          <w:p w14:paraId="5E59E210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394260D8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ยานยนต์</w:t>
            </w:r>
          </w:p>
        </w:tc>
        <w:tc>
          <w:tcPr>
            <w:tcW w:w="810" w:type="dxa"/>
            <w:shd w:val="clear" w:color="auto" w:fill="auto"/>
          </w:tcPr>
          <w:p w14:paraId="428A20ED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1DF180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FC68754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427476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7AAFA2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B08861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6CE9B9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734F3B0A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4198F0DC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35CF613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  <w:p w14:paraId="4058FBB0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785,000</w:t>
            </w:r>
          </w:p>
        </w:tc>
        <w:tc>
          <w:tcPr>
            <w:tcW w:w="270" w:type="dxa"/>
          </w:tcPr>
          <w:p w14:paraId="30BC5F09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596BCC7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2D4F655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7EFB0520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F008C31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30F1F79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35A4">
              <w:rPr>
                <w:rFonts w:ascii="Angsana New" w:hAnsi="Angsana New"/>
                <w:sz w:val="28"/>
                <w:szCs w:val="28"/>
              </w:rPr>
              <w:t>796,034</w:t>
            </w:r>
          </w:p>
        </w:tc>
        <w:tc>
          <w:tcPr>
            <w:tcW w:w="270" w:type="dxa"/>
          </w:tcPr>
          <w:p w14:paraId="06373F8D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8DA87E" w14:textId="77777777" w:rsidR="00393490" w:rsidRPr="00D435A4" w:rsidRDefault="00393490" w:rsidP="00273A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78,500</w:t>
            </w:r>
          </w:p>
        </w:tc>
        <w:tc>
          <w:tcPr>
            <w:tcW w:w="270" w:type="dxa"/>
          </w:tcPr>
          <w:p w14:paraId="258599F4" w14:textId="77777777" w:rsidR="00393490" w:rsidRPr="00393490" w:rsidRDefault="00393490" w:rsidP="00393490">
            <w:pPr>
              <w:pStyle w:val="block"/>
              <w:tabs>
                <w:tab w:val="decimal" w:pos="774"/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16FF79E" w14:textId="77777777" w:rsidR="00393490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7B10F0" w14:textId="77777777" w:rsidR="00393490" w:rsidRPr="00D435A4" w:rsidRDefault="00393490" w:rsidP="00AD658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93490" w:rsidRPr="00C155B8" w14:paraId="34A4A475" w14:textId="77777777" w:rsidTr="00393490">
        <w:tc>
          <w:tcPr>
            <w:tcW w:w="2718" w:type="dxa"/>
          </w:tcPr>
          <w:p w14:paraId="29096BB7" w14:textId="77777777" w:rsidR="00393490" w:rsidRPr="00C155B8" w:rsidRDefault="00393490" w:rsidP="00393490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2412" w:type="dxa"/>
          </w:tcPr>
          <w:p w14:paraId="69760972" w14:textId="77777777" w:rsidR="00393490" w:rsidRPr="00C155B8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553C91" w14:textId="77777777" w:rsidR="00393490" w:rsidRPr="00C155B8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184EF" w14:textId="77777777" w:rsidR="00393490" w:rsidRPr="00C155B8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557ADA" w14:textId="77777777" w:rsidR="00393490" w:rsidRPr="00C155B8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6AF40" w14:textId="77777777" w:rsidR="00393490" w:rsidRPr="00C155B8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C8DEA9E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B6E7B00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</w:tcPr>
          <w:p w14:paraId="38719368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830BF8A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01310B45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18A0C8A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</w:tcPr>
          <w:p w14:paraId="380FE5FF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4F7411A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8957A4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jc w:val="right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2BF3F636" w14:textId="77777777" w:rsidR="00393490" w:rsidRPr="00C155B8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</w:tcPr>
          <w:p w14:paraId="493941F8" w14:textId="77777777" w:rsidR="00393490" w:rsidRPr="00C155B8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393490" w:rsidRPr="00C4398E" w14:paraId="559E0888" w14:textId="77777777" w:rsidTr="00D021F7">
        <w:tc>
          <w:tcPr>
            <w:tcW w:w="2718" w:type="dxa"/>
          </w:tcPr>
          <w:p w14:paraId="2B45DC6B" w14:textId="77777777" w:rsidR="00393490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สมบูรณ์ ฟอร์จจิ้ง </w:t>
            </w:r>
          </w:p>
          <w:p w14:paraId="3225CC63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เทคโนโลยี</w:t>
            </w:r>
            <w:r w:rsidRPr="00CE0C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0CB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412" w:type="dxa"/>
          </w:tcPr>
          <w:p w14:paraId="6F1ED1CC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ผลิตและจำหน่ายชิ้นส่วน</w:t>
            </w:r>
          </w:p>
          <w:p w14:paraId="0C63652A" w14:textId="77777777" w:rsidR="00393490" w:rsidRPr="00CE0CB3" w:rsidRDefault="00393490" w:rsidP="00393490">
            <w:pPr>
              <w:tabs>
                <w:tab w:val="left" w:pos="1440"/>
              </w:tabs>
              <w:spacing w:line="240" w:lineRule="auto"/>
              <w:ind w:left="144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E0CB3">
              <w:rPr>
                <w:rFonts w:ascii="Angsana New" w:hAnsi="Angsana New"/>
                <w:sz w:val="28"/>
                <w:szCs w:val="28"/>
                <w:cs/>
              </w:rPr>
              <w:t xml:space="preserve">  ยานยนต์</w:t>
            </w:r>
          </w:p>
        </w:tc>
        <w:tc>
          <w:tcPr>
            <w:tcW w:w="810" w:type="dxa"/>
            <w:shd w:val="clear" w:color="auto" w:fill="auto"/>
          </w:tcPr>
          <w:p w14:paraId="5C2CBF04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A8F696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C08B52D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51B73A3" w14:textId="77777777" w:rsidR="00393490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300A76" w14:textId="77777777" w:rsidR="00393490" w:rsidRPr="00D435A4" w:rsidRDefault="00393490" w:rsidP="003934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435A4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30E06F7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C2E111E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536823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D435A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D435A4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60CF086A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182B489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54A013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  <w:r w:rsidRPr="00D435A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</w:t>
            </w:r>
            <w:r w:rsidRPr="00D435A4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5F8DA423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7DEB0A3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52B3E2D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435A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14:paraId="36FCF979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1FB687B" w14:textId="77777777" w:rsidR="00393490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4E40223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D435A4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0" w:type="dxa"/>
          </w:tcPr>
          <w:p w14:paraId="7A32CF2E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430915" w14:textId="77777777" w:rsidR="00393490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C0175C" w14:textId="77777777" w:rsidR="00393490" w:rsidRPr="00D435A4" w:rsidRDefault="00393490" w:rsidP="00273A7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4D0F20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349E4EB" w14:textId="77777777" w:rsidR="00393490" w:rsidRDefault="00393490" w:rsidP="0039349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DFB7E1" w14:textId="77777777" w:rsidR="00393490" w:rsidRPr="00D435A4" w:rsidRDefault="00393490" w:rsidP="00AD6589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93490" w:rsidRPr="00C4398E" w14:paraId="4412A5FF" w14:textId="77777777" w:rsidTr="001F117B">
        <w:tc>
          <w:tcPr>
            <w:tcW w:w="2718" w:type="dxa"/>
          </w:tcPr>
          <w:p w14:paraId="2ABA396D" w14:textId="77777777" w:rsidR="00393490" w:rsidRPr="00CE0CB3" w:rsidRDefault="00393490" w:rsidP="0039349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0C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2" w:type="dxa"/>
          </w:tcPr>
          <w:p w14:paraId="4539D347" w14:textId="77777777" w:rsidR="00393490" w:rsidRPr="00D435A4" w:rsidRDefault="00393490" w:rsidP="00393490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66B2BF9" w14:textId="77777777" w:rsidR="00393490" w:rsidRPr="00D435A4" w:rsidRDefault="00393490" w:rsidP="00393490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82DFD9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7FD2735A" w14:textId="77777777" w:rsidR="00393490" w:rsidRPr="00D435A4" w:rsidRDefault="00393490" w:rsidP="00393490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036A3" w14:textId="77777777" w:rsidR="00393490" w:rsidRPr="00D435A4" w:rsidRDefault="00393490" w:rsidP="0039349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5CD744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BB338E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B59EFC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A0FF92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9253B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435A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6796342E" w14:textId="77777777" w:rsidR="00393490" w:rsidRPr="00D435A4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CAA32" w14:textId="77777777" w:rsidR="00393490" w:rsidRPr="00D435A4" w:rsidRDefault="00393490" w:rsidP="0039349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435A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2,542,012</w:t>
            </w:r>
          </w:p>
        </w:tc>
        <w:tc>
          <w:tcPr>
            <w:tcW w:w="270" w:type="dxa"/>
          </w:tcPr>
          <w:p w14:paraId="65F9FFB4" w14:textId="77777777" w:rsidR="00393490" w:rsidRPr="00CE0CB3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3776E" w14:textId="77777777" w:rsidR="00393490" w:rsidRPr="00D435A4" w:rsidRDefault="00393490" w:rsidP="00273A7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199,298</w:t>
            </w:r>
          </w:p>
        </w:tc>
        <w:tc>
          <w:tcPr>
            <w:tcW w:w="270" w:type="dxa"/>
          </w:tcPr>
          <w:p w14:paraId="45998509" w14:textId="77777777" w:rsidR="00393490" w:rsidRPr="00393490" w:rsidRDefault="00393490" w:rsidP="00393490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918E73" w14:textId="77777777" w:rsidR="00393490" w:rsidRPr="00D435A4" w:rsidRDefault="00393490" w:rsidP="00AD658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883,981</w:t>
            </w:r>
          </w:p>
        </w:tc>
      </w:tr>
    </w:tbl>
    <w:p w14:paraId="1A7707C6" w14:textId="77777777" w:rsidR="00686AFF" w:rsidRPr="003A244F" w:rsidRDefault="00686AFF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6371EC20" w14:textId="77777777" w:rsidR="00686AFF" w:rsidRPr="0075591B" w:rsidRDefault="00686AFF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686AFF" w:rsidRPr="0075591B" w:rsidSect="008B0FBC">
          <w:headerReference w:type="even" r:id="rId26"/>
          <w:headerReference w:type="default" r:id="rId27"/>
          <w:footerReference w:type="default" r:id="rId28"/>
          <w:headerReference w:type="first" r:id="rId2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47C867B" w14:textId="77777777" w:rsidR="004F7E93" w:rsidRDefault="004F7E93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ab/>
      </w:r>
      <w:r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583FE404" w14:textId="77777777" w:rsidR="004F7E93" w:rsidRDefault="004F7E93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36"/>
        <w:gridCol w:w="3454"/>
        <w:gridCol w:w="236"/>
        <w:gridCol w:w="1474"/>
        <w:gridCol w:w="270"/>
        <w:gridCol w:w="1530"/>
      </w:tblGrid>
      <w:tr w:rsidR="004F7E93" w:rsidRPr="00C4398E" w14:paraId="246F3899" w14:textId="77777777" w:rsidTr="00F348C6">
        <w:trPr>
          <w:trHeight w:val="749"/>
        </w:trPr>
        <w:tc>
          <w:tcPr>
            <w:tcW w:w="2070" w:type="dxa"/>
          </w:tcPr>
          <w:p w14:paraId="261B444C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7F17DF16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4" w:type="dxa"/>
          </w:tcPr>
          <w:p w14:paraId="51D65A22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274CB008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4" w:type="dxa"/>
            <w:gridSpan w:val="3"/>
          </w:tcPr>
          <w:p w14:paraId="4409E90A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</w:p>
          <w:p w14:paraId="4B3DFF12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เป็นเจ้าของ</w:t>
            </w:r>
          </w:p>
        </w:tc>
      </w:tr>
      <w:tr w:rsidR="004F7E93" w:rsidRPr="008733FB" w14:paraId="02933B75" w14:textId="77777777" w:rsidTr="00F348C6">
        <w:trPr>
          <w:trHeight w:val="407"/>
        </w:trPr>
        <w:tc>
          <w:tcPr>
            <w:tcW w:w="2070" w:type="dxa"/>
          </w:tcPr>
          <w:p w14:paraId="59DAFE00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F3D96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17FA7970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F117E46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5D26334C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1D8ACBCB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B8F4C6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4F7E93" w:rsidRPr="008733FB" w14:paraId="6189A1F6" w14:textId="77777777" w:rsidTr="00F348C6">
        <w:trPr>
          <w:trHeight w:val="407"/>
        </w:trPr>
        <w:tc>
          <w:tcPr>
            <w:tcW w:w="2070" w:type="dxa"/>
          </w:tcPr>
          <w:p w14:paraId="655C9DCA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1E479F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454" w:type="dxa"/>
          </w:tcPr>
          <w:p w14:paraId="7DAE6531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66CFF1D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74" w:type="dxa"/>
            <w:gridSpan w:val="3"/>
          </w:tcPr>
          <w:p w14:paraId="3E83CE2E" w14:textId="77777777" w:rsidR="004F7E93" w:rsidRPr="0035297B" w:rsidRDefault="004F7E93" w:rsidP="00F348C6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5297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F7E93" w:rsidRPr="008733FB" w14:paraId="1BE1D6EA" w14:textId="77777777" w:rsidTr="00F348C6">
        <w:tc>
          <w:tcPr>
            <w:tcW w:w="2070" w:type="dxa"/>
          </w:tcPr>
          <w:p w14:paraId="78173FBE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29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2EF55303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147E5EA7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01E7DC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728CFCC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875AA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6C936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E93" w:rsidRPr="008733FB" w14:paraId="4A49103D" w14:textId="77777777" w:rsidTr="00F348C6">
        <w:tc>
          <w:tcPr>
            <w:tcW w:w="2070" w:type="dxa"/>
          </w:tcPr>
          <w:p w14:paraId="41FE8E9F" w14:textId="77777777" w:rsidR="004F7E93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นิปปอน</w:t>
            </w:r>
            <w:r w:rsidRPr="0092687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คิไค</w:t>
            </w:r>
          </w:p>
          <w:p w14:paraId="5DB24BC4" w14:textId="77777777" w:rsidR="004F7E93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เอน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จิเนียริ่ง</w:t>
            </w:r>
            <w:r w:rsidRPr="003529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1C118E86" w14:textId="77777777" w:rsidR="00A30B0B" w:rsidRPr="0035297B" w:rsidRDefault="00A30B0B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36" w:type="dxa"/>
          </w:tcPr>
          <w:p w14:paraId="689568DE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4" w:type="dxa"/>
          </w:tcPr>
          <w:p w14:paraId="46E503B6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103" w:right="-108" w:hanging="103"/>
              <w:rPr>
                <w:rFonts w:ascii="Angsana New" w:hAnsi="Angsana New"/>
                <w:sz w:val="30"/>
                <w:szCs w:val="30"/>
              </w:rPr>
            </w:pPr>
            <w:r w:rsidRPr="0035297B">
              <w:rPr>
                <w:rFonts w:ascii="Angsana New" w:hAnsi="Angsana New" w:hint="cs"/>
                <w:sz w:val="30"/>
                <w:szCs w:val="30"/>
                <w:cs/>
              </w:rPr>
              <w:t>ผลิต และประกอบเครื่องจักร อุปกรณ์อัตโนมัติและชิ้นส่วน</w:t>
            </w:r>
          </w:p>
        </w:tc>
        <w:tc>
          <w:tcPr>
            <w:tcW w:w="236" w:type="dxa"/>
          </w:tcPr>
          <w:p w14:paraId="5ACC28A5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5401F60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6800931E" w14:textId="77777777" w:rsidR="004F7E93" w:rsidRPr="0035297B" w:rsidRDefault="004F7E93" w:rsidP="00F348C6">
            <w:pPr>
              <w:spacing w:line="240" w:lineRule="auto"/>
              <w:ind w:left="-131" w:right="-1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8DFA7" w14:textId="77777777" w:rsidR="004F7E93" w:rsidRPr="0035297B" w:rsidRDefault="004F7E93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000D6B0" w14:textId="77777777" w:rsidR="004F7E93" w:rsidRDefault="004F7E93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1080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B3918AB" w14:textId="77777777" w:rsidR="004F7E93" w:rsidRPr="006C22AF" w:rsidRDefault="006C22AF" w:rsidP="004F7E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C22AF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08744658" w14:textId="77777777" w:rsidR="004F7E93" w:rsidRPr="004F7E93" w:rsidRDefault="004F7E93" w:rsidP="00FB5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FBB58EF" w14:textId="77777777" w:rsidR="00030124" w:rsidRPr="0075591B" w:rsidRDefault="00650F27" w:rsidP="00FB5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5591B">
        <w:rPr>
          <w:rFonts w:ascii="Angsana New" w:hAnsi="Angsana New"/>
          <w:b/>
          <w:bCs/>
          <w:sz w:val="30"/>
          <w:szCs w:val="30"/>
        </w:rPr>
        <w:t>1</w:t>
      </w:r>
      <w:r w:rsidR="005F34A3">
        <w:rPr>
          <w:rFonts w:ascii="Angsana New" w:hAnsi="Angsana New"/>
          <w:b/>
          <w:bCs/>
          <w:sz w:val="30"/>
          <w:szCs w:val="30"/>
        </w:rPr>
        <w:t>3</w:t>
      </w:r>
      <w:r w:rsidR="00030124" w:rsidRPr="0075591B">
        <w:rPr>
          <w:rFonts w:ascii="Angsana New" w:hAnsi="Angsana New"/>
          <w:b/>
          <w:bCs/>
          <w:sz w:val="30"/>
          <w:szCs w:val="30"/>
        </w:rPr>
        <w:tab/>
      </w:r>
      <w:r w:rsidR="00030124" w:rsidRPr="0075591B">
        <w:rPr>
          <w:rFonts w:ascii="Angsana New" w:hAnsi="Angsana New"/>
          <w:b/>
          <w:bCs/>
          <w:sz w:val="30"/>
          <w:szCs w:val="30"/>
          <w:cs/>
        </w:rPr>
        <w:t>เงินลงทุนระยะยาวอื่น</w:t>
      </w:r>
    </w:p>
    <w:p w14:paraId="014FC728" w14:textId="77777777" w:rsidR="00BC03AA" w:rsidRPr="0075591B" w:rsidRDefault="00BC03AA" w:rsidP="00A84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632"/>
        <w:gridCol w:w="1215"/>
        <w:gridCol w:w="933"/>
        <w:gridCol w:w="922"/>
        <w:gridCol w:w="878"/>
        <w:gridCol w:w="270"/>
        <w:gridCol w:w="963"/>
      </w:tblGrid>
      <w:tr w:rsidR="00FB5A75" w:rsidRPr="00C664CA" w14:paraId="40A7AAFD" w14:textId="77777777" w:rsidTr="00EB486C">
        <w:tc>
          <w:tcPr>
            <w:tcW w:w="2340" w:type="dxa"/>
          </w:tcPr>
          <w:p w14:paraId="6C980698" w14:textId="77777777" w:rsidR="00FB5A75" w:rsidRPr="00C664CA" w:rsidRDefault="00FB5A75" w:rsidP="00A8488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3" w:type="dxa"/>
            <w:gridSpan w:val="7"/>
          </w:tcPr>
          <w:p w14:paraId="1F41F6D9" w14:textId="77777777" w:rsidR="00FB5A75" w:rsidRPr="00C664CA" w:rsidRDefault="00FB5A75" w:rsidP="00A8488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0124" w:rsidRPr="00C664CA" w14:paraId="670760CB" w14:textId="77777777" w:rsidTr="00EB486C">
        <w:tc>
          <w:tcPr>
            <w:tcW w:w="2340" w:type="dxa"/>
            <w:vAlign w:val="bottom"/>
          </w:tcPr>
          <w:p w14:paraId="7B5782AC" w14:textId="77777777" w:rsidR="00030124" w:rsidRPr="00C664CA" w:rsidRDefault="00030124" w:rsidP="00A8488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  <w:vAlign w:val="bottom"/>
          </w:tcPr>
          <w:p w14:paraId="673D0DB9" w14:textId="77777777" w:rsidR="00030124" w:rsidRPr="00C664CA" w:rsidRDefault="00692A5B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ลักษณะขอ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030124" w:rsidRPr="00C664CA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1215" w:type="dxa"/>
            <w:vAlign w:val="bottom"/>
          </w:tcPr>
          <w:p w14:paraId="2C445B2F" w14:textId="77777777" w:rsidR="00030124" w:rsidRPr="00C664CA" w:rsidRDefault="00030124" w:rsidP="00A8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55" w:type="dxa"/>
            <w:gridSpan w:val="2"/>
            <w:vAlign w:val="bottom"/>
          </w:tcPr>
          <w:p w14:paraId="556ADFE8" w14:textId="77777777" w:rsidR="00030124" w:rsidRPr="00C664CA" w:rsidRDefault="00030124" w:rsidP="00A8488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อัตราส่วนการถือหุ้น</w:t>
            </w:r>
          </w:p>
        </w:tc>
        <w:tc>
          <w:tcPr>
            <w:tcW w:w="2111" w:type="dxa"/>
            <w:gridSpan w:val="3"/>
            <w:vAlign w:val="bottom"/>
          </w:tcPr>
          <w:p w14:paraId="001CAC37" w14:textId="77777777" w:rsidR="00030124" w:rsidRPr="00C664CA" w:rsidRDefault="00030124" w:rsidP="00A84880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C01091" w:rsidRPr="00C664CA" w14:paraId="4FBDADCA" w14:textId="77777777" w:rsidTr="00EB486C">
        <w:tc>
          <w:tcPr>
            <w:tcW w:w="2340" w:type="dxa"/>
          </w:tcPr>
          <w:p w14:paraId="21192909" w14:textId="77777777" w:rsidR="00C01091" w:rsidRPr="00C664CA" w:rsidRDefault="00C01091" w:rsidP="00C0109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D48059A" w14:textId="77777777" w:rsidR="00C01091" w:rsidRPr="00C664CA" w:rsidRDefault="00C01091" w:rsidP="00C0109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F0BBBCA" w14:textId="77777777" w:rsidR="00C01091" w:rsidRPr="00C664CA" w:rsidRDefault="00C01091" w:rsidP="00C0109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702FFBDD" w14:textId="77777777" w:rsidR="00C01091" w:rsidRPr="00C664CA" w:rsidRDefault="00E67FAB" w:rsidP="00C01091">
            <w:pPr>
              <w:tabs>
                <w:tab w:val="decimal" w:pos="4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922" w:type="dxa"/>
          </w:tcPr>
          <w:p w14:paraId="7BDE320F" w14:textId="77777777" w:rsidR="00C01091" w:rsidRPr="00C664CA" w:rsidRDefault="00E67FAB" w:rsidP="00C01091">
            <w:pPr>
              <w:tabs>
                <w:tab w:val="decimal" w:pos="4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878" w:type="dxa"/>
          </w:tcPr>
          <w:p w14:paraId="1633757E" w14:textId="77777777" w:rsidR="00C01091" w:rsidRPr="00C664CA" w:rsidRDefault="00E67FAB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F2F28FB" w14:textId="77777777" w:rsidR="00C01091" w:rsidRPr="00C664CA" w:rsidRDefault="00C01091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5F440697" w14:textId="77777777" w:rsidR="00C01091" w:rsidRPr="00C664CA" w:rsidRDefault="00E67FAB" w:rsidP="00C01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01091" w:rsidRPr="00C664CA" w14:paraId="3C662C48" w14:textId="77777777" w:rsidTr="00EB486C">
        <w:tc>
          <w:tcPr>
            <w:tcW w:w="2340" w:type="dxa"/>
          </w:tcPr>
          <w:p w14:paraId="3AC0FD8B" w14:textId="77777777" w:rsidR="00C01091" w:rsidRPr="00C664CA" w:rsidRDefault="00C01091" w:rsidP="00C0109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18CB8B33" w14:textId="77777777" w:rsidR="00C01091" w:rsidRPr="00C664CA" w:rsidRDefault="00C01091" w:rsidP="00C0109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3A7E4DD" w14:textId="77777777" w:rsidR="00C01091" w:rsidRPr="00C664CA" w:rsidRDefault="002130D8" w:rsidP="002130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855" w:type="dxa"/>
            <w:gridSpan w:val="2"/>
          </w:tcPr>
          <w:p w14:paraId="6B03DB1C" w14:textId="77777777" w:rsidR="00C01091" w:rsidRPr="00C664CA" w:rsidRDefault="00C01091" w:rsidP="00C01091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11" w:type="dxa"/>
            <w:gridSpan w:val="3"/>
          </w:tcPr>
          <w:p w14:paraId="0DF99F6F" w14:textId="77777777" w:rsidR="00C01091" w:rsidRPr="00C664CA" w:rsidRDefault="00C01091" w:rsidP="00C01091">
            <w:pPr>
              <w:tabs>
                <w:tab w:val="decimal" w:pos="612"/>
                <w:tab w:val="decimal" w:pos="7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0EEC" w:rsidRPr="00C664CA" w14:paraId="0C1574CA" w14:textId="77777777" w:rsidTr="00EB486C">
        <w:tc>
          <w:tcPr>
            <w:tcW w:w="2340" w:type="dxa"/>
            <w:vAlign w:val="bottom"/>
          </w:tcPr>
          <w:p w14:paraId="36BDA085" w14:textId="77777777" w:rsidR="00310EEC" w:rsidRPr="00C664CA" w:rsidRDefault="00310EEC" w:rsidP="00310EE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นิชินโบะ สมบูรณ์      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ออโตโมทีฟ จำกัด</w:t>
            </w:r>
          </w:p>
        </w:tc>
        <w:tc>
          <w:tcPr>
            <w:tcW w:w="1632" w:type="dxa"/>
          </w:tcPr>
          <w:p w14:paraId="23C3EA68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C664CA">
              <w:rPr>
                <w:rFonts w:ascii="Angsana New" w:hAnsi="Angsana New"/>
                <w:sz w:val="30"/>
                <w:szCs w:val="30"/>
              </w:rPr>
              <w:br/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อะไหล่รถ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664CA">
              <w:rPr>
                <w:rFonts w:ascii="Angsana New" w:hAnsi="Angsana New"/>
                <w:sz w:val="30"/>
                <w:szCs w:val="30"/>
              </w:rPr>
              <w:br/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ระบบเบรค</w:t>
            </w:r>
          </w:p>
        </w:tc>
        <w:tc>
          <w:tcPr>
            <w:tcW w:w="1215" w:type="dxa"/>
            <w:vAlign w:val="bottom"/>
          </w:tcPr>
          <w:p w14:paraId="2E045453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732,600</w:t>
            </w:r>
          </w:p>
        </w:tc>
        <w:tc>
          <w:tcPr>
            <w:tcW w:w="933" w:type="dxa"/>
            <w:vAlign w:val="bottom"/>
          </w:tcPr>
          <w:p w14:paraId="7723C4FF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922" w:type="dxa"/>
            <w:vAlign w:val="bottom"/>
          </w:tcPr>
          <w:p w14:paraId="32496A77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878" w:type="dxa"/>
            <w:vAlign w:val="bottom"/>
          </w:tcPr>
          <w:p w14:paraId="45862C93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21,250</w:t>
            </w:r>
          </w:p>
        </w:tc>
        <w:tc>
          <w:tcPr>
            <w:tcW w:w="270" w:type="dxa"/>
            <w:vAlign w:val="bottom"/>
          </w:tcPr>
          <w:p w14:paraId="4768D8F8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C588C92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21,250</w:t>
            </w:r>
          </w:p>
        </w:tc>
      </w:tr>
      <w:tr w:rsidR="00310EEC" w:rsidRPr="00C664CA" w14:paraId="68012C3A" w14:textId="77777777" w:rsidTr="00EB486C">
        <w:tc>
          <w:tcPr>
            <w:tcW w:w="2340" w:type="dxa"/>
            <w:vAlign w:val="bottom"/>
          </w:tcPr>
          <w:p w14:paraId="2E2E2241" w14:textId="77777777" w:rsidR="00310EEC" w:rsidRPr="00C664CA" w:rsidRDefault="00310EEC" w:rsidP="00310EE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2" w:type="dxa"/>
          </w:tcPr>
          <w:p w14:paraId="3AE4EC48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B4969BC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A6A3A7F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2" w:type="dxa"/>
            <w:vAlign w:val="bottom"/>
          </w:tcPr>
          <w:p w14:paraId="6852F4DF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8" w:type="dxa"/>
            <w:vAlign w:val="bottom"/>
          </w:tcPr>
          <w:p w14:paraId="51890DF1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E8A4DB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50911EB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0EEC" w:rsidRPr="00C664CA" w14:paraId="5C9E483A" w14:textId="77777777" w:rsidTr="009F2D39">
        <w:tc>
          <w:tcPr>
            <w:tcW w:w="2340" w:type="dxa"/>
          </w:tcPr>
          <w:p w14:paraId="100A8E55" w14:textId="77777777" w:rsidR="00310EEC" w:rsidRPr="00C664CA" w:rsidRDefault="00310EEC" w:rsidP="00310EE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 สมบูรณ์ โซมิคแมนู-แฟคเจอริ่ง จำกัด</w:t>
            </w:r>
          </w:p>
        </w:tc>
        <w:tc>
          <w:tcPr>
            <w:tcW w:w="1632" w:type="dxa"/>
          </w:tcPr>
          <w:p w14:paraId="0002FD84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C664CA">
              <w:rPr>
                <w:rFonts w:ascii="Angsana New" w:hAnsi="Angsana New"/>
                <w:sz w:val="30"/>
                <w:szCs w:val="30"/>
              </w:rPr>
              <w:br/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อะไหล่รถ</w:t>
            </w:r>
          </w:p>
        </w:tc>
        <w:tc>
          <w:tcPr>
            <w:tcW w:w="1215" w:type="dxa"/>
          </w:tcPr>
          <w:p w14:paraId="0DC471FF" w14:textId="77777777" w:rsidR="00310EEC" w:rsidRPr="00C664CA" w:rsidRDefault="00310EEC" w:rsidP="00310EEC">
            <w:pPr>
              <w:tabs>
                <w:tab w:val="clear" w:pos="680"/>
                <w:tab w:val="clear" w:pos="907"/>
                <w:tab w:val="decimal" w:pos="702"/>
                <w:tab w:val="left" w:pos="900"/>
                <w:tab w:val="left" w:pos="2880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  <w:p w14:paraId="4455EA3A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933" w:type="dxa"/>
            <w:vAlign w:val="bottom"/>
          </w:tcPr>
          <w:p w14:paraId="2F078947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1.80</w:t>
            </w:r>
          </w:p>
        </w:tc>
        <w:tc>
          <w:tcPr>
            <w:tcW w:w="922" w:type="dxa"/>
            <w:vAlign w:val="bottom"/>
          </w:tcPr>
          <w:p w14:paraId="4F2A2EA0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1.80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204B950E" w14:textId="77777777" w:rsidR="00310EEC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0EA20744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</w:t>
            </w:r>
          </w:p>
        </w:tc>
        <w:tc>
          <w:tcPr>
            <w:tcW w:w="270" w:type="dxa"/>
          </w:tcPr>
          <w:p w14:paraId="78FD729F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2E23436F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9DED4F7" w14:textId="77777777" w:rsidR="00310EEC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149CC0D4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5,401</w:t>
            </w:r>
          </w:p>
        </w:tc>
      </w:tr>
      <w:tr w:rsidR="00310EEC" w:rsidRPr="00C664CA" w14:paraId="37DC236C" w14:textId="77777777" w:rsidTr="00EB486C">
        <w:tc>
          <w:tcPr>
            <w:tcW w:w="2340" w:type="dxa"/>
          </w:tcPr>
          <w:p w14:paraId="3F45B04A" w14:textId="77777777" w:rsidR="00310EEC" w:rsidRPr="00C664CA" w:rsidRDefault="00310EEC" w:rsidP="00310EE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2" w:type="dxa"/>
          </w:tcPr>
          <w:p w14:paraId="6F88CAD7" w14:textId="77777777" w:rsidR="00310EEC" w:rsidRPr="00C664CA" w:rsidRDefault="00310EEC" w:rsidP="00310EE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6DDA90A4" w14:textId="77777777" w:rsidR="00310EEC" w:rsidRPr="00C664CA" w:rsidRDefault="00310EEC" w:rsidP="00310EE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4EBCB33" w14:textId="77777777" w:rsidR="00310EEC" w:rsidRPr="00C664CA" w:rsidRDefault="00310EEC" w:rsidP="00310EEC">
            <w:pPr>
              <w:tabs>
                <w:tab w:val="decimal" w:pos="4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14DF6BD3" w14:textId="77777777" w:rsidR="00310EEC" w:rsidRPr="00C664CA" w:rsidRDefault="00310EEC" w:rsidP="00310EEC">
            <w:pPr>
              <w:tabs>
                <w:tab w:val="decimal" w:pos="4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5A3840B6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26,651</w:t>
            </w:r>
          </w:p>
        </w:tc>
        <w:tc>
          <w:tcPr>
            <w:tcW w:w="270" w:type="dxa"/>
            <w:tcBorders>
              <w:bottom w:val="nil"/>
            </w:tcBorders>
          </w:tcPr>
          <w:p w14:paraId="3B1775C3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E0D860C" w14:textId="77777777" w:rsidR="00310EEC" w:rsidRPr="00C664CA" w:rsidRDefault="00310EEC" w:rsidP="00310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26,651</w:t>
            </w:r>
          </w:p>
        </w:tc>
      </w:tr>
    </w:tbl>
    <w:p w14:paraId="1347AE65" w14:textId="77777777" w:rsidR="00446676" w:rsidRPr="0075591B" w:rsidRDefault="00446676" w:rsidP="009A6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FA0918" w14:textId="77777777" w:rsidR="00590C52" w:rsidRPr="0075591B" w:rsidRDefault="004F7E93" w:rsidP="00590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590C52" w:rsidRPr="0075591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F34A3">
        <w:rPr>
          <w:rFonts w:ascii="Angsana New" w:hAnsi="Angsana New"/>
          <w:b/>
          <w:bCs/>
          <w:sz w:val="30"/>
          <w:szCs w:val="30"/>
        </w:rPr>
        <w:t>4</w:t>
      </w:r>
      <w:r w:rsidR="00590C52" w:rsidRPr="0075591B">
        <w:rPr>
          <w:rFonts w:ascii="Angsana New" w:hAnsi="Angsana New"/>
          <w:b/>
          <w:bCs/>
          <w:sz w:val="30"/>
          <w:szCs w:val="30"/>
        </w:rPr>
        <w:tab/>
      </w:r>
      <w:r w:rsidR="00590C52" w:rsidRPr="0075591B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3BC498" w14:textId="77777777" w:rsidR="00D92538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F1E41E" w14:textId="77777777" w:rsidR="00D92538" w:rsidRPr="00566FB7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258E">
        <w:rPr>
          <w:rFonts w:ascii="Angsana New" w:hAnsi="Angsana New"/>
          <w:sz w:val="30"/>
          <w:szCs w:val="30"/>
          <w:cs/>
        </w:rPr>
        <w:t>อสังหาริมทรัพย์เพื่อการ</w:t>
      </w:r>
      <w:r w:rsidRPr="00566FB7">
        <w:rPr>
          <w:rFonts w:ascii="Angsana New" w:hAnsi="Angsana New"/>
          <w:sz w:val="30"/>
          <w:szCs w:val="30"/>
          <w:cs/>
        </w:rPr>
        <w:t>ลงทุนเป็นที่ดินที่ไม่ได้ใช้ในการดำเนินงานของบริษัทย่อย</w:t>
      </w:r>
      <w:r w:rsidRPr="00566FB7">
        <w:rPr>
          <w:rFonts w:ascii="Angsana New" w:hAnsi="Angsana New" w:hint="cs"/>
          <w:sz w:val="30"/>
          <w:szCs w:val="30"/>
          <w:cs/>
        </w:rPr>
        <w:t>แห่งหนึ่ง</w:t>
      </w:r>
      <w:r w:rsidRPr="00566FB7">
        <w:rPr>
          <w:rFonts w:ascii="Angsana New" w:hAnsi="Angsana New"/>
          <w:sz w:val="30"/>
          <w:szCs w:val="30"/>
        </w:rPr>
        <w:t xml:space="preserve"> </w:t>
      </w:r>
      <w:r w:rsidR="00FB5A75">
        <w:rPr>
          <w:rFonts w:ascii="Angsana New" w:hAnsi="Angsana New" w:hint="cs"/>
          <w:sz w:val="30"/>
          <w:szCs w:val="30"/>
          <w:cs/>
        </w:rPr>
        <w:t>และได้รับการ</w:t>
      </w:r>
      <w:r w:rsidRPr="00941DA8">
        <w:rPr>
          <w:rFonts w:ascii="Angsana New" w:hAnsi="Angsana New"/>
          <w:sz w:val="30"/>
          <w:szCs w:val="30"/>
          <w:cs/>
        </w:rPr>
        <w:t>ประเมินราคาโดย</w:t>
      </w:r>
      <w:r w:rsidRPr="00566FB7">
        <w:rPr>
          <w:rFonts w:ascii="Angsana New" w:hAnsi="Angsana New"/>
          <w:sz w:val="30"/>
          <w:szCs w:val="30"/>
          <w:cs/>
        </w:rPr>
        <w:t xml:space="preserve">ผู้ประเมินราคาอิสระ </w:t>
      </w:r>
      <w:r w:rsidR="00FB5A75">
        <w:rPr>
          <w:rFonts w:ascii="Angsana New" w:hAnsi="Angsana New" w:hint="cs"/>
          <w:sz w:val="30"/>
          <w:szCs w:val="30"/>
          <w:cs/>
        </w:rPr>
        <w:t>เมื่อ</w:t>
      </w:r>
      <w:r w:rsidR="00FB5A75" w:rsidRPr="000071ED">
        <w:rPr>
          <w:rFonts w:ascii="Angsana New" w:hAnsi="Angsana New" w:hint="cs"/>
          <w:sz w:val="30"/>
          <w:szCs w:val="30"/>
          <w:cs/>
        </w:rPr>
        <w:t>เดือน</w:t>
      </w:r>
      <w:r w:rsidR="00936DD6">
        <w:rPr>
          <w:rFonts w:ascii="Angsana New" w:hAnsi="Angsana New" w:hint="cs"/>
          <w:sz w:val="30"/>
          <w:szCs w:val="30"/>
          <w:cs/>
        </w:rPr>
        <w:t>กุมภาพันธุ์</w:t>
      </w:r>
      <w:r w:rsidR="00F139FA" w:rsidRPr="000071ED">
        <w:rPr>
          <w:rFonts w:ascii="Angsana New" w:hAnsi="Angsana New" w:hint="cs"/>
          <w:sz w:val="30"/>
          <w:szCs w:val="30"/>
          <w:cs/>
        </w:rPr>
        <w:t xml:space="preserve"> </w:t>
      </w:r>
      <w:r w:rsidR="00F139FA" w:rsidRPr="000071ED">
        <w:rPr>
          <w:rFonts w:ascii="Angsana New" w:hAnsi="Angsana New"/>
          <w:sz w:val="30"/>
          <w:szCs w:val="30"/>
        </w:rPr>
        <w:t>2</w:t>
      </w:r>
      <w:r w:rsidR="00936DD6">
        <w:rPr>
          <w:rFonts w:ascii="Angsana New" w:hAnsi="Angsana New"/>
          <w:sz w:val="30"/>
          <w:szCs w:val="30"/>
        </w:rPr>
        <w:t>562</w:t>
      </w:r>
      <w:r w:rsidR="00FB5A75" w:rsidRPr="000071ED">
        <w:rPr>
          <w:rFonts w:ascii="Angsana New" w:hAnsi="Angsana New"/>
          <w:sz w:val="30"/>
          <w:szCs w:val="30"/>
        </w:rPr>
        <w:t xml:space="preserve"> </w:t>
      </w:r>
      <w:r w:rsidRPr="000071ED">
        <w:rPr>
          <w:rFonts w:ascii="Angsana New" w:hAnsi="Angsana New"/>
          <w:sz w:val="30"/>
          <w:szCs w:val="30"/>
          <w:cs/>
        </w:rPr>
        <w:t>โดยพิจารณาราคาตลาดตาม</w:t>
      </w:r>
      <w:r w:rsidR="000F70EA">
        <w:rPr>
          <w:rFonts w:ascii="Angsana New" w:hAnsi="Angsana New" w:hint="cs"/>
          <w:sz w:val="30"/>
          <w:szCs w:val="30"/>
          <w:cs/>
        </w:rPr>
        <w:t>วิธีเปรียบเทียบราคาตลาด</w:t>
      </w:r>
      <w:r w:rsidRPr="000071ED">
        <w:rPr>
          <w:rFonts w:ascii="Angsana New" w:hAnsi="Angsana New"/>
          <w:sz w:val="30"/>
          <w:szCs w:val="30"/>
        </w:rPr>
        <w:t xml:space="preserve"> </w:t>
      </w:r>
      <w:r w:rsidR="00AF4EC6">
        <w:rPr>
          <w:rFonts w:ascii="Angsana New" w:hAnsi="Angsana New" w:hint="cs"/>
          <w:sz w:val="30"/>
          <w:szCs w:val="30"/>
          <w:cs/>
        </w:rPr>
        <w:t>ซึ่งมี</w:t>
      </w:r>
      <w:r w:rsidRPr="000071ED">
        <w:rPr>
          <w:rFonts w:ascii="Angsana New" w:hAnsi="Angsana New"/>
          <w:sz w:val="30"/>
          <w:szCs w:val="30"/>
          <w:cs/>
        </w:rPr>
        <w:t xml:space="preserve">ราคาประเมินจำนวน </w:t>
      </w:r>
      <w:r w:rsidR="00936DD6">
        <w:rPr>
          <w:rFonts w:ascii="Angsana New" w:hAnsi="Angsana New"/>
          <w:sz w:val="30"/>
          <w:szCs w:val="30"/>
        </w:rPr>
        <w:t>102</w:t>
      </w:r>
      <w:r w:rsidRPr="000071E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66FB7">
        <w:rPr>
          <w:rFonts w:ascii="Angsana New" w:hAnsi="Angsana New"/>
          <w:sz w:val="30"/>
          <w:szCs w:val="30"/>
          <w:cs/>
        </w:rPr>
        <w:t xml:space="preserve"> </w:t>
      </w:r>
    </w:p>
    <w:p w14:paraId="73C93820" w14:textId="77777777" w:rsidR="00FC20ED" w:rsidRPr="00566FB7" w:rsidRDefault="00FC20ED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7B0CC1" w14:textId="77777777" w:rsidR="00D92538" w:rsidRPr="00566FB7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566FB7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566FB7">
        <w:rPr>
          <w:rFonts w:ascii="Angsana New" w:hAnsi="Angsana New"/>
          <w:sz w:val="30"/>
          <w:szCs w:val="30"/>
          <w:cs/>
        </w:rPr>
        <w:t xml:space="preserve"> </w:t>
      </w:r>
    </w:p>
    <w:p w14:paraId="50A4F598" w14:textId="77777777" w:rsidR="00FC20ED" w:rsidRPr="00566FB7" w:rsidRDefault="00FC20ED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36EABDF" w14:textId="77777777" w:rsidR="00D92538" w:rsidRPr="00566FB7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6FB7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566FB7">
        <w:rPr>
          <w:rFonts w:ascii="Angsana New" w:hAnsi="Angsana New"/>
          <w:sz w:val="30"/>
          <w:szCs w:val="30"/>
          <w:cs/>
        </w:rPr>
        <w:t>กลุ่มบริษัท</w:t>
      </w:r>
    </w:p>
    <w:p w14:paraId="27C47A2E" w14:textId="77777777" w:rsidR="00FC20ED" w:rsidRPr="00566FB7" w:rsidRDefault="00FC20ED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900D54" w14:textId="77777777" w:rsidR="00D92538" w:rsidRDefault="00D92538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66FB7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236626">
        <w:rPr>
          <w:rFonts w:ascii="Angsana New" w:hAnsi="Angsana New"/>
          <w:sz w:val="30"/>
          <w:szCs w:val="30"/>
          <w:cs/>
        </w:rPr>
        <w:t>จำนวน</w:t>
      </w:r>
      <w:r w:rsidR="00236626">
        <w:rPr>
          <w:rFonts w:ascii="Angsana New" w:hAnsi="Angsana New"/>
          <w:sz w:val="30"/>
          <w:szCs w:val="30"/>
        </w:rPr>
        <w:t xml:space="preserve"> </w:t>
      </w:r>
      <w:r w:rsidR="00936DD6">
        <w:rPr>
          <w:rFonts w:ascii="Angsana New" w:hAnsi="Angsana New"/>
          <w:sz w:val="30"/>
          <w:szCs w:val="30"/>
        </w:rPr>
        <w:t>102</w:t>
      </w:r>
      <w:r w:rsidRPr="00236626">
        <w:rPr>
          <w:rFonts w:ascii="Angsana New" w:hAnsi="Angsana New"/>
          <w:sz w:val="30"/>
          <w:szCs w:val="30"/>
        </w:rPr>
        <w:t xml:space="preserve"> </w:t>
      </w:r>
      <w:r w:rsidRPr="00236626">
        <w:rPr>
          <w:rFonts w:ascii="Angsana New" w:hAnsi="Angsana New"/>
          <w:sz w:val="30"/>
          <w:szCs w:val="30"/>
          <w:cs/>
        </w:rPr>
        <w:t>ล้าน</w:t>
      </w:r>
      <w:r w:rsidRPr="00566FB7">
        <w:rPr>
          <w:rFonts w:ascii="Angsana New" w:hAnsi="Angsana New"/>
          <w:sz w:val="30"/>
          <w:szCs w:val="30"/>
          <w:cs/>
        </w:rPr>
        <w:t xml:space="preserve">บาท ถูกจัดลำดับชั้นการวัดมูลค่ายุติธรรม อยู่ในระดับที่ </w:t>
      </w:r>
      <w:r w:rsidRPr="00566FB7">
        <w:rPr>
          <w:rFonts w:ascii="Angsana New" w:hAnsi="Angsana New"/>
          <w:sz w:val="30"/>
          <w:szCs w:val="30"/>
        </w:rPr>
        <w:t>3</w:t>
      </w:r>
      <w:r w:rsidRPr="00566FB7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566FB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C5C2875" w14:textId="77777777" w:rsidR="00FB5A75" w:rsidRDefault="00FB5A75" w:rsidP="009C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8DB48" w14:textId="77777777" w:rsidR="00D92538" w:rsidRPr="00566FB7" w:rsidRDefault="00D92538" w:rsidP="00D25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513DA3" w14:textId="77777777" w:rsidR="000A1E5A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6B65FF1" w14:textId="77777777" w:rsidR="00F06C71" w:rsidRDefault="00F06C71" w:rsidP="0046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F06C71" w:rsidSect="008B0FBC">
          <w:headerReference w:type="even" r:id="rId30"/>
          <w:headerReference w:type="default" r:id="rId31"/>
          <w:headerReference w:type="first" r:id="rId32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8B968F" w14:textId="77777777" w:rsidR="00030124" w:rsidRPr="00D854D6" w:rsidRDefault="00650F27" w:rsidP="0046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854D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F34A3">
        <w:rPr>
          <w:rFonts w:ascii="Angsana New" w:hAnsi="Angsana New"/>
          <w:b/>
          <w:bCs/>
          <w:sz w:val="30"/>
          <w:szCs w:val="30"/>
        </w:rPr>
        <w:t>5</w:t>
      </w:r>
      <w:r w:rsidR="00030124" w:rsidRPr="00D854D6">
        <w:rPr>
          <w:rFonts w:ascii="Angsana New" w:hAnsi="Angsana New"/>
          <w:b/>
          <w:bCs/>
          <w:sz w:val="30"/>
          <w:szCs w:val="30"/>
        </w:rPr>
        <w:tab/>
      </w:r>
      <w:r w:rsidR="00030124" w:rsidRPr="00CC3A15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446676" w:rsidRDefault="00030124" w:rsidP="00876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815"/>
        <w:gridCol w:w="1055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170"/>
        <w:gridCol w:w="270"/>
        <w:gridCol w:w="1120"/>
      </w:tblGrid>
      <w:tr w:rsidR="0061114B" w:rsidRPr="00C664CA" w14:paraId="34BD7CBC" w14:textId="77777777" w:rsidTr="00044059">
        <w:trPr>
          <w:jc w:val="center"/>
        </w:trPr>
        <w:tc>
          <w:tcPr>
            <w:tcW w:w="2815" w:type="dxa"/>
          </w:tcPr>
          <w:p w14:paraId="1DBB006E" w14:textId="77777777" w:rsidR="0061114B" w:rsidRPr="00C664CA" w:rsidRDefault="0061114B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6"/>
            <w:vAlign w:val="bottom"/>
          </w:tcPr>
          <w:p w14:paraId="2A0C4B9D" w14:textId="77777777" w:rsidR="0061114B" w:rsidRPr="00C664CA" w:rsidRDefault="0061114B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7BB7" w:rsidRPr="00C664CA" w14:paraId="0F8E8E3C" w14:textId="77777777" w:rsidTr="00044059">
        <w:trPr>
          <w:jc w:val="center"/>
        </w:trPr>
        <w:tc>
          <w:tcPr>
            <w:tcW w:w="2815" w:type="dxa"/>
          </w:tcPr>
          <w:p w14:paraId="646702B3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EDF7507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CC6484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999CAD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E05132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7A97AA07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2762B798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112A0F2C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097D8276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029D05" w14:textId="77777777" w:rsidR="00525031" w:rsidRPr="00C664CA" w:rsidRDefault="00525031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4E8C7B" w14:textId="77777777" w:rsidR="00525031" w:rsidRPr="00C664CA" w:rsidRDefault="0028325C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595DB24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04ECDD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FFACA1" w14:textId="77777777" w:rsidR="006C7BB7" w:rsidRPr="00C664CA" w:rsidRDefault="006C7BB7" w:rsidP="00DA3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1114B" w:rsidRPr="00C664CA" w14:paraId="6047EFDA" w14:textId="77777777" w:rsidTr="00044059">
        <w:trPr>
          <w:trHeight w:val="155"/>
          <w:jc w:val="center"/>
        </w:trPr>
        <w:tc>
          <w:tcPr>
            <w:tcW w:w="2815" w:type="dxa"/>
          </w:tcPr>
          <w:p w14:paraId="6AF33D14" w14:textId="77777777" w:rsidR="0061114B" w:rsidRPr="00C664CA" w:rsidRDefault="0061114B" w:rsidP="00E6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6"/>
            <w:vAlign w:val="bottom"/>
          </w:tcPr>
          <w:p w14:paraId="107B2BB1" w14:textId="77777777" w:rsidR="0061114B" w:rsidRPr="00C664CA" w:rsidRDefault="0061114B" w:rsidP="0061114B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664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C7BB7" w:rsidRPr="00C664CA" w14:paraId="752F1D9E" w14:textId="77777777" w:rsidTr="00044059">
        <w:trPr>
          <w:trHeight w:val="155"/>
          <w:jc w:val="center"/>
        </w:trPr>
        <w:tc>
          <w:tcPr>
            <w:tcW w:w="2815" w:type="dxa"/>
          </w:tcPr>
          <w:p w14:paraId="42C97422" w14:textId="77777777" w:rsidR="006C7BB7" w:rsidRPr="00C664CA" w:rsidRDefault="006C7BB7" w:rsidP="00E64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55" w:type="dxa"/>
            <w:vAlign w:val="bottom"/>
          </w:tcPr>
          <w:p w14:paraId="45791272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1777D0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531341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0157B4E" w14:textId="77777777" w:rsidR="006C7BB7" w:rsidRPr="00C664CA" w:rsidRDefault="006C7BB7" w:rsidP="009F356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vAlign w:val="bottom"/>
          </w:tcPr>
          <w:p w14:paraId="33285859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2DD20F39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</w:tcPr>
          <w:p w14:paraId="6E9EBCB8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5ABAD5D4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4CAA10F0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58A8BF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3ADAC11C" w14:textId="77777777" w:rsidR="006C7BB7" w:rsidRPr="00C664CA" w:rsidRDefault="006C7BB7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E67FAB" w:rsidRPr="00E67FAB" w14:paraId="5858E3EF" w14:textId="77777777" w:rsidTr="00044059">
        <w:trPr>
          <w:trHeight w:val="155"/>
          <w:jc w:val="center"/>
        </w:trPr>
        <w:tc>
          <w:tcPr>
            <w:tcW w:w="2815" w:type="dxa"/>
          </w:tcPr>
          <w:p w14:paraId="2B903D6C" w14:textId="77777777" w:rsidR="00E67FAB" w:rsidRPr="00C664CA" w:rsidRDefault="00E67FAB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55" w:type="dxa"/>
            <w:vAlign w:val="bottom"/>
          </w:tcPr>
          <w:p w14:paraId="579117FF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67FAB">
              <w:rPr>
                <w:rFonts w:ascii="Angsana New" w:hAnsi="Angsana New"/>
                <w:sz w:val="28"/>
                <w:szCs w:val="28"/>
                <w:lang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74528194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41F2D8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7FAB">
              <w:rPr>
                <w:rFonts w:ascii="Angsana New" w:hAnsi="Angsana New"/>
                <w:sz w:val="28"/>
                <w:szCs w:val="28"/>
                <w:lang w:val="en-US"/>
              </w:rPr>
              <w:t>1,712,636</w:t>
            </w:r>
          </w:p>
        </w:tc>
        <w:tc>
          <w:tcPr>
            <w:tcW w:w="270" w:type="dxa"/>
            <w:vAlign w:val="bottom"/>
          </w:tcPr>
          <w:p w14:paraId="290E077C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41F0AC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 w:rsidRPr="00E67FAB">
              <w:rPr>
                <w:rFonts w:ascii="Angsana New" w:hAnsi="Angsana New"/>
                <w:sz w:val="28"/>
                <w:szCs w:val="28"/>
              </w:rPr>
              <w:t>8,457,326</w:t>
            </w:r>
          </w:p>
        </w:tc>
        <w:tc>
          <w:tcPr>
            <w:tcW w:w="270" w:type="dxa"/>
            <w:vAlign w:val="bottom"/>
          </w:tcPr>
          <w:p w14:paraId="6EBABB0B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A6768E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7FAB">
              <w:rPr>
                <w:rFonts w:ascii="Angsana New" w:hAnsi="Angsana New"/>
                <w:sz w:val="28"/>
                <w:szCs w:val="28"/>
                <w:lang w:bidi="th-TH"/>
              </w:rPr>
              <w:t>181,636</w:t>
            </w:r>
          </w:p>
        </w:tc>
        <w:tc>
          <w:tcPr>
            <w:tcW w:w="253" w:type="dxa"/>
            <w:vAlign w:val="bottom"/>
          </w:tcPr>
          <w:p w14:paraId="691EEC3E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6259EB60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E67FAB">
              <w:rPr>
                <w:rFonts w:ascii="Angsana New" w:hAnsi="Angsana New"/>
                <w:sz w:val="28"/>
                <w:szCs w:val="28"/>
              </w:rPr>
              <w:t>12,070</w:t>
            </w:r>
          </w:p>
        </w:tc>
        <w:tc>
          <w:tcPr>
            <w:tcW w:w="250" w:type="dxa"/>
          </w:tcPr>
          <w:p w14:paraId="2EA7AE73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71DC2CD1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E67FAB">
              <w:rPr>
                <w:rFonts w:ascii="Angsana New" w:hAnsi="Angsana New"/>
                <w:sz w:val="28"/>
                <w:szCs w:val="28"/>
              </w:rPr>
              <w:t>128,344</w:t>
            </w:r>
          </w:p>
        </w:tc>
        <w:tc>
          <w:tcPr>
            <w:tcW w:w="237" w:type="dxa"/>
            <w:vAlign w:val="bottom"/>
          </w:tcPr>
          <w:p w14:paraId="26B0533A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590F1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7FAB">
              <w:rPr>
                <w:rFonts w:ascii="Angsana New" w:hAnsi="Angsana New"/>
                <w:sz w:val="28"/>
                <w:szCs w:val="28"/>
                <w:lang w:val="en-US"/>
              </w:rPr>
              <w:t>77,172</w:t>
            </w:r>
          </w:p>
        </w:tc>
        <w:tc>
          <w:tcPr>
            <w:tcW w:w="270" w:type="dxa"/>
          </w:tcPr>
          <w:p w14:paraId="1A464239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46741ED" w14:textId="77777777" w:rsidR="00E67FAB" w:rsidRPr="00E67FAB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7FAB">
              <w:rPr>
                <w:rFonts w:ascii="Angsana New" w:hAnsi="Angsana New"/>
                <w:sz w:val="28"/>
                <w:szCs w:val="28"/>
                <w:lang w:val="en-US"/>
              </w:rPr>
              <w:t>11,108,612</w:t>
            </w:r>
          </w:p>
        </w:tc>
      </w:tr>
      <w:tr w:rsidR="00E67FAB" w:rsidRPr="00C664CA" w14:paraId="4405C13D" w14:textId="77777777" w:rsidTr="00044059">
        <w:trPr>
          <w:jc w:val="center"/>
        </w:trPr>
        <w:tc>
          <w:tcPr>
            <w:tcW w:w="2815" w:type="dxa"/>
          </w:tcPr>
          <w:p w14:paraId="652D228F" w14:textId="77777777" w:rsidR="00E67FAB" w:rsidRPr="00C664CA" w:rsidRDefault="00E67FAB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55" w:type="dxa"/>
            <w:vAlign w:val="bottom"/>
          </w:tcPr>
          <w:p w14:paraId="0F93C6E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41740A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10D765A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673</w:t>
            </w:r>
          </w:p>
        </w:tc>
        <w:tc>
          <w:tcPr>
            <w:tcW w:w="270" w:type="dxa"/>
            <w:vAlign w:val="bottom"/>
          </w:tcPr>
          <w:p w14:paraId="2C8248EB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341A58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53,830</w:t>
            </w:r>
          </w:p>
        </w:tc>
        <w:tc>
          <w:tcPr>
            <w:tcW w:w="270" w:type="dxa"/>
            <w:vAlign w:val="bottom"/>
          </w:tcPr>
          <w:p w14:paraId="72E3539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09EB5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5,479</w:t>
            </w:r>
          </w:p>
        </w:tc>
        <w:tc>
          <w:tcPr>
            <w:tcW w:w="253" w:type="dxa"/>
            <w:vAlign w:val="bottom"/>
          </w:tcPr>
          <w:p w14:paraId="15957631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21E401A1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0" w:type="dxa"/>
          </w:tcPr>
          <w:p w14:paraId="431F506F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35D8F16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258,191</w:t>
            </w:r>
          </w:p>
        </w:tc>
        <w:tc>
          <w:tcPr>
            <w:tcW w:w="237" w:type="dxa"/>
            <w:vAlign w:val="bottom"/>
          </w:tcPr>
          <w:p w14:paraId="574713E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D2BD96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39,124</w:t>
            </w:r>
          </w:p>
        </w:tc>
        <w:tc>
          <w:tcPr>
            <w:tcW w:w="270" w:type="dxa"/>
          </w:tcPr>
          <w:p w14:paraId="1BC00055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FD97261" w14:textId="77777777" w:rsidR="00E67FAB" w:rsidRPr="009A18B3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357,300</w:t>
            </w:r>
          </w:p>
        </w:tc>
      </w:tr>
      <w:tr w:rsidR="00E67FAB" w:rsidRPr="00C664CA" w14:paraId="01F65190" w14:textId="77777777" w:rsidTr="00044059">
        <w:trPr>
          <w:jc w:val="center"/>
        </w:trPr>
        <w:tc>
          <w:tcPr>
            <w:tcW w:w="2815" w:type="dxa"/>
          </w:tcPr>
          <w:p w14:paraId="2BD31E5F" w14:textId="77777777" w:rsidR="00E67FAB" w:rsidRPr="00C664CA" w:rsidRDefault="00E67FAB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55" w:type="dxa"/>
            <w:vAlign w:val="bottom"/>
          </w:tcPr>
          <w:p w14:paraId="5D40FADA" w14:textId="77777777" w:rsidR="00E67FAB" w:rsidRPr="00053BB8" w:rsidRDefault="00E67FAB" w:rsidP="00E67FA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45CF5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CEDBB9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6,064</w:t>
            </w:r>
          </w:p>
        </w:tc>
        <w:tc>
          <w:tcPr>
            <w:tcW w:w="270" w:type="dxa"/>
            <w:vAlign w:val="bottom"/>
          </w:tcPr>
          <w:p w14:paraId="61D0354D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99B6CC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275,683</w:t>
            </w:r>
          </w:p>
        </w:tc>
        <w:tc>
          <w:tcPr>
            <w:tcW w:w="270" w:type="dxa"/>
            <w:vAlign w:val="bottom"/>
          </w:tcPr>
          <w:p w14:paraId="2306723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57C9F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2,425</w:t>
            </w:r>
          </w:p>
        </w:tc>
        <w:tc>
          <w:tcPr>
            <w:tcW w:w="253" w:type="dxa"/>
            <w:vAlign w:val="bottom"/>
          </w:tcPr>
          <w:p w14:paraId="47EB2454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22DD751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4E1031D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74145A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(269,520)</w:t>
            </w:r>
          </w:p>
        </w:tc>
        <w:tc>
          <w:tcPr>
            <w:tcW w:w="237" w:type="dxa"/>
            <w:vAlign w:val="bottom"/>
          </w:tcPr>
          <w:p w14:paraId="4E19000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25AB8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(14,652)</w:t>
            </w:r>
          </w:p>
        </w:tc>
        <w:tc>
          <w:tcPr>
            <w:tcW w:w="270" w:type="dxa"/>
          </w:tcPr>
          <w:p w14:paraId="30FF0057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41BCC5A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7FAB" w:rsidRPr="00C664CA" w14:paraId="7705E4C1" w14:textId="77777777" w:rsidTr="00044059">
        <w:trPr>
          <w:jc w:val="center"/>
        </w:trPr>
        <w:tc>
          <w:tcPr>
            <w:tcW w:w="2815" w:type="dxa"/>
          </w:tcPr>
          <w:p w14:paraId="61A3AAE5" w14:textId="77777777" w:rsidR="00E67FAB" w:rsidRPr="00C664CA" w:rsidRDefault="00E67FAB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EE00C2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3E1EE9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34B11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(888)</w:t>
            </w:r>
          </w:p>
        </w:tc>
        <w:tc>
          <w:tcPr>
            <w:tcW w:w="270" w:type="dxa"/>
            <w:vAlign w:val="bottom"/>
          </w:tcPr>
          <w:p w14:paraId="767A1D56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C45AC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(108,397)</w:t>
            </w:r>
          </w:p>
        </w:tc>
        <w:tc>
          <w:tcPr>
            <w:tcW w:w="270" w:type="dxa"/>
            <w:vAlign w:val="bottom"/>
          </w:tcPr>
          <w:p w14:paraId="18DAC1AF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451E0F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(1,682)</w:t>
            </w:r>
          </w:p>
        </w:tc>
        <w:tc>
          <w:tcPr>
            <w:tcW w:w="253" w:type="dxa"/>
            <w:vAlign w:val="bottom"/>
          </w:tcPr>
          <w:p w14:paraId="459EE3DD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B987AE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(586)</w:t>
            </w:r>
          </w:p>
        </w:tc>
        <w:tc>
          <w:tcPr>
            <w:tcW w:w="250" w:type="dxa"/>
          </w:tcPr>
          <w:p w14:paraId="23AF3BFF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273" w:type="dxa"/>
            <w:gridSpan w:val="2"/>
            <w:tcBorders>
              <w:bottom w:val="single" w:sz="4" w:space="0" w:color="auto"/>
            </w:tcBorders>
            <w:vAlign w:val="bottom"/>
          </w:tcPr>
          <w:p w14:paraId="149D5DE9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(4,531)</w:t>
            </w:r>
          </w:p>
        </w:tc>
        <w:tc>
          <w:tcPr>
            <w:tcW w:w="237" w:type="dxa"/>
            <w:vAlign w:val="bottom"/>
          </w:tcPr>
          <w:p w14:paraId="742876ED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6766A5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(8,957)</w:t>
            </w:r>
          </w:p>
        </w:tc>
        <w:tc>
          <w:tcPr>
            <w:tcW w:w="270" w:type="dxa"/>
          </w:tcPr>
          <w:p w14:paraId="4CD9AE38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67"/>
              <w:rPr>
                <w:sz w:val="2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5FD71DC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(125,041)</w:t>
            </w:r>
          </w:p>
        </w:tc>
      </w:tr>
      <w:tr w:rsidR="00E67FAB" w:rsidRPr="00C664CA" w14:paraId="6DE79546" w14:textId="77777777" w:rsidTr="00044059">
        <w:trPr>
          <w:jc w:val="center"/>
        </w:trPr>
        <w:tc>
          <w:tcPr>
            <w:tcW w:w="2815" w:type="dxa"/>
          </w:tcPr>
          <w:p w14:paraId="3825A62B" w14:textId="77777777" w:rsidR="00E67FAB" w:rsidRPr="00C664CA" w:rsidRDefault="00E67FAB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764826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EABD6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FC23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79EC73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70F46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5C3024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AF9511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vAlign w:val="bottom"/>
          </w:tcPr>
          <w:p w14:paraId="10F68BAA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D58AE1B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E1C283D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  <w:vAlign w:val="bottom"/>
          </w:tcPr>
          <w:p w14:paraId="09406B41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75F4DD8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3A17E8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B40136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59F5E0B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67FAB" w:rsidRPr="00C664CA" w14:paraId="12128AED" w14:textId="77777777" w:rsidTr="00044059">
        <w:trPr>
          <w:jc w:val="center"/>
        </w:trPr>
        <w:tc>
          <w:tcPr>
            <w:tcW w:w="2815" w:type="dxa"/>
          </w:tcPr>
          <w:p w14:paraId="685690FE" w14:textId="77777777" w:rsidR="00E67FAB" w:rsidRPr="00C664CA" w:rsidRDefault="00E67FAB" w:rsidP="00E6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55" w:type="dxa"/>
            <w:vAlign w:val="bottom"/>
          </w:tcPr>
          <w:p w14:paraId="5C05562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53C64BD7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849C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1,718,485</w:t>
            </w:r>
          </w:p>
        </w:tc>
        <w:tc>
          <w:tcPr>
            <w:tcW w:w="270" w:type="dxa"/>
            <w:vAlign w:val="bottom"/>
          </w:tcPr>
          <w:p w14:paraId="4B12320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150F88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8,678,442</w:t>
            </w:r>
          </w:p>
        </w:tc>
        <w:tc>
          <w:tcPr>
            <w:tcW w:w="270" w:type="dxa"/>
            <w:vAlign w:val="bottom"/>
          </w:tcPr>
          <w:p w14:paraId="07018C9B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7BD2A0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187,858</w:t>
            </w:r>
          </w:p>
        </w:tc>
        <w:tc>
          <w:tcPr>
            <w:tcW w:w="253" w:type="dxa"/>
            <w:vAlign w:val="bottom"/>
          </w:tcPr>
          <w:p w14:paraId="664C266E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</w:tcPr>
          <w:p w14:paraId="126B2FCB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11,487</w:t>
            </w:r>
          </w:p>
        </w:tc>
        <w:tc>
          <w:tcPr>
            <w:tcW w:w="250" w:type="dxa"/>
          </w:tcPr>
          <w:p w14:paraId="35152C74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08573057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112,484</w:t>
            </w:r>
          </w:p>
        </w:tc>
        <w:tc>
          <w:tcPr>
            <w:tcW w:w="237" w:type="dxa"/>
            <w:vAlign w:val="bottom"/>
          </w:tcPr>
          <w:p w14:paraId="13E6370D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DA9F1B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92,687</w:t>
            </w:r>
          </w:p>
        </w:tc>
        <w:tc>
          <w:tcPr>
            <w:tcW w:w="270" w:type="dxa"/>
          </w:tcPr>
          <w:p w14:paraId="3B1676D2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7D92FFA" w14:textId="77777777" w:rsidR="00E67FAB" w:rsidRPr="00C664CA" w:rsidRDefault="00E67FAB" w:rsidP="00E67FA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11,340,871</w:t>
            </w:r>
          </w:p>
        </w:tc>
      </w:tr>
      <w:tr w:rsidR="004B73FF" w:rsidRPr="00C664CA" w14:paraId="72EDAC00" w14:textId="77777777" w:rsidTr="00C3481F">
        <w:trPr>
          <w:jc w:val="center"/>
        </w:trPr>
        <w:tc>
          <w:tcPr>
            <w:tcW w:w="2815" w:type="dxa"/>
          </w:tcPr>
          <w:p w14:paraId="6C68584C" w14:textId="77777777" w:rsidR="004B73FF" w:rsidRPr="00C664CA" w:rsidRDefault="004B73FF" w:rsidP="004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55" w:type="dxa"/>
            <w:vAlign w:val="bottom"/>
          </w:tcPr>
          <w:p w14:paraId="7A105045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E46039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7A4C5FF7" w14:textId="77777777" w:rsidR="004B73FF" w:rsidRPr="004B73FF" w:rsidRDefault="004B73FF" w:rsidP="001D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1,668 </w:t>
            </w:r>
          </w:p>
        </w:tc>
        <w:tc>
          <w:tcPr>
            <w:tcW w:w="270" w:type="dxa"/>
            <w:vAlign w:val="bottom"/>
          </w:tcPr>
          <w:p w14:paraId="5F0A9132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3711EC8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57,541 </w:t>
            </w:r>
          </w:p>
        </w:tc>
        <w:tc>
          <w:tcPr>
            <w:tcW w:w="270" w:type="dxa"/>
            <w:vAlign w:val="bottom"/>
          </w:tcPr>
          <w:p w14:paraId="15B69C8D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19A0820D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9,150 </w:t>
            </w:r>
          </w:p>
        </w:tc>
        <w:tc>
          <w:tcPr>
            <w:tcW w:w="253" w:type="dxa"/>
            <w:vAlign w:val="bottom"/>
          </w:tcPr>
          <w:p w14:paraId="3DA9E25F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center"/>
          </w:tcPr>
          <w:p w14:paraId="395E3273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</w:p>
        </w:tc>
        <w:tc>
          <w:tcPr>
            <w:tcW w:w="250" w:type="dxa"/>
          </w:tcPr>
          <w:p w14:paraId="6DC23ABE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4F548A7A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228,961 </w:t>
            </w:r>
          </w:p>
        </w:tc>
        <w:tc>
          <w:tcPr>
            <w:tcW w:w="237" w:type="dxa"/>
            <w:vAlign w:val="bottom"/>
          </w:tcPr>
          <w:p w14:paraId="7951431B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D886C61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4,119 </w:t>
            </w:r>
          </w:p>
        </w:tc>
        <w:tc>
          <w:tcPr>
            <w:tcW w:w="270" w:type="dxa"/>
          </w:tcPr>
          <w:p w14:paraId="35B28B99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1DA23591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351,453 </w:t>
            </w:r>
          </w:p>
        </w:tc>
      </w:tr>
      <w:tr w:rsidR="004B73FF" w:rsidRPr="00C664CA" w14:paraId="59BA87D3" w14:textId="77777777" w:rsidTr="00C3481F">
        <w:trPr>
          <w:jc w:val="center"/>
        </w:trPr>
        <w:tc>
          <w:tcPr>
            <w:tcW w:w="2815" w:type="dxa"/>
          </w:tcPr>
          <w:p w14:paraId="22EC8246" w14:textId="77777777" w:rsidR="004B73FF" w:rsidRPr="00C664CA" w:rsidRDefault="004B73FF" w:rsidP="004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1C82">
              <w:rPr>
                <w:rFonts w:ascii="Angsana New" w:hAnsi="Angsana New"/>
                <w:sz w:val="28"/>
                <w:szCs w:val="28"/>
                <w:cs/>
              </w:rPr>
              <w:t>ได้มาจากกา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รซื้อ</w:t>
            </w:r>
            <w:r w:rsidRPr="00C31C82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1055" w:type="dxa"/>
            <w:vAlign w:val="bottom"/>
          </w:tcPr>
          <w:p w14:paraId="664E7E16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/>
                <w:sz w:val="28"/>
                <w:szCs w:val="28"/>
                <w:cs/>
                <w:lang w:bidi="th-TH"/>
              </w:rPr>
              <w:t>58</w:t>
            </w:r>
            <w:r w:rsidRPr="004B73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4B73FF">
              <w:rPr>
                <w:rFonts w:ascii="Angsana New" w:hAnsi="Angsana New"/>
                <w:sz w:val="28"/>
                <w:szCs w:val="28"/>
                <w:cs/>
                <w:lang w:bidi="th-TH"/>
              </w:rPr>
              <w:t>344</w:t>
            </w:r>
          </w:p>
        </w:tc>
        <w:tc>
          <w:tcPr>
            <w:tcW w:w="270" w:type="dxa"/>
            <w:vAlign w:val="bottom"/>
          </w:tcPr>
          <w:p w14:paraId="6C47F6D8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1FD5A90B" w14:textId="77777777" w:rsidR="004B73FF" w:rsidRPr="004B73FF" w:rsidRDefault="004B73FF" w:rsidP="001D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val="en-GB"/>
              </w:rPr>
              <w:t>4,666</w:t>
            </w:r>
          </w:p>
        </w:tc>
        <w:tc>
          <w:tcPr>
            <w:tcW w:w="270" w:type="dxa"/>
            <w:vAlign w:val="bottom"/>
          </w:tcPr>
          <w:p w14:paraId="62C2C61D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5372C70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929 </w:t>
            </w:r>
          </w:p>
        </w:tc>
        <w:tc>
          <w:tcPr>
            <w:tcW w:w="270" w:type="dxa"/>
            <w:vAlign w:val="bottom"/>
          </w:tcPr>
          <w:p w14:paraId="10B09FBB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62EC70A5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1,410 </w:t>
            </w:r>
          </w:p>
        </w:tc>
        <w:tc>
          <w:tcPr>
            <w:tcW w:w="253" w:type="dxa"/>
            <w:vAlign w:val="bottom"/>
          </w:tcPr>
          <w:p w14:paraId="23AA4E1F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center"/>
          </w:tcPr>
          <w:p w14:paraId="5783CF7B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12,759 </w:t>
            </w:r>
          </w:p>
        </w:tc>
        <w:tc>
          <w:tcPr>
            <w:tcW w:w="250" w:type="dxa"/>
          </w:tcPr>
          <w:p w14:paraId="76BB81D0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12700A7E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6,666 </w:t>
            </w:r>
          </w:p>
        </w:tc>
        <w:tc>
          <w:tcPr>
            <w:tcW w:w="237" w:type="dxa"/>
            <w:vAlign w:val="bottom"/>
          </w:tcPr>
          <w:p w14:paraId="6F4F360C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D965FE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B2A9006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3AE40C59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84,774 </w:t>
            </w:r>
          </w:p>
        </w:tc>
      </w:tr>
      <w:tr w:rsidR="004B73FF" w:rsidRPr="00C664CA" w14:paraId="7D990666" w14:textId="77777777" w:rsidTr="00C3481F">
        <w:trPr>
          <w:jc w:val="center"/>
        </w:trPr>
        <w:tc>
          <w:tcPr>
            <w:tcW w:w="2815" w:type="dxa"/>
          </w:tcPr>
          <w:p w14:paraId="63F98D28" w14:textId="77777777" w:rsidR="004B73FF" w:rsidRPr="00C664CA" w:rsidRDefault="004B73FF" w:rsidP="004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55" w:type="dxa"/>
            <w:vAlign w:val="bottom"/>
          </w:tcPr>
          <w:p w14:paraId="77A919C2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4E2CB3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2B15A75F" w14:textId="77777777" w:rsidR="004B73FF" w:rsidRPr="004B73FF" w:rsidRDefault="004B73FF" w:rsidP="001D7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31,436 </w:t>
            </w:r>
          </w:p>
        </w:tc>
        <w:tc>
          <w:tcPr>
            <w:tcW w:w="270" w:type="dxa"/>
            <w:vAlign w:val="bottom"/>
          </w:tcPr>
          <w:p w14:paraId="78C2A0E7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DA3C35D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 xml:space="preserve">211,828 </w:t>
            </w:r>
          </w:p>
        </w:tc>
        <w:tc>
          <w:tcPr>
            <w:tcW w:w="270" w:type="dxa"/>
            <w:vAlign w:val="bottom"/>
          </w:tcPr>
          <w:p w14:paraId="6E8AB3F4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5A268A6E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11,350 </w:t>
            </w:r>
          </w:p>
        </w:tc>
        <w:tc>
          <w:tcPr>
            <w:tcW w:w="253" w:type="dxa"/>
            <w:vAlign w:val="bottom"/>
          </w:tcPr>
          <w:p w14:paraId="1399824B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0328330B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0" w:type="dxa"/>
          </w:tcPr>
          <w:p w14:paraId="383ADE86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457796FE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>(209,024)</w:t>
            </w:r>
          </w:p>
        </w:tc>
        <w:tc>
          <w:tcPr>
            <w:tcW w:w="237" w:type="dxa"/>
            <w:vAlign w:val="bottom"/>
          </w:tcPr>
          <w:p w14:paraId="17E876BA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C1F78FD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>(45,590)</w:t>
            </w:r>
          </w:p>
        </w:tc>
        <w:tc>
          <w:tcPr>
            <w:tcW w:w="270" w:type="dxa"/>
          </w:tcPr>
          <w:p w14:paraId="6E715D52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0E1603B6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B73FF" w:rsidRPr="00C664CA" w14:paraId="6CF04F59" w14:textId="77777777" w:rsidTr="00C3481F">
        <w:trPr>
          <w:jc w:val="center"/>
        </w:trPr>
        <w:tc>
          <w:tcPr>
            <w:tcW w:w="2815" w:type="dxa"/>
          </w:tcPr>
          <w:p w14:paraId="72977A7A" w14:textId="77777777" w:rsidR="004B73FF" w:rsidRPr="00C664CA" w:rsidRDefault="004B73FF" w:rsidP="004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5" w:type="dxa"/>
            <w:vAlign w:val="bottom"/>
          </w:tcPr>
          <w:p w14:paraId="38428B3D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E472CE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154C43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1B70E4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9C6D0C4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>(197,018)</w:t>
            </w:r>
          </w:p>
        </w:tc>
        <w:tc>
          <w:tcPr>
            <w:tcW w:w="270" w:type="dxa"/>
            <w:vAlign w:val="bottom"/>
          </w:tcPr>
          <w:p w14:paraId="1B43C54C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vAlign w:val="center"/>
          </w:tcPr>
          <w:p w14:paraId="11F4C323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sz w:val="28"/>
                <w:szCs w:val="28"/>
                <w:lang w:bidi="th-TH"/>
              </w:rPr>
              <w:t>(5,375)</w:t>
            </w:r>
          </w:p>
        </w:tc>
        <w:tc>
          <w:tcPr>
            <w:tcW w:w="253" w:type="dxa"/>
            <w:vAlign w:val="bottom"/>
          </w:tcPr>
          <w:p w14:paraId="75EED6F9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66BA16AD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>(16)</w:t>
            </w:r>
          </w:p>
        </w:tc>
        <w:tc>
          <w:tcPr>
            <w:tcW w:w="250" w:type="dxa"/>
          </w:tcPr>
          <w:p w14:paraId="0C04CD62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F47D69C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200E660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92EA8F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3D4930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7"/>
                <w:tab w:val="decimal" w:pos="1001"/>
              </w:tabs>
              <w:spacing w:line="240" w:lineRule="atLeast"/>
              <w:ind w:right="-6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2C2D9D17" w14:textId="77777777" w:rsidR="004B73FF" w:rsidRPr="004B73FF" w:rsidRDefault="004B73FF" w:rsidP="004B73FF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0" w:right="-144"/>
              <w:rPr>
                <w:rFonts w:ascii="Angsana New" w:hAnsi="Angsana New"/>
                <w:sz w:val="28"/>
                <w:szCs w:val="28"/>
              </w:rPr>
            </w:pPr>
            <w:r w:rsidRPr="004B73FF">
              <w:rPr>
                <w:rFonts w:ascii="Angsana New" w:hAnsi="Angsana New" w:hint="cs"/>
                <w:sz w:val="28"/>
                <w:szCs w:val="28"/>
              </w:rPr>
              <w:t>(202,409)</w:t>
            </w:r>
          </w:p>
        </w:tc>
      </w:tr>
      <w:tr w:rsidR="004B73FF" w:rsidRPr="00C664CA" w14:paraId="7570925C" w14:textId="77777777" w:rsidTr="001D7612">
        <w:trPr>
          <w:trHeight w:val="433"/>
          <w:jc w:val="center"/>
        </w:trPr>
        <w:tc>
          <w:tcPr>
            <w:tcW w:w="2815" w:type="dxa"/>
          </w:tcPr>
          <w:p w14:paraId="5A20FAEC" w14:textId="77777777" w:rsidR="004B73FF" w:rsidRPr="00C664CA" w:rsidRDefault="004B73FF" w:rsidP="004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17A9" w14:textId="77777777" w:rsidR="004B73FF" w:rsidRPr="00C664CA" w:rsidRDefault="004B73FF" w:rsidP="00EF312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597,772</w:t>
            </w:r>
          </w:p>
        </w:tc>
        <w:tc>
          <w:tcPr>
            <w:tcW w:w="270" w:type="dxa"/>
            <w:vAlign w:val="center"/>
          </w:tcPr>
          <w:p w14:paraId="486385C3" w14:textId="77777777" w:rsidR="004B73FF" w:rsidRPr="004B73FF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F5BBD" w14:textId="77777777" w:rsidR="004B73FF" w:rsidRPr="004B73FF" w:rsidRDefault="004B73FF" w:rsidP="007F197C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0" w:right="-40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1,756,255</w:t>
            </w:r>
          </w:p>
        </w:tc>
        <w:tc>
          <w:tcPr>
            <w:tcW w:w="270" w:type="dxa"/>
            <w:vAlign w:val="center"/>
          </w:tcPr>
          <w:p w14:paraId="413F2997" w14:textId="77777777" w:rsidR="004B73FF" w:rsidRPr="00C664CA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6E15" w14:textId="77777777" w:rsidR="004B73FF" w:rsidRPr="00C664CA" w:rsidRDefault="004B73FF" w:rsidP="00B54FE6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0" w:right="-23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8,751,722</w:t>
            </w:r>
          </w:p>
        </w:tc>
        <w:tc>
          <w:tcPr>
            <w:tcW w:w="270" w:type="dxa"/>
            <w:vAlign w:val="center"/>
          </w:tcPr>
          <w:p w14:paraId="302AE882" w14:textId="77777777" w:rsidR="004B73FF" w:rsidRPr="00C664CA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84A3" w14:textId="77777777" w:rsidR="004B73FF" w:rsidRPr="00C664CA" w:rsidRDefault="004B73FF" w:rsidP="00821F4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204,393</w:t>
            </w:r>
          </w:p>
        </w:tc>
        <w:tc>
          <w:tcPr>
            <w:tcW w:w="253" w:type="dxa"/>
            <w:vAlign w:val="center"/>
          </w:tcPr>
          <w:p w14:paraId="55BB5102" w14:textId="77777777" w:rsidR="004B73FF" w:rsidRPr="00C664CA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93DE" w14:textId="77777777" w:rsidR="004B73FF" w:rsidRPr="00C664CA" w:rsidRDefault="004B73FF" w:rsidP="00CB462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24,</w:t>
            </w: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50" w:type="dxa"/>
            <w:vAlign w:val="center"/>
          </w:tcPr>
          <w:p w14:paraId="6C7872D4" w14:textId="77777777" w:rsidR="004B73FF" w:rsidRPr="00C664CA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A1E48" w14:textId="77777777" w:rsidR="004B73FF" w:rsidRPr="00C664CA" w:rsidRDefault="004B73FF" w:rsidP="003F6A3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139,</w:t>
            </w: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237" w:type="dxa"/>
            <w:vAlign w:val="center"/>
          </w:tcPr>
          <w:p w14:paraId="41C8A652" w14:textId="77777777" w:rsidR="004B73FF" w:rsidRPr="00C664CA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15C6C" w14:textId="77777777" w:rsidR="004B73FF" w:rsidRPr="004B73FF" w:rsidRDefault="004B73FF" w:rsidP="003F6A3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101,216</w:t>
            </w:r>
          </w:p>
        </w:tc>
        <w:tc>
          <w:tcPr>
            <w:tcW w:w="270" w:type="dxa"/>
            <w:vAlign w:val="center"/>
          </w:tcPr>
          <w:p w14:paraId="4E6383C2" w14:textId="77777777" w:rsidR="004B73FF" w:rsidRPr="004B73FF" w:rsidRDefault="004B73FF" w:rsidP="001D761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923A" w14:textId="77777777" w:rsidR="004B73FF" w:rsidRPr="004B73FF" w:rsidRDefault="004B73FF" w:rsidP="003F6A3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11,</w:t>
            </w:r>
            <w:r w:rsidRPr="003F6A3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574</w:t>
            </w:r>
            <w:r w:rsidRPr="004B73FF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,689</w:t>
            </w:r>
          </w:p>
        </w:tc>
      </w:tr>
      <w:tr w:rsidR="004B73FF" w:rsidRPr="00C664CA" w14:paraId="7DB89198" w14:textId="77777777" w:rsidTr="00044059">
        <w:trPr>
          <w:jc w:val="center"/>
        </w:trPr>
        <w:tc>
          <w:tcPr>
            <w:tcW w:w="2815" w:type="dxa"/>
          </w:tcPr>
          <w:p w14:paraId="7AABC4B6" w14:textId="77777777" w:rsidR="004B73FF" w:rsidRPr="00C664CA" w:rsidRDefault="004B73FF" w:rsidP="004B7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nil"/>
            </w:tcBorders>
            <w:vAlign w:val="bottom"/>
          </w:tcPr>
          <w:p w14:paraId="2AA66C89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9E8555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56DE53F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0073C8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066ADF3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2C2B82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8DC0BD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tcBorders>
              <w:bottom w:val="nil"/>
            </w:tcBorders>
            <w:vAlign w:val="bottom"/>
          </w:tcPr>
          <w:p w14:paraId="0C27FA70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</w:tcPr>
          <w:p w14:paraId="74BF641D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nil"/>
            </w:tcBorders>
          </w:tcPr>
          <w:p w14:paraId="6D70AD09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6AB1FE4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DF33DC7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795CDDD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077792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nil"/>
            </w:tcBorders>
            <w:vAlign w:val="bottom"/>
          </w:tcPr>
          <w:p w14:paraId="7E82DF2C" w14:textId="77777777" w:rsidR="004B73FF" w:rsidRPr="00C664CA" w:rsidRDefault="004B73FF" w:rsidP="004B73F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CB662BD" w14:textId="77777777" w:rsidR="009663B1" w:rsidRPr="001B4A38" w:rsidRDefault="009663B1">
      <w:pPr>
        <w:rPr>
          <w:sz w:val="10"/>
          <w:szCs w:val="10"/>
        </w:rPr>
      </w:pPr>
      <w:r>
        <w:br w:type="page"/>
      </w:r>
      <w:r w:rsidR="001B4A38">
        <w:rPr>
          <w:sz w:val="10"/>
          <w:szCs w:val="10"/>
        </w:rPr>
        <w:lastRenderedPageBreak/>
        <w:t xml:space="preserve">  </w:t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815"/>
        <w:gridCol w:w="1055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170"/>
        <w:gridCol w:w="270"/>
        <w:gridCol w:w="1120"/>
      </w:tblGrid>
      <w:tr w:rsidR="003306CC" w:rsidRPr="00C664CA" w14:paraId="29A25BE6" w14:textId="77777777" w:rsidTr="002F45CC">
        <w:trPr>
          <w:jc w:val="center"/>
        </w:trPr>
        <w:tc>
          <w:tcPr>
            <w:tcW w:w="2815" w:type="dxa"/>
          </w:tcPr>
          <w:p w14:paraId="6BF6C380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6"/>
            <w:vAlign w:val="bottom"/>
          </w:tcPr>
          <w:p w14:paraId="74B6F358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306CC" w:rsidRPr="00C664CA" w14:paraId="263A154F" w14:textId="77777777" w:rsidTr="002F45CC">
        <w:trPr>
          <w:jc w:val="center"/>
        </w:trPr>
        <w:tc>
          <w:tcPr>
            <w:tcW w:w="2815" w:type="dxa"/>
          </w:tcPr>
          <w:p w14:paraId="54AC53CE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217EA16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A7C4F8C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046396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796D2E08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8BE01D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4D21B870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AD7CED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179E5A94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105A85F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41191EBA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BC93B8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0C7BE4FF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0CB486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7640C2" w14:textId="77777777" w:rsidR="003306CC" w:rsidRPr="00C664CA" w:rsidRDefault="0028325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59F48A3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5AB28036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ED8025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59CDD5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06CC" w:rsidRPr="00C664CA" w14:paraId="755123FB" w14:textId="77777777" w:rsidTr="002F45CC">
        <w:trPr>
          <w:trHeight w:val="155"/>
          <w:jc w:val="center"/>
        </w:trPr>
        <w:tc>
          <w:tcPr>
            <w:tcW w:w="2815" w:type="dxa"/>
          </w:tcPr>
          <w:p w14:paraId="1D5042A1" w14:textId="77777777" w:rsidR="003306CC" w:rsidRPr="00C664CA" w:rsidRDefault="003306CC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6"/>
            <w:vAlign w:val="bottom"/>
          </w:tcPr>
          <w:p w14:paraId="2B18E68B" w14:textId="77777777" w:rsidR="003306CC" w:rsidRPr="00C664CA" w:rsidRDefault="003306CC" w:rsidP="00655166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664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114B" w:rsidRPr="00C664CA" w14:paraId="19E238BF" w14:textId="77777777" w:rsidTr="002F45CC">
        <w:trPr>
          <w:jc w:val="center"/>
        </w:trPr>
        <w:tc>
          <w:tcPr>
            <w:tcW w:w="2815" w:type="dxa"/>
          </w:tcPr>
          <w:p w14:paraId="44DE4AF2" w14:textId="77777777" w:rsidR="0061114B" w:rsidRPr="00C664CA" w:rsidRDefault="0061114B" w:rsidP="0061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55" w:type="dxa"/>
            <w:vAlign w:val="bottom"/>
          </w:tcPr>
          <w:p w14:paraId="1EEDFC02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E9A741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C229E0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CD583C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BEB1D0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B8655B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154A5F" w14:textId="77777777" w:rsidR="0061114B" w:rsidRPr="00C664CA" w:rsidRDefault="0061114B" w:rsidP="009F356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75D2F128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87A72C9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4C92482F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2E811A3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BF95688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7981B6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208F2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0CDFFFC" w14:textId="77777777" w:rsidR="0061114B" w:rsidRPr="00C664CA" w:rsidRDefault="0061114B" w:rsidP="006111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6E99" w:rsidRPr="00C664CA" w14:paraId="282CEED4" w14:textId="77777777" w:rsidTr="002F45CC">
        <w:trPr>
          <w:jc w:val="center"/>
        </w:trPr>
        <w:tc>
          <w:tcPr>
            <w:tcW w:w="2815" w:type="dxa"/>
          </w:tcPr>
          <w:p w14:paraId="16A7B4D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55" w:type="dxa"/>
            <w:vAlign w:val="bottom"/>
          </w:tcPr>
          <w:p w14:paraId="3AD100C2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</w:rPr>
            </w:pPr>
            <w:r w:rsidRPr="00806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16E0D9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BCE4E3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/>
              </w:rPr>
              <w:t>828,136</w:t>
            </w:r>
          </w:p>
        </w:tc>
        <w:tc>
          <w:tcPr>
            <w:tcW w:w="270" w:type="dxa"/>
            <w:vAlign w:val="bottom"/>
          </w:tcPr>
          <w:p w14:paraId="08A59C47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691207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/>
              </w:rPr>
              <w:t>5,996,757</w:t>
            </w:r>
          </w:p>
        </w:tc>
        <w:tc>
          <w:tcPr>
            <w:tcW w:w="270" w:type="dxa"/>
            <w:vAlign w:val="bottom"/>
          </w:tcPr>
          <w:p w14:paraId="5DE58642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95C8B83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bidi="th-TH"/>
              </w:rPr>
              <w:t>159,966</w:t>
            </w:r>
          </w:p>
        </w:tc>
        <w:tc>
          <w:tcPr>
            <w:tcW w:w="253" w:type="dxa"/>
            <w:vAlign w:val="bottom"/>
          </w:tcPr>
          <w:p w14:paraId="7E60EBE4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674678B8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806E99">
              <w:rPr>
                <w:rFonts w:ascii="Angsana New" w:hAnsi="Angsana New"/>
                <w:sz w:val="28"/>
                <w:szCs w:val="28"/>
              </w:rPr>
              <w:t>9,838</w:t>
            </w:r>
          </w:p>
        </w:tc>
        <w:tc>
          <w:tcPr>
            <w:tcW w:w="250" w:type="dxa"/>
          </w:tcPr>
          <w:p w14:paraId="15922475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28D486A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806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11FCEEB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51E0FD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806E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313F06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84B9F5A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/>
              </w:rPr>
              <w:t>6,994,697</w:t>
            </w:r>
          </w:p>
        </w:tc>
      </w:tr>
      <w:tr w:rsidR="00806E99" w:rsidRPr="00C664CA" w14:paraId="3E58E62A" w14:textId="77777777" w:rsidTr="002F45CC">
        <w:trPr>
          <w:jc w:val="center"/>
        </w:trPr>
        <w:tc>
          <w:tcPr>
            <w:tcW w:w="2815" w:type="dxa"/>
          </w:tcPr>
          <w:p w14:paraId="5ED2F828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55" w:type="dxa"/>
            <w:vAlign w:val="bottom"/>
          </w:tcPr>
          <w:p w14:paraId="5E86F8C3" w14:textId="77777777" w:rsidR="00806E99" w:rsidRPr="00D43193" w:rsidRDefault="00806E99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22FB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ECBE3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92,939</w:t>
            </w:r>
          </w:p>
        </w:tc>
        <w:tc>
          <w:tcPr>
            <w:tcW w:w="270" w:type="dxa"/>
            <w:vAlign w:val="bottom"/>
          </w:tcPr>
          <w:p w14:paraId="1E4A3C3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5DE7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543,404</w:t>
            </w:r>
          </w:p>
        </w:tc>
        <w:tc>
          <w:tcPr>
            <w:tcW w:w="270" w:type="dxa"/>
            <w:vAlign w:val="bottom"/>
          </w:tcPr>
          <w:p w14:paraId="1363F05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C091306" w14:textId="77777777" w:rsidR="00806E99" w:rsidRPr="00D43193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10,617</w:t>
            </w:r>
          </w:p>
        </w:tc>
        <w:tc>
          <w:tcPr>
            <w:tcW w:w="253" w:type="dxa"/>
            <w:vAlign w:val="bottom"/>
          </w:tcPr>
          <w:p w14:paraId="032BB4F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3EC9E48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250" w:type="dxa"/>
          </w:tcPr>
          <w:p w14:paraId="6250305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95B2D4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9E5EFE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1B10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61759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EA15F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5FAE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5FAE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</w:p>
        </w:tc>
      </w:tr>
      <w:tr w:rsidR="00806E99" w:rsidRPr="00C664CA" w14:paraId="4657FA97" w14:textId="77777777" w:rsidTr="009F2D39">
        <w:trPr>
          <w:jc w:val="center"/>
        </w:trPr>
        <w:tc>
          <w:tcPr>
            <w:tcW w:w="2815" w:type="dxa"/>
          </w:tcPr>
          <w:p w14:paraId="7382BFC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5" w:type="dxa"/>
            <w:vAlign w:val="bottom"/>
          </w:tcPr>
          <w:p w14:paraId="7A0361E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CF881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A5154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(379)</w:t>
            </w:r>
          </w:p>
        </w:tc>
        <w:tc>
          <w:tcPr>
            <w:tcW w:w="270" w:type="dxa"/>
            <w:vAlign w:val="bottom"/>
          </w:tcPr>
          <w:p w14:paraId="1A2F0C4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F7E44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(102,992)</w:t>
            </w:r>
          </w:p>
        </w:tc>
        <w:tc>
          <w:tcPr>
            <w:tcW w:w="270" w:type="dxa"/>
            <w:vAlign w:val="bottom"/>
          </w:tcPr>
          <w:p w14:paraId="55FE414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1A27F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(1,678)</w:t>
            </w:r>
          </w:p>
        </w:tc>
        <w:tc>
          <w:tcPr>
            <w:tcW w:w="253" w:type="dxa"/>
            <w:vAlign w:val="bottom"/>
          </w:tcPr>
          <w:p w14:paraId="047B0D6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FBE4C3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(586)</w:t>
            </w:r>
          </w:p>
        </w:tc>
        <w:tc>
          <w:tcPr>
            <w:tcW w:w="250" w:type="dxa"/>
          </w:tcPr>
          <w:p w14:paraId="427E900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0C674ED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248EEE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0177A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58C90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25707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A5FAE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5FAE">
              <w:rPr>
                <w:rFonts w:ascii="Angsana New" w:hAnsi="Angsana New"/>
                <w:sz w:val="28"/>
                <w:szCs w:val="28"/>
                <w:lang w:val="en-US"/>
              </w:rPr>
              <w:t>635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06E99" w:rsidRPr="00C664CA" w14:paraId="20F99A91" w14:textId="77777777" w:rsidTr="002F45CC">
        <w:trPr>
          <w:jc w:val="center"/>
        </w:trPr>
        <w:tc>
          <w:tcPr>
            <w:tcW w:w="2815" w:type="dxa"/>
          </w:tcPr>
          <w:p w14:paraId="383554A3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0FCCCA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43070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7200A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38F970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A0CBE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BBC5F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BA5AB0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vAlign w:val="bottom"/>
          </w:tcPr>
          <w:p w14:paraId="5D9E3A4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A2D90E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611BC33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14:paraId="011D90D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649685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35616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5578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C5C6E2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06E99" w:rsidRPr="00C664CA" w14:paraId="4E52B453" w14:textId="77777777" w:rsidTr="002F45CC">
        <w:trPr>
          <w:jc w:val="center"/>
        </w:trPr>
        <w:tc>
          <w:tcPr>
            <w:tcW w:w="2815" w:type="dxa"/>
          </w:tcPr>
          <w:p w14:paraId="22AB777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55" w:type="dxa"/>
            <w:vAlign w:val="bottom"/>
          </w:tcPr>
          <w:p w14:paraId="2712819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037A7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7F036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920,696</w:t>
            </w:r>
          </w:p>
        </w:tc>
        <w:tc>
          <w:tcPr>
            <w:tcW w:w="270" w:type="dxa"/>
            <w:vAlign w:val="bottom"/>
          </w:tcPr>
          <w:p w14:paraId="2FB3234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5DE52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6,437,169</w:t>
            </w:r>
          </w:p>
        </w:tc>
        <w:tc>
          <w:tcPr>
            <w:tcW w:w="270" w:type="dxa"/>
            <w:vAlign w:val="bottom"/>
          </w:tcPr>
          <w:p w14:paraId="5B2D4BD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3C3007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168,905</w:t>
            </w:r>
          </w:p>
        </w:tc>
        <w:tc>
          <w:tcPr>
            <w:tcW w:w="253" w:type="dxa"/>
            <w:vAlign w:val="bottom"/>
          </w:tcPr>
          <w:p w14:paraId="1AF5F07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</w:tcPr>
          <w:p w14:paraId="6817864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10,028</w:t>
            </w:r>
          </w:p>
        </w:tc>
        <w:tc>
          <w:tcPr>
            <w:tcW w:w="250" w:type="dxa"/>
          </w:tcPr>
          <w:p w14:paraId="6988668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30D337F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216EB8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5669F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2D07D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4492C9C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7,536,798</w:t>
            </w:r>
          </w:p>
        </w:tc>
      </w:tr>
      <w:tr w:rsidR="00806E99" w:rsidRPr="00C664CA" w14:paraId="39EF6D28" w14:textId="77777777" w:rsidTr="002F45CC">
        <w:trPr>
          <w:jc w:val="center"/>
        </w:trPr>
        <w:tc>
          <w:tcPr>
            <w:tcW w:w="2815" w:type="dxa"/>
          </w:tcPr>
          <w:p w14:paraId="55DCAB5E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55" w:type="dxa"/>
            <w:vAlign w:val="bottom"/>
          </w:tcPr>
          <w:p w14:paraId="0DA71F7A" w14:textId="77777777" w:rsidR="00806E99" w:rsidRPr="004B73FF" w:rsidRDefault="00C3481F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6F352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561A77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/>
              </w:rPr>
              <w:t>88,762</w:t>
            </w:r>
          </w:p>
        </w:tc>
        <w:tc>
          <w:tcPr>
            <w:tcW w:w="270" w:type="dxa"/>
            <w:vAlign w:val="bottom"/>
          </w:tcPr>
          <w:p w14:paraId="2A421B2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86B6D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/>
              </w:rPr>
              <w:t>530,816</w:t>
            </w:r>
          </w:p>
        </w:tc>
        <w:tc>
          <w:tcPr>
            <w:tcW w:w="270" w:type="dxa"/>
            <w:vAlign w:val="bottom"/>
          </w:tcPr>
          <w:p w14:paraId="54DE20A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9730EE" w14:textId="77777777" w:rsidR="00806E99" w:rsidRPr="00D43193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9,889</w:t>
            </w:r>
          </w:p>
        </w:tc>
        <w:tc>
          <w:tcPr>
            <w:tcW w:w="253" w:type="dxa"/>
            <w:vAlign w:val="bottom"/>
          </w:tcPr>
          <w:p w14:paraId="0B3D163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18B250F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C3481F">
              <w:rPr>
                <w:rFonts w:ascii="Angsana New" w:hAnsi="Angsana New"/>
                <w:sz w:val="28"/>
                <w:szCs w:val="28"/>
              </w:rPr>
              <w:t>1,450</w:t>
            </w:r>
          </w:p>
        </w:tc>
        <w:tc>
          <w:tcPr>
            <w:tcW w:w="250" w:type="dxa"/>
          </w:tcPr>
          <w:p w14:paraId="121996C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7ABB14F4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61FD6B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7D10E8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FE79C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393D8C2" w14:textId="77777777" w:rsidR="00806E99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/>
              </w:rPr>
              <w:t>630,917</w:t>
            </w:r>
          </w:p>
        </w:tc>
      </w:tr>
      <w:tr w:rsidR="00806E99" w:rsidRPr="00C664CA" w14:paraId="71EF10DF" w14:textId="77777777" w:rsidTr="002F45CC">
        <w:trPr>
          <w:jc w:val="center"/>
        </w:trPr>
        <w:tc>
          <w:tcPr>
            <w:tcW w:w="2815" w:type="dxa"/>
          </w:tcPr>
          <w:p w14:paraId="313B79D7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55" w:type="dxa"/>
            <w:vAlign w:val="bottom"/>
          </w:tcPr>
          <w:p w14:paraId="51BDEC92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29711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E5115F" w14:textId="77777777" w:rsidR="00806E99" w:rsidRPr="00C664CA" w:rsidRDefault="00C3481F" w:rsidP="00C348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D8270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5E1641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/>
              </w:rPr>
              <w:t>(184,962)</w:t>
            </w:r>
          </w:p>
        </w:tc>
        <w:tc>
          <w:tcPr>
            <w:tcW w:w="270" w:type="dxa"/>
            <w:vAlign w:val="bottom"/>
          </w:tcPr>
          <w:p w14:paraId="238885D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846FB6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bidi="th-TH"/>
              </w:rPr>
              <w:t>(4,253)</w:t>
            </w:r>
          </w:p>
        </w:tc>
        <w:tc>
          <w:tcPr>
            <w:tcW w:w="253" w:type="dxa"/>
            <w:vAlign w:val="bottom"/>
          </w:tcPr>
          <w:p w14:paraId="3EBE7FB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</w:tcPr>
          <w:p w14:paraId="2D359CB1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 w:rsidRPr="00C3481F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50" w:type="dxa"/>
          </w:tcPr>
          <w:p w14:paraId="7CC901A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465124DB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1FFC09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C7BA8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0C03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B8AABD6" w14:textId="77777777" w:rsidR="00806E99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/>
              </w:rPr>
              <w:t>(189,231)</w:t>
            </w:r>
          </w:p>
        </w:tc>
      </w:tr>
      <w:tr w:rsidR="00806E99" w:rsidRPr="00C664CA" w14:paraId="3FB0EB16" w14:textId="77777777" w:rsidTr="002F45CC">
        <w:trPr>
          <w:jc w:val="center"/>
        </w:trPr>
        <w:tc>
          <w:tcPr>
            <w:tcW w:w="2815" w:type="dxa"/>
          </w:tcPr>
          <w:p w14:paraId="7B673CE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9BD4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FBE95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443FD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1,009,458</w:t>
            </w:r>
          </w:p>
        </w:tc>
        <w:tc>
          <w:tcPr>
            <w:tcW w:w="270" w:type="dxa"/>
            <w:vAlign w:val="bottom"/>
          </w:tcPr>
          <w:p w14:paraId="20212B6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2CCA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6,783,023</w:t>
            </w:r>
          </w:p>
        </w:tc>
        <w:tc>
          <w:tcPr>
            <w:tcW w:w="270" w:type="dxa"/>
            <w:vAlign w:val="bottom"/>
          </w:tcPr>
          <w:p w14:paraId="56E5013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3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CB842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174,541</w:t>
            </w:r>
          </w:p>
        </w:tc>
        <w:tc>
          <w:tcPr>
            <w:tcW w:w="253" w:type="dxa"/>
            <w:vAlign w:val="bottom"/>
          </w:tcPr>
          <w:p w14:paraId="27E5799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2975955B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</w:rPr>
              <w:t>11,462</w:t>
            </w:r>
          </w:p>
        </w:tc>
        <w:tc>
          <w:tcPr>
            <w:tcW w:w="250" w:type="dxa"/>
          </w:tcPr>
          <w:p w14:paraId="1EEF8A3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543D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9CD8B3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629BC4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FE7F6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B4E8A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7,978,484</w:t>
            </w:r>
          </w:p>
        </w:tc>
      </w:tr>
    </w:tbl>
    <w:p w14:paraId="01377480" w14:textId="77777777" w:rsidR="0018346E" w:rsidRDefault="0018346E">
      <w:r>
        <w:br w:type="page"/>
      </w:r>
    </w:p>
    <w:tbl>
      <w:tblPr>
        <w:tblW w:w="14580" w:type="dxa"/>
        <w:jc w:val="center"/>
        <w:tblLayout w:type="fixed"/>
        <w:tblLook w:val="01E0" w:firstRow="1" w:lastRow="1" w:firstColumn="1" w:lastColumn="1" w:noHBand="0" w:noVBand="0"/>
      </w:tblPr>
      <w:tblGrid>
        <w:gridCol w:w="2815"/>
        <w:gridCol w:w="1055"/>
        <w:gridCol w:w="270"/>
        <w:gridCol w:w="1350"/>
        <w:gridCol w:w="270"/>
        <w:gridCol w:w="1260"/>
        <w:gridCol w:w="270"/>
        <w:gridCol w:w="1530"/>
        <w:gridCol w:w="253"/>
        <w:gridCol w:w="1187"/>
        <w:gridCol w:w="250"/>
        <w:gridCol w:w="13"/>
        <w:gridCol w:w="1260"/>
        <w:gridCol w:w="237"/>
        <w:gridCol w:w="13"/>
        <w:gridCol w:w="1157"/>
        <w:gridCol w:w="270"/>
        <w:gridCol w:w="1120"/>
      </w:tblGrid>
      <w:tr w:rsidR="00806E99" w:rsidRPr="00C664CA" w14:paraId="649BFB05" w14:textId="77777777" w:rsidTr="002F45CC">
        <w:trPr>
          <w:jc w:val="center"/>
        </w:trPr>
        <w:tc>
          <w:tcPr>
            <w:tcW w:w="2815" w:type="dxa"/>
          </w:tcPr>
          <w:p w14:paraId="477D0D3E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2371ECF3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06E99" w:rsidRPr="00C664CA" w14:paraId="20A2F310" w14:textId="77777777" w:rsidTr="002F45CC">
        <w:trPr>
          <w:jc w:val="center"/>
        </w:trPr>
        <w:tc>
          <w:tcPr>
            <w:tcW w:w="2815" w:type="dxa"/>
          </w:tcPr>
          <w:p w14:paraId="4EF9D95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214A9D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C3441A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011D0B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53" w:type="dxa"/>
            <w:vAlign w:val="bottom"/>
          </w:tcPr>
          <w:p w14:paraId="2DC3E2F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EE82CB9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80F4F5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64B72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AED931C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315916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337883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6E99" w:rsidRPr="00C664CA" w14:paraId="7B6D3526" w14:textId="77777777" w:rsidTr="002F45CC">
        <w:trPr>
          <w:trHeight w:val="155"/>
          <w:jc w:val="center"/>
        </w:trPr>
        <w:tc>
          <w:tcPr>
            <w:tcW w:w="2815" w:type="dxa"/>
          </w:tcPr>
          <w:p w14:paraId="26536C81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7"/>
            <w:vAlign w:val="bottom"/>
          </w:tcPr>
          <w:p w14:paraId="69765379" w14:textId="77777777" w:rsidR="00806E99" w:rsidRPr="00C664CA" w:rsidRDefault="00806E99" w:rsidP="00806E99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664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06E99" w:rsidRPr="00C664CA" w14:paraId="68E147A3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79CFE19" w14:textId="77777777" w:rsidR="00806E99" w:rsidRPr="00C664CA" w:rsidRDefault="006837A4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55" w:type="dxa"/>
            <w:vAlign w:val="bottom"/>
          </w:tcPr>
          <w:p w14:paraId="4CCCD25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22528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BF2735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F3FCFA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2E0F48D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67C5D0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04310D8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746E8" w:rsidRPr="00C664CA" w14:paraId="7CA73E4B" w14:textId="77777777" w:rsidTr="006746E8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2586369F" w14:textId="77777777" w:rsidR="006746E8" w:rsidRPr="00C664CA" w:rsidRDefault="006837A4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55" w:type="dxa"/>
            <w:vAlign w:val="bottom"/>
          </w:tcPr>
          <w:p w14:paraId="28EA35A6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E968D3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8695CC6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6D18D080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6C039DA8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6B697438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575540E4" w14:textId="77777777" w:rsidR="006746E8" w:rsidRPr="00A13948" w:rsidRDefault="006746E8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06E99" w:rsidRPr="00C664CA" w14:paraId="39A12B82" w14:textId="77777777" w:rsidTr="005F6BD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70DD0C9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280F8D82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77B46993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F4312D4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797,789</w:t>
            </w:r>
          </w:p>
        </w:tc>
        <w:tc>
          <w:tcPr>
            <w:tcW w:w="270" w:type="dxa"/>
            <w:vAlign w:val="bottom"/>
          </w:tcPr>
          <w:p w14:paraId="2B36348C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98A970E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2,241,273</w:t>
            </w:r>
          </w:p>
        </w:tc>
        <w:tc>
          <w:tcPr>
            <w:tcW w:w="270" w:type="dxa"/>
            <w:vAlign w:val="bottom"/>
          </w:tcPr>
          <w:p w14:paraId="34D1D6C4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128FF82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18,953</w:t>
            </w:r>
          </w:p>
        </w:tc>
        <w:tc>
          <w:tcPr>
            <w:tcW w:w="253" w:type="dxa"/>
            <w:vAlign w:val="bottom"/>
          </w:tcPr>
          <w:p w14:paraId="4CDF040E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2AB613C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1,459</w:t>
            </w:r>
          </w:p>
        </w:tc>
        <w:tc>
          <w:tcPr>
            <w:tcW w:w="250" w:type="dxa"/>
          </w:tcPr>
          <w:p w14:paraId="23BDED9A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  <w:vAlign w:val="bottom"/>
          </w:tcPr>
          <w:p w14:paraId="4850E644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112,484</w:t>
            </w:r>
          </w:p>
        </w:tc>
        <w:tc>
          <w:tcPr>
            <w:tcW w:w="250" w:type="dxa"/>
            <w:gridSpan w:val="2"/>
          </w:tcPr>
          <w:p w14:paraId="629E96D1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90CC124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92,687</w:t>
            </w:r>
          </w:p>
        </w:tc>
        <w:tc>
          <w:tcPr>
            <w:tcW w:w="270" w:type="dxa"/>
          </w:tcPr>
          <w:p w14:paraId="795A6D86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1D2899CE" w14:textId="77777777" w:rsidR="00806E99" w:rsidRPr="00A13948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1394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3,804,073</w:t>
            </w:r>
          </w:p>
        </w:tc>
      </w:tr>
      <w:tr w:rsidR="00806E99" w:rsidRPr="00C664CA" w14:paraId="2A3E5AE8" w14:textId="77777777" w:rsidTr="005F6BD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70EF27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vAlign w:val="bottom"/>
          </w:tcPr>
          <w:p w14:paraId="1379A49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AB0B9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8E8938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7126B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8E737E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58C20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D18855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0BF818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5DD87FE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55B0217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61012D9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0540009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03641DF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DE568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16AA9C6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06E99" w:rsidRPr="00C664CA" w14:paraId="63F9AEF8" w14:textId="77777777" w:rsidTr="003D7A50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3532411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55" w:type="dxa"/>
            <w:vAlign w:val="bottom"/>
          </w:tcPr>
          <w:p w14:paraId="63F6C0E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630B7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FB8B6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511FE2A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</w:tcPr>
          <w:p w14:paraId="4F46302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3A50D14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272C27A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06E99" w:rsidRPr="00C664CA" w14:paraId="25E48B6F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7CBA4B9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1F3B8FA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597,772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C1AD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6FC4DD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746,797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022A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F6997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1,968,699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2B3C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D79EC1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29,852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F2143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61FDCA4F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4,432</w:t>
            </w:r>
          </w:p>
        </w:tc>
        <w:tc>
          <w:tcPr>
            <w:tcW w:w="250" w:type="dxa"/>
            <w:shd w:val="clear" w:color="auto" w:fill="auto"/>
          </w:tcPr>
          <w:p w14:paraId="6047141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1DB728E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139,087</w:t>
            </w:r>
          </w:p>
        </w:tc>
        <w:tc>
          <w:tcPr>
            <w:tcW w:w="250" w:type="dxa"/>
            <w:gridSpan w:val="2"/>
          </w:tcPr>
          <w:p w14:paraId="7AC6792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vAlign w:val="bottom"/>
          </w:tcPr>
          <w:p w14:paraId="2B2245D4" w14:textId="77777777" w:rsidR="00806E99" w:rsidRPr="00C664CA" w:rsidRDefault="00C3481F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sz w:val="28"/>
                <w:szCs w:val="28"/>
                <w:lang w:val="en-US" w:bidi="th-TH"/>
              </w:rPr>
              <w:t>101,216</w:t>
            </w:r>
          </w:p>
        </w:tc>
        <w:tc>
          <w:tcPr>
            <w:tcW w:w="270" w:type="dxa"/>
          </w:tcPr>
          <w:p w14:paraId="5CDD914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3B1B6AFF" w14:textId="77777777" w:rsidR="00806E99" w:rsidRPr="00C664CA" w:rsidRDefault="00BC7BF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7BF2">
              <w:rPr>
                <w:rFonts w:ascii="Angsana New" w:hAnsi="Angsana New"/>
                <w:sz w:val="28"/>
                <w:szCs w:val="28"/>
                <w:lang w:val="en-US" w:bidi="th-TH"/>
              </w:rPr>
              <w:t>3,587,855</w:t>
            </w:r>
          </w:p>
        </w:tc>
      </w:tr>
      <w:tr w:rsidR="00C31C82" w:rsidRPr="00C664CA" w14:paraId="14BFD15E" w14:textId="77777777" w:rsidTr="002F45CC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4BC5F026" w14:textId="77777777" w:rsidR="00C31C82" w:rsidRPr="00C664CA" w:rsidRDefault="00C31C82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9ABEF2" w14:textId="77777777" w:rsidR="00C31C82" w:rsidRPr="00C664CA" w:rsidRDefault="00C3481F" w:rsidP="00C348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0"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F4EC" w14:textId="77777777" w:rsidR="00C31C82" w:rsidRPr="00C664CA" w:rsidRDefault="00C31C8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FE59E" w14:textId="77777777" w:rsidR="00C31C82" w:rsidRPr="00C664CA" w:rsidRDefault="00C3481F" w:rsidP="00C348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896BF" w14:textId="77777777" w:rsidR="00C31C82" w:rsidRPr="00C664CA" w:rsidRDefault="00C31C8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BE7A4" w14:textId="77777777" w:rsidR="00C31C82" w:rsidRPr="00C664CA" w:rsidRDefault="00C3481F" w:rsidP="00C348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258A5" w14:textId="77777777" w:rsidR="00C31C82" w:rsidRPr="00C664CA" w:rsidRDefault="00C31C8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AF7227" w14:textId="77777777" w:rsidR="00C31C82" w:rsidRPr="00C664CA" w:rsidRDefault="00C3481F" w:rsidP="00C3481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5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BBB3590" w14:textId="77777777" w:rsidR="00C31C82" w:rsidRPr="00C664CA" w:rsidRDefault="00C31C8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28027E4D" w14:textId="77777777" w:rsidR="00C31C82" w:rsidRPr="00C664CA" w:rsidRDefault="00AA783E" w:rsidP="00AA783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8,350</w:t>
            </w:r>
          </w:p>
        </w:tc>
        <w:tc>
          <w:tcPr>
            <w:tcW w:w="250" w:type="dxa"/>
            <w:shd w:val="clear" w:color="auto" w:fill="auto"/>
          </w:tcPr>
          <w:p w14:paraId="02B4112A" w14:textId="77777777" w:rsidR="00C31C82" w:rsidRPr="00C664CA" w:rsidRDefault="00C31C8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1032CC8" w14:textId="77777777" w:rsidR="00C31C82" w:rsidRPr="00C3481F" w:rsidRDefault="00C3481F" w:rsidP="00C3481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01D9DB2A" w14:textId="77777777" w:rsidR="00C31C82" w:rsidRPr="00C3481F" w:rsidRDefault="00C31C82" w:rsidP="00C3481F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1DB990F5" w14:textId="77777777" w:rsidR="00C31C82" w:rsidRPr="00C3481F" w:rsidRDefault="00C3481F" w:rsidP="00C3481F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0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FAD168" w14:textId="77777777" w:rsidR="00C31C82" w:rsidRPr="00C664CA" w:rsidRDefault="00C31C82" w:rsidP="00806E9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vAlign w:val="bottom"/>
          </w:tcPr>
          <w:p w14:paraId="1B4081CA" w14:textId="77777777" w:rsidR="00C31C82" w:rsidRPr="00C664CA" w:rsidRDefault="00DF1A7D" w:rsidP="00DF1A7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8,350</w:t>
            </w:r>
          </w:p>
        </w:tc>
      </w:tr>
      <w:tr w:rsidR="00C3481F" w:rsidRPr="00C664CA" w14:paraId="212B218C" w14:textId="77777777" w:rsidTr="00C3481F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815" w:type="dxa"/>
          </w:tcPr>
          <w:p w14:paraId="1DCFB25B" w14:textId="77777777" w:rsidR="00C3481F" w:rsidRPr="00C664CA" w:rsidRDefault="00C3481F" w:rsidP="00C34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12B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597,772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17CBB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AF12A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746,797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2D35E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38169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1,968,699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85ED4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AC203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29,852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AA19C24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13FA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12,782</w:t>
            </w:r>
          </w:p>
        </w:tc>
        <w:tc>
          <w:tcPr>
            <w:tcW w:w="250" w:type="dxa"/>
            <w:shd w:val="clear" w:color="auto" w:fill="auto"/>
          </w:tcPr>
          <w:p w14:paraId="193B442D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32A79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139,087</w:t>
            </w:r>
          </w:p>
        </w:tc>
        <w:tc>
          <w:tcPr>
            <w:tcW w:w="250" w:type="dxa"/>
            <w:gridSpan w:val="2"/>
          </w:tcPr>
          <w:p w14:paraId="2171194F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101,216</w:t>
            </w:r>
          </w:p>
        </w:tc>
        <w:tc>
          <w:tcPr>
            <w:tcW w:w="270" w:type="dxa"/>
          </w:tcPr>
          <w:p w14:paraId="019E3D4C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77777777" w:rsidR="00C3481F" w:rsidRPr="00C3481F" w:rsidRDefault="00C3481F" w:rsidP="00C3481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3481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3,596,205</w:t>
            </w:r>
          </w:p>
        </w:tc>
      </w:tr>
    </w:tbl>
    <w:p w14:paraId="0EB2BEEF" w14:textId="77777777" w:rsidR="00030124" w:rsidRPr="00D854D6" w:rsidRDefault="00030124" w:rsidP="003D5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color w:val="0000FF"/>
          <w:sz w:val="26"/>
          <w:szCs w:val="26"/>
        </w:rPr>
        <w:sectPr w:rsidR="00030124" w:rsidRPr="00D854D6" w:rsidSect="008B0FBC">
          <w:headerReference w:type="default" r:id="rId33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96"/>
        <w:gridCol w:w="1168"/>
        <w:gridCol w:w="276"/>
        <w:gridCol w:w="1260"/>
        <w:gridCol w:w="270"/>
        <w:gridCol w:w="1356"/>
        <w:gridCol w:w="270"/>
        <w:gridCol w:w="1530"/>
        <w:gridCol w:w="266"/>
        <w:gridCol w:w="1174"/>
        <w:gridCol w:w="270"/>
        <w:gridCol w:w="1260"/>
        <w:gridCol w:w="264"/>
        <w:gridCol w:w="1176"/>
        <w:gridCol w:w="270"/>
        <w:gridCol w:w="1170"/>
      </w:tblGrid>
      <w:tr w:rsidR="00BF5955" w:rsidRPr="00C664CA" w14:paraId="13DBB16B" w14:textId="77777777" w:rsidTr="00BF5955">
        <w:trPr>
          <w:jc w:val="center"/>
        </w:trPr>
        <w:tc>
          <w:tcPr>
            <w:tcW w:w="2696" w:type="dxa"/>
          </w:tcPr>
          <w:p w14:paraId="7A538218" w14:textId="77777777" w:rsidR="00BF5955" w:rsidRPr="00C664CA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980" w:type="dxa"/>
            <w:gridSpan w:val="15"/>
            <w:vAlign w:val="bottom"/>
          </w:tcPr>
          <w:p w14:paraId="70B2BBCE" w14:textId="77777777" w:rsidR="00BF5955" w:rsidRPr="00C664CA" w:rsidRDefault="003C5AD7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5955" w:rsidRPr="00C664CA" w14:paraId="25613892" w14:textId="77777777" w:rsidTr="00BF5955">
        <w:trPr>
          <w:jc w:val="center"/>
        </w:trPr>
        <w:tc>
          <w:tcPr>
            <w:tcW w:w="2696" w:type="dxa"/>
          </w:tcPr>
          <w:p w14:paraId="6E3218C8" w14:textId="77777777" w:rsidR="000D3ED8" w:rsidRPr="00C664CA" w:rsidRDefault="000D3ED8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2ED925E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3F14CE3B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5653CF20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90A8EDE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78B4711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FF2793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2E76AA2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F29E33" w14:textId="77777777" w:rsidR="00807F67" w:rsidRPr="00C664CA" w:rsidRDefault="00807F67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อะไหล่</w:t>
            </w:r>
            <w:r w:rsidR="0028325C" w:rsidRPr="00C664C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0ABC53C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BA618E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3D6325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11651F" w14:textId="77777777" w:rsidR="000D3ED8" w:rsidRPr="00C664CA" w:rsidRDefault="000D3ED8" w:rsidP="00493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F5955" w:rsidRPr="00C664CA" w14:paraId="50C4E305" w14:textId="77777777" w:rsidTr="00BF5955">
        <w:trPr>
          <w:trHeight w:val="389"/>
          <w:jc w:val="center"/>
        </w:trPr>
        <w:tc>
          <w:tcPr>
            <w:tcW w:w="2696" w:type="dxa"/>
          </w:tcPr>
          <w:p w14:paraId="1DC3F881" w14:textId="77777777" w:rsidR="00BF5955" w:rsidRPr="00C664CA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80" w:type="dxa"/>
            <w:gridSpan w:val="15"/>
            <w:vAlign w:val="bottom"/>
          </w:tcPr>
          <w:p w14:paraId="022140F0" w14:textId="77777777" w:rsidR="00BF5955" w:rsidRPr="00C664CA" w:rsidRDefault="003C5AD7" w:rsidP="003C5A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C664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F5955" w:rsidRPr="00C664CA" w14:paraId="019C5905" w14:textId="77777777" w:rsidTr="00BF5955">
        <w:trPr>
          <w:trHeight w:val="389"/>
          <w:jc w:val="center"/>
        </w:trPr>
        <w:tc>
          <w:tcPr>
            <w:tcW w:w="2696" w:type="dxa"/>
          </w:tcPr>
          <w:p w14:paraId="2C461AA0" w14:textId="77777777" w:rsidR="00BF5955" w:rsidRPr="00C664CA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168" w:type="dxa"/>
            <w:vAlign w:val="bottom"/>
          </w:tcPr>
          <w:p w14:paraId="18783482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6832489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8A7C960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02069A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4CE5AC3D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CDFA335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5193407E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1E1252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1B18086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92AD4" w:rsidRPr="00B946E3" w14:paraId="47FA8B48" w14:textId="77777777" w:rsidTr="00BF5955">
        <w:trPr>
          <w:trHeight w:val="389"/>
          <w:jc w:val="center"/>
        </w:trPr>
        <w:tc>
          <w:tcPr>
            <w:tcW w:w="2696" w:type="dxa"/>
            <w:vAlign w:val="bottom"/>
          </w:tcPr>
          <w:p w14:paraId="660FBB1A" w14:textId="77777777" w:rsidR="00692AD4" w:rsidRPr="00C664CA" w:rsidRDefault="00692AD4" w:rsidP="006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68" w:type="dxa"/>
            <w:vAlign w:val="bottom"/>
          </w:tcPr>
          <w:p w14:paraId="0489CDAF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sz w:val="28"/>
                <w:szCs w:val="28"/>
                <w:lang w:val="en-US" w:bidi="th-TH"/>
              </w:rPr>
            </w:pPr>
            <w:r w:rsidRPr="00B946E3">
              <w:rPr>
                <w:rFonts w:ascii="Angsana New" w:hAnsi="Angsana New" w:cs="Times New Roman"/>
                <w:sz w:val="28"/>
                <w:szCs w:val="28"/>
                <w:lang w:val="en-US" w:bidi="th-TH"/>
              </w:rPr>
              <w:t>91,781</w:t>
            </w:r>
          </w:p>
        </w:tc>
        <w:tc>
          <w:tcPr>
            <w:tcW w:w="276" w:type="dxa"/>
            <w:vAlign w:val="bottom"/>
          </w:tcPr>
          <w:p w14:paraId="35A46D78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946E3">
              <w:rPr>
                <w:rFonts w:ascii="Angsana New" w:hAnsi="Angsana New"/>
                <w:sz w:val="28"/>
                <w:szCs w:val="28"/>
                <w:lang w:bidi="th-TH"/>
              </w:rPr>
              <w:t>524,109</w:t>
            </w:r>
          </w:p>
        </w:tc>
        <w:tc>
          <w:tcPr>
            <w:tcW w:w="270" w:type="dxa"/>
            <w:vAlign w:val="bottom"/>
          </w:tcPr>
          <w:p w14:paraId="5D2E3941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15765EE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46E3">
              <w:rPr>
                <w:rFonts w:ascii="Angsana New" w:hAnsi="Angsana New"/>
                <w:sz w:val="28"/>
                <w:szCs w:val="28"/>
                <w:lang w:val="en-US" w:bidi="th-TH"/>
              </w:rPr>
              <w:t>3,175,453</w:t>
            </w:r>
          </w:p>
        </w:tc>
        <w:tc>
          <w:tcPr>
            <w:tcW w:w="270" w:type="dxa"/>
            <w:vAlign w:val="bottom"/>
          </w:tcPr>
          <w:p w14:paraId="20EE317B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CED033D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B946E3">
              <w:rPr>
                <w:rFonts w:ascii="Angsana New" w:hAnsi="Angsana New"/>
                <w:sz w:val="28"/>
                <w:szCs w:val="28"/>
              </w:rPr>
              <w:t>75,557</w:t>
            </w:r>
          </w:p>
        </w:tc>
        <w:tc>
          <w:tcPr>
            <w:tcW w:w="266" w:type="dxa"/>
            <w:vAlign w:val="bottom"/>
          </w:tcPr>
          <w:p w14:paraId="5BA226E8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6BB73E9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B946E3">
              <w:rPr>
                <w:rFonts w:ascii="Angsana New" w:hAnsi="Angsana New"/>
                <w:sz w:val="28"/>
                <w:szCs w:val="28"/>
              </w:rPr>
              <w:t>8,565</w:t>
            </w:r>
          </w:p>
        </w:tc>
        <w:tc>
          <w:tcPr>
            <w:tcW w:w="270" w:type="dxa"/>
            <w:vAlign w:val="bottom"/>
          </w:tcPr>
          <w:p w14:paraId="105AA57D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08B58FF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46E3">
              <w:rPr>
                <w:rFonts w:ascii="Angsana New" w:hAnsi="Angsana New"/>
                <w:sz w:val="28"/>
                <w:szCs w:val="28"/>
                <w:lang w:val="en-US" w:bidi="th-TH"/>
              </w:rPr>
              <w:t>18,768</w:t>
            </w:r>
          </w:p>
        </w:tc>
        <w:tc>
          <w:tcPr>
            <w:tcW w:w="264" w:type="dxa"/>
            <w:vAlign w:val="bottom"/>
          </w:tcPr>
          <w:p w14:paraId="7CE1E508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11C5F2B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46E3">
              <w:rPr>
                <w:rFonts w:ascii="Angsana New" w:hAnsi="Angsana New"/>
                <w:sz w:val="28"/>
                <w:szCs w:val="28"/>
                <w:lang w:val="en-US" w:bidi="th-TH"/>
              </w:rPr>
              <w:t>7,681</w:t>
            </w:r>
          </w:p>
        </w:tc>
        <w:tc>
          <w:tcPr>
            <w:tcW w:w="270" w:type="dxa"/>
          </w:tcPr>
          <w:p w14:paraId="387BABFE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821207" w14:textId="77777777" w:rsidR="00692AD4" w:rsidRPr="00B946E3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46E3">
              <w:rPr>
                <w:rFonts w:ascii="Angsana New" w:hAnsi="Angsana New"/>
                <w:sz w:val="28"/>
                <w:szCs w:val="28"/>
                <w:lang w:val="en-US" w:bidi="th-TH"/>
              </w:rPr>
              <w:t>3,901,914</w:t>
            </w:r>
          </w:p>
        </w:tc>
      </w:tr>
      <w:tr w:rsidR="00806E99" w:rsidRPr="00C664CA" w14:paraId="645759F1" w14:textId="77777777" w:rsidTr="00BF5955">
        <w:trPr>
          <w:jc w:val="center"/>
        </w:trPr>
        <w:tc>
          <w:tcPr>
            <w:tcW w:w="2696" w:type="dxa"/>
          </w:tcPr>
          <w:p w14:paraId="71BE22FE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vAlign w:val="bottom"/>
          </w:tcPr>
          <w:p w14:paraId="2651624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B354A3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6DE25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70" w:type="dxa"/>
            <w:vAlign w:val="bottom"/>
          </w:tcPr>
          <w:p w14:paraId="20904DA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5B003F7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6,055</w:t>
            </w:r>
          </w:p>
        </w:tc>
        <w:tc>
          <w:tcPr>
            <w:tcW w:w="270" w:type="dxa"/>
            <w:vAlign w:val="bottom"/>
          </w:tcPr>
          <w:p w14:paraId="339051E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2A2432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3,066</w:t>
            </w:r>
          </w:p>
        </w:tc>
        <w:tc>
          <w:tcPr>
            <w:tcW w:w="266" w:type="dxa"/>
            <w:vAlign w:val="bottom"/>
          </w:tcPr>
          <w:p w14:paraId="65F66F1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A112D0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FF97E0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64782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55,546</w:t>
            </w:r>
          </w:p>
        </w:tc>
        <w:tc>
          <w:tcPr>
            <w:tcW w:w="264" w:type="dxa"/>
            <w:vAlign w:val="bottom"/>
          </w:tcPr>
          <w:p w14:paraId="6662776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6A8BF20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4,496</w:t>
            </w:r>
          </w:p>
        </w:tc>
        <w:tc>
          <w:tcPr>
            <w:tcW w:w="270" w:type="dxa"/>
          </w:tcPr>
          <w:p w14:paraId="15D0CC3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6188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69,570</w:t>
            </w:r>
          </w:p>
        </w:tc>
      </w:tr>
      <w:tr w:rsidR="00806E99" w:rsidRPr="00C664CA" w14:paraId="3B512AD5" w14:textId="77777777" w:rsidTr="00BF5955">
        <w:trPr>
          <w:jc w:val="center"/>
        </w:trPr>
        <w:tc>
          <w:tcPr>
            <w:tcW w:w="2696" w:type="dxa"/>
          </w:tcPr>
          <w:p w14:paraId="0622522A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168" w:type="dxa"/>
            <w:vAlign w:val="bottom"/>
          </w:tcPr>
          <w:p w14:paraId="6DB6C00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6F234F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E6F95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bidi="th-TH"/>
              </w:rPr>
              <w:t>2,373</w:t>
            </w:r>
          </w:p>
        </w:tc>
        <w:tc>
          <w:tcPr>
            <w:tcW w:w="270" w:type="dxa"/>
            <w:vAlign w:val="bottom"/>
          </w:tcPr>
          <w:p w14:paraId="0BF76F7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E7D112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32,368</w:t>
            </w:r>
          </w:p>
        </w:tc>
        <w:tc>
          <w:tcPr>
            <w:tcW w:w="270" w:type="dxa"/>
            <w:vAlign w:val="bottom"/>
          </w:tcPr>
          <w:p w14:paraId="0F082A5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74BFF6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66" w:type="dxa"/>
            <w:vAlign w:val="bottom"/>
          </w:tcPr>
          <w:p w14:paraId="4992D38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0CB026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28AB2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3B8AD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(31,878)</w:t>
            </w:r>
          </w:p>
        </w:tc>
        <w:tc>
          <w:tcPr>
            <w:tcW w:w="264" w:type="dxa"/>
            <w:vAlign w:val="bottom"/>
          </w:tcPr>
          <w:p w14:paraId="2D49CAA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2F0F24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(3,064)</w:t>
            </w:r>
          </w:p>
        </w:tc>
        <w:tc>
          <w:tcPr>
            <w:tcW w:w="270" w:type="dxa"/>
          </w:tcPr>
          <w:p w14:paraId="708BD77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D7227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06E99" w:rsidRPr="00C664CA" w14:paraId="670CBA50" w14:textId="77777777" w:rsidTr="00E5083A">
        <w:trPr>
          <w:jc w:val="center"/>
        </w:trPr>
        <w:tc>
          <w:tcPr>
            <w:tcW w:w="2696" w:type="dxa"/>
          </w:tcPr>
          <w:p w14:paraId="33E508CB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vAlign w:val="bottom"/>
          </w:tcPr>
          <w:p w14:paraId="748F1E4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18A3F8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B4B41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6E25E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06B114A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(60,807)</w:t>
            </w:r>
          </w:p>
        </w:tc>
        <w:tc>
          <w:tcPr>
            <w:tcW w:w="270" w:type="dxa"/>
            <w:vAlign w:val="bottom"/>
          </w:tcPr>
          <w:p w14:paraId="5272A07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281CAF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(915)</w:t>
            </w:r>
          </w:p>
        </w:tc>
        <w:tc>
          <w:tcPr>
            <w:tcW w:w="266" w:type="dxa"/>
            <w:vAlign w:val="bottom"/>
          </w:tcPr>
          <w:p w14:paraId="1855581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D21B18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A3E72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7809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E3DB86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60D888E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081FC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B8727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(61,722)</w:t>
            </w:r>
          </w:p>
        </w:tc>
      </w:tr>
      <w:tr w:rsidR="00806E99" w:rsidRPr="00C664CA" w14:paraId="40A4BC52" w14:textId="77777777" w:rsidTr="00BF5955">
        <w:trPr>
          <w:jc w:val="center"/>
        </w:trPr>
        <w:tc>
          <w:tcPr>
            <w:tcW w:w="2696" w:type="dxa"/>
          </w:tcPr>
          <w:p w14:paraId="6E5482E6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2EAAB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0857FD6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1875B79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61B89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C98B7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FC11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4E1447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0BECF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18F470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06E99" w:rsidRPr="00C664CA" w14:paraId="31824E70" w14:textId="77777777" w:rsidTr="00BF5955">
        <w:trPr>
          <w:jc w:val="center"/>
        </w:trPr>
        <w:tc>
          <w:tcPr>
            <w:tcW w:w="2696" w:type="dxa"/>
          </w:tcPr>
          <w:p w14:paraId="0AD97B6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68" w:type="dxa"/>
            <w:vAlign w:val="bottom"/>
          </w:tcPr>
          <w:p w14:paraId="545F90D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 w:cs="Times New Roman"/>
                <w:b/>
                <w:bCs/>
                <w:sz w:val="28"/>
                <w:szCs w:val="28"/>
                <w:lang w:val="en-US" w:bidi="th-TH"/>
              </w:rPr>
              <w:t>91,781</w:t>
            </w:r>
          </w:p>
        </w:tc>
        <w:tc>
          <w:tcPr>
            <w:tcW w:w="276" w:type="dxa"/>
            <w:vAlign w:val="bottom"/>
          </w:tcPr>
          <w:p w14:paraId="7145001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526,886</w:t>
            </w:r>
          </w:p>
        </w:tc>
        <w:tc>
          <w:tcPr>
            <w:tcW w:w="270" w:type="dxa"/>
            <w:vAlign w:val="bottom"/>
          </w:tcPr>
          <w:p w14:paraId="65064D2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3DCA715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3,153,069</w:t>
            </w:r>
          </w:p>
        </w:tc>
        <w:tc>
          <w:tcPr>
            <w:tcW w:w="270" w:type="dxa"/>
            <w:vAlign w:val="bottom"/>
          </w:tcPr>
          <w:p w14:paraId="1A69E0F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AE8CBA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77,909</w:t>
            </w:r>
          </w:p>
        </w:tc>
        <w:tc>
          <w:tcPr>
            <w:tcW w:w="266" w:type="dxa"/>
            <w:vAlign w:val="bottom"/>
          </w:tcPr>
          <w:p w14:paraId="7FD8E68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F0FEF5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8,568</w:t>
            </w:r>
          </w:p>
        </w:tc>
        <w:tc>
          <w:tcPr>
            <w:tcW w:w="270" w:type="dxa"/>
            <w:vAlign w:val="bottom"/>
          </w:tcPr>
          <w:p w14:paraId="615E3FB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7BF182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42,436</w:t>
            </w:r>
          </w:p>
        </w:tc>
        <w:tc>
          <w:tcPr>
            <w:tcW w:w="264" w:type="dxa"/>
            <w:vAlign w:val="bottom"/>
          </w:tcPr>
          <w:p w14:paraId="790EBE1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459ECF5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9,113</w:t>
            </w:r>
          </w:p>
        </w:tc>
        <w:tc>
          <w:tcPr>
            <w:tcW w:w="270" w:type="dxa"/>
          </w:tcPr>
          <w:p w14:paraId="78863BB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ADAAE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3,909,762</w:t>
            </w:r>
          </w:p>
        </w:tc>
      </w:tr>
      <w:tr w:rsidR="00692AD4" w:rsidRPr="00C664CA" w14:paraId="6BBCEB02" w14:textId="77777777" w:rsidTr="00BF5955">
        <w:trPr>
          <w:jc w:val="center"/>
        </w:trPr>
        <w:tc>
          <w:tcPr>
            <w:tcW w:w="2696" w:type="dxa"/>
          </w:tcPr>
          <w:p w14:paraId="6F07F574" w14:textId="77777777" w:rsidR="00692AD4" w:rsidRPr="00C664CA" w:rsidRDefault="00692AD4" w:rsidP="006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8" w:type="dxa"/>
            <w:vAlign w:val="bottom"/>
          </w:tcPr>
          <w:p w14:paraId="1F604A0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4C04646D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F8D95CB" w14:textId="77777777" w:rsidR="00692AD4" w:rsidRPr="00C664CA" w:rsidRDefault="00692AD4" w:rsidP="001119A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871AC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1FEDC707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9,74</w:t>
            </w:r>
            <w:r w:rsidR="008A7CE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FF90E76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0ACCA8B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5,013</w:t>
            </w:r>
          </w:p>
        </w:tc>
        <w:tc>
          <w:tcPr>
            <w:tcW w:w="266" w:type="dxa"/>
            <w:vAlign w:val="bottom"/>
          </w:tcPr>
          <w:p w14:paraId="4FE2EBC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F7BC406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5A1C03C1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C8DA54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65,494</w:t>
            </w:r>
          </w:p>
        </w:tc>
        <w:tc>
          <w:tcPr>
            <w:tcW w:w="264" w:type="dxa"/>
            <w:vAlign w:val="bottom"/>
          </w:tcPr>
          <w:p w14:paraId="576CB2D6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0015B25C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5,59</w:t>
            </w:r>
            <w:r w:rsidR="00D413A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B681523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FFD5E1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85,85</w:t>
            </w:r>
            <w:r w:rsidR="0024548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692AD4" w:rsidRPr="00C664CA" w14:paraId="43304684" w14:textId="77777777" w:rsidTr="003435FF">
        <w:trPr>
          <w:jc w:val="center"/>
        </w:trPr>
        <w:tc>
          <w:tcPr>
            <w:tcW w:w="2696" w:type="dxa"/>
          </w:tcPr>
          <w:p w14:paraId="49909680" w14:textId="77777777" w:rsidR="00692AD4" w:rsidRPr="00C664CA" w:rsidRDefault="00692AD4" w:rsidP="006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168" w:type="dxa"/>
            <w:vAlign w:val="bottom"/>
          </w:tcPr>
          <w:p w14:paraId="4AEA8032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44D3E2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1572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7,55</w:t>
            </w:r>
            <w:r w:rsidR="00FB321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4F922AC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24B40078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51,412</w:t>
            </w:r>
          </w:p>
        </w:tc>
        <w:tc>
          <w:tcPr>
            <w:tcW w:w="270" w:type="dxa"/>
            <w:vAlign w:val="bottom"/>
          </w:tcPr>
          <w:p w14:paraId="2882C939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6E4A14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9,222</w:t>
            </w:r>
          </w:p>
        </w:tc>
        <w:tc>
          <w:tcPr>
            <w:tcW w:w="266" w:type="dxa"/>
            <w:vAlign w:val="bottom"/>
          </w:tcPr>
          <w:p w14:paraId="6E1CA7D8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C600DB7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B163F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9156E4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(66,856)</w:t>
            </w:r>
          </w:p>
        </w:tc>
        <w:tc>
          <w:tcPr>
            <w:tcW w:w="264" w:type="dxa"/>
            <w:vAlign w:val="bottom"/>
          </w:tcPr>
          <w:p w14:paraId="54BF20CC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</w:tcPr>
          <w:p w14:paraId="435A2640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(1,329)</w:t>
            </w:r>
          </w:p>
        </w:tc>
        <w:tc>
          <w:tcPr>
            <w:tcW w:w="270" w:type="dxa"/>
          </w:tcPr>
          <w:p w14:paraId="747A2D8E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32854B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92AD4" w:rsidRPr="00C664CA" w14:paraId="307D8B21" w14:textId="77777777" w:rsidTr="003435FF">
        <w:trPr>
          <w:jc w:val="center"/>
        </w:trPr>
        <w:tc>
          <w:tcPr>
            <w:tcW w:w="2696" w:type="dxa"/>
          </w:tcPr>
          <w:p w14:paraId="2E0E1F9A" w14:textId="77777777" w:rsidR="00692AD4" w:rsidRPr="00C664CA" w:rsidRDefault="00692AD4" w:rsidP="006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vAlign w:val="bottom"/>
          </w:tcPr>
          <w:p w14:paraId="6EDF3521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4061932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013D58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9B6349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vAlign w:val="bottom"/>
          </w:tcPr>
          <w:p w14:paraId="473CCD59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(10,701)</w:t>
            </w:r>
          </w:p>
        </w:tc>
        <w:tc>
          <w:tcPr>
            <w:tcW w:w="270" w:type="dxa"/>
            <w:vAlign w:val="bottom"/>
          </w:tcPr>
          <w:p w14:paraId="029EA368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AEF789E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(1,789)</w:t>
            </w:r>
          </w:p>
        </w:tc>
        <w:tc>
          <w:tcPr>
            <w:tcW w:w="266" w:type="dxa"/>
            <w:vAlign w:val="bottom"/>
          </w:tcPr>
          <w:p w14:paraId="6FF302D7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8C0E0D9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</w:t>
            </w:r>
            <w:r w:rsidR="00D413A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7ED0A7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177F1E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67483D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vAlign w:val="bottom"/>
          </w:tcPr>
          <w:p w14:paraId="0EF24571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5EC954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5E8E14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(12,50</w:t>
            </w:r>
            <w:r w:rsidR="00D413A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92AD4" w:rsidRPr="00C664CA" w14:paraId="54DE013C" w14:textId="77777777" w:rsidTr="00BF5955">
        <w:trPr>
          <w:jc w:val="center"/>
        </w:trPr>
        <w:tc>
          <w:tcPr>
            <w:tcW w:w="2696" w:type="dxa"/>
          </w:tcPr>
          <w:p w14:paraId="5B4F4030" w14:textId="77777777" w:rsidR="00692AD4" w:rsidRPr="00C664CA" w:rsidRDefault="00692AD4" w:rsidP="00692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 w:cs="Times New Roman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 w:cs="Times New Roman"/>
                <w:b/>
                <w:bCs/>
                <w:sz w:val="28"/>
                <w:szCs w:val="28"/>
                <w:lang w:val="en-US" w:bidi="th-TH"/>
              </w:rPr>
              <w:t>91,781</w:t>
            </w:r>
          </w:p>
        </w:tc>
        <w:tc>
          <w:tcPr>
            <w:tcW w:w="276" w:type="dxa"/>
            <w:vAlign w:val="bottom"/>
          </w:tcPr>
          <w:p w14:paraId="5E7214DA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534,43</w:t>
            </w:r>
            <w:r w:rsidR="00FB321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A743B62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3,203,52</w:t>
            </w:r>
            <w:r w:rsidR="00245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DFF010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90,355</w:t>
            </w:r>
          </w:p>
        </w:tc>
        <w:tc>
          <w:tcPr>
            <w:tcW w:w="266" w:type="dxa"/>
            <w:vAlign w:val="bottom"/>
          </w:tcPr>
          <w:p w14:paraId="6E383C7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8,56</w:t>
            </w:r>
            <w:r w:rsidR="00D413A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F94D8EB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41,074</w:t>
            </w:r>
          </w:p>
        </w:tc>
        <w:tc>
          <w:tcPr>
            <w:tcW w:w="264" w:type="dxa"/>
            <w:vAlign w:val="bottom"/>
          </w:tcPr>
          <w:p w14:paraId="24C5B589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FD1FC65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13,37</w:t>
            </w:r>
            <w:r w:rsidR="00D413A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5CC8E4D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77777777" w:rsidR="00692AD4" w:rsidRPr="00C664CA" w:rsidRDefault="00692AD4" w:rsidP="00692A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3,983,11</w:t>
            </w:r>
            <w:r w:rsidR="0024548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63E245DE" w14:textId="77777777" w:rsidR="006A3C14" w:rsidRDefault="006A3C14"/>
    <w:p w14:paraId="7A9F4523" w14:textId="77777777" w:rsidR="006A3C14" w:rsidRDefault="006A3C14"/>
    <w:p w14:paraId="4B2C5AB5" w14:textId="77777777" w:rsidR="006A3C14" w:rsidRDefault="006A3C14"/>
    <w:p w14:paraId="7FA0A97E" w14:textId="77777777" w:rsidR="00807F67" w:rsidRDefault="00807F67">
      <w:r>
        <w:br w:type="page"/>
      </w:r>
      <w:r w:rsidR="00436948" w:rsidRPr="00436948">
        <w:rPr>
          <w:sz w:val="6"/>
          <w:szCs w:val="6"/>
        </w:rPr>
        <w:lastRenderedPageBreak/>
        <w:t xml:space="preserve">   </w:t>
      </w:r>
    </w:p>
    <w:tbl>
      <w:tblPr>
        <w:tblW w:w="1467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696"/>
        <w:gridCol w:w="1168"/>
        <w:gridCol w:w="276"/>
        <w:gridCol w:w="1260"/>
        <w:gridCol w:w="270"/>
        <w:gridCol w:w="1356"/>
        <w:gridCol w:w="270"/>
        <w:gridCol w:w="1530"/>
        <w:gridCol w:w="266"/>
        <w:gridCol w:w="28"/>
        <w:gridCol w:w="1146"/>
        <w:gridCol w:w="270"/>
        <w:gridCol w:w="1260"/>
        <w:gridCol w:w="250"/>
        <w:gridCol w:w="14"/>
        <w:gridCol w:w="1176"/>
        <w:gridCol w:w="270"/>
        <w:gridCol w:w="1170"/>
      </w:tblGrid>
      <w:tr w:rsidR="00807F67" w:rsidRPr="00C664CA" w14:paraId="0C544FA3" w14:textId="77777777" w:rsidTr="00655166">
        <w:trPr>
          <w:jc w:val="center"/>
        </w:trPr>
        <w:tc>
          <w:tcPr>
            <w:tcW w:w="2696" w:type="dxa"/>
          </w:tcPr>
          <w:p w14:paraId="51933B83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980" w:type="dxa"/>
            <w:gridSpan w:val="17"/>
            <w:vAlign w:val="bottom"/>
          </w:tcPr>
          <w:p w14:paraId="185EEA6E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F67" w:rsidRPr="00C664CA" w14:paraId="1DC881F2" w14:textId="77777777" w:rsidTr="00655166">
        <w:trPr>
          <w:jc w:val="center"/>
        </w:trPr>
        <w:tc>
          <w:tcPr>
            <w:tcW w:w="2696" w:type="dxa"/>
          </w:tcPr>
          <w:p w14:paraId="197FD33E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7D7BFBF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0AE3F482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27C4D7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1EB74CFD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79115A6D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C664CA">
              <w:rPr>
                <w:rFonts w:ascii="Angsana New" w:hAnsi="Angsana New"/>
                <w:sz w:val="28"/>
                <w:szCs w:val="28"/>
              </w:rPr>
              <w:br/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9C7039B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E21C76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476ABBD3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4B46923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8325B99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F0EE66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3BF69599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DD5E08D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14767D" w14:textId="77777777" w:rsidR="00807F67" w:rsidRPr="00C664CA" w:rsidRDefault="006839EA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912573A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A9204B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489705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D65004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7F67" w:rsidRPr="00C664CA" w14:paraId="111DC06B" w14:textId="77777777" w:rsidTr="00655166">
        <w:trPr>
          <w:trHeight w:val="389"/>
          <w:jc w:val="center"/>
        </w:trPr>
        <w:tc>
          <w:tcPr>
            <w:tcW w:w="2696" w:type="dxa"/>
          </w:tcPr>
          <w:p w14:paraId="302DE83F" w14:textId="77777777" w:rsidR="00807F67" w:rsidRPr="00C664CA" w:rsidRDefault="00807F67" w:rsidP="00655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80" w:type="dxa"/>
            <w:gridSpan w:val="17"/>
            <w:vAlign w:val="bottom"/>
          </w:tcPr>
          <w:p w14:paraId="6C338FBA" w14:textId="77777777" w:rsidR="00807F67" w:rsidRPr="00C664CA" w:rsidRDefault="00807F67" w:rsidP="006551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C664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F5955" w:rsidRPr="00C664CA" w14:paraId="5959A8B0" w14:textId="77777777" w:rsidTr="00BF5955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3D6B8770" w14:textId="77777777" w:rsidR="00BF5955" w:rsidRPr="00C664CA" w:rsidRDefault="00BF5955" w:rsidP="003C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8" w:type="dxa"/>
            <w:vAlign w:val="bottom"/>
          </w:tcPr>
          <w:p w14:paraId="6137A0DD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bottom"/>
          </w:tcPr>
          <w:p w14:paraId="2E231B93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E58F5A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B924F8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1CC1D8E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9693CC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B0D053" w14:textId="77777777" w:rsidR="00BF5955" w:rsidRPr="00C664CA" w:rsidRDefault="00BF5955" w:rsidP="003C5AD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5734EA79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24141A7F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93B40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72DA2C" w14:textId="77777777" w:rsidR="00BF5955" w:rsidRPr="00C664CA" w:rsidRDefault="00BF5955" w:rsidP="003C5AD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7288E3E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gridSpan w:val="2"/>
          </w:tcPr>
          <w:p w14:paraId="49E5CC92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FE5D409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F040C52" w14:textId="77777777" w:rsidR="00BF5955" w:rsidRPr="00C664CA" w:rsidRDefault="00BF5955" w:rsidP="00BF595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06E99" w:rsidRPr="00C664CA" w14:paraId="749F2A39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5FA94E5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64C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68" w:type="dxa"/>
            <w:vAlign w:val="bottom"/>
          </w:tcPr>
          <w:p w14:paraId="7D302B3C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BF79AC0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89EA1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/>
              </w:rPr>
              <w:t>226,037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A4906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7005068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 w:bidi="th-TH"/>
              </w:rPr>
              <w:t>2,305,137</w:t>
            </w:r>
          </w:p>
        </w:tc>
        <w:tc>
          <w:tcPr>
            <w:tcW w:w="270" w:type="dxa"/>
            <w:vAlign w:val="bottom"/>
          </w:tcPr>
          <w:p w14:paraId="12198EE9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798C2E0C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 w:bidi="th-TH"/>
              </w:rPr>
              <w:t>64,978</w:t>
            </w:r>
          </w:p>
        </w:tc>
        <w:tc>
          <w:tcPr>
            <w:tcW w:w="294" w:type="dxa"/>
            <w:gridSpan w:val="2"/>
            <w:vAlign w:val="bottom"/>
          </w:tcPr>
          <w:p w14:paraId="11CF8569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613DDB25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 w:bidi="th-TH"/>
              </w:rPr>
              <w:t>6,535</w:t>
            </w:r>
          </w:p>
        </w:tc>
        <w:tc>
          <w:tcPr>
            <w:tcW w:w="270" w:type="dxa"/>
            <w:vAlign w:val="bottom"/>
          </w:tcPr>
          <w:p w14:paraId="1D0CF7A8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5859A03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1721E7C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52085A21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06E9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769116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8BE73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806E99">
              <w:rPr>
                <w:rFonts w:ascii="Angsana New" w:hAnsi="Angsana New"/>
                <w:sz w:val="28"/>
                <w:szCs w:val="28"/>
              </w:rPr>
              <w:t>2,602,687</w:t>
            </w:r>
          </w:p>
        </w:tc>
      </w:tr>
      <w:tr w:rsidR="00806E99" w:rsidRPr="00C664CA" w14:paraId="480313B3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1923D4DB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vAlign w:val="bottom"/>
          </w:tcPr>
          <w:p w14:paraId="0EA98AB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93A2D1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7E0E38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33,88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985D53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5E52502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190,560</w:t>
            </w:r>
          </w:p>
        </w:tc>
        <w:tc>
          <w:tcPr>
            <w:tcW w:w="270" w:type="dxa"/>
            <w:vAlign w:val="bottom"/>
          </w:tcPr>
          <w:p w14:paraId="16DA2E4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B2E3D8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5,921</w:t>
            </w:r>
          </w:p>
        </w:tc>
        <w:tc>
          <w:tcPr>
            <w:tcW w:w="294" w:type="dxa"/>
            <w:gridSpan w:val="2"/>
            <w:vAlign w:val="bottom"/>
          </w:tcPr>
          <w:p w14:paraId="47FB0E7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05664AA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270" w:type="dxa"/>
            <w:vAlign w:val="bottom"/>
          </w:tcPr>
          <w:p w14:paraId="404A288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801B0A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3E339A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F26C79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C4515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721E5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</w:rPr>
              <w:t>231,09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06E99" w:rsidRPr="00C664CA" w14:paraId="3B5A0986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39178BE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vAlign w:val="bottom"/>
          </w:tcPr>
          <w:p w14:paraId="575FCB0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0FCB3C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989597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392BD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6D532D7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(60,719)</w:t>
            </w:r>
          </w:p>
        </w:tc>
        <w:tc>
          <w:tcPr>
            <w:tcW w:w="270" w:type="dxa"/>
            <w:vAlign w:val="bottom"/>
          </w:tcPr>
          <w:p w14:paraId="2B03488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380336D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(915)</w:t>
            </w:r>
          </w:p>
        </w:tc>
        <w:tc>
          <w:tcPr>
            <w:tcW w:w="294" w:type="dxa"/>
            <w:gridSpan w:val="2"/>
            <w:vAlign w:val="bottom"/>
          </w:tcPr>
          <w:p w14:paraId="6E5BCC5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52BB179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842084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DE0580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29E940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A0EDC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28C9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CA60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</w:rPr>
              <w:t>(61,634)</w:t>
            </w:r>
          </w:p>
        </w:tc>
      </w:tr>
      <w:tr w:rsidR="00806E99" w:rsidRPr="00C664CA" w14:paraId="75385C3F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082C2F4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21D6E5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E1F9D8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B49A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74ED3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EBE6D9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0172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05C57B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7B75D8F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3129C4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5FED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9D9B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19B33547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0B0FA3D0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0C0CD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54BF3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91E54" w:rsidRPr="00C664CA" w14:paraId="6369CD56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0E37D0BB" w14:textId="77777777" w:rsidR="00491E54" w:rsidRPr="00C664CA" w:rsidRDefault="00491E54" w:rsidP="0049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68" w:type="dxa"/>
            <w:vAlign w:val="bottom"/>
          </w:tcPr>
          <w:p w14:paraId="0E4F4285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1B79EB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C50A760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259,92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4D31DFFF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0D6B167A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2,434,97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6049FBD1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114E754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69,984</w:t>
            </w:r>
          </w:p>
        </w:tc>
        <w:tc>
          <w:tcPr>
            <w:tcW w:w="294" w:type="dxa"/>
            <w:gridSpan w:val="2"/>
            <w:vAlign w:val="bottom"/>
          </w:tcPr>
          <w:p w14:paraId="09F67519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4EF6F20F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7,269</w:t>
            </w:r>
          </w:p>
        </w:tc>
        <w:tc>
          <w:tcPr>
            <w:tcW w:w="270" w:type="dxa"/>
            <w:vAlign w:val="bottom"/>
          </w:tcPr>
          <w:p w14:paraId="72B10934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BB1557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02E716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0C1BBF0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53A427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CD5CB0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2,772,15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491E54" w:rsidRPr="00C664CA" w14:paraId="2CE711A5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6CF750C1" w14:textId="77777777" w:rsidR="00491E54" w:rsidRPr="00C664CA" w:rsidRDefault="00491E54" w:rsidP="0049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664C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vAlign w:val="bottom"/>
          </w:tcPr>
          <w:p w14:paraId="66E1E742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371C59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EB5F9F0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26,942</w:t>
            </w:r>
          </w:p>
        </w:tc>
        <w:tc>
          <w:tcPr>
            <w:tcW w:w="270" w:type="dxa"/>
            <w:vAlign w:val="bottom"/>
          </w:tcPr>
          <w:p w14:paraId="66423BFC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16041D8C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178,225</w:t>
            </w:r>
          </w:p>
        </w:tc>
        <w:tc>
          <w:tcPr>
            <w:tcW w:w="270" w:type="dxa"/>
            <w:vAlign w:val="bottom"/>
          </w:tcPr>
          <w:p w14:paraId="36EE4606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6E011690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5,405</w:t>
            </w:r>
          </w:p>
        </w:tc>
        <w:tc>
          <w:tcPr>
            <w:tcW w:w="294" w:type="dxa"/>
            <w:gridSpan w:val="2"/>
            <w:vAlign w:val="bottom"/>
          </w:tcPr>
          <w:p w14:paraId="3ACB8FF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2E5EE819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270" w:type="dxa"/>
            <w:vAlign w:val="bottom"/>
          </w:tcPr>
          <w:p w14:paraId="09FADA1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78DFB2C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E9BE1F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E2F7DE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E1489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668AC9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211,304</w:t>
            </w:r>
          </w:p>
        </w:tc>
      </w:tr>
      <w:tr w:rsidR="00491E54" w:rsidRPr="00C664CA" w14:paraId="11E41B8C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379CAB80" w14:textId="77777777" w:rsidR="00491E54" w:rsidRPr="00C664CA" w:rsidRDefault="00491E54" w:rsidP="0049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664CA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8" w:type="dxa"/>
            <w:vAlign w:val="bottom"/>
          </w:tcPr>
          <w:p w14:paraId="106C2F0F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5618F5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F0845E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F3D2E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758B14CE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(10,36</w:t>
            </w:r>
            <w:r w:rsidR="00216F2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AA0FD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5E2F297C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(1,783)</w:t>
            </w:r>
          </w:p>
        </w:tc>
        <w:tc>
          <w:tcPr>
            <w:tcW w:w="294" w:type="dxa"/>
            <w:gridSpan w:val="2"/>
            <w:vAlign w:val="bottom"/>
          </w:tcPr>
          <w:p w14:paraId="52576DA9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46" w:type="dxa"/>
            <w:vAlign w:val="bottom"/>
          </w:tcPr>
          <w:p w14:paraId="7F16D0A5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270" w:type="dxa"/>
            <w:vAlign w:val="bottom"/>
          </w:tcPr>
          <w:p w14:paraId="294F4B7E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20FFCDC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A6466D4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18C9A3DE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64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02EC1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2E50F2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(12,16</w:t>
            </w:r>
            <w:r w:rsidR="0051347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1E54" w:rsidRPr="00C664CA" w14:paraId="4AF0D1B3" w14:textId="77777777" w:rsidTr="00DC2D9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77019635" w14:textId="77777777" w:rsidR="00491E54" w:rsidRPr="00C664CA" w:rsidRDefault="00491E54" w:rsidP="0049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72F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03C740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A156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286,862</w:t>
            </w:r>
          </w:p>
        </w:tc>
        <w:tc>
          <w:tcPr>
            <w:tcW w:w="270" w:type="dxa"/>
            <w:vAlign w:val="bottom"/>
          </w:tcPr>
          <w:p w14:paraId="3CDD5E32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8B0B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2,602,83</w:t>
            </w:r>
            <w:r w:rsidR="00216F2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2A9E78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31A2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73,606</w:t>
            </w:r>
          </w:p>
        </w:tc>
        <w:tc>
          <w:tcPr>
            <w:tcW w:w="294" w:type="dxa"/>
            <w:gridSpan w:val="2"/>
            <w:vAlign w:val="bottom"/>
          </w:tcPr>
          <w:p w14:paraId="1690FCE7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6B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7,985</w:t>
            </w:r>
          </w:p>
        </w:tc>
        <w:tc>
          <w:tcPr>
            <w:tcW w:w="270" w:type="dxa"/>
            <w:vAlign w:val="bottom"/>
          </w:tcPr>
          <w:p w14:paraId="4AFFD1A7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C138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735B1C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B0BE1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36DE3" w14:textId="77777777" w:rsidR="00491E54" w:rsidRPr="00C664CA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6B51" w14:textId="77777777" w:rsidR="00491E54" w:rsidRPr="00A8600F" w:rsidRDefault="00491E54" w:rsidP="00491E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2,971,28</w:t>
            </w:r>
            <w:r w:rsidR="0051347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806E99" w:rsidRPr="00C664CA" w14:paraId="73640CC0" w14:textId="77777777" w:rsidTr="00D413A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13A9A09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D835FA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3FA7C5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80DF4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01D60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37C5EF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4D0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478F11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1EC4E5C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2AEE90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2E185F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69A6CC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A307FA5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vAlign w:val="bottom"/>
          </w:tcPr>
          <w:p w14:paraId="219DB99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E56E82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CD41DA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13AB" w:rsidRPr="00C664CA" w14:paraId="3207F11C" w14:textId="77777777" w:rsidTr="00D413A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604A29AB" w14:textId="77777777" w:rsidR="00D413AB" w:rsidRPr="00C664CA" w:rsidRDefault="00D413AB" w:rsidP="00D4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8" w:type="dxa"/>
            <w:vAlign w:val="bottom"/>
          </w:tcPr>
          <w:p w14:paraId="182D7225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2280B3EF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E839E08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527A50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92B2E00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906ECB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57F755CF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94" w:type="dxa"/>
            <w:gridSpan w:val="2"/>
            <w:vAlign w:val="bottom"/>
          </w:tcPr>
          <w:p w14:paraId="46A3CDFA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1521B941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CA663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181182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7564977E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2F14B2DD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1E85F3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05A7EC" w14:textId="77777777" w:rsidR="00D413AB" w:rsidRPr="00C664CA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13AB" w:rsidRPr="00C664CA" w14:paraId="6405D660" w14:textId="77777777" w:rsidTr="00D413A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75B999FB" w14:textId="77777777" w:rsidR="00D413AB" w:rsidRPr="00C664CA" w:rsidRDefault="00D413AB" w:rsidP="00D4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6C553814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91,781</w:t>
            </w:r>
          </w:p>
        </w:tc>
        <w:tc>
          <w:tcPr>
            <w:tcW w:w="276" w:type="dxa"/>
            <w:tcBorders>
              <w:bottom w:val="nil"/>
            </w:tcBorders>
            <w:vAlign w:val="bottom"/>
          </w:tcPr>
          <w:p w14:paraId="1C5547E3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B3833E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266,966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BEA8B5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  <w:vAlign w:val="bottom"/>
          </w:tcPr>
          <w:p w14:paraId="085AF0AA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718,091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CF531F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3B489ED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7,925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bottom"/>
          </w:tcPr>
          <w:p w14:paraId="201C35BF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7546A265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1,299</w:t>
            </w:r>
          </w:p>
        </w:tc>
        <w:tc>
          <w:tcPr>
            <w:tcW w:w="270" w:type="dxa"/>
            <w:tcBorders>
              <w:bottom w:val="nil"/>
            </w:tcBorders>
          </w:tcPr>
          <w:p w14:paraId="31D0FDDE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A80D2F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42,436</w:t>
            </w:r>
          </w:p>
        </w:tc>
        <w:tc>
          <w:tcPr>
            <w:tcW w:w="250" w:type="dxa"/>
            <w:tcBorders>
              <w:bottom w:val="nil"/>
            </w:tcBorders>
            <w:vAlign w:val="bottom"/>
          </w:tcPr>
          <w:p w14:paraId="7F0E8E40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</w:tcPr>
          <w:p w14:paraId="6C7426B5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9,113</w:t>
            </w:r>
          </w:p>
        </w:tc>
        <w:tc>
          <w:tcPr>
            <w:tcW w:w="270" w:type="dxa"/>
            <w:tcBorders>
              <w:bottom w:val="nil"/>
            </w:tcBorders>
          </w:tcPr>
          <w:p w14:paraId="3EFDD887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6886BD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1,137,611</w:t>
            </w:r>
          </w:p>
        </w:tc>
      </w:tr>
      <w:tr w:rsidR="00D413AB" w:rsidRPr="00C664CA" w14:paraId="1B7BA38C" w14:textId="77777777" w:rsidTr="00D413A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696" w:type="dxa"/>
          </w:tcPr>
          <w:p w14:paraId="4EFE1949" w14:textId="77777777" w:rsidR="00D413AB" w:rsidRPr="00C664CA" w:rsidRDefault="00D413AB" w:rsidP="00D41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05" w:hanging="162"/>
              <w:jc w:val="both"/>
              <w:rPr>
                <w:rFonts w:ascii="Angsana New" w:hAnsi="Angsana New"/>
                <w:color w:val="0000FF"/>
                <w:sz w:val="28"/>
                <w:szCs w:val="28"/>
                <w:shd w:val="clear" w:color="auto" w:fill="E6E6E6"/>
              </w:rPr>
            </w:pP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1CDB64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91,781</w:t>
            </w:r>
          </w:p>
        </w:tc>
        <w:tc>
          <w:tcPr>
            <w:tcW w:w="276" w:type="dxa"/>
            <w:tcBorders>
              <w:bottom w:val="nil"/>
            </w:tcBorders>
            <w:vAlign w:val="bottom"/>
          </w:tcPr>
          <w:p w14:paraId="3F1944F3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76EBE7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247,57</w:t>
            </w:r>
            <w:r w:rsidR="0017772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44DDA7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F81640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600,69</w:t>
            </w:r>
            <w:r w:rsidR="00E915B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A7322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FD00C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16,7</w:t>
            </w:r>
            <w:r w:rsidR="00E505F5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94" w:type="dxa"/>
            <w:gridSpan w:val="2"/>
            <w:tcBorders>
              <w:bottom w:val="nil"/>
            </w:tcBorders>
            <w:vAlign w:val="bottom"/>
          </w:tcPr>
          <w:p w14:paraId="0DFD1708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</w:tcPr>
          <w:p w14:paraId="41694A00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147BE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7F48BAE6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370A6F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41,074</w:t>
            </w:r>
          </w:p>
        </w:tc>
        <w:tc>
          <w:tcPr>
            <w:tcW w:w="250" w:type="dxa"/>
            <w:tcBorders>
              <w:bottom w:val="nil"/>
            </w:tcBorders>
            <w:vAlign w:val="bottom"/>
          </w:tcPr>
          <w:p w14:paraId="6E9807FB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9772935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13,37</w:t>
            </w:r>
            <w:r w:rsidR="00E915B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4B74CE5D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1DA624" w14:textId="77777777" w:rsidR="00D413AB" w:rsidRPr="00D413AB" w:rsidRDefault="00D413AB" w:rsidP="00D413A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13AB">
              <w:rPr>
                <w:rFonts w:ascii="Angsana New" w:hAnsi="Angsana New"/>
                <w:b/>
                <w:bCs/>
                <w:sz w:val="28"/>
                <w:szCs w:val="28"/>
              </w:rPr>
              <w:t>1,011,827</w:t>
            </w:r>
          </w:p>
        </w:tc>
      </w:tr>
    </w:tbl>
    <w:p w14:paraId="713DFDFC" w14:textId="77777777" w:rsidR="00807F67" w:rsidRDefault="00807F67" w:rsidP="0090508E">
      <w:pPr>
        <w:spacing w:line="100" w:lineRule="exact"/>
      </w:pPr>
    </w:p>
    <w:p w14:paraId="72459B5D" w14:textId="77777777" w:rsidR="002F371A" w:rsidRDefault="002F371A" w:rsidP="0090508E">
      <w:pPr>
        <w:spacing w:line="100" w:lineRule="exact"/>
      </w:pPr>
    </w:p>
    <w:p w14:paraId="7366317F" w14:textId="77777777" w:rsidR="002F371A" w:rsidRDefault="002F371A" w:rsidP="0090508E">
      <w:pPr>
        <w:spacing w:line="100" w:lineRule="exact"/>
      </w:pPr>
    </w:p>
    <w:p w14:paraId="3285D8F0" w14:textId="77777777" w:rsidR="002F371A" w:rsidRDefault="002F371A" w:rsidP="0090508E">
      <w:pPr>
        <w:spacing w:line="100" w:lineRule="exact"/>
      </w:pPr>
    </w:p>
    <w:p w14:paraId="53E03625" w14:textId="77777777" w:rsidR="002F371A" w:rsidRDefault="002F371A" w:rsidP="0090508E">
      <w:pPr>
        <w:spacing w:line="100" w:lineRule="exact"/>
      </w:pPr>
    </w:p>
    <w:p w14:paraId="5B8A03CE" w14:textId="77777777" w:rsidR="002F371A" w:rsidRDefault="002F371A" w:rsidP="0090508E">
      <w:pPr>
        <w:spacing w:line="100" w:lineRule="exact"/>
      </w:pPr>
    </w:p>
    <w:p w14:paraId="58C0D1EC" w14:textId="77777777" w:rsidR="002F371A" w:rsidRDefault="002F371A" w:rsidP="0090508E">
      <w:pPr>
        <w:spacing w:line="100" w:lineRule="exact"/>
      </w:pPr>
    </w:p>
    <w:p w14:paraId="78422DA3" w14:textId="77777777" w:rsidR="002F371A" w:rsidRDefault="002F371A" w:rsidP="0090508E">
      <w:pPr>
        <w:spacing w:line="100" w:lineRule="exact"/>
      </w:pPr>
    </w:p>
    <w:p w14:paraId="1DDDBD6E" w14:textId="77777777" w:rsidR="00F06C71" w:rsidRPr="0075591B" w:rsidRDefault="00F06C71" w:rsidP="00D41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F06C71" w:rsidRPr="0075591B" w:rsidSect="008B0FBC">
          <w:headerReference w:type="even" r:id="rId34"/>
          <w:headerReference w:type="default" r:id="rId35"/>
          <w:footerReference w:type="default" r:id="rId36"/>
          <w:headerReference w:type="first" r:id="rId3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EB8D823" w14:textId="77777777" w:rsidR="003A5FEC" w:rsidRPr="0075591B" w:rsidRDefault="00030124" w:rsidP="00C8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lastRenderedPageBreak/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5591B">
        <w:rPr>
          <w:rFonts w:ascii="Angsana New" w:hAnsi="Angsana New"/>
          <w:sz w:val="30"/>
          <w:szCs w:val="30"/>
        </w:rPr>
        <w:t>31</w:t>
      </w:r>
      <w:r w:rsidRPr="007559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0AB3" w:rsidRPr="0075591B">
        <w:rPr>
          <w:rFonts w:ascii="Angsana New" w:hAnsi="Angsana New"/>
          <w:sz w:val="30"/>
          <w:szCs w:val="30"/>
        </w:rPr>
        <w:t>2</w:t>
      </w:r>
      <w:r w:rsidR="00A90AB3" w:rsidRPr="00D35664">
        <w:rPr>
          <w:rFonts w:ascii="Angsana New" w:hAnsi="Angsana New"/>
          <w:sz w:val="30"/>
          <w:szCs w:val="30"/>
        </w:rPr>
        <w:t>5</w:t>
      </w:r>
      <w:r w:rsidR="00D00326">
        <w:rPr>
          <w:rFonts w:ascii="Angsana New" w:hAnsi="Angsana New"/>
          <w:sz w:val="30"/>
          <w:szCs w:val="30"/>
        </w:rPr>
        <w:t>6</w:t>
      </w:r>
      <w:r w:rsidR="00806E99">
        <w:rPr>
          <w:rFonts w:ascii="Angsana New" w:hAnsi="Angsana New" w:hint="cs"/>
          <w:sz w:val="30"/>
          <w:szCs w:val="30"/>
          <w:cs/>
        </w:rPr>
        <w:t>2</w:t>
      </w:r>
      <w:r w:rsidR="00C01091" w:rsidRPr="00D35664">
        <w:rPr>
          <w:rFonts w:ascii="Angsana New" w:hAnsi="Angsana New"/>
          <w:sz w:val="30"/>
          <w:szCs w:val="30"/>
        </w:rPr>
        <w:t xml:space="preserve"> </w:t>
      </w:r>
      <w:r w:rsidR="000A1E5A" w:rsidRPr="00D35664">
        <w:rPr>
          <w:rFonts w:ascii="Angsana New" w:hAnsi="Angsana New"/>
          <w:sz w:val="30"/>
          <w:szCs w:val="30"/>
          <w:cs/>
        </w:rPr>
        <w:t>มีจำนวน</w:t>
      </w:r>
      <w:r w:rsidR="00697A5C" w:rsidRPr="00D35664">
        <w:rPr>
          <w:rFonts w:ascii="Angsana New" w:hAnsi="Angsana New"/>
          <w:sz w:val="30"/>
          <w:szCs w:val="30"/>
        </w:rPr>
        <w:t xml:space="preserve"> </w:t>
      </w:r>
      <w:r w:rsidR="0065253E">
        <w:rPr>
          <w:rFonts w:ascii="Angsana New" w:hAnsi="Angsana New"/>
          <w:sz w:val="30"/>
          <w:szCs w:val="30"/>
        </w:rPr>
        <w:t>4,243</w:t>
      </w:r>
      <w:r w:rsidR="00A90AB3" w:rsidRPr="00D3566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A1E5A" w:rsidRPr="00D35664">
        <w:rPr>
          <w:rFonts w:ascii="Angsana New" w:hAnsi="Angsana New"/>
          <w:sz w:val="30"/>
          <w:szCs w:val="30"/>
          <w:cs/>
        </w:rPr>
        <w:t>ล้า</w:t>
      </w:r>
      <w:r w:rsidR="000A1E5A" w:rsidRPr="0075591B">
        <w:rPr>
          <w:rFonts w:ascii="Angsana New" w:hAnsi="Angsana New"/>
          <w:sz w:val="30"/>
          <w:szCs w:val="30"/>
          <w:cs/>
        </w:rPr>
        <w:t>นบาท</w:t>
      </w:r>
      <w:r w:rsidRPr="0075591B">
        <w:rPr>
          <w:rFonts w:ascii="Angsana New" w:hAnsi="Angsana New"/>
          <w:sz w:val="30"/>
          <w:szCs w:val="30"/>
          <w:cs/>
        </w:rPr>
        <w:t xml:space="preserve"> (</w:t>
      </w:r>
      <w:r w:rsidR="00D00326">
        <w:rPr>
          <w:rFonts w:ascii="Angsana New" w:hAnsi="Angsana New"/>
          <w:i/>
          <w:iCs/>
          <w:sz w:val="30"/>
          <w:szCs w:val="30"/>
        </w:rPr>
        <w:t>256</w:t>
      </w:r>
      <w:r w:rsidR="00806E99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75591B">
        <w:rPr>
          <w:rFonts w:ascii="Angsana New" w:hAnsi="Angsana New"/>
          <w:i/>
          <w:iCs/>
          <w:sz w:val="30"/>
          <w:szCs w:val="30"/>
        </w:rPr>
        <w:t xml:space="preserve">: </w:t>
      </w:r>
      <w:r w:rsidR="00C01091">
        <w:rPr>
          <w:rFonts w:ascii="Angsana New" w:hAnsi="Angsana New"/>
          <w:i/>
          <w:iCs/>
          <w:sz w:val="30"/>
          <w:szCs w:val="30"/>
        </w:rPr>
        <w:t>3</w:t>
      </w:r>
      <w:r w:rsidR="00243347" w:rsidRPr="0075591B">
        <w:rPr>
          <w:rFonts w:ascii="Angsana New" w:hAnsi="Angsana New"/>
          <w:i/>
          <w:iCs/>
          <w:sz w:val="30"/>
          <w:szCs w:val="30"/>
        </w:rPr>
        <w:t>,</w:t>
      </w:r>
      <w:r w:rsidR="00806E99">
        <w:rPr>
          <w:rFonts w:ascii="Angsana New" w:hAnsi="Angsana New" w:hint="cs"/>
          <w:i/>
          <w:iCs/>
          <w:sz w:val="30"/>
          <w:szCs w:val="30"/>
          <w:cs/>
        </w:rPr>
        <w:t>914</w:t>
      </w:r>
      <w:r w:rsidR="00B657D8" w:rsidRPr="0075591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5591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591B">
        <w:rPr>
          <w:rFonts w:ascii="Angsana New" w:hAnsi="Angsana New"/>
          <w:sz w:val="30"/>
          <w:szCs w:val="30"/>
          <w:cs/>
        </w:rPr>
        <w:t>)</w:t>
      </w:r>
    </w:p>
    <w:p w14:paraId="744892E0" w14:textId="77777777" w:rsidR="00C804E0" w:rsidRPr="0075591B" w:rsidRDefault="00C80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378540" w14:textId="77777777" w:rsidR="00C804E0" w:rsidRPr="0065253E" w:rsidRDefault="00C804E0" w:rsidP="00C80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253E">
        <w:rPr>
          <w:rFonts w:ascii="Angsana New" w:hAnsi="Angsana New"/>
          <w:sz w:val="30"/>
          <w:szCs w:val="30"/>
          <w:cs/>
        </w:rPr>
        <w:t>ณ วันที่ 3</w:t>
      </w:r>
      <w:r w:rsidRPr="0065253E">
        <w:rPr>
          <w:rFonts w:ascii="Angsana New" w:hAnsi="Angsana New"/>
          <w:sz w:val="30"/>
          <w:szCs w:val="30"/>
        </w:rPr>
        <w:t>1</w:t>
      </w:r>
      <w:r w:rsidR="00BC23EC" w:rsidRPr="006525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39B3" w:rsidRPr="0065253E">
        <w:rPr>
          <w:rFonts w:ascii="Angsana New" w:hAnsi="Angsana New"/>
          <w:sz w:val="30"/>
          <w:szCs w:val="30"/>
        </w:rPr>
        <w:t>256</w:t>
      </w:r>
      <w:r w:rsidR="00806E99" w:rsidRPr="0065253E">
        <w:rPr>
          <w:rFonts w:ascii="Angsana New" w:hAnsi="Angsana New" w:hint="cs"/>
          <w:sz w:val="30"/>
          <w:szCs w:val="30"/>
          <w:cs/>
        </w:rPr>
        <w:t>2</w:t>
      </w:r>
      <w:r w:rsidRPr="0065253E">
        <w:rPr>
          <w:rFonts w:ascii="Angsana New" w:hAnsi="Angsana New" w:hint="cs"/>
          <w:sz w:val="30"/>
          <w:szCs w:val="30"/>
          <w:cs/>
        </w:rPr>
        <w:t xml:space="preserve"> </w:t>
      </w:r>
      <w:r w:rsidRPr="0065253E">
        <w:rPr>
          <w:rFonts w:ascii="Angsana New" w:hAnsi="Angsana New"/>
          <w:sz w:val="30"/>
          <w:szCs w:val="30"/>
          <w:cs/>
        </w:rPr>
        <w:t>ที่ดินของบริษัทมูลค่า</w:t>
      </w:r>
      <w:r w:rsidRPr="0065253E">
        <w:rPr>
          <w:rFonts w:ascii="Angsana New" w:hAnsi="Angsana New"/>
          <w:sz w:val="30"/>
          <w:szCs w:val="30"/>
        </w:rPr>
        <w:t xml:space="preserve"> 2.</w:t>
      </w:r>
      <w:r w:rsidR="003A5FEC" w:rsidRPr="0065253E">
        <w:rPr>
          <w:rFonts w:ascii="Angsana New" w:hAnsi="Angsana New"/>
          <w:sz w:val="30"/>
          <w:szCs w:val="30"/>
        </w:rPr>
        <w:t xml:space="preserve">3 </w:t>
      </w:r>
      <w:r w:rsidR="000A1E5A" w:rsidRPr="0065253E">
        <w:rPr>
          <w:rFonts w:ascii="Angsana New" w:hAnsi="Angsana New"/>
          <w:sz w:val="30"/>
          <w:szCs w:val="30"/>
          <w:cs/>
        </w:rPr>
        <w:t>ล้านบาท</w:t>
      </w:r>
      <w:r w:rsidRPr="0065253E">
        <w:rPr>
          <w:rFonts w:ascii="Angsana New" w:hAnsi="Angsana New"/>
          <w:sz w:val="30"/>
          <w:szCs w:val="30"/>
          <w:cs/>
        </w:rPr>
        <w:t xml:space="preserve"> เป็นที่ดิน</w:t>
      </w:r>
      <w:r w:rsidRPr="0065253E">
        <w:rPr>
          <w:rFonts w:ascii="Angsana New" w:hAnsi="Angsana New" w:hint="cs"/>
          <w:sz w:val="30"/>
          <w:szCs w:val="30"/>
          <w:cs/>
        </w:rPr>
        <w:t>ซึ่ง</w:t>
      </w:r>
      <w:r w:rsidRPr="0065253E">
        <w:rPr>
          <w:rFonts w:ascii="Angsana New" w:hAnsi="Angsana New"/>
          <w:sz w:val="30"/>
          <w:szCs w:val="30"/>
          <w:cs/>
        </w:rPr>
        <w:t>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2FFFB50E" w14:textId="77777777" w:rsidR="000A1E5A" w:rsidRPr="0065253E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D19487" w14:textId="77777777" w:rsidR="000A1E5A" w:rsidRPr="008307EB" w:rsidRDefault="00030124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253E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และเครื่องจักรส่วนใหญ่ไปค้ำประกันสินเชื่อที่ได้รับจากธนาคารพาณิชย์</w:t>
      </w:r>
    </w:p>
    <w:p w14:paraId="263BF2F5" w14:textId="77777777" w:rsidR="0081052C" w:rsidRPr="008307EB" w:rsidRDefault="0081052C" w:rsidP="00BC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4E47AD7" w14:textId="77777777" w:rsidR="002836DE" w:rsidRPr="0075591B" w:rsidRDefault="005E1E89" w:rsidP="00905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5591B">
        <w:rPr>
          <w:rFonts w:ascii="Angsana New" w:hAnsi="Angsana New"/>
          <w:b/>
          <w:bCs/>
          <w:sz w:val="30"/>
          <w:szCs w:val="30"/>
        </w:rPr>
        <w:br w:type="page"/>
      </w:r>
      <w:r w:rsidR="002836DE" w:rsidRPr="0075591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F34A3">
        <w:rPr>
          <w:rFonts w:ascii="Angsana New" w:hAnsi="Angsana New"/>
          <w:b/>
          <w:bCs/>
          <w:sz w:val="30"/>
          <w:szCs w:val="30"/>
        </w:rPr>
        <w:t>6</w:t>
      </w:r>
      <w:r w:rsidR="002836DE" w:rsidRPr="0075591B">
        <w:rPr>
          <w:rFonts w:ascii="Angsana New" w:hAnsi="Angsana New"/>
          <w:b/>
          <w:bCs/>
          <w:sz w:val="30"/>
          <w:szCs w:val="30"/>
        </w:rPr>
        <w:tab/>
      </w:r>
      <w:r w:rsidR="002836DE" w:rsidRPr="0075591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785637" w:rsidRPr="0075591B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9081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905"/>
        <w:gridCol w:w="1233"/>
        <w:gridCol w:w="261"/>
        <w:gridCol w:w="9"/>
        <w:gridCol w:w="1260"/>
        <w:gridCol w:w="252"/>
        <w:gridCol w:w="1152"/>
        <w:gridCol w:w="9"/>
      </w:tblGrid>
      <w:tr w:rsidR="002836DE" w:rsidRPr="00C664CA" w14:paraId="2EA461D2" w14:textId="77777777" w:rsidTr="00C01091">
        <w:trPr>
          <w:gridAfter w:val="1"/>
          <w:wAfter w:w="9" w:type="dxa"/>
          <w:tblHeader/>
        </w:trPr>
        <w:tc>
          <w:tcPr>
            <w:tcW w:w="4905" w:type="dxa"/>
          </w:tcPr>
          <w:p w14:paraId="2C498224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7" w:type="dxa"/>
            <w:gridSpan w:val="6"/>
            <w:vAlign w:val="bottom"/>
          </w:tcPr>
          <w:p w14:paraId="1B127878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36DE" w:rsidRPr="00C664CA" w14:paraId="0476642C" w14:textId="77777777" w:rsidTr="00335726">
        <w:trPr>
          <w:gridAfter w:val="1"/>
          <w:wAfter w:w="9" w:type="dxa"/>
          <w:tblHeader/>
        </w:trPr>
        <w:tc>
          <w:tcPr>
            <w:tcW w:w="4905" w:type="dxa"/>
          </w:tcPr>
          <w:p w14:paraId="7349810A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E84EF9" w14:textId="77777777" w:rsidR="002836DE" w:rsidRPr="00C664CA" w:rsidRDefault="002836DE" w:rsidP="00F8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="00F8622E" w:rsidRPr="00C664CA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8622E"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61" w:type="dxa"/>
            <w:vAlign w:val="bottom"/>
          </w:tcPr>
          <w:p w14:paraId="1C2A877E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left w:val="nil"/>
            </w:tcBorders>
            <w:vAlign w:val="bottom"/>
          </w:tcPr>
          <w:p w14:paraId="269CA8DE" w14:textId="77777777" w:rsidR="002836DE" w:rsidRPr="00C664CA" w:rsidRDefault="002836DE" w:rsidP="00F86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8622E"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52" w:type="dxa"/>
            <w:vAlign w:val="bottom"/>
          </w:tcPr>
          <w:p w14:paraId="63071A0C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27F308D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836DE" w:rsidRPr="00C664CA" w14:paraId="3EE50042" w14:textId="77777777" w:rsidTr="00C01091">
        <w:trPr>
          <w:gridAfter w:val="1"/>
          <w:wAfter w:w="9" w:type="dxa"/>
          <w:tblHeader/>
        </w:trPr>
        <w:tc>
          <w:tcPr>
            <w:tcW w:w="4905" w:type="dxa"/>
          </w:tcPr>
          <w:p w14:paraId="4CEDA262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67" w:type="dxa"/>
            <w:gridSpan w:val="6"/>
          </w:tcPr>
          <w:p w14:paraId="537B5E7F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6DE" w:rsidRPr="00C664CA" w14:paraId="6DAFEA5A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7247C0CF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3" w:type="dxa"/>
          </w:tcPr>
          <w:p w14:paraId="45BCC76D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63B6EBF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1148088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A93D804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D2FFE6" w14:textId="77777777" w:rsidR="002836DE" w:rsidRPr="00C664CA" w:rsidRDefault="002836DE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99" w:rsidRPr="00C664CA" w14:paraId="41AE817A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10BE69B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33" w:type="dxa"/>
            <w:vAlign w:val="bottom"/>
          </w:tcPr>
          <w:p w14:paraId="73E993D3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06E99">
              <w:rPr>
                <w:rFonts w:ascii="Angsana New" w:hAnsi="Angsana New"/>
                <w:sz w:val="30"/>
                <w:szCs w:val="30"/>
              </w:rPr>
              <w:t>121,880</w:t>
            </w:r>
          </w:p>
        </w:tc>
        <w:tc>
          <w:tcPr>
            <w:tcW w:w="261" w:type="dxa"/>
            <w:vAlign w:val="bottom"/>
          </w:tcPr>
          <w:p w14:paraId="62D8EE66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373EBCDC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E99">
              <w:rPr>
                <w:rFonts w:ascii="Angsana New" w:hAnsi="Angsana New"/>
                <w:sz w:val="30"/>
                <w:szCs w:val="30"/>
                <w:lang w:bidi="th-TH"/>
              </w:rPr>
              <w:t>4,680</w:t>
            </w:r>
          </w:p>
        </w:tc>
        <w:tc>
          <w:tcPr>
            <w:tcW w:w="252" w:type="dxa"/>
          </w:tcPr>
          <w:p w14:paraId="7CE01CC9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CBD3532" w14:textId="77777777" w:rsidR="00806E99" w:rsidRPr="00806E99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E99">
              <w:rPr>
                <w:rFonts w:ascii="Angsana New" w:hAnsi="Angsana New"/>
                <w:sz w:val="30"/>
                <w:szCs w:val="30"/>
                <w:lang w:bidi="th-TH"/>
              </w:rPr>
              <w:t>126,560</w:t>
            </w:r>
          </w:p>
        </w:tc>
      </w:tr>
      <w:tr w:rsidR="00806E99" w:rsidRPr="00C664CA" w14:paraId="36BFEFA2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5EA9F5A4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394189FE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  <w:tc>
          <w:tcPr>
            <w:tcW w:w="261" w:type="dxa"/>
            <w:vAlign w:val="bottom"/>
          </w:tcPr>
          <w:p w14:paraId="2257A0F4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6C675A7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1,456</w:t>
            </w:r>
          </w:p>
        </w:tc>
        <w:tc>
          <w:tcPr>
            <w:tcW w:w="252" w:type="dxa"/>
          </w:tcPr>
          <w:p w14:paraId="569C464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44218D8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6,113</w:t>
            </w:r>
          </w:p>
        </w:tc>
      </w:tr>
      <w:tr w:rsidR="00806E99" w:rsidRPr="00C664CA" w14:paraId="4488F914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7C58F988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โอน</w:t>
            </w:r>
          </w:p>
        </w:tc>
        <w:tc>
          <w:tcPr>
            <w:tcW w:w="1233" w:type="dxa"/>
            <w:vAlign w:val="bottom"/>
          </w:tcPr>
          <w:p w14:paraId="7C69D4E2" w14:textId="77777777" w:rsid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  <w:tc>
          <w:tcPr>
            <w:tcW w:w="261" w:type="dxa"/>
            <w:vAlign w:val="bottom"/>
          </w:tcPr>
          <w:p w14:paraId="0318D35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A6FB5F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(5,026)</w:t>
            </w:r>
          </w:p>
        </w:tc>
        <w:tc>
          <w:tcPr>
            <w:tcW w:w="252" w:type="dxa"/>
          </w:tcPr>
          <w:p w14:paraId="5AA3F7DB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F686F7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06E99" w:rsidRPr="00C664CA" w14:paraId="31474332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55C84DBB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05AD42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131,563</w:t>
            </w:r>
          </w:p>
        </w:tc>
        <w:tc>
          <w:tcPr>
            <w:tcW w:w="261" w:type="dxa"/>
            <w:vAlign w:val="bottom"/>
          </w:tcPr>
          <w:p w14:paraId="3788BD9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vAlign w:val="bottom"/>
          </w:tcPr>
          <w:p w14:paraId="13DF491E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1,110</w:t>
            </w:r>
          </w:p>
        </w:tc>
        <w:tc>
          <w:tcPr>
            <w:tcW w:w="252" w:type="dxa"/>
          </w:tcPr>
          <w:p w14:paraId="7804C947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AAB0A3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132,673</w:t>
            </w:r>
          </w:p>
        </w:tc>
      </w:tr>
      <w:tr w:rsidR="00806E99" w:rsidRPr="00C664CA" w14:paraId="23B07119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15E990C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  <w:vAlign w:val="bottom"/>
          </w:tcPr>
          <w:p w14:paraId="3C651F27" w14:textId="77777777" w:rsidR="00806E99" w:rsidRPr="00C664CA" w:rsidRDefault="00AF5377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</w:t>
            </w:r>
            <w:r w:rsidR="002A52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bottom"/>
          </w:tcPr>
          <w:p w14:paraId="0E68FFBA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6D272CE7" w14:textId="77777777" w:rsidR="00806E99" w:rsidRPr="00C664CA" w:rsidRDefault="00AF5377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252" w:type="dxa"/>
          </w:tcPr>
          <w:p w14:paraId="12F28BD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DEA61A2" w14:textId="77777777" w:rsidR="00806E99" w:rsidRPr="00C664CA" w:rsidRDefault="00AF5377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12,61</w:t>
            </w:r>
            <w:r w:rsidR="009833EA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</w:tr>
      <w:tr w:rsidR="002A529B" w:rsidRPr="00C664CA" w14:paraId="50233F85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42EF9FA1" w14:textId="77777777" w:rsidR="002A529B" w:rsidRPr="00C664CA" w:rsidRDefault="002A529B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233" w:type="dxa"/>
            <w:vAlign w:val="bottom"/>
          </w:tcPr>
          <w:p w14:paraId="7DCBAB44" w14:textId="77777777" w:rsidR="002A529B" w:rsidRDefault="002A529B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61" w:type="dxa"/>
            <w:vAlign w:val="bottom"/>
          </w:tcPr>
          <w:p w14:paraId="0976505C" w14:textId="77777777" w:rsidR="002A529B" w:rsidRPr="00C664CA" w:rsidRDefault="002A529B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AF58841" w14:textId="77777777" w:rsidR="002A529B" w:rsidRDefault="002A529B" w:rsidP="002A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878ED3E" w14:textId="77777777" w:rsidR="002A529B" w:rsidRPr="00C664CA" w:rsidRDefault="002A529B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232563D" w14:textId="77777777" w:rsidR="002A529B" w:rsidRDefault="002A529B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521</w:t>
            </w:r>
          </w:p>
        </w:tc>
      </w:tr>
      <w:tr w:rsidR="00806E99" w:rsidRPr="00C664CA" w14:paraId="70C88C71" w14:textId="77777777" w:rsidTr="00335726">
        <w:trPr>
          <w:gridAfter w:val="1"/>
          <w:wAfter w:w="9" w:type="dxa"/>
        </w:trPr>
        <w:tc>
          <w:tcPr>
            <w:tcW w:w="4905" w:type="dxa"/>
          </w:tcPr>
          <w:p w14:paraId="7348B797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819BC" w14:textId="77777777" w:rsidR="00806E99" w:rsidRPr="00C664CA" w:rsidRDefault="00AF5377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A529B">
              <w:rPr>
                <w:rFonts w:ascii="Angsana New" w:hAnsi="Angsana New"/>
                <w:b/>
                <w:bCs/>
                <w:sz w:val="30"/>
                <w:szCs w:val="30"/>
              </w:rPr>
              <w:t>1,11</w:t>
            </w:r>
            <w:r w:rsidR="00F1629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1" w:type="dxa"/>
            <w:vAlign w:val="bottom"/>
          </w:tcPr>
          <w:p w14:paraId="7CC0212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3D50A" w14:textId="77777777" w:rsidR="00806E99" w:rsidRPr="00C664CA" w:rsidRDefault="00AF5377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4,700</w:t>
            </w:r>
          </w:p>
        </w:tc>
        <w:tc>
          <w:tcPr>
            <w:tcW w:w="252" w:type="dxa"/>
          </w:tcPr>
          <w:p w14:paraId="00D0C9C3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8EB52" w14:textId="77777777" w:rsidR="00806E99" w:rsidRPr="00C664CA" w:rsidRDefault="00AF5377" w:rsidP="00806E9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</w:t>
            </w:r>
            <w:r w:rsidR="002A52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5,812</w:t>
            </w:r>
          </w:p>
        </w:tc>
      </w:tr>
      <w:tr w:rsidR="00806E99" w:rsidRPr="00C664CA" w14:paraId="124A7849" w14:textId="77777777" w:rsidTr="00335726">
        <w:tc>
          <w:tcPr>
            <w:tcW w:w="4905" w:type="dxa"/>
          </w:tcPr>
          <w:p w14:paraId="58C0C6AE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14:paraId="7692F65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00A451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ACB36E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6C747A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DBD4D46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99" w:rsidRPr="00C664CA" w14:paraId="62A536E2" w14:textId="77777777" w:rsidTr="00335726">
        <w:tc>
          <w:tcPr>
            <w:tcW w:w="4905" w:type="dxa"/>
          </w:tcPr>
          <w:p w14:paraId="4DF533C1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3" w:type="dxa"/>
            <w:vAlign w:val="bottom"/>
          </w:tcPr>
          <w:p w14:paraId="52CF4589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B6B1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392946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EF1587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0BDAC431" w14:textId="77777777" w:rsidR="00806E99" w:rsidRPr="00C664CA" w:rsidRDefault="00806E99" w:rsidP="00806E99">
            <w:pPr>
              <w:pStyle w:val="acctfourfigures"/>
              <w:tabs>
                <w:tab w:val="clear" w:pos="765"/>
                <w:tab w:val="decimal" w:pos="910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99" w:rsidRPr="00C664CA" w14:paraId="224D5716" w14:textId="77777777" w:rsidTr="00335726">
        <w:tc>
          <w:tcPr>
            <w:tcW w:w="4905" w:type="dxa"/>
          </w:tcPr>
          <w:p w14:paraId="773766F2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33" w:type="dxa"/>
            <w:vAlign w:val="bottom"/>
          </w:tcPr>
          <w:p w14:paraId="237552DE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  <w:cs/>
              </w:rPr>
            </w:pPr>
            <w:r w:rsidRPr="00806E99">
              <w:rPr>
                <w:rFonts w:ascii="Angsana New" w:hAnsi="Angsana New"/>
                <w:sz w:val="30"/>
                <w:szCs w:val="30"/>
              </w:rPr>
              <w:t>88,248</w:t>
            </w:r>
          </w:p>
        </w:tc>
        <w:tc>
          <w:tcPr>
            <w:tcW w:w="270" w:type="dxa"/>
            <w:gridSpan w:val="2"/>
            <w:vAlign w:val="bottom"/>
          </w:tcPr>
          <w:p w14:paraId="66F8D95A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B72F34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806E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9AD21A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F7B2529" w14:textId="77777777" w:rsidR="00806E99" w:rsidRPr="00806E99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 w:rsidRPr="00806E99">
              <w:rPr>
                <w:rFonts w:ascii="Angsana New" w:hAnsi="Angsana New"/>
                <w:sz w:val="30"/>
                <w:szCs w:val="30"/>
              </w:rPr>
              <w:t>88,248</w:t>
            </w:r>
          </w:p>
        </w:tc>
      </w:tr>
      <w:tr w:rsidR="00806E99" w:rsidRPr="00C664CA" w14:paraId="12A02021" w14:textId="77777777" w:rsidTr="00335726">
        <w:tc>
          <w:tcPr>
            <w:tcW w:w="4905" w:type="dxa"/>
          </w:tcPr>
          <w:p w14:paraId="0C129B8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  <w:vAlign w:val="bottom"/>
          </w:tcPr>
          <w:p w14:paraId="40E4FD7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  <w:tc>
          <w:tcPr>
            <w:tcW w:w="270" w:type="dxa"/>
            <w:gridSpan w:val="2"/>
            <w:vAlign w:val="bottom"/>
          </w:tcPr>
          <w:p w14:paraId="2BDC379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4C62C9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F7679D6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F2CBECA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15,721</w:t>
            </w:r>
          </w:p>
        </w:tc>
      </w:tr>
      <w:tr w:rsidR="00806E99" w:rsidRPr="00C664CA" w14:paraId="19E5E350" w14:textId="77777777" w:rsidTr="00335726">
        <w:tc>
          <w:tcPr>
            <w:tcW w:w="4905" w:type="dxa"/>
          </w:tcPr>
          <w:p w14:paraId="23FD562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8DFBB10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103,969</w:t>
            </w:r>
          </w:p>
        </w:tc>
        <w:tc>
          <w:tcPr>
            <w:tcW w:w="270" w:type="dxa"/>
            <w:gridSpan w:val="2"/>
            <w:vAlign w:val="bottom"/>
          </w:tcPr>
          <w:p w14:paraId="4A182FED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F36C25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1888123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2CCEF04F" w14:textId="77777777" w:rsidR="00806E99" w:rsidRPr="00C664CA" w:rsidRDefault="00806E99" w:rsidP="00806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103,969</w:t>
            </w:r>
          </w:p>
        </w:tc>
      </w:tr>
      <w:tr w:rsidR="003C4FBD" w:rsidRPr="00C664CA" w14:paraId="225D0CC1" w14:textId="77777777" w:rsidTr="00335726">
        <w:tc>
          <w:tcPr>
            <w:tcW w:w="4905" w:type="dxa"/>
          </w:tcPr>
          <w:p w14:paraId="234E3B06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39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  <w:vAlign w:val="bottom"/>
          </w:tcPr>
          <w:p w14:paraId="0B3B092F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</w:t>
            </w:r>
            <w:r w:rsidR="002A529B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gridSpan w:val="2"/>
            <w:vAlign w:val="bottom"/>
          </w:tcPr>
          <w:p w14:paraId="72DC05CC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74603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A5D84D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367DB83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</w:t>
            </w:r>
            <w:r w:rsidR="002A529B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3C4FBD" w:rsidRPr="00C664CA" w14:paraId="4DAFEB0C" w14:textId="77777777" w:rsidTr="00335726">
        <w:tc>
          <w:tcPr>
            <w:tcW w:w="4905" w:type="dxa"/>
          </w:tcPr>
          <w:p w14:paraId="66BF0B9F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DC5DA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</w:t>
            </w:r>
            <w:r w:rsidR="002A529B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70" w:type="dxa"/>
            <w:gridSpan w:val="2"/>
            <w:vAlign w:val="bottom"/>
          </w:tcPr>
          <w:p w14:paraId="590C1608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B628F1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4D7EF1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1A0BB1C7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</w:t>
            </w:r>
            <w:r w:rsidR="002A529B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</w:tr>
      <w:tr w:rsidR="003C4FBD" w:rsidRPr="00C664CA" w14:paraId="715EF505" w14:textId="77777777" w:rsidTr="00B26F30">
        <w:trPr>
          <w:trHeight w:val="262"/>
        </w:trPr>
        <w:tc>
          <w:tcPr>
            <w:tcW w:w="4905" w:type="dxa"/>
          </w:tcPr>
          <w:p w14:paraId="70D8F756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E957F20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3AC338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6017F4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3E83D8F6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0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vAlign w:val="bottom"/>
          </w:tcPr>
          <w:p w14:paraId="63272FBB" w14:textId="77777777" w:rsidR="003C4FBD" w:rsidRPr="00C664CA" w:rsidRDefault="003C4FBD" w:rsidP="003C4FBD">
            <w:pPr>
              <w:pStyle w:val="acctfourfigures"/>
              <w:tabs>
                <w:tab w:val="clear" w:pos="765"/>
                <w:tab w:val="left" w:pos="540"/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C4FBD" w:rsidRPr="00C664CA" w14:paraId="46C4BF1A" w14:textId="77777777" w:rsidTr="00B26F30">
        <w:tc>
          <w:tcPr>
            <w:tcW w:w="4905" w:type="dxa"/>
          </w:tcPr>
          <w:p w14:paraId="62EAA3B8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33" w:type="dxa"/>
            <w:vAlign w:val="bottom"/>
          </w:tcPr>
          <w:p w14:paraId="5E97C10E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D60F8C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F696A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11BF594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38A90229" w14:textId="77777777" w:rsidR="003C4FBD" w:rsidRPr="00C664CA" w:rsidRDefault="003C4FBD" w:rsidP="003C4F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FBD" w:rsidRPr="00C664CA" w14:paraId="4349C34B" w14:textId="77777777" w:rsidTr="00B26F30">
        <w:tc>
          <w:tcPr>
            <w:tcW w:w="4905" w:type="dxa"/>
          </w:tcPr>
          <w:p w14:paraId="04E42AFB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40518D31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27,594</w:t>
            </w:r>
          </w:p>
        </w:tc>
        <w:tc>
          <w:tcPr>
            <w:tcW w:w="270" w:type="dxa"/>
            <w:gridSpan w:val="2"/>
            <w:vAlign w:val="bottom"/>
          </w:tcPr>
          <w:p w14:paraId="13A25883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A468C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52" w:type="dxa"/>
          </w:tcPr>
          <w:p w14:paraId="2EE1421A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  <w:vAlign w:val="bottom"/>
          </w:tcPr>
          <w:p w14:paraId="12B19FBD" w14:textId="77777777" w:rsidR="003C4FBD" w:rsidRPr="00C664CA" w:rsidRDefault="003C4FBD" w:rsidP="003C4F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28,704</w:t>
            </w:r>
          </w:p>
        </w:tc>
      </w:tr>
      <w:tr w:rsidR="003C4FBD" w:rsidRPr="00C664CA" w14:paraId="7869A1A4" w14:textId="77777777" w:rsidTr="00301140">
        <w:tc>
          <w:tcPr>
            <w:tcW w:w="4905" w:type="dxa"/>
          </w:tcPr>
          <w:p w14:paraId="7FD5DF78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B0CE2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2A529B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  <w:gridSpan w:val="2"/>
            <w:vAlign w:val="bottom"/>
          </w:tcPr>
          <w:p w14:paraId="365A118B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FDA5D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4,700</w:t>
            </w:r>
          </w:p>
        </w:tc>
        <w:tc>
          <w:tcPr>
            <w:tcW w:w="252" w:type="dxa"/>
          </w:tcPr>
          <w:p w14:paraId="5048E598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CE0D2" w14:textId="77777777" w:rsidR="003C4FBD" w:rsidRPr="00C664CA" w:rsidRDefault="003C4FBD" w:rsidP="003C4FB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A52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9,360</w:t>
            </w:r>
          </w:p>
        </w:tc>
      </w:tr>
    </w:tbl>
    <w:p w14:paraId="076B0A1E" w14:textId="77777777" w:rsidR="00ED670C" w:rsidRDefault="00ED670C"/>
    <w:p w14:paraId="306FC5FD" w14:textId="77777777" w:rsidR="00ED670C" w:rsidRDefault="00ED670C"/>
    <w:p w14:paraId="4B0B5161" w14:textId="77777777" w:rsidR="00ED670C" w:rsidRDefault="00ED670C"/>
    <w:p w14:paraId="0C3DC13F" w14:textId="77777777" w:rsidR="00ED670C" w:rsidRDefault="00ED670C"/>
    <w:p w14:paraId="382B3A8B" w14:textId="77777777" w:rsidR="00ED670C" w:rsidRDefault="00ED670C"/>
    <w:p w14:paraId="6D71CA39" w14:textId="77777777" w:rsidR="00ED670C" w:rsidRDefault="00ED670C"/>
    <w:p w14:paraId="4167E3D8" w14:textId="77777777" w:rsidR="00ED670C" w:rsidRDefault="00ED670C"/>
    <w:p w14:paraId="499CA81D" w14:textId="77777777" w:rsidR="00ED670C" w:rsidRPr="00C01091" w:rsidRDefault="00ED670C" w:rsidP="00C01091">
      <w:pPr>
        <w:spacing w:line="240" w:lineRule="auto"/>
        <w:rPr>
          <w:sz w:val="2"/>
          <w:szCs w:val="2"/>
        </w:rPr>
      </w:pPr>
      <w:r>
        <w:br w:type="page"/>
      </w:r>
      <w:r w:rsidR="00767340" w:rsidRPr="00C01091">
        <w:rPr>
          <w:sz w:val="2"/>
          <w:szCs w:val="2"/>
        </w:rPr>
        <w:lastRenderedPageBreak/>
        <w:t xml:space="preserve"> </w:t>
      </w:r>
    </w:p>
    <w:tbl>
      <w:tblPr>
        <w:tblW w:w="909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270"/>
        <w:gridCol w:w="1260"/>
        <w:gridCol w:w="270"/>
        <w:gridCol w:w="1170"/>
      </w:tblGrid>
      <w:tr w:rsidR="003C4FBD" w:rsidRPr="00C664CA" w14:paraId="24B14CAE" w14:textId="77777777" w:rsidTr="00D021F7">
        <w:trPr>
          <w:tblHeader/>
        </w:trPr>
        <w:tc>
          <w:tcPr>
            <w:tcW w:w="4950" w:type="dxa"/>
          </w:tcPr>
          <w:p w14:paraId="19EA47CA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br w:type="page"/>
            </w:r>
            <w:r w:rsidRPr="00C664CA">
              <w:rPr>
                <w:rFonts w:ascii="Angsana New" w:hAnsi="Angsana New"/>
                <w:sz w:val="30"/>
                <w:szCs w:val="30"/>
              </w:rPr>
              <w:br w:type="page"/>
            </w:r>
            <w:r w:rsidRPr="00C664CA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140" w:type="dxa"/>
            <w:gridSpan w:val="5"/>
          </w:tcPr>
          <w:p w14:paraId="4BD0CF66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4FBD" w:rsidRPr="00C664CA" w14:paraId="24F5CEA7" w14:textId="77777777" w:rsidTr="00D021F7">
        <w:trPr>
          <w:tblHeader/>
        </w:trPr>
        <w:tc>
          <w:tcPr>
            <w:tcW w:w="4950" w:type="dxa"/>
          </w:tcPr>
          <w:p w14:paraId="40D773C5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812E20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ค่าลิขสิท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ธิ์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0AD34823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831744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แวร์ระหว่างติดตั้ง</w:t>
            </w:r>
          </w:p>
        </w:tc>
        <w:tc>
          <w:tcPr>
            <w:tcW w:w="270" w:type="dxa"/>
            <w:vAlign w:val="bottom"/>
          </w:tcPr>
          <w:p w14:paraId="4E208084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EF289C" w14:textId="77777777" w:rsidR="003C4FBD" w:rsidRPr="00C664CA" w:rsidRDefault="003C4FBD" w:rsidP="003C4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4FBD" w:rsidRPr="00C664CA" w14:paraId="1B342102" w14:textId="77777777" w:rsidTr="00D021F7">
        <w:trPr>
          <w:tblHeader/>
        </w:trPr>
        <w:tc>
          <w:tcPr>
            <w:tcW w:w="4950" w:type="dxa"/>
          </w:tcPr>
          <w:p w14:paraId="05059851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</w:tcPr>
          <w:p w14:paraId="42B0FF04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4FBD" w:rsidRPr="00C664CA" w14:paraId="3E5B9E82" w14:textId="77777777" w:rsidTr="003C4FBD">
        <w:tc>
          <w:tcPr>
            <w:tcW w:w="4950" w:type="dxa"/>
          </w:tcPr>
          <w:p w14:paraId="39E31A6D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58799320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E100F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AFCB1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D0C0F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47BBC" w14:textId="77777777" w:rsidR="003C4FBD" w:rsidRPr="00C664CA" w:rsidRDefault="003C4FBD" w:rsidP="00AB1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B1E" w:rsidRPr="00C664CA" w14:paraId="645DD77F" w14:textId="77777777" w:rsidTr="00D021F7">
        <w:tc>
          <w:tcPr>
            <w:tcW w:w="4950" w:type="dxa"/>
          </w:tcPr>
          <w:p w14:paraId="5BDCB871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3D9CB160" w14:textId="77777777" w:rsidR="00BA2B1E" w:rsidRPr="00057667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57667">
              <w:rPr>
                <w:rFonts w:ascii="Angsana New" w:hAnsi="Angsana New"/>
                <w:sz w:val="30"/>
                <w:szCs w:val="30"/>
              </w:rPr>
              <w:t>58,162</w:t>
            </w:r>
          </w:p>
        </w:tc>
        <w:tc>
          <w:tcPr>
            <w:tcW w:w="270" w:type="dxa"/>
          </w:tcPr>
          <w:p w14:paraId="3F4D800C" w14:textId="77777777" w:rsidR="00BA2B1E" w:rsidRPr="00057667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3633D7" w14:textId="77777777" w:rsidR="00BA2B1E" w:rsidRPr="00806E99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806E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F6CAA" w14:textId="77777777" w:rsidR="00BA2B1E" w:rsidRPr="00057667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87A05" w14:textId="77777777" w:rsidR="00BA2B1E" w:rsidRPr="00057667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57667">
              <w:rPr>
                <w:rFonts w:ascii="Angsana New" w:hAnsi="Angsana New"/>
                <w:sz w:val="30"/>
                <w:szCs w:val="30"/>
              </w:rPr>
              <w:t>58,162</w:t>
            </w:r>
          </w:p>
        </w:tc>
      </w:tr>
      <w:tr w:rsidR="00BA2B1E" w:rsidRPr="00C664CA" w14:paraId="6DE785BE" w14:textId="77777777" w:rsidTr="00D021F7">
        <w:tc>
          <w:tcPr>
            <w:tcW w:w="4950" w:type="dxa"/>
          </w:tcPr>
          <w:p w14:paraId="7F21207D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4E85731" w14:textId="77777777" w:rsidR="00BA2B1E" w:rsidRPr="0070439F" w:rsidRDefault="0070439F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2C3CB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065CF56" w14:textId="77777777" w:rsidR="00BA2B1E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CFFC98" w14:textId="77777777" w:rsidR="00BA2B1E" w:rsidRPr="00C664CA" w:rsidRDefault="0070439F" w:rsidP="003C015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021A31B5" w14:textId="77777777" w:rsidR="00BA2B1E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F1A22E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</w:tr>
      <w:tr w:rsidR="00BA2B1E" w:rsidRPr="00C664CA" w14:paraId="43D39D81" w14:textId="77777777" w:rsidTr="000F3704">
        <w:tc>
          <w:tcPr>
            <w:tcW w:w="4950" w:type="dxa"/>
          </w:tcPr>
          <w:p w14:paraId="6602C25B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E71279" w14:textId="77777777" w:rsidR="00BA2B1E" w:rsidRPr="00C664CA" w:rsidRDefault="007613F6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C3CB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C3CB5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BC77A2" w14:textId="77777777" w:rsidR="00BA2B1E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466D39" w14:textId="77777777" w:rsidR="00BA2B1E" w:rsidRPr="00C664CA" w:rsidRDefault="00F40DCC" w:rsidP="00F40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2C3CB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D908B6" w14:textId="77777777" w:rsidR="00BA2B1E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3300243" w14:textId="77777777" w:rsidR="00BA2B1E" w:rsidRPr="00C664CA" w:rsidRDefault="00F40DCC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CB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7613F6" w:rsidRPr="002C3C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C3CB5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</w:tr>
      <w:tr w:rsidR="00BA2B1E" w:rsidRPr="00C664CA" w14:paraId="098F44E0" w14:textId="77777777" w:rsidTr="003C4FBD">
        <w:tc>
          <w:tcPr>
            <w:tcW w:w="4950" w:type="dxa"/>
          </w:tcPr>
          <w:p w14:paraId="284E3D8C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C9BFBF9" w14:textId="77777777" w:rsidR="00BA2B1E" w:rsidRPr="00C664CA" w:rsidRDefault="009E3300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5,911</w:t>
            </w:r>
          </w:p>
        </w:tc>
        <w:tc>
          <w:tcPr>
            <w:tcW w:w="270" w:type="dxa"/>
          </w:tcPr>
          <w:p w14:paraId="671E70AC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D561EF" w14:textId="77777777" w:rsidR="00BA2B1E" w:rsidRPr="00C664CA" w:rsidRDefault="009E3300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3,590</w:t>
            </w:r>
          </w:p>
        </w:tc>
        <w:tc>
          <w:tcPr>
            <w:tcW w:w="270" w:type="dxa"/>
          </w:tcPr>
          <w:p w14:paraId="361AD36F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E1959" w14:textId="77777777" w:rsidR="00BA2B1E" w:rsidRPr="00C664CA" w:rsidRDefault="009E3300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9,501</w:t>
            </w:r>
          </w:p>
        </w:tc>
      </w:tr>
      <w:tr w:rsidR="00BA2B1E" w:rsidRPr="00C664CA" w14:paraId="3D11245D" w14:textId="77777777" w:rsidTr="000F3704">
        <w:tc>
          <w:tcPr>
            <w:tcW w:w="4950" w:type="dxa"/>
          </w:tcPr>
          <w:p w14:paraId="5851FB2C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DB0DB" w14:textId="77777777" w:rsidR="00BA2B1E" w:rsidRPr="00C664CA" w:rsidRDefault="007613F6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64,</w:t>
            </w:r>
            <w:r w:rsidR="00F40DC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2C3CB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613F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16B4A5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1D1E25" w14:textId="77777777" w:rsidR="00BA2B1E" w:rsidRPr="009E3300" w:rsidRDefault="003C0153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E3300" w:rsidRPr="009E33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9E3300" w:rsidRPr="009E330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C1A432F" w14:textId="77777777" w:rsidR="00BA2B1E" w:rsidRPr="009E3300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9068CC" w14:textId="77777777" w:rsidR="00BA2B1E" w:rsidRPr="009E3300" w:rsidRDefault="009E3300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69,6</w:t>
            </w:r>
            <w:r w:rsidR="00F40DC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A2B1E" w:rsidRPr="00C664CA" w14:paraId="016B573B" w14:textId="77777777" w:rsidTr="003C4FBD">
        <w:tc>
          <w:tcPr>
            <w:tcW w:w="4950" w:type="dxa"/>
          </w:tcPr>
          <w:p w14:paraId="55ACDDD9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3C7B468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60ED2B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4778055" w14:textId="77777777" w:rsidR="00BA2B1E" w:rsidRPr="003C4FBD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2481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D1C4AB8" w14:textId="77777777" w:rsidR="00BA2B1E" w:rsidRPr="003C4FBD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B1E" w:rsidRPr="00C664CA" w14:paraId="184BAD6C" w14:textId="77777777" w:rsidTr="003C4FBD">
        <w:tc>
          <w:tcPr>
            <w:tcW w:w="4950" w:type="dxa"/>
          </w:tcPr>
          <w:p w14:paraId="0DFE1282" w14:textId="77777777" w:rsidR="00BA2B1E" w:rsidRPr="00C664CA" w:rsidRDefault="00BA2B1E" w:rsidP="00BA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6718AED0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73FA3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5118C0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F2AA2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956"/>
              </w:tabs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35B20" w14:textId="77777777" w:rsidR="00BA2B1E" w:rsidRPr="00C664CA" w:rsidRDefault="00BA2B1E" w:rsidP="00BA2B1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300" w:rsidRPr="00C664CA" w14:paraId="6F953565" w14:textId="77777777" w:rsidTr="00D021F7">
        <w:tc>
          <w:tcPr>
            <w:tcW w:w="4950" w:type="dxa"/>
          </w:tcPr>
          <w:p w14:paraId="2A48D710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664CA">
              <w:rPr>
                <w:rFonts w:ascii="Angsana New" w:hAnsi="Angsana New"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476F3796" w14:textId="77777777" w:rsidR="009E3300" w:rsidRPr="00057667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57667">
              <w:rPr>
                <w:rFonts w:ascii="Angsana New" w:hAnsi="Angsana New"/>
                <w:sz w:val="30"/>
                <w:szCs w:val="30"/>
              </w:rPr>
              <w:t>45,133</w:t>
            </w:r>
          </w:p>
        </w:tc>
        <w:tc>
          <w:tcPr>
            <w:tcW w:w="270" w:type="dxa"/>
          </w:tcPr>
          <w:p w14:paraId="10B446DE" w14:textId="77777777" w:rsidR="009E3300" w:rsidRPr="00057667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0F7029" w14:textId="77777777" w:rsidR="009E3300" w:rsidRPr="00806E99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806E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ED9F8" w14:textId="77777777" w:rsidR="009E3300" w:rsidRPr="00057667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0CC958" w14:textId="77777777" w:rsidR="009E3300" w:rsidRPr="00057667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057667">
              <w:rPr>
                <w:rFonts w:ascii="Angsana New" w:hAnsi="Angsana New"/>
                <w:sz w:val="30"/>
                <w:szCs w:val="30"/>
              </w:rPr>
              <w:t>45,133</w:t>
            </w:r>
          </w:p>
        </w:tc>
      </w:tr>
      <w:tr w:rsidR="009E3300" w:rsidRPr="00C664CA" w14:paraId="54ED887B" w14:textId="77777777" w:rsidTr="00D021F7">
        <w:tc>
          <w:tcPr>
            <w:tcW w:w="4950" w:type="dxa"/>
          </w:tcPr>
          <w:p w14:paraId="4A2E4A6B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6CE9C5E8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270" w:type="dxa"/>
          </w:tcPr>
          <w:p w14:paraId="5F5A49B8" w14:textId="77777777" w:rsidR="009E3300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AFC2D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390623" w14:textId="77777777" w:rsidR="009E3300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AD6AF8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</w:tr>
      <w:tr w:rsidR="009E3300" w:rsidRPr="00C664CA" w14:paraId="5455E265" w14:textId="77777777" w:rsidTr="000F3704">
        <w:tc>
          <w:tcPr>
            <w:tcW w:w="4950" w:type="dxa"/>
          </w:tcPr>
          <w:p w14:paraId="3799AF1A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DF38D0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51,487</w:t>
            </w:r>
          </w:p>
        </w:tc>
        <w:tc>
          <w:tcPr>
            <w:tcW w:w="270" w:type="dxa"/>
          </w:tcPr>
          <w:p w14:paraId="1793382A" w14:textId="77777777" w:rsidR="009E3300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DE6A5E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35A16" w14:textId="77777777" w:rsidR="009E3300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C3D1D6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51,487</w:t>
            </w:r>
          </w:p>
        </w:tc>
      </w:tr>
      <w:tr w:rsidR="009E3300" w:rsidRPr="00C664CA" w14:paraId="5356698E" w14:textId="77777777" w:rsidTr="00D021F7">
        <w:tc>
          <w:tcPr>
            <w:tcW w:w="4950" w:type="dxa"/>
          </w:tcPr>
          <w:p w14:paraId="7DDB2CDB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14:paraId="5C54CA8A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</w:t>
            </w:r>
            <w:r w:rsidR="00C81F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EAE913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C48AE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D1FB1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359307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</w:t>
            </w:r>
            <w:r w:rsidR="00C81F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E3300" w:rsidRPr="00C664CA" w14:paraId="73EBBF87" w14:textId="77777777" w:rsidTr="000F3704">
        <w:tc>
          <w:tcPr>
            <w:tcW w:w="4950" w:type="dxa"/>
          </w:tcPr>
          <w:p w14:paraId="351C49A6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22FB6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55,853</w:t>
            </w:r>
          </w:p>
        </w:tc>
        <w:tc>
          <w:tcPr>
            <w:tcW w:w="270" w:type="dxa"/>
          </w:tcPr>
          <w:p w14:paraId="1B2D1AC2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83C73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3D58E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470E5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55,853</w:t>
            </w:r>
          </w:p>
        </w:tc>
      </w:tr>
      <w:tr w:rsidR="009E3300" w:rsidRPr="00C664CA" w14:paraId="2B5238DC" w14:textId="77777777" w:rsidTr="00301140">
        <w:tc>
          <w:tcPr>
            <w:tcW w:w="4950" w:type="dxa"/>
          </w:tcPr>
          <w:p w14:paraId="361FA30B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6BEABE4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5544D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20FB4DD" w14:textId="77777777" w:rsidR="009E3300" w:rsidRPr="003C4FBD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402C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B9CD989" w14:textId="77777777" w:rsidR="009E3300" w:rsidRPr="003C4FBD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300" w:rsidRPr="00C664CA" w14:paraId="5C5F0FE5" w14:textId="77777777" w:rsidTr="003C4FBD">
        <w:tc>
          <w:tcPr>
            <w:tcW w:w="4950" w:type="dxa"/>
          </w:tcPr>
          <w:p w14:paraId="0C5C0C78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2570214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792BB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C4E521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6EAA0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3A21D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300" w:rsidRPr="00C664CA" w14:paraId="1A6E90AB" w14:textId="77777777" w:rsidTr="00301140">
        <w:tc>
          <w:tcPr>
            <w:tcW w:w="4950" w:type="dxa"/>
          </w:tcPr>
          <w:p w14:paraId="45F1AA78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25951C" w14:textId="77777777" w:rsidR="009E3300" w:rsidRPr="00C664CA" w:rsidRDefault="002C5D25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7,510</w:t>
            </w:r>
          </w:p>
        </w:tc>
        <w:tc>
          <w:tcPr>
            <w:tcW w:w="270" w:type="dxa"/>
          </w:tcPr>
          <w:p w14:paraId="33D63302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B6F936B" w14:textId="77777777" w:rsidR="009E3300" w:rsidRPr="00C664CA" w:rsidRDefault="002C5D25" w:rsidP="002C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4277327C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D884E1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8,620</w:t>
            </w:r>
          </w:p>
        </w:tc>
      </w:tr>
      <w:tr w:rsidR="009E3300" w:rsidRPr="00C664CA" w14:paraId="01AAD787" w14:textId="77777777" w:rsidTr="00301140">
        <w:tc>
          <w:tcPr>
            <w:tcW w:w="4950" w:type="dxa"/>
          </w:tcPr>
          <w:p w14:paraId="1EB0BD60" w14:textId="77777777" w:rsidR="009E3300" w:rsidRPr="00C664CA" w:rsidRDefault="009E3300" w:rsidP="009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5DC9C3" w14:textId="77777777" w:rsidR="009E3300" w:rsidRPr="009E3300" w:rsidRDefault="002C5D25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9E33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</w:t>
            </w:r>
            <w:r w:rsidR="009E33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2123F65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116BB6A" w14:textId="77777777" w:rsidR="009E3300" w:rsidRPr="009E3300" w:rsidRDefault="00B35F2D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E3300" w:rsidRPr="009E33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="009E3300" w:rsidRPr="009E330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020B46A" w14:textId="77777777" w:rsidR="009E3300" w:rsidRPr="00C664CA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1B6175B" w14:textId="77777777" w:rsidR="009E3300" w:rsidRPr="009E3300" w:rsidRDefault="009E3300" w:rsidP="009E330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300">
              <w:rPr>
                <w:rFonts w:ascii="Angsana New" w:hAnsi="Angsana New"/>
                <w:b/>
                <w:bCs/>
                <w:sz w:val="30"/>
                <w:szCs w:val="30"/>
              </w:rPr>
              <w:t>13,755</w:t>
            </w:r>
          </w:p>
        </w:tc>
      </w:tr>
    </w:tbl>
    <w:p w14:paraId="121B04E0" w14:textId="77777777" w:rsidR="000A1E5A" w:rsidRPr="0075591B" w:rsidRDefault="000A1E5A" w:rsidP="000A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96CD03" w14:textId="77777777" w:rsidR="005011EB" w:rsidRDefault="00C24C37" w:rsidP="007F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color w:val="0070C0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011EB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B104A">
        <w:rPr>
          <w:rFonts w:ascii="Angsana New" w:hAnsi="Angsana New"/>
          <w:b/>
          <w:bCs/>
          <w:sz w:val="30"/>
          <w:szCs w:val="30"/>
        </w:rPr>
        <w:t>7</w:t>
      </w:r>
      <w:r w:rsidR="005011EB">
        <w:rPr>
          <w:rFonts w:ascii="Angsana New" w:hAnsi="Angsana New"/>
          <w:b/>
          <w:bCs/>
          <w:sz w:val="30"/>
          <w:szCs w:val="30"/>
        </w:rPr>
        <w:tab/>
      </w:r>
      <w:r w:rsidR="005011EB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  <w:r w:rsidR="005011EB" w:rsidRPr="00023E7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011EB" w:rsidRPr="00023E7F">
        <w:rPr>
          <w:rFonts w:ascii="Angsana New" w:hAnsi="Angsana New"/>
          <w:i/>
          <w:iCs/>
          <w:color w:val="0070C0"/>
          <w:sz w:val="30"/>
          <w:szCs w:val="30"/>
          <w:cs/>
          <w:lang w:val="th-TH"/>
        </w:rPr>
        <w:t xml:space="preserve"> </w:t>
      </w:r>
    </w:p>
    <w:p w14:paraId="0143A916" w14:textId="77777777" w:rsidR="00F348C6" w:rsidRPr="00F348C6" w:rsidRDefault="00F348C6" w:rsidP="007F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70C0"/>
          <w:sz w:val="20"/>
          <w:szCs w:val="20"/>
          <w:cs/>
          <w:lang w:val="th-TH"/>
        </w:rPr>
      </w:pPr>
    </w:p>
    <w:tbl>
      <w:tblPr>
        <w:tblW w:w="9560" w:type="dxa"/>
        <w:tblInd w:w="558" w:type="dxa"/>
        <w:tblLook w:val="04A0" w:firstRow="1" w:lastRow="0" w:firstColumn="1" w:lastColumn="0" w:noHBand="0" w:noVBand="1"/>
      </w:tblPr>
      <w:tblGrid>
        <w:gridCol w:w="2324"/>
        <w:gridCol w:w="1100"/>
        <w:gridCol w:w="236"/>
        <w:gridCol w:w="1065"/>
        <w:gridCol w:w="237"/>
        <w:gridCol w:w="902"/>
        <w:gridCol w:w="234"/>
        <w:gridCol w:w="1058"/>
        <w:gridCol w:w="252"/>
        <w:gridCol w:w="1058"/>
        <w:gridCol w:w="234"/>
        <w:gridCol w:w="860"/>
      </w:tblGrid>
      <w:tr w:rsidR="00EC1BEE" w:rsidRPr="00F67B5C" w14:paraId="248776B0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1BBA5EED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0" w:type="dxa"/>
            <w:gridSpan w:val="11"/>
            <w:shd w:val="clear" w:color="auto" w:fill="auto"/>
          </w:tcPr>
          <w:p w14:paraId="57D86AD6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C1BEE" w:rsidRPr="00F67B5C" w14:paraId="419B7628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7BE0FF1F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5"/>
            <w:shd w:val="clear" w:color="auto" w:fill="auto"/>
          </w:tcPr>
          <w:p w14:paraId="01A84984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B5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0190D2B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7" w:type="dxa"/>
            <w:gridSpan w:val="5"/>
            <w:shd w:val="clear" w:color="auto" w:fill="auto"/>
          </w:tcPr>
          <w:p w14:paraId="4C1AF7A6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B5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C1BEE" w:rsidRPr="00F67B5C" w14:paraId="1292E0DB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0410AC69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EB2DD63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E3DD01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A2587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298742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D36AC44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7B9CE0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23DEDA1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CD2126D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219D0B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9C724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C0979C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</w:tr>
      <w:tr w:rsidR="00EC1BEE" w:rsidRPr="00F67B5C" w14:paraId="35779640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27C8DF57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0" w:type="dxa"/>
            <w:gridSpan w:val="11"/>
            <w:shd w:val="clear" w:color="auto" w:fill="auto"/>
            <w:vAlign w:val="bottom"/>
          </w:tcPr>
          <w:p w14:paraId="602CE5C5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6B04" w:rsidRPr="00F67B5C" w14:paraId="46FB924E" w14:textId="77777777" w:rsidTr="007C7A8E">
        <w:tc>
          <w:tcPr>
            <w:tcW w:w="2520" w:type="dxa"/>
            <w:shd w:val="clear" w:color="auto" w:fill="auto"/>
          </w:tcPr>
          <w:p w14:paraId="47CBED5E" w14:textId="77777777" w:rsidR="00536B04" w:rsidRPr="00427852" w:rsidRDefault="00536B04" w:rsidP="007C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55DFA00" w14:textId="77777777" w:rsidR="00536B04" w:rsidRPr="00057B3E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 w:rsidR="008733EC"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 w:rsidR="008733EC"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4CBD73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0CAA89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F727BB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CBC023B" w14:textId="77777777" w:rsidR="00536B04" w:rsidRPr="00057B3E" w:rsidRDefault="008733EC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E6E58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5CC08CD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7A6A59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64EDC48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58B0C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49443D9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B04" w:rsidRPr="00F67B5C" w14:paraId="5C97F971" w14:textId="77777777" w:rsidTr="007C7A8E">
        <w:tc>
          <w:tcPr>
            <w:tcW w:w="2520" w:type="dxa"/>
            <w:shd w:val="clear" w:color="auto" w:fill="auto"/>
          </w:tcPr>
          <w:p w14:paraId="3C289633" w14:textId="77777777" w:rsidR="00536B04" w:rsidRPr="00427852" w:rsidRDefault="00536B04" w:rsidP="00536B04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427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C16F086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852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7164842" w14:textId="70D513D4" w:rsidR="00536B04" w:rsidRPr="00057B3E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 w:rsidR="00BA6E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DEBDF4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2A1967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D3D24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6BF54CF" w14:textId="15CE825E" w:rsidR="00536B04" w:rsidRPr="00057B3E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74,87</w:t>
            </w:r>
            <w:r w:rsidR="00BC14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257506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9072945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2C6F77B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6112B75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BD186B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05EB6CF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B04" w:rsidRPr="00F67B5C" w14:paraId="42FC35BA" w14:textId="77777777" w:rsidTr="007C7A8E">
        <w:tc>
          <w:tcPr>
            <w:tcW w:w="2520" w:type="dxa"/>
            <w:shd w:val="clear" w:color="auto" w:fill="auto"/>
          </w:tcPr>
          <w:p w14:paraId="4D494083" w14:textId="77777777" w:rsidR="00536B04" w:rsidRPr="00427852" w:rsidRDefault="00536B04" w:rsidP="00536B04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2785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E3CC0FA" w14:textId="77777777" w:rsidR="00536B04" w:rsidRPr="00057B3E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 w:rsidR="008733EC"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 w:rsidR="008733EC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C3F310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508827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8403C1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E90D6D0" w14:textId="77777777" w:rsidR="00536B04" w:rsidRPr="00057B3E" w:rsidRDefault="008733EC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057B3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8D98EA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430416C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309,299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A4A7BBD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679E1A5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24492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99D4F69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309,299</w:t>
            </w:r>
          </w:p>
        </w:tc>
      </w:tr>
      <w:tr w:rsidR="00536B04" w:rsidRPr="00F67B5C" w14:paraId="10118F45" w14:textId="77777777" w:rsidTr="007C7A8E">
        <w:tc>
          <w:tcPr>
            <w:tcW w:w="2520" w:type="dxa"/>
            <w:shd w:val="clear" w:color="auto" w:fill="auto"/>
          </w:tcPr>
          <w:p w14:paraId="60A5FE74" w14:textId="77777777" w:rsidR="00536B04" w:rsidRPr="00427852" w:rsidRDefault="00536B04" w:rsidP="00536B04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B1F98D5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370469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B11299" w14:textId="77777777" w:rsidR="00536B04" w:rsidRPr="00427852" w:rsidRDefault="008733EC" w:rsidP="00873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236B59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CDA0128" w14:textId="77777777" w:rsidR="00536B04" w:rsidRPr="00427852" w:rsidRDefault="008733EC" w:rsidP="00873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sz w:val="30"/>
                <w:szCs w:val="30"/>
              </w:rPr>
              <w:t>5,384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6B54D7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AA298DE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2ACF518B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E78139D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5713D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325E6BB" w14:textId="77777777" w:rsidR="00536B04" w:rsidRPr="00427852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6B04" w:rsidRPr="00F67B5C" w14:paraId="56760A7D" w14:textId="77777777" w:rsidTr="007C7A8E">
        <w:tc>
          <w:tcPr>
            <w:tcW w:w="2520" w:type="dxa"/>
            <w:shd w:val="clear" w:color="auto" w:fill="auto"/>
          </w:tcPr>
          <w:p w14:paraId="0CB1FCF2" w14:textId="77777777" w:rsidR="00536B04" w:rsidRPr="00427852" w:rsidRDefault="00536B04" w:rsidP="00536B04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19034" w14:textId="77777777" w:rsidR="00536B04" w:rsidRPr="009B6D31" w:rsidRDefault="008733EC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45EEE3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A45B2" w14:textId="77777777" w:rsidR="00536B04" w:rsidRPr="009B6D31" w:rsidRDefault="008733EC" w:rsidP="00873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5,384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807F39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DAB70" w14:textId="77777777" w:rsidR="00536B04" w:rsidRPr="009B6D31" w:rsidRDefault="008733EC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EC">
              <w:rPr>
                <w:rFonts w:ascii="Angsana New" w:hAnsi="Angsana New"/>
                <w:b/>
                <w:bCs/>
                <w:sz w:val="30"/>
                <w:szCs w:val="30"/>
              </w:rPr>
              <w:t>322,244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C6B996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A776D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D31">
              <w:rPr>
                <w:rFonts w:ascii="Angsana New" w:hAnsi="Angsana New"/>
                <w:b/>
                <w:bCs/>
                <w:sz w:val="30"/>
                <w:szCs w:val="30"/>
              </w:rPr>
              <w:t>309,299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F545276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C45BE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D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C88CE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90733" w14:textId="77777777" w:rsidR="00536B04" w:rsidRPr="009B6D31" w:rsidRDefault="00536B04" w:rsidP="0053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D31">
              <w:rPr>
                <w:rFonts w:ascii="Angsana New" w:hAnsi="Angsana New"/>
                <w:b/>
                <w:bCs/>
                <w:sz w:val="30"/>
                <w:szCs w:val="30"/>
              </w:rPr>
              <w:t>309,299</w:t>
            </w:r>
          </w:p>
        </w:tc>
      </w:tr>
    </w:tbl>
    <w:p w14:paraId="097D4AE2" w14:textId="77777777" w:rsidR="00F348C6" w:rsidRPr="00F67B5C" w:rsidRDefault="00F348C6" w:rsidP="007F5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70C0"/>
          <w:sz w:val="30"/>
          <w:szCs w:val="30"/>
          <w:cs/>
        </w:rPr>
      </w:pPr>
    </w:p>
    <w:tbl>
      <w:tblPr>
        <w:tblW w:w="9560" w:type="dxa"/>
        <w:tblInd w:w="558" w:type="dxa"/>
        <w:tblLook w:val="04A0" w:firstRow="1" w:lastRow="0" w:firstColumn="1" w:lastColumn="0" w:noHBand="0" w:noVBand="1"/>
      </w:tblPr>
      <w:tblGrid>
        <w:gridCol w:w="2324"/>
        <w:gridCol w:w="1100"/>
        <w:gridCol w:w="236"/>
        <w:gridCol w:w="1065"/>
        <w:gridCol w:w="237"/>
        <w:gridCol w:w="902"/>
        <w:gridCol w:w="234"/>
        <w:gridCol w:w="1058"/>
        <w:gridCol w:w="252"/>
        <w:gridCol w:w="1058"/>
        <w:gridCol w:w="234"/>
        <w:gridCol w:w="860"/>
      </w:tblGrid>
      <w:tr w:rsidR="00EC1BEE" w:rsidRPr="00F67B5C" w14:paraId="42A364FA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26AE820A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0" w:type="dxa"/>
            <w:gridSpan w:val="11"/>
            <w:shd w:val="clear" w:color="auto" w:fill="auto"/>
          </w:tcPr>
          <w:p w14:paraId="0FBF8D7B" w14:textId="77777777" w:rsidR="00EC1BEE" w:rsidRPr="00F67B5C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>งบการ</w:t>
            </w:r>
            <w:r w:rsidRPr="00F67B5C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เงินเฉพาะกิจการ</w:t>
            </w:r>
            <w:r w:rsidRPr="00F67B5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C1BEE" w:rsidRPr="00F67B5C" w14:paraId="70BBBE34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116594A1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7" w:type="dxa"/>
            <w:gridSpan w:val="5"/>
            <w:shd w:val="clear" w:color="auto" w:fill="auto"/>
          </w:tcPr>
          <w:p w14:paraId="010394BF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16E15F8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7" w:type="dxa"/>
            <w:gridSpan w:val="5"/>
            <w:shd w:val="clear" w:color="auto" w:fill="auto"/>
          </w:tcPr>
          <w:p w14:paraId="774D6F82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C1BEE" w:rsidRPr="00F67B5C" w14:paraId="2A33D48C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6D7CB8AA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64C541A0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73784E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EDB38BB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1C2318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17B1C4B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F95B84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B388A94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3292F5F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E0B4707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0803A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B34231C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</w:tr>
      <w:tr w:rsidR="00EC1BEE" w:rsidRPr="00F67B5C" w14:paraId="7CC4B21A" w14:textId="77777777" w:rsidTr="007C7A8E">
        <w:trPr>
          <w:tblHeader/>
        </w:trPr>
        <w:tc>
          <w:tcPr>
            <w:tcW w:w="2520" w:type="dxa"/>
            <w:shd w:val="clear" w:color="auto" w:fill="auto"/>
          </w:tcPr>
          <w:p w14:paraId="216DBD80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0" w:type="dxa"/>
            <w:gridSpan w:val="11"/>
            <w:shd w:val="clear" w:color="auto" w:fill="auto"/>
            <w:vAlign w:val="bottom"/>
          </w:tcPr>
          <w:p w14:paraId="0A0BABA6" w14:textId="77777777" w:rsidR="00EC1BEE" w:rsidRPr="00427852" w:rsidRDefault="00EC1BEE" w:rsidP="00441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278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1BEE" w:rsidRPr="00F67B5C" w14:paraId="05501011" w14:textId="77777777" w:rsidTr="007C7A8E">
        <w:tc>
          <w:tcPr>
            <w:tcW w:w="2520" w:type="dxa"/>
            <w:shd w:val="clear" w:color="auto" w:fill="auto"/>
          </w:tcPr>
          <w:p w14:paraId="20F1957F" w14:textId="77777777" w:rsidR="00EC1BEE" w:rsidRPr="00427852" w:rsidRDefault="00EC1BEE" w:rsidP="00057B3E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427852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F00DAF6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DD078E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077938C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644E35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11913C2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7BE69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BF0A02E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178,499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93DDCFA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5533B9D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2B2E1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F352819" w14:textId="77777777" w:rsidR="00EC1BEE" w:rsidRPr="00427852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7852">
              <w:rPr>
                <w:rFonts w:ascii="Angsana New" w:hAnsi="Angsana New"/>
                <w:sz w:val="30"/>
                <w:szCs w:val="30"/>
              </w:rPr>
              <w:t>178,499</w:t>
            </w:r>
          </w:p>
        </w:tc>
      </w:tr>
      <w:tr w:rsidR="00EC1BEE" w:rsidRPr="00F67B5C" w14:paraId="0FD5B02A" w14:textId="77777777" w:rsidTr="007C7A8E">
        <w:tc>
          <w:tcPr>
            <w:tcW w:w="2520" w:type="dxa"/>
            <w:shd w:val="clear" w:color="auto" w:fill="auto"/>
          </w:tcPr>
          <w:p w14:paraId="6B850C81" w14:textId="77777777" w:rsidR="00EC1BEE" w:rsidRPr="00427852" w:rsidRDefault="00EC1BEE" w:rsidP="00057B3E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427852">
              <w:rPr>
                <w:rFonts w:ascii="Angsana New" w:hAnsi="Angsana New"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D90C5" w14:textId="77777777" w:rsidR="00EC1BEE" w:rsidRPr="00057B3E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E7C296" w14:textId="77777777" w:rsidR="00EC1BEE" w:rsidRPr="00057B3E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D959" w14:textId="77777777" w:rsidR="00EC1BEE" w:rsidRPr="00057B3E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3EF18A" w14:textId="77777777" w:rsidR="00EC1BEE" w:rsidRPr="00057B3E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51C8A" w14:textId="77777777" w:rsidR="00EC1BEE" w:rsidRPr="00057B3E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B3E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4B911" w14:textId="77777777" w:rsidR="00EC1BEE" w:rsidRPr="009B6D31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CA055" w14:textId="77777777" w:rsidR="00EC1BEE" w:rsidRPr="009B6D31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D31">
              <w:rPr>
                <w:rFonts w:ascii="Angsana New" w:hAnsi="Angsana New"/>
                <w:b/>
                <w:bCs/>
                <w:sz w:val="30"/>
                <w:szCs w:val="30"/>
              </w:rPr>
              <w:t>178,499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CBFD0F1" w14:textId="77777777" w:rsidR="00EC1BEE" w:rsidRPr="009B6D31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F9553" w14:textId="77777777" w:rsidR="00EC1BEE" w:rsidRPr="009B6D31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D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08106" w14:textId="77777777" w:rsidR="00EC1BEE" w:rsidRPr="009B6D31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27DED" w14:textId="77777777" w:rsidR="00EC1BEE" w:rsidRPr="009B6D31" w:rsidRDefault="00EC1BEE" w:rsidP="00057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D31">
              <w:rPr>
                <w:rFonts w:ascii="Angsana New" w:hAnsi="Angsana New"/>
                <w:b/>
                <w:bCs/>
                <w:sz w:val="30"/>
                <w:szCs w:val="30"/>
              </w:rPr>
              <w:t>178,499</w:t>
            </w:r>
          </w:p>
        </w:tc>
      </w:tr>
    </w:tbl>
    <w:p w14:paraId="13D3F52E" w14:textId="77777777" w:rsidR="004304D7" w:rsidRDefault="004304D7" w:rsidP="0043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sz w:val="30"/>
          <w:szCs w:val="30"/>
        </w:rPr>
      </w:pPr>
    </w:p>
    <w:p w14:paraId="4571A8D9" w14:textId="77777777" w:rsidR="008733EC" w:rsidRDefault="00873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4675D15" w14:textId="77777777" w:rsidR="000F5BF3" w:rsidRDefault="000F5BF3" w:rsidP="000F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 w:right="-115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lastRenderedPageBreak/>
        <w:t xml:space="preserve"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ณ วันที่ </w:t>
      </w:r>
      <w:r w:rsidRPr="0075591B">
        <w:rPr>
          <w:rFonts w:ascii="Angsana New" w:hAnsi="Angsana New"/>
          <w:sz w:val="30"/>
          <w:szCs w:val="30"/>
        </w:rPr>
        <w:t xml:space="preserve">31 </w:t>
      </w:r>
      <w:r w:rsidRPr="0075591B">
        <w:rPr>
          <w:rFonts w:ascii="Angsana New" w:hAnsi="Angsana New"/>
          <w:sz w:val="30"/>
          <w:szCs w:val="30"/>
          <w:cs/>
        </w:rPr>
        <w:t>ธันวาคม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ได้ดังนี้</w:t>
      </w:r>
    </w:p>
    <w:p w14:paraId="7C6AB6B5" w14:textId="77777777" w:rsidR="000F5BF3" w:rsidRPr="0075591B" w:rsidRDefault="000F5BF3" w:rsidP="000F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558" w:type="dxa"/>
        <w:tblLook w:val="01E0" w:firstRow="1" w:lastRow="1" w:firstColumn="1" w:lastColumn="1" w:noHBand="0" w:noVBand="0"/>
      </w:tblPr>
      <w:tblGrid>
        <w:gridCol w:w="3843"/>
        <w:gridCol w:w="1215"/>
        <w:gridCol w:w="243"/>
        <w:gridCol w:w="1242"/>
        <w:gridCol w:w="261"/>
        <w:gridCol w:w="1134"/>
        <w:gridCol w:w="243"/>
        <w:gridCol w:w="1125"/>
      </w:tblGrid>
      <w:tr w:rsidR="000F5BF3" w:rsidRPr="00C664CA" w14:paraId="2DA00B8D" w14:textId="77777777" w:rsidTr="004304D7">
        <w:tc>
          <w:tcPr>
            <w:tcW w:w="3843" w:type="dxa"/>
          </w:tcPr>
          <w:p w14:paraId="24F033EB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3"/>
          </w:tcPr>
          <w:p w14:paraId="2E048315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7E2585C1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0089481C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BF3" w:rsidRPr="00C664CA" w14:paraId="547C8159" w14:textId="77777777" w:rsidTr="004304D7">
        <w:tc>
          <w:tcPr>
            <w:tcW w:w="3843" w:type="dxa"/>
          </w:tcPr>
          <w:p w14:paraId="6FE7EE99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14:paraId="2FB948C6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7229A66C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E27CEA" w14:textId="77777777" w:rsidR="000F5BF3" w:rsidRPr="00695313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14:paraId="05DEE445" w14:textId="77777777" w:rsidR="000F5BF3" w:rsidRPr="00C664CA" w:rsidRDefault="000F5BF3" w:rsidP="003B24E5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2E7D493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22D2FD5F" w14:textId="77777777" w:rsidR="000F5BF3" w:rsidRPr="00C664CA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34EE38E" w14:textId="77777777" w:rsidR="000F5BF3" w:rsidRPr="00695313" w:rsidRDefault="000F5BF3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731AA0" w:rsidRPr="00C664CA" w14:paraId="19B7DF48" w14:textId="77777777" w:rsidTr="004304D7">
        <w:tc>
          <w:tcPr>
            <w:tcW w:w="3843" w:type="dxa"/>
          </w:tcPr>
          <w:p w14:paraId="477B071A" w14:textId="77777777" w:rsidR="00731AA0" w:rsidRPr="0004335F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5463" w:type="dxa"/>
            <w:gridSpan w:val="7"/>
          </w:tcPr>
          <w:p w14:paraId="55CC4D21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1AA0" w:rsidRPr="00C664CA" w14:paraId="1F804B52" w14:textId="77777777" w:rsidTr="000F7352">
        <w:tc>
          <w:tcPr>
            <w:tcW w:w="3843" w:type="dxa"/>
            <w:shd w:val="clear" w:color="auto" w:fill="auto"/>
          </w:tcPr>
          <w:p w14:paraId="3DFD7D09" w14:textId="77777777" w:rsidR="00731AA0" w:rsidRPr="000F7352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73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5463" w:type="dxa"/>
            <w:gridSpan w:val="7"/>
          </w:tcPr>
          <w:p w14:paraId="40B29EBB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31AA0" w:rsidRPr="00C664CA" w14:paraId="00B9118A" w14:textId="77777777" w:rsidTr="000F7352">
        <w:tc>
          <w:tcPr>
            <w:tcW w:w="3843" w:type="dxa"/>
            <w:shd w:val="clear" w:color="auto" w:fill="auto"/>
          </w:tcPr>
          <w:p w14:paraId="17D64509" w14:textId="77777777" w:rsidR="00731AA0" w:rsidRPr="000F7352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F735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0F735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0F735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5" w:type="dxa"/>
            <w:shd w:val="clear" w:color="auto" w:fill="auto"/>
          </w:tcPr>
          <w:p w14:paraId="12231F3F" w14:textId="77777777" w:rsidR="00731AA0" w:rsidRPr="00C664CA" w:rsidRDefault="00A33DC3" w:rsidP="00731AA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199,300</w:t>
            </w:r>
          </w:p>
        </w:tc>
        <w:tc>
          <w:tcPr>
            <w:tcW w:w="243" w:type="dxa"/>
          </w:tcPr>
          <w:p w14:paraId="68727778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A5E30A8" w14:textId="77777777" w:rsidR="00731AA0" w:rsidRPr="00C664CA" w:rsidRDefault="00731AA0" w:rsidP="00731AA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114,628</w:t>
            </w:r>
          </w:p>
        </w:tc>
        <w:tc>
          <w:tcPr>
            <w:tcW w:w="261" w:type="dxa"/>
          </w:tcPr>
          <w:p w14:paraId="5A7D4C62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E84404" w14:textId="77777777" w:rsidR="00731AA0" w:rsidRPr="00C664CA" w:rsidRDefault="00A33DC3" w:rsidP="00731AA0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  <w:tc>
          <w:tcPr>
            <w:tcW w:w="243" w:type="dxa"/>
          </w:tcPr>
          <w:p w14:paraId="5085FCF5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4622FD" w14:textId="77777777" w:rsidR="00731AA0" w:rsidRPr="00C664CA" w:rsidRDefault="00731AA0" w:rsidP="00731AA0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731AA0" w:rsidRPr="00C664CA" w14:paraId="03DF8192" w14:textId="77777777" w:rsidTr="000F7352">
        <w:tc>
          <w:tcPr>
            <w:tcW w:w="3843" w:type="dxa"/>
            <w:shd w:val="clear" w:color="auto" w:fill="auto"/>
          </w:tcPr>
          <w:p w14:paraId="56E29580" w14:textId="77777777" w:rsidR="00731AA0" w:rsidRPr="000F7352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F7352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0F735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5" w:type="dxa"/>
            <w:shd w:val="clear" w:color="auto" w:fill="auto"/>
          </w:tcPr>
          <w:p w14:paraId="4D8E3C72" w14:textId="77777777" w:rsidR="00731AA0" w:rsidRPr="00C664CA" w:rsidRDefault="00A33DC3" w:rsidP="00731AA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115,965</w:t>
            </w:r>
          </w:p>
        </w:tc>
        <w:tc>
          <w:tcPr>
            <w:tcW w:w="243" w:type="dxa"/>
          </w:tcPr>
          <w:p w14:paraId="64B1CAC3" w14:textId="77777777" w:rsidR="00731AA0" w:rsidRPr="00C664CA" w:rsidRDefault="00731AA0" w:rsidP="00731AA0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42" w:type="dxa"/>
          </w:tcPr>
          <w:p w14:paraId="13BC8385" w14:textId="77777777" w:rsidR="00731AA0" w:rsidRPr="00C664CA" w:rsidRDefault="00731AA0" w:rsidP="00731AA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194,671</w:t>
            </w:r>
          </w:p>
        </w:tc>
        <w:tc>
          <w:tcPr>
            <w:tcW w:w="261" w:type="dxa"/>
          </w:tcPr>
          <w:p w14:paraId="420E2F47" w14:textId="77777777" w:rsidR="00731AA0" w:rsidRPr="00C664CA" w:rsidRDefault="00731AA0" w:rsidP="00731AA0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34" w:type="dxa"/>
          </w:tcPr>
          <w:p w14:paraId="353885D8" w14:textId="77777777" w:rsidR="00731AA0" w:rsidRPr="00C664CA" w:rsidRDefault="00A33DC3" w:rsidP="00731AA0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91,643</w:t>
            </w:r>
          </w:p>
        </w:tc>
        <w:tc>
          <w:tcPr>
            <w:tcW w:w="243" w:type="dxa"/>
          </w:tcPr>
          <w:p w14:paraId="54737B25" w14:textId="77777777" w:rsidR="00731AA0" w:rsidRPr="00C664CA" w:rsidRDefault="00731AA0" w:rsidP="00731AA0">
            <w:pPr>
              <w:pStyle w:val="a4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6D4825D0" w14:textId="77777777" w:rsidR="00731AA0" w:rsidRPr="00C664CA" w:rsidRDefault="00731AA0" w:rsidP="00731AA0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135,071</w:t>
            </w:r>
          </w:p>
        </w:tc>
      </w:tr>
      <w:tr w:rsidR="00731AA0" w:rsidRPr="00C664CA" w14:paraId="72234FCD" w14:textId="77777777" w:rsidTr="000F7352">
        <w:tc>
          <w:tcPr>
            <w:tcW w:w="3843" w:type="dxa"/>
            <w:shd w:val="clear" w:color="auto" w:fill="auto"/>
          </w:tcPr>
          <w:p w14:paraId="307A6BD2" w14:textId="77777777" w:rsidR="00731AA0" w:rsidRPr="000F7352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F7352">
              <w:rPr>
                <w:rFonts w:ascii="Angsana New" w:hAnsi="Angsana New" w:hint="cs"/>
                <w:sz w:val="30"/>
                <w:szCs w:val="30"/>
                <w:cs/>
              </w:rPr>
              <w:t>เกิน</w:t>
            </w:r>
            <w:r w:rsidRPr="000F7352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F735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15" w:type="dxa"/>
            <w:shd w:val="clear" w:color="auto" w:fill="auto"/>
          </w:tcPr>
          <w:p w14:paraId="63873074" w14:textId="77777777" w:rsidR="00731AA0" w:rsidRPr="00C664CA" w:rsidRDefault="00A33DC3" w:rsidP="00A33DC3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3DC3">
              <w:rPr>
                <w:rFonts w:ascii="Angsana New" w:hAnsi="Angsana New"/>
                <w:sz w:val="30"/>
                <w:szCs w:val="30"/>
              </w:rPr>
              <w:t>1,595</w:t>
            </w:r>
          </w:p>
        </w:tc>
        <w:tc>
          <w:tcPr>
            <w:tcW w:w="243" w:type="dxa"/>
          </w:tcPr>
          <w:p w14:paraId="545AB1D3" w14:textId="77777777" w:rsidR="00731AA0" w:rsidRPr="00C664CA" w:rsidRDefault="00731AA0" w:rsidP="00731AA0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242" w:type="dxa"/>
          </w:tcPr>
          <w:p w14:paraId="3664C3C5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2B7276B" w14:textId="77777777" w:rsidR="00731AA0" w:rsidRPr="00C664CA" w:rsidRDefault="00731AA0" w:rsidP="00731AA0">
            <w:pPr>
              <w:pStyle w:val="ReportMenuBar"/>
              <w:tabs>
                <w:tab w:val="decimal" w:pos="1062"/>
              </w:tabs>
              <w:ind w:left="-108" w:right="-108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134" w:type="dxa"/>
          </w:tcPr>
          <w:p w14:paraId="57701F51" w14:textId="77777777" w:rsidR="00731AA0" w:rsidRPr="00C664CA" w:rsidRDefault="00A33DC3" w:rsidP="00731AA0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ind w:left="-79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6E5267" w14:textId="77777777" w:rsidR="00731AA0" w:rsidRPr="00C664CA" w:rsidRDefault="00731AA0" w:rsidP="00731AA0">
            <w:pPr>
              <w:pStyle w:val="a4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</w:tcPr>
          <w:p w14:paraId="3A5BE314" w14:textId="77777777" w:rsidR="00731AA0" w:rsidRPr="00C664CA" w:rsidRDefault="00731AA0" w:rsidP="00731AA0">
            <w:pPr>
              <w:pStyle w:val="acctfourfigures"/>
              <w:tabs>
                <w:tab w:val="clear" w:pos="765"/>
                <w:tab w:val="left" w:pos="828"/>
              </w:tabs>
              <w:spacing w:line="240" w:lineRule="atLeast"/>
              <w:ind w:left="-79" w:right="1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AA0" w:rsidRPr="00C664CA" w14:paraId="7005A1CD" w14:textId="77777777" w:rsidTr="004304D7">
        <w:tc>
          <w:tcPr>
            <w:tcW w:w="3843" w:type="dxa"/>
          </w:tcPr>
          <w:p w14:paraId="4FB96DFF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DB9AA" w14:textId="77777777" w:rsidR="00731AA0" w:rsidRPr="00C664CA" w:rsidRDefault="00A33DC3" w:rsidP="00731AA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316,860</w:t>
            </w:r>
          </w:p>
        </w:tc>
        <w:tc>
          <w:tcPr>
            <w:tcW w:w="243" w:type="dxa"/>
          </w:tcPr>
          <w:p w14:paraId="6488630E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F4D080B" w14:textId="77777777" w:rsidR="00731AA0" w:rsidRPr="00C664CA" w:rsidRDefault="00731AA0" w:rsidP="00731AA0">
            <w:pPr>
              <w:pStyle w:val="acctfourfigures"/>
              <w:tabs>
                <w:tab w:val="clear" w:pos="765"/>
              </w:tabs>
              <w:spacing w:line="240" w:lineRule="atLeast"/>
              <w:ind w:left="-79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309,299</w:t>
            </w:r>
          </w:p>
        </w:tc>
        <w:tc>
          <w:tcPr>
            <w:tcW w:w="261" w:type="dxa"/>
          </w:tcPr>
          <w:p w14:paraId="293A86C8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5517901" w14:textId="77777777" w:rsidR="00731AA0" w:rsidRPr="00C664CA" w:rsidRDefault="00A33DC3" w:rsidP="00731AA0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  <w:tc>
          <w:tcPr>
            <w:tcW w:w="243" w:type="dxa"/>
          </w:tcPr>
          <w:p w14:paraId="619BE6BD" w14:textId="77777777" w:rsidR="00731AA0" w:rsidRPr="00C664CA" w:rsidRDefault="00731AA0" w:rsidP="0073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4EFD686" w14:textId="77777777" w:rsidR="00731AA0" w:rsidRPr="00C664CA" w:rsidRDefault="00731AA0" w:rsidP="00731AA0">
            <w:pPr>
              <w:pStyle w:val="acctfourfigures"/>
              <w:tabs>
                <w:tab w:val="clear" w:pos="765"/>
                <w:tab w:val="left" w:pos="891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178,499</w:t>
            </w:r>
          </w:p>
        </w:tc>
      </w:tr>
    </w:tbl>
    <w:p w14:paraId="231D2E7C" w14:textId="77777777" w:rsidR="002B7093" w:rsidRDefault="002B7093" w:rsidP="002B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8D0C03" w14:textId="7728E028" w:rsidR="002B7093" w:rsidRPr="00EF352C" w:rsidRDefault="002B7093" w:rsidP="002B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F0B6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F0B6E">
        <w:rPr>
          <w:rFonts w:ascii="Angsana New" w:hAnsi="Angsana New"/>
          <w:sz w:val="30"/>
          <w:szCs w:val="30"/>
        </w:rPr>
        <w:t xml:space="preserve">31 </w:t>
      </w:r>
      <w:r w:rsidRPr="004F0B6E">
        <w:rPr>
          <w:rFonts w:ascii="Angsana New" w:hAnsi="Angsana New" w:hint="cs"/>
          <w:sz w:val="30"/>
          <w:szCs w:val="30"/>
          <w:cs/>
        </w:rPr>
        <w:t>ธันวาคม</w:t>
      </w:r>
      <w:r w:rsidRPr="004F0B6E">
        <w:rPr>
          <w:rFonts w:ascii="Angsana New" w:hAnsi="Angsana New"/>
          <w:sz w:val="30"/>
          <w:szCs w:val="30"/>
          <w:cs/>
        </w:rPr>
        <w:t xml:space="preserve"> </w:t>
      </w:r>
      <w:r w:rsidRPr="004F0B6E">
        <w:rPr>
          <w:rFonts w:ascii="Angsana New" w:hAnsi="Angsana New"/>
          <w:sz w:val="30"/>
          <w:szCs w:val="30"/>
        </w:rPr>
        <w:t xml:space="preserve">2562 </w:t>
      </w:r>
      <w:r w:rsidRPr="004F0B6E">
        <w:rPr>
          <w:rFonts w:ascii="Angsana New" w:hAnsi="Angsana New" w:hint="cs"/>
          <w:sz w:val="30"/>
          <w:szCs w:val="30"/>
          <w:cs/>
        </w:rPr>
        <w:t>กลุ่ม</w:t>
      </w:r>
      <w:r w:rsidRPr="004F0B6E">
        <w:rPr>
          <w:rFonts w:ascii="Angsana New" w:hAnsi="Angsana New"/>
          <w:sz w:val="30"/>
          <w:szCs w:val="30"/>
          <w:cs/>
        </w:rPr>
        <w:t xml:space="preserve">บริษัทและบริษัทมีสัญญาเงินกู้ยืมระยะยาวจากสถาบันการเงินในประเทศหลายฉบับ ซึ่งมีกำหนดการชำระคืนภายในปี </w:t>
      </w:r>
      <w:r w:rsidRPr="004F0B6E">
        <w:rPr>
          <w:rFonts w:ascii="Angsana New" w:hAnsi="Angsana New"/>
          <w:sz w:val="30"/>
          <w:szCs w:val="30"/>
        </w:rPr>
        <w:t>256</w:t>
      </w:r>
      <w:r w:rsidR="0007429D" w:rsidRPr="004F0B6E">
        <w:rPr>
          <w:rFonts w:ascii="Angsana New" w:hAnsi="Angsana New"/>
          <w:sz w:val="30"/>
          <w:szCs w:val="30"/>
        </w:rPr>
        <w:t>8</w:t>
      </w:r>
      <w:r w:rsidRPr="004F0B6E">
        <w:rPr>
          <w:rFonts w:ascii="Angsana New" w:hAnsi="Angsana New" w:hint="cs"/>
          <w:sz w:val="30"/>
          <w:szCs w:val="30"/>
          <w:cs/>
        </w:rPr>
        <w:t xml:space="preserve"> </w:t>
      </w:r>
      <w:r w:rsidRPr="004F0B6E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4F0B6E">
        <w:rPr>
          <w:rFonts w:ascii="Angsana New" w:hAnsi="Angsana New"/>
          <w:sz w:val="30"/>
          <w:szCs w:val="30"/>
          <w:cs/>
          <w:lang w:val="th-TH"/>
        </w:rPr>
        <w:t>คงที่</w:t>
      </w:r>
      <w:r w:rsidRPr="004F0B6E">
        <w:rPr>
          <w:rFonts w:ascii="Angsana New" w:hAnsi="Angsana New"/>
          <w:sz w:val="30"/>
          <w:szCs w:val="30"/>
          <w:cs/>
        </w:rPr>
        <w:t xml:space="preserve">ร้อยละ </w:t>
      </w:r>
      <w:r w:rsidRPr="004F0B6E">
        <w:rPr>
          <w:rFonts w:ascii="Angsana New" w:hAnsi="Angsana New"/>
          <w:sz w:val="30"/>
          <w:szCs w:val="30"/>
        </w:rPr>
        <w:t xml:space="preserve">4.75 </w:t>
      </w:r>
      <w:r w:rsidRPr="004F0B6E">
        <w:rPr>
          <w:rFonts w:ascii="Angsana New" w:hAnsi="Angsana New"/>
          <w:sz w:val="30"/>
          <w:szCs w:val="30"/>
          <w:cs/>
        </w:rPr>
        <w:t>ต่อปี</w:t>
      </w:r>
      <w:r w:rsidRPr="004F0B6E">
        <w:rPr>
          <w:rFonts w:ascii="Angsana New" w:hAnsi="Angsana New"/>
          <w:sz w:val="30"/>
          <w:szCs w:val="30"/>
          <w:cs/>
          <w:lang w:val="th-TH"/>
        </w:rPr>
        <w:t xml:space="preserve"> และอัตราดอกเบี้ยลอยตัว </w:t>
      </w:r>
      <w:r w:rsidRPr="004F0B6E">
        <w:rPr>
          <w:rFonts w:ascii="Angsana New" w:hAnsi="Angsana New"/>
          <w:sz w:val="30"/>
          <w:szCs w:val="30"/>
        </w:rPr>
        <w:t>(</w:t>
      </w:r>
      <w:r w:rsidRPr="004F0B6E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Pr="004F0B6E">
        <w:rPr>
          <w:rFonts w:ascii="Angsana New" w:hAnsi="Angsana New"/>
          <w:sz w:val="30"/>
          <w:szCs w:val="30"/>
        </w:rPr>
        <w:t xml:space="preserve">BIBOR </w:t>
      </w:r>
      <w:r w:rsidRPr="004F0B6E">
        <w:rPr>
          <w:rFonts w:ascii="Angsana New" w:hAnsi="Angsana New" w:hint="cs"/>
          <w:sz w:val="30"/>
          <w:szCs w:val="30"/>
          <w:cs/>
        </w:rPr>
        <w:t xml:space="preserve">บวกร้อยละ </w:t>
      </w:r>
      <w:r w:rsidR="00A33DC3" w:rsidRPr="004F0B6E">
        <w:rPr>
          <w:rFonts w:ascii="Angsana New" w:hAnsi="Angsana New"/>
          <w:sz w:val="30"/>
          <w:szCs w:val="30"/>
        </w:rPr>
        <w:t>1.25</w:t>
      </w:r>
      <w:r w:rsidRPr="004F0B6E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91056B" w:rsidRPr="004F0B6E">
        <w:rPr>
          <w:rFonts w:ascii="Angsana New" w:hAnsi="Angsana New"/>
          <w:sz w:val="30"/>
          <w:szCs w:val="30"/>
        </w:rPr>
        <w:t xml:space="preserve"> </w:t>
      </w:r>
      <w:r w:rsidR="00321D4D" w:rsidRPr="004F0B6E">
        <w:rPr>
          <w:rFonts w:ascii="Angsana New" w:hAnsi="Angsana New" w:hint="cs"/>
          <w:sz w:val="30"/>
          <w:szCs w:val="30"/>
          <w:cs/>
        </w:rPr>
        <w:t xml:space="preserve">อัตราดอกเบี้ย </w:t>
      </w:r>
      <w:r w:rsidR="00321D4D" w:rsidRPr="004F0B6E">
        <w:rPr>
          <w:rFonts w:ascii="Angsana New" w:hAnsi="Angsana New"/>
          <w:sz w:val="30"/>
          <w:szCs w:val="30"/>
        </w:rPr>
        <w:t>MLR</w:t>
      </w:r>
      <w:r w:rsidR="0088392B" w:rsidRPr="004F0B6E">
        <w:rPr>
          <w:rFonts w:ascii="Angsana New" w:hAnsi="Angsana New"/>
          <w:sz w:val="30"/>
          <w:szCs w:val="30"/>
        </w:rPr>
        <w:t xml:space="preserve"> </w:t>
      </w:r>
      <w:r w:rsidR="0088392B" w:rsidRPr="004F0B6E">
        <w:rPr>
          <w:rFonts w:ascii="Angsana New" w:hAnsi="Angsana New" w:hint="cs"/>
          <w:sz w:val="30"/>
          <w:szCs w:val="30"/>
          <w:cs/>
        </w:rPr>
        <w:t>ต่อปี</w:t>
      </w:r>
      <w:r w:rsidR="00321D4D" w:rsidRPr="004F0B6E">
        <w:rPr>
          <w:rFonts w:ascii="Angsana New" w:hAnsi="Angsana New"/>
          <w:sz w:val="30"/>
          <w:szCs w:val="30"/>
        </w:rPr>
        <w:t xml:space="preserve"> </w:t>
      </w:r>
      <w:r w:rsidR="0091056B" w:rsidRPr="004F0B6E">
        <w:rPr>
          <w:rFonts w:ascii="Angsana New" w:hAnsi="Angsana New" w:hint="cs"/>
          <w:sz w:val="30"/>
          <w:szCs w:val="30"/>
          <w:cs/>
        </w:rPr>
        <w:t xml:space="preserve">และอัตราดอกเบี้ย </w:t>
      </w:r>
      <w:r w:rsidR="0091056B" w:rsidRPr="004F0B6E">
        <w:rPr>
          <w:rFonts w:ascii="Angsana New" w:hAnsi="Angsana New"/>
          <w:sz w:val="30"/>
          <w:szCs w:val="30"/>
        </w:rPr>
        <w:t xml:space="preserve">MLR </w:t>
      </w:r>
      <w:r w:rsidR="0091056B" w:rsidRPr="004F0B6E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91056B" w:rsidRPr="004F0B6E">
        <w:rPr>
          <w:rFonts w:ascii="Angsana New" w:hAnsi="Angsana New"/>
          <w:sz w:val="30"/>
          <w:szCs w:val="30"/>
        </w:rPr>
        <w:t>1</w:t>
      </w:r>
      <w:r w:rsidR="00D560DD" w:rsidRPr="004F0B6E">
        <w:rPr>
          <w:rFonts w:ascii="Angsana New" w:hAnsi="Angsana New"/>
          <w:sz w:val="30"/>
          <w:szCs w:val="30"/>
        </w:rPr>
        <w:t xml:space="preserve">.00 </w:t>
      </w:r>
      <w:r w:rsidR="00D560DD" w:rsidRPr="004F0B6E">
        <w:rPr>
          <w:rFonts w:ascii="Angsana New" w:hAnsi="Angsana New" w:hint="cs"/>
          <w:sz w:val="30"/>
          <w:szCs w:val="30"/>
          <w:cs/>
        </w:rPr>
        <w:t>ต่อปี</w:t>
      </w:r>
      <w:r w:rsidRPr="004F0B6E">
        <w:rPr>
          <w:rFonts w:ascii="Angsana New" w:hAnsi="Angsana New"/>
          <w:sz w:val="30"/>
          <w:szCs w:val="30"/>
          <w:cs/>
        </w:rPr>
        <w:t>)</w:t>
      </w:r>
      <w:r w:rsidRPr="00B172BD">
        <w:rPr>
          <w:rFonts w:ascii="Angsana New" w:hAnsi="Angsana New" w:hint="cs"/>
          <w:sz w:val="30"/>
          <w:szCs w:val="30"/>
          <w:cs/>
        </w:rPr>
        <w:t xml:space="preserve"> </w:t>
      </w:r>
      <w:r w:rsidRPr="00EF352C">
        <w:rPr>
          <w:rFonts w:ascii="Angsana New" w:hAnsi="Angsana New"/>
          <w:i/>
          <w:iCs/>
          <w:sz w:val="30"/>
          <w:szCs w:val="30"/>
        </w:rPr>
        <w:t>(25</w:t>
      </w:r>
      <w:r w:rsidRPr="00EF352C">
        <w:rPr>
          <w:rFonts w:ascii="Angsana New" w:hAnsi="Angsana New" w:hint="cs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EF352C">
        <w:rPr>
          <w:rFonts w:ascii="Angsana New" w:hAnsi="Angsana New"/>
          <w:i/>
          <w:iCs/>
          <w:sz w:val="30"/>
          <w:szCs w:val="30"/>
        </w:rPr>
        <w:t>:</w:t>
      </w:r>
      <w:r w:rsidRPr="00EF352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B5123" w:rsidRPr="008B5123">
        <w:rPr>
          <w:rFonts w:ascii="Angsana New" w:hAnsi="Angsana New"/>
          <w:i/>
          <w:iCs/>
          <w:sz w:val="30"/>
          <w:szCs w:val="30"/>
          <w:cs/>
        </w:rPr>
        <w:t xml:space="preserve">อัตราดอกเบี้ยคงที่ร้อยละ </w:t>
      </w:r>
      <w:r w:rsidR="008B5123" w:rsidRPr="008B5123">
        <w:rPr>
          <w:rFonts w:ascii="Angsana New" w:hAnsi="Angsana New"/>
          <w:i/>
          <w:iCs/>
          <w:sz w:val="30"/>
          <w:szCs w:val="30"/>
        </w:rPr>
        <w:t xml:space="preserve">4.75 </w:t>
      </w:r>
      <w:r w:rsidR="008B5123" w:rsidRPr="008B5123">
        <w:rPr>
          <w:rFonts w:ascii="Angsana New" w:hAnsi="Angsana New"/>
          <w:i/>
          <w:iCs/>
          <w:sz w:val="30"/>
          <w:szCs w:val="30"/>
          <w:cs/>
        </w:rPr>
        <w:t xml:space="preserve">ต่อปี และอัตราดอกเบี้ยลอยตัว </w:t>
      </w:r>
      <w:r w:rsidR="008B5123" w:rsidRPr="008B51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F352C">
        <w:rPr>
          <w:rFonts w:ascii="Angsana New" w:hAnsi="Angsana New"/>
          <w:i/>
          <w:iCs/>
          <w:sz w:val="30"/>
          <w:szCs w:val="30"/>
          <w:cs/>
        </w:rPr>
        <w:t>อัตราดอกเบี้ยเงินฝากประจำ</w:t>
      </w:r>
      <w:r w:rsidRPr="00EF352C">
        <w:rPr>
          <w:rFonts w:ascii="Angsana New" w:hAnsi="Angsana New"/>
          <w:i/>
          <w:iCs/>
          <w:sz w:val="30"/>
          <w:szCs w:val="30"/>
        </w:rPr>
        <w:t xml:space="preserve"> </w:t>
      </w:r>
      <w:r w:rsidRPr="00EF352C">
        <w:rPr>
          <w:rFonts w:ascii="Angsana New" w:hAnsi="Angsana New"/>
          <w:i/>
          <w:iCs/>
          <w:sz w:val="30"/>
          <w:szCs w:val="30"/>
          <w:cs/>
        </w:rPr>
        <w:t xml:space="preserve">บวกร้อยละ </w:t>
      </w:r>
      <w:r w:rsidR="00CC0566">
        <w:rPr>
          <w:rFonts w:ascii="Angsana New" w:hAnsi="Angsana New"/>
          <w:i/>
          <w:iCs/>
          <w:sz w:val="30"/>
          <w:szCs w:val="30"/>
        </w:rPr>
        <w:t>2.10</w:t>
      </w:r>
      <w:r w:rsidRPr="00EF352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F352C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EF352C">
        <w:rPr>
          <w:rFonts w:ascii="Angsana New" w:hAnsi="Angsana New"/>
          <w:i/>
          <w:iCs/>
          <w:sz w:val="30"/>
          <w:szCs w:val="30"/>
        </w:rPr>
        <w:t xml:space="preserve"> </w:t>
      </w:r>
      <w:r w:rsidRPr="00EF352C">
        <w:rPr>
          <w:rFonts w:ascii="Angsana New" w:hAnsi="Angsana New" w:hint="cs"/>
          <w:i/>
          <w:iCs/>
          <w:sz w:val="30"/>
          <w:szCs w:val="30"/>
          <w:cs/>
        </w:rPr>
        <w:t xml:space="preserve">และอัตราดอกเบี้ย </w:t>
      </w:r>
      <w:r w:rsidRPr="00EF352C">
        <w:rPr>
          <w:rFonts w:ascii="Angsana New" w:hAnsi="Angsana New"/>
          <w:i/>
          <w:iCs/>
          <w:sz w:val="30"/>
          <w:szCs w:val="30"/>
        </w:rPr>
        <w:t xml:space="preserve">BIBOR </w:t>
      </w:r>
      <w:r w:rsidRPr="00EF352C">
        <w:rPr>
          <w:rFonts w:ascii="Angsana New" w:hAnsi="Angsana New" w:hint="cs"/>
          <w:i/>
          <w:iCs/>
          <w:sz w:val="30"/>
          <w:szCs w:val="30"/>
          <w:cs/>
        </w:rPr>
        <w:t xml:space="preserve">บวกร้อยละ </w:t>
      </w:r>
      <w:r>
        <w:rPr>
          <w:rFonts w:ascii="Angsana New" w:hAnsi="Angsana New"/>
          <w:i/>
          <w:iCs/>
          <w:sz w:val="30"/>
          <w:szCs w:val="30"/>
        </w:rPr>
        <w:t>1.25</w:t>
      </w:r>
      <w:r w:rsidRPr="00EF352C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  <w:r w:rsidR="008B512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B129514" w14:textId="77777777" w:rsidR="002B7093" w:rsidRPr="00F311F6" w:rsidRDefault="002B7093" w:rsidP="002B7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62EDC667" w14:textId="2F60E995" w:rsidR="002B7093" w:rsidRDefault="002B7093" w:rsidP="002B709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B172BD">
        <w:rPr>
          <w:rFonts w:ascii="Angsana New" w:hAnsi="Angsana New" w:hint="cs"/>
          <w:sz w:val="30"/>
          <w:szCs w:val="30"/>
          <w:cs/>
          <w:lang w:val="en-US" w:bidi="th-TH"/>
        </w:rPr>
        <w:t>วงเงินสินเชื่อ</w:t>
      </w:r>
      <w:r w:rsidRPr="00B172BD">
        <w:rPr>
          <w:rFonts w:ascii="Angsana New" w:hAnsi="Angsana New"/>
          <w:sz w:val="30"/>
          <w:szCs w:val="30"/>
          <w:cs/>
          <w:lang w:bidi="th-TH"/>
        </w:rPr>
        <w:t>ระยะยาวขอ</w:t>
      </w:r>
      <w:r w:rsidR="005E3DB6">
        <w:rPr>
          <w:rFonts w:ascii="Angsana New" w:hAnsi="Angsana New" w:hint="cs"/>
          <w:sz w:val="30"/>
          <w:szCs w:val="30"/>
          <w:cs/>
          <w:lang w:bidi="th-TH"/>
        </w:rPr>
        <w:t>งกลุ่ม</w:t>
      </w:r>
      <w:r w:rsidRPr="00B172BD">
        <w:rPr>
          <w:rFonts w:ascii="Angsana New" w:hAnsi="Angsana New"/>
          <w:sz w:val="30"/>
          <w:szCs w:val="30"/>
          <w:cs/>
          <w:lang w:bidi="th-TH"/>
        </w:rPr>
        <w:t>บริษัทกับสถาบันการเงินในประเทศแห่งหนึ่งมีข้อจำกัดว่าจะจ่ายเงินปันผลได้ต่อเมื่อไม่กระทบต่อการรักษาสัดส่วนหนี้ต่อทุน ความสามารถในการชำระหนี้ และเงื่อนไขอื่นๆตามที่สถาบันการเงินกำหนด</w:t>
      </w:r>
    </w:p>
    <w:p w14:paraId="56E148B7" w14:textId="77777777" w:rsidR="008733EC" w:rsidRDefault="008733EC" w:rsidP="002B709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BAF7285" w14:textId="77777777" w:rsidR="001D1CB2" w:rsidRPr="00B172BD" w:rsidRDefault="001D1CB2" w:rsidP="002B709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10463">
        <w:rPr>
          <w:rFonts w:ascii="Angsana New" w:hAnsi="Angsana New" w:hint="cs"/>
          <w:sz w:val="30"/>
          <w:szCs w:val="30"/>
          <w:cs/>
        </w:rPr>
        <w:t>เงินเบิกเกินบัญชีและ</w:t>
      </w:r>
      <w:r w:rsidRPr="00F2523D">
        <w:rPr>
          <w:rFonts w:ascii="Angsana New" w:hAnsi="Angsana New"/>
          <w:sz w:val="30"/>
          <w:szCs w:val="30"/>
          <w:cs/>
        </w:rPr>
        <w:t>วงเงินสินเชื่อระยะ</w:t>
      </w:r>
      <w:r w:rsidRPr="00110463">
        <w:rPr>
          <w:rFonts w:ascii="Angsana New" w:hAnsi="Angsana New" w:hint="cs"/>
          <w:sz w:val="30"/>
          <w:szCs w:val="30"/>
          <w:cs/>
        </w:rPr>
        <w:t>สั้นจากสถาบันการเงินของบริษัทย่อย</w:t>
      </w:r>
      <w:r>
        <w:rPr>
          <w:rFonts w:ascii="Angsana New" w:hAnsi="Angsana New" w:hint="cs"/>
          <w:sz w:val="30"/>
          <w:szCs w:val="30"/>
          <w:cs/>
        </w:rPr>
        <w:t>แห่งหนึ่ง</w:t>
      </w:r>
      <w:r w:rsidRPr="00110463">
        <w:rPr>
          <w:rFonts w:ascii="Angsana New" w:hAnsi="Angsana New" w:hint="cs"/>
          <w:sz w:val="30"/>
          <w:szCs w:val="30"/>
          <w:cs/>
        </w:rPr>
        <w:t>ค้ำประกันโดยเงินฝากประจำและกรรมการบาง</w:t>
      </w:r>
      <w:r>
        <w:rPr>
          <w:rFonts w:ascii="Angsana New" w:hAnsi="Angsana New" w:hint="cs"/>
          <w:sz w:val="30"/>
          <w:szCs w:val="30"/>
          <w:cs/>
        </w:rPr>
        <w:t>ท่าน</w:t>
      </w:r>
      <w:r w:rsidRPr="00110463">
        <w:rPr>
          <w:rFonts w:ascii="Angsana New" w:hAnsi="Angsana New" w:hint="cs"/>
          <w:sz w:val="30"/>
          <w:szCs w:val="30"/>
          <w:cs/>
        </w:rPr>
        <w:t>ของบริษัทย่อย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</w:p>
    <w:p w14:paraId="34C90A38" w14:textId="77777777" w:rsidR="002B7093" w:rsidRPr="00F311F6" w:rsidRDefault="002B7093" w:rsidP="002B7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1F99DF23" w14:textId="77777777" w:rsidR="002B7093" w:rsidRDefault="002B7093" w:rsidP="002B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B172BD">
        <w:rPr>
          <w:rFonts w:ascii="Angsana New" w:hAnsi="Angsana New"/>
          <w:sz w:val="30"/>
          <w:szCs w:val="30"/>
          <w:cs/>
          <w:lang w:val="en-GB"/>
        </w:rPr>
        <w:t>วงเงินสินเชื่อระยะยาวค้ำประกันโดยที่ดินส่วนใหญ่พร้อมสิ่งปลูกสร้าง</w:t>
      </w:r>
      <w:r w:rsidRPr="00B172BD">
        <w:rPr>
          <w:rFonts w:ascii="Angsana New" w:hAnsi="Angsana New"/>
          <w:sz w:val="30"/>
          <w:szCs w:val="30"/>
          <w:lang w:val="en-GB"/>
        </w:rPr>
        <w:t xml:space="preserve"> </w:t>
      </w:r>
      <w:r w:rsidRPr="00B172BD">
        <w:rPr>
          <w:rFonts w:ascii="Angsana New" w:hAnsi="Angsana New"/>
          <w:sz w:val="30"/>
          <w:szCs w:val="30"/>
          <w:cs/>
          <w:lang w:val="en-GB"/>
        </w:rPr>
        <w:t>และเครื่องจักรส่วนใหญ่ของ</w:t>
      </w:r>
      <w:r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</w:p>
    <w:p w14:paraId="6D11FE8E" w14:textId="77777777" w:rsidR="00030124" w:rsidRPr="007D5CF0" w:rsidRDefault="009A2901" w:rsidP="00BC0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EC4570" w:rsidRPr="007D5CF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B104A">
        <w:rPr>
          <w:rFonts w:ascii="Angsana New" w:hAnsi="Angsana New"/>
          <w:b/>
          <w:bCs/>
          <w:sz w:val="30"/>
          <w:szCs w:val="30"/>
        </w:rPr>
        <w:t>8</w:t>
      </w:r>
      <w:r w:rsidR="00030124" w:rsidRPr="007D5CF0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14:paraId="665F7A4E" w14:textId="77777777" w:rsidR="00030124" w:rsidRPr="00F311F6" w:rsidRDefault="00030124" w:rsidP="00F311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tbl>
      <w:tblPr>
        <w:tblW w:w="9390" w:type="dxa"/>
        <w:tblInd w:w="56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80"/>
        <w:gridCol w:w="900"/>
        <w:gridCol w:w="1170"/>
        <w:gridCol w:w="279"/>
        <w:gridCol w:w="1263"/>
        <w:gridCol w:w="261"/>
        <w:gridCol w:w="1170"/>
        <w:gridCol w:w="270"/>
        <w:gridCol w:w="1197"/>
      </w:tblGrid>
      <w:tr w:rsidR="005C18D9" w:rsidRPr="00C664CA" w14:paraId="2C80262B" w14:textId="77777777" w:rsidTr="004B60E3">
        <w:tc>
          <w:tcPr>
            <w:tcW w:w="2880" w:type="dxa"/>
          </w:tcPr>
          <w:p w14:paraId="77E3F1C0" w14:textId="77777777" w:rsidR="005C18D9" w:rsidRPr="00C664CA" w:rsidRDefault="005C18D9" w:rsidP="003D5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EBE56C5" w14:textId="77777777" w:rsidR="005C18D9" w:rsidRPr="00C664CA" w:rsidRDefault="005C18D9" w:rsidP="003D5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12" w:type="dxa"/>
            <w:gridSpan w:val="3"/>
          </w:tcPr>
          <w:p w14:paraId="6713C5DD" w14:textId="77777777" w:rsidR="005C18D9" w:rsidRPr="00C664CA" w:rsidRDefault="005C18D9" w:rsidP="00C1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C9AAAB0" w14:textId="77777777" w:rsidR="005C18D9" w:rsidRPr="00C664CA" w:rsidRDefault="005C18D9" w:rsidP="003D5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493285C" w14:textId="77777777" w:rsidR="005C18D9" w:rsidRPr="00C664CA" w:rsidRDefault="005C18D9" w:rsidP="00C11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18D9" w:rsidRPr="00C664CA" w14:paraId="716CDDC4" w14:textId="77777777" w:rsidTr="004B60E3">
        <w:tc>
          <w:tcPr>
            <w:tcW w:w="2880" w:type="dxa"/>
          </w:tcPr>
          <w:p w14:paraId="4B4503CE" w14:textId="77777777" w:rsidR="005C18D9" w:rsidRPr="00C664CA" w:rsidRDefault="005C18D9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AFDAEA" w14:textId="77777777" w:rsidR="005C18D9" w:rsidRPr="00C664CA" w:rsidRDefault="005C18D9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26E1E1F" w14:textId="77777777" w:rsidR="005C18D9" w:rsidRPr="00C17839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839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9" w:type="dxa"/>
          </w:tcPr>
          <w:p w14:paraId="1586604F" w14:textId="77777777" w:rsidR="005C18D9" w:rsidRPr="00C17839" w:rsidRDefault="005C18D9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297064" w14:textId="77777777" w:rsidR="005C18D9" w:rsidRPr="00C17839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839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14:paraId="53C9A749" w14:textId="77777777" w:rsidR="005C18D9" w:rsidRPr="00C17839" w:rsidRDefault="005C18D9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37821" w14:textId="77777777" w:rsidR="005C18D9" w:rsidRPr="00C17839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839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C4774F" w14:textId="77777777" w:rsidR="005C18D9" w:rsidRPr="00C17839" w:rsidRDefault="005C18D9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21EC23" w14:textId="77777777" w:rsidR="005C18D9" w:rsidRPr="00C17839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17839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5C18D9" w:rsidRPr="00C664CA" w14:paraId="4A03BCC6" w14:textId="77777777" w:rsidTr="004B60E3">
        <w:tc>
          <w:tcPr>
            <w:tcW w:w="2880" w:type="dxa"/>
          </w:tcPr>
          <w:p w14:paraId="7884AD59" w14:textId="77777777" w:rsidR="005C18D9" w:rsidRPr="00C664CA" w:rsidRDefault="005C18D9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4FB26FF" w14:textId="77777777" w:rsidR="005C18D9" w:rsidRPr="00C664CA" w:rsidRDefault="005C18D9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0213BB43" w14:textId="77777777" w:rsidR="005C18D9" w:rsidRPr="00C664CA" w:rsidRDefault="005C18D9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313" w:rsidRPr="00C664CA" w14:paraId="0D6831CE" w14:textId="77777777" w:rsidTr="004B60E3">
        <w:tc>
          <w:tcPr>
            <w:tcW w:w="2880" w:type="dxa"/>
          </w:tcPr>
          <w:p w14:paraId="0C6DE40F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6ED2BBAF" w14:textId="77777777" w:rsidR="00695313" w:rsidRPr="00C664CA" w:rsidRDefault="00F67B5C" w:rsidP="00695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2577172C" w14:textId="77777777" w:rsidR="00695313" w:rsidRPr="004B60E3" w:rsidRDefault="004B60E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10,258</w:t>
            </w:r>
          </w:p>
        </w:tc>
        <w:tc>
          <w:tcPr>
            <w:tcW w:w="279" w:type="dxa"/>
          </w:tcPr>
          <w:p w14:paraId="64C0AA5B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E5447D0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13,134</w:t>
            </w:r>
          </w:p>
        </w:tc>
        <w:tc>
          <w:tcPr>
            <w:tcW w:w="261" w:type="dxa"/>
          </w:tcPr>
          <w:p w14:paraId="1253DFD7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BEF673" w14:textId="77777777" w:rsidR="00695313" w:rsidRPr="00C664CA" w:rsidRDefault="00EC0F01" w:rsidP="006A6A8F">
            <w:pPr>
              <w:pStyle w:val="acctfourfigures"/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</w:t>
            </w:r>
            <w:r w:rsidR="006A6A8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7016E38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CEE4F61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313" w:rsidRPr="00C664CA" w14:paraId="5B9CD625" w14:textId="77777777" w:rsidTr="004B60E3">
        <w:tc>
          <w:tcPr>
            <w:tcW w:w="2880" w:type="dxa"/>
          </w:tcPr>
          <w:p w14:paraId="714B5F29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738E91FD" w14:textId="77777777" w:rsidR="00695313" w:rsidRPr="00C664CA" w:rsidRDefault="00695313" w:rsidP="00695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839EE8" w14:textId="77777777" w:rsidR="00695313" w:rsidRPr="00C664CA" w:rsidRDefault="004B60E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875,138</w:t>
            </w:r>
          </w:p>
        </w:tc>
        <w:tc>
          <w:tcPr>
            <w:tcW w:w="279" w:type="dxa"/>
          </w:tcPr>
          <w:p w14:paraId="3773F7D5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F78024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1,133,804</w:t>
            </w:r>
          </w:p>
        </w:tc>
        <w:tc>
          <w:tcPr>
            <w:tcW w:w="261" w:type="dxa"/>
          </w:tcPr>
          <w:p w14:paraId="0FFBD626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532707" w14:textId="77777777" w:rsidR="00695313" w:rsidRPr="00C664CA" w:rsidRDefault="006A6A8F" w:rsidP="006953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278,72</w:t>
            </w:r>
            <w:r w:rsidR="003C765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00D0C5C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FA016F1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390,382</w:t>
            </w:r>
          </w:p>
        </w:tc>
      </w:tr>
      <w:tr w:rsidR="00695313" w:rsidRPr="00C664CA" w14:paraId="41ADE14B" w14:textId="77777777" w:rsidTr="004B60E3">
        <w:tc>
          <w:tcPr>
            <w:tcW w:w="2880" w:type="dxa"/>
          </w:tcPr>
          <w:p w14:paraId="2AD024EE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E258FFC" w14:textId="77777777" w:rsidR="00695313" w:rsidRPr="00C664CA" w:rsidRDefault="00695313" w:rsidP="006953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18200" w14:textId="77777777" w:rsidR="00695313" w:rsidRPr="00C664CA" w:rsidRDefault="004B60E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885,396</w:t>
            </w:r>
          </w:p>
        </w:tc>
        <w:tc>
          <w:tcPr>
            <w:tcW w:w="279" w:type="dxa"/>
          </w:tcPr>
          <w:p w14:paraId="04B51079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59699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1,146,938</w:t>
            </w:r>
          </w:p>
        </w:tc>
        <w:tc>
          <w:tcPr>
            <w:tcW w:w="261" w:type="dxa"/>
          </w:tcPr>
          <w:p w14:paraId="55AF3E9A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17DAD" w14:textId="77777777" w:rsidR="00695313" w:rsidRPr="00C664CA" w:rsidRDefault="006A6A8F" w:rsidP="006953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286,78</w:t>
            </w:r>
            <w:r w:rsidR="003C765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73F269F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97443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</w:rPr>
              <w:t>390,382</w:t>
            </w:r>
          </w:p>
        </w:tc>
      </w:tr>
    </w:tbl>
    <w:p w14:paraId="46A8C181" w14:textId="77777777" w:rsidR="00B20A97" w:rsidRPr="00F311F6" w:rsidRDefault="00B20A97" w:rsidP="00FD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531441BC" w14:textId="77777777" w:rsidR="00030124" w:rsidRPr="0075591B" w:rsidRDefault="000B104A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030124" w:rsidRPr="0075591B">
        <w:rPr>
          <w:rFonts w:ascii="Angsana New" w:hAnsi="Angsana New"/>
          <w:b/>
          <w:bCs/>
          <w:sz w:val="30"/>
          <w:szCs w:val="30"/>
        </w:rPr>
        <w:tab/>
      </w:r>
      <w:r w:rsidR="002F6FB0" w:rsidRPr="0075591B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F311F6" w:rsidRDefault="00BC03AA" w:rsidP="00F311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</w:rPr>
      </w:pPr>
    </w:p>
    <w:tbl>
      <w:tblPr>
        <w:tblW w:w="93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62"/>
        <w:gridCol w:w="900"/>
        <w:gridCol w:w="1188"/>
        <w:gridCol w:w="270"/>
        <w:gridCol w:w="1242"/>
        <w:gridCol w:w="270"/>
        <w:gridCol w:w="1161"/>
        <w:gridCol w:w="306"/>
        <w:gridCol w:w="1179"/>
      </w:tblGrid>
      <w:tr w:rsidR="00DE2DCC" w:rsidRPr="00C664CA" w14:paraId="795EEC2D" w14:textId="77777777" w:rsidTr="004B60E3">
        <w:tc>
          <w:tcPr>
            <w:tcW w:w="2862" w:type="dxa"/>
          </w:tcPr>
          <w:p w14:paraId="415EDDBE" w14:textId="77777777" w:rsidR="00DE2DCC" w:rsidRPr="00C664CA" w:rsidRDefault="00DE2DCC" w:rsidP="007D5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DAB25" w14:textId="77777777" w:rsidR="00DE2DCC" w:rsidRPr="00C664CA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3"/>
          </w:tcPr>
          <w:p w14:paraId="5D4BA493" w14:textId="77777777" w:rsidR="00DE2DCC" w:rsidRPr="00C664CA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5783D" w14:textId="77777777" w:rsidR="00DE2DCC" w:rsidRPr="00C664CA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9129806" w14:textId="77777777" w:rsidR="00DE2DCC" w:rsidRPr="00C664CA" w:rsidRDefault="00DE2DCC" w:rsidP="007D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C664CA" w14:paraId="6E4AD4EA" w14:textId="77777777" w:rsidTr="004B60E3">
        <w:tc>
          <w:tcPr>
            <w:tcW w:w="2862" w:type="dxa"/>
          </w:tcPr>
          <w:p w14:paraId="49977DEC" w14:textId="77777777" w:rsidR="00986A3B" w:rsidRPr="00C664CA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C69F13" w14:textId="77777777" w:rsidR="00986A3B" w:rsidRPr="00C664CA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5D17BAA" w14:textId="77777777" w:rsidR="00986A3B" w:rsidRPr="00695313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081E17A" w14:textId="77777777" w:rsidR="00986A3B" w:rsidRPr="00695313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B3F26B" w14:textId="77777777" w:rsidR="00986A3B" w:rsidRPr="00695313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F67B855" w14:textId="77777777" w:rsidR="00986A3B" w:rsidRPr="00695313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91756F8" w14:textId="77777777" w:rsidR="00986A3B" w:rsidRPr="00695313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14:paraId="2F702383" w14:textId="77777777" w:rsidR="00986A3B" w:rsidRPr="00695313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C0F3400" w14:textId="77777777" w:rsidR="00986A3B" w:rsidRPr="00695313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86A3B" w:rsidRPr="00C664CA" w14:paraId="7730A3F7" w14:textId="77777777" w:rsidTr="004B60E3">
        <w:tc>
          <w:tcPr>
            <w:tcW w:w="2862" w:type="dxa"/>
          </w:tcPr>
          <w:p w14:paraId="47D70B05" w14:textId="77777777" w:rsidR="00986A3B" w:rsidRPr="00C664CA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CE9BF4" w14:textId="77777777" w:rsidR="00986A3B" w:rsidRPr="00C664CA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2" w:type="dxa"/>
            <w:gridSpan w:val="7"/>
          </w:tcPr>
          <w:p w14:paraId="5441B103" w14:textId="77777777" w:rsidR="00986A3B" w:rsidRPr="00C664CA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313" w:rsidRPr="00C664CA" w14:paraId="6DE2CE38" w14:textId="77777777" w:rsidTr="004B60E3">
        <w:tc>
          <w:tcPr>
            <w:tcW w:w="2862" w:type="dxa"/>
          </w:tcPr>
          <w:p w14:paraId="200F3FCE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40F8C18" w14:textId="77777777" w:rsidR="00695313" w:rsidRPr="00C664CA" w:rsidRDefault="00F67B5C" w:rsidP="00695313">
            <w:pPr>
              <w:pStyle w:val="acctfourfigures"/>
              <w:tabs>
                <w:tab w:val="clear" w:pos="765"/>
              </w:tabs>
              <w:spacing w:line="240" w:lineRule="auto"/>
              <w:ind w:left="-20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88" w:type="dxa"/>
            <w:vAlign w:val="bottom"/>
          </w:tcPr>
          <w:p w14:paraId="637E286B" w14:textId="77777777" w:rsidR="00695313" w:rsidRPr="00C664CA" w:rsidRDefault="00CB795D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9,351</w:t>
            </w:r>
          </w:p>
        </w:tc>
        <w:tc>
          <w:tcPr>
            <w:tcW w:w="270" w:type="dxa"/>
          </w:tcPr>
          <w:p w14:paraId="79E17772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043CD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1,864</w:t>
            </w:r>
          </w:p>
        </w:tc>
        <w:tc>
          <w:tcPr>
            <w:tcW w:w="270" w:type="dxa"/>
          </w:tcPr>
          <w:p w14:paraId="5A26052F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FA1C39F" w14:textId="77777777" w:rsidR="00695313" w:rsidRPr="00C664CA" w:rsidRDefault="00DA0CC9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</w:t>
            </w:r>
            <w:r w:rsidR="002E2D2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306" w:type="dxa"/>
          </w:tcPr>
          <w:p w14:paraId="7BDAAC02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F05D5AC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6,677</w:t>
            </w:r>
          </w:p>
        </w:tc>
      </w:tr>
      <w:tr w:rsidR="00695313" w:rsidRPr="00C664CA" w14:paraId="187D80B2" w14:textId="77777777" w:rsidTr="004B60E3">
        <w:tc>
          <w:tcPr>
            <w:tcW w:w="2862" w:type="dxa"/>
          </w:tcPr>
          <w:p w14:paraId="310E3707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0961C49D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78E4A6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B538A8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</w:tcPr>
          <w:p w14:paraId="2E4B6F81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F0185FA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5313" w:rsidRPr="00C664CA" w14:paraId="5C1B4C5B" w14:textId="77777777" w:rsidTr="004B60E3">
        <w:tc>
          <w:tcPr>
            <w:tcW w:w="2862" w:type="dxa"/>
          </w:tcPr>
          <w:p w14:paraId="21BEDAF9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่าย</w:t>
            </w:r>
          </w:p>
        </w:tc>
        <w:tc>
          <w:tcPr>
            <w:tcW w:w="900" w:type="dxa"/>
          </w:tcPr>
          <w:p w14:paraId="31E33FAD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77777777" w:rsidR="00695313" w:rsidRPr="00C664CA" w:rsidRDefault="00A33DC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3DC3">
              <w:rPr>
                <w:rFonts w:ascii="Angsana New" w:hAnsi="Angsana New"/>
                <w:sz w:val="30"/>
                <w:szCs w:val="30"/>
                <w:lang w:val="en-US"/>
              </w:rPr>
              <w:t>234,604</w:t>
            </w:r>
          </w:p>
        </w:tc>
        <w:tc>
          <w:tcPr>
            <w:tcW w:w="270" w:type="dxa"/>
          </w:tcPr>
          <w:p w14:paraId="281E1E50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67DBBB4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194,902</w:t>
            </w:r>
          </w:p>
        </w:tc>
        <w:tc>
          <w:tcPr>
            <w:tcW w:w="270" w:type="dxa"/>
          </w:tcPr>
          <w:p w14:paraId="4096BDA9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1F6CAFE" w14:textId="77777777" w:rsidR="00695313" w:rsidRPr="00C664CA" w:rsidRDefault="00DA0CC9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80,540</w:t>
            </w:r>
          </w:p>
        </w:tc>
        <w:tc>
          <w:tcPr>
            <w:tcW w:w="306" w:type="dxa"/>
          </w:tcPr>
          <w:p w14:paraId="23D660DF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24F0262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79,662</w:t>
            </w:r>
          </w:p>
        </w:tc>
      </w:tr>
      <w:tr w:rsidR="00695313" w:rsidRPr="00C664CA" w14:paraId="57842FDD" w14:textId="77777777" w:rsidTr="004B60E3">
        <w:tc>
          <w:tcPr>
            <w:tcW w:w="2862" w:type="dxa"/>
          </w:tcPr>
          <w:p w14:paraId="1E4D287C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00" w:type="dxa"/>
          </w:tcPr>
          <w:p w14:paraId="1116E654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77777777" w:rsidR="00695313" w:rsidRPr="00C664CA" w:rsidRDefault="00A33DC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3DC3">
              <w:rPr>
                <w:rFonts w:ascii="Angsana New" w:hAnsi="Angsana New"/>
                <w:sz w:val="30"/>
                <w:szCs w:val="30"/>
                <w:lang w:val="en-US"/>
              </w:rPr>
              <w:t>73,320</w:t>
            </w:r>
          </w:p>
        </w:tc>
        <w:tc>
          <w:tcPr>
            <w:tcW w:w="270" w:type="dxa"/>
          </w:tcPr>
          <w:p w14:paraId="24B59245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64B92938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44,826</w:t>
            </w:r>
          </w:p>
        </w:tc>
        <w:tc>
          <w:tcPr>
            <w:tcW w:w="270" w:type="dxa"/>
          </w:tcPr>
          <w:p w14:paraId="2E6F467A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DEF76D5" w14:textId="77777777" w:rsidR="00695313" w:rsidRPr="00C664CA" w:rsidRDefault="00DA0CC9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831</w:t>
            </w:r>
          </w:p>
        </w:tc>
        <w:tc>
          <w:tcPr>
            <w:tcW w:w="306" w:type="dxa"/>
          </w:tcPr>
          <w:p w14:paraId="66AEB247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6FA3305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3,942</w:t>
            </w:r>
          </w:p>
        </w:tc>
      </w:tr>
      <w:tr w:rsidR="00695313" w:rsidRPr="00C664CA" w14:paraId="41BE3449" w14:textId="77777777" w:rsidTr="004B60E3">
        <w:tc>
          <w:tcPr>
            <w:tcW w:w="2862" w:type="dxa"/>
          </w:tcPr>
          <w:p w14:paraId="052D2474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2FDC3096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77777777" w:rsidR="00695313" w:rsidRPr="00C664CA" w:rsidRDefault="00A33DC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3DC3">
              <w:rPr>
                <w:rFonts w:ascii="Angsana New" w:hAnsi="Angsana New"/>
                <w:sz w:val="30"/>
                <w:szCs w:val="30"/>
                <w:lang w:val="en-US"/>
              </w:rPr>
              <w:t>27,824</w:t>
            </w:r>
          </w:p>
        </w:tc>
        <w:tc>
          <w:tcPr>
            <w:tcW w:w="270" w:type="dxa"/>
          </w:tcPr>
          <w:p w14:paraId="26E157C3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DF09E8B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26,568</w:t>
            </w:r>
          </w:p>
        </w:tc>
        <w:tc>
          <w:tcPr>
            <w:tcW w:w="270" w:type="dxa"/>
          </w:tcPr>
          <w:p w14:paraId="02FF1803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F48D295" w14:textId="77777777" w:rsidR="00695313" w:rsidRPr="00C664CA" w:rsidRDefault="00DA0CC9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12,506</w:t>
            </w:r>
          </w:p>
        </w:tc>
        <w:tc>
          <w:tcPr>
            <w:tcW w:w="306" w:type="dxa"/>
          </w:tcPr>
          <w:p w14:paraId="77C3470A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9894239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12,194</w:t>
            </w:r>
          </w:p>
        </w:tc>
      </w:tr>
      <w:tr w:rsidR="00695313" w:rsidRPr="00C664CA" w14:paraId="55FB0D0B" w14:textId="77777777" w:rsidTr="004B60E3">
        <w:tc>
          <w:tcPr>
            <w:tcW w:w="2862" w:type="dxa"/>
          </w:tcPr>
          <w:p w14:paraId="38E8BB79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536CDA76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77777777" w:rsidR="00695313" w:rsidRPr="00C664CA" w:rsidRDefault="00A33DC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3DC3">
              <w:rPr>
                <w:rFonts w:ascii="Angsana New" w:hAnsi="Angsana New"/>
                <w:sz w:val="30"/>
                <w:szCs w:val="30"/>
                <w:lang w:val="en-US"/>
              </w:rPr>
              <w:t>109,1</w:t>
            </w:r>
            <w:r w:rsidR="0063547C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70" w:type="dxa"/>
          </w:tcPr>
          <w:p w14:paraId="01EF56E3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5E4E561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103,613</w:t>
            </w:r>
          </w:p>
        </w:tc>
        <w:tc>
          <w:tcPr>
            <w:tcW w:w="270" w:type="dxa"/>
          </w:tcPr>
          <w:p w14:paraId="4940ACCE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1324143" w14:textId="77777777" w:rsidR="00695313" w:rsidRPr="00C664CA" w:rsidRDefault="00DA0CC9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</w:t>
            </w:r>
            <w:r w:rsidR="005F1197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306" w:type="dxa"/>
          </w:tcPr>
          <w:p w14:paraId="0FFE8CCC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36C1F57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sz w:val="30"/>
                <w:szCs w:val="30"/>
                <w:lang w:val="en-US"/>
              </w:rPr>
              <w:t>11,217</w:t>
            </w:r>
          </w:p>
        </w:tc>
      </w:tr>
      <w:tr w:rsidR="00695313" w:rsidRPr="00C664CA" w14:paraId="5D1EB246" w14:textId="77777777" w:rsidTr="004B60E3">
        <w:tc>
          <w:tcPr>
            <w:tcW w:w="2862" w:type="dxa"/>
          </w:tcPr>
          <w:p w14:paraId="1B3040EE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537AD73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77777777" w:rsidR="00695313" w:rsidRPr="00C664CA" w:rsidRDefault="00A33DC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3D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454,2</w:t>
            </w:r>
            <w:r w:rsidR="006354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F195DAE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94"/>
              </w:tabs>
              <w:spacing w:line="240" w:lineRule="auto"/>
              <w:ind w:left="-198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371,773</w:t>
            </w:r>
          </w:p>
        </w:tc>
        <w:tc>
          <w:tcPr>
            <w:tcW w:w="270" w:type="dxa"/>
          </w:tcPr>
          <w:p w14:paraId="7555F504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77777777" w:rsidR="005F1197" w:rsidRPr="00C664CA" w:rsidRDefault="00DA0CC9" w:rsidP="005F11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</w:t>
            </w:r>
            <w:r w:rsidR="005F1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354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306" w:type="dxa"/>
          </w:tcPr>
          <w:p w14:paraId="520BD4BB" w14:textId="77777777" w:rsidR="00695313" w:rsidRPr="00C664CA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77777777" w:rsidR="00695313" w:rsidRPr="00C664CA" w:rsidRDefault="00695313" w:rsidP="006953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13,692</w:t>
            </w:r>
          </w:p>
        </w:tc>
      </w:tr>
    </w:tbl>
    <w:p w14:paraId="7DAA035D" w14:textId="77777777" w:rsidR="003658AB" w:rsidRPr="00FC6706" w:rsidRDefault="003658AB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50021D" w14:textId="77777777" w:rsidR="00277F91" w:rsidRDefault="00695313" w:rsidP="000B3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0B104A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0B3A29" w:rsidRPr="00201192">
        <w:rPr>
          <w:rFonts w:ascii="Angsana New" w:hAnsi="Angsana New"/>
          <w:b/>
          <w:bCs/>
          <w:sz w:val="30"/>
          <w:szCs w:val="30"/>
          <w:cs/>
        </w:rPr>
        <w:tab/>
      </w:r>
      <w:r w:rsidR="00136AE4" w:rsidRPr="00136AE4">
        <w:rPr>
          <w:rFonts w:hint="cs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65216D" w:rsidRDefault="000B3A29" w:rsidP="000B3A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467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6"/>
        <w:gridCol w:w="792"/>
        <w:gridCol w:w="968"/>
        <w:gridCol w:w="268"/>
        <w:gridCol w:w="948"/>
        <w:gridCol w:w="248"/>
        <w:gridCol w:w="7"/>
        <w:gridCol w:w="998"/>
        <w:gridCol w:w="250"/>
        <w:gridCol w:w="894"/>
      </w:tblGrid>
      <w:tr w:rsidR="00277F91" w:rsidRPr="001B5EA4" w14:paraId="1BEDB9F8" w14:textId="77777777" w:rsidTr="00D4011D">
        <w:trPr>
          <w:trHeight w:val="435"/>
          <w:tblHeader/>
        </w:trPr>
        <w:tc>
          <w:tcPr>
            <w:tcW w:w="2008" w:type="pct"/>
            <w:vMerge w:val="restart"/>
            <w:shd w:val="clear" w:color="auto" w:fill="auto"/>
          </w:tcPr>
          <w:p w14:paraId="3FBAAF71" w14:textId="77777777" w:rsidR="00277F91" w:rsidRPr="00C664CA" w:rsidRDefault="00277F91" w:rsidP="00D4011D">
            <w:pPr>
              <w:tabs>
                <w:tab w:val="clear" w:pos="227"/>
              </w:tabs>
              <w:spacing w:line="240" w:lineRule="auto"/>
              <w:ind w:left="-2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1" w:type="pct"/>
          </w:tcPr>
          <w:p w14:paraId="77E95D03" w14:textId="77777777" w:rsidR="00277F91" w:rsidRPr="00C664CA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8" w:type="pct"/>
            <w:gridSpan w:val="5"/>
          </w:tcPr>
          <w:p w14:paraId="4EA2298F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1B5EA4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93" w:type="pct"/>
            <w:gridSpan w:val="3"/>
          </w:tcPr>
          <w:p w14:paraId="3E213B53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1B5EA4" w14:paraId="5E28CA18" w14:textId="77777777" w:rsidTr="00D4011D">
        <w:trPr>
          <w:trHeight w:val="420"/>
          <w:tblHeader/>
        </w:trPr>
        <w:tc>
          <w:tcPr>
            <w:tcW w:w="2008" w:type="pct"/>
            <w:vMerge/>
            <w:shd w:val="clear" w:color="auto" w:fill="auto"/>
          </w:tcPr>
          <w:p w14:paraId="0A041845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1" w:type="pct"/>
          </w:tcPr>
          <w:p w14:paraId="5A23B2E2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26925B33" w14:textId="77777777" w:rsidR="00986A3B" w:rsidRPr="001B5EA4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57C177DC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42025F0" w14:textId="77777777" w:rsidR="00986A3B" w:rsidRPr="001B5EA4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38" w:type="pct"/>
          </w:tcPr>
          <w:p w14:paraId="505C3B0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0" w:type="pct"/>
            <w:gridSpan w:val="2"/>
          </w:tcPr>
          <w:p w14:paraId="7D52843D" w14:textId="77777777" w:rsidR="00986A3B" w:rsidRPr="001B5EA4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61A81789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98" w:type="pct"/>
          </w:tcPr>
          <w:p w14:paraId="089BDAE2" w14:textId="77777777" w:rsidR="00986A3B" w:rsidRPr="001B5EA4" w:rsidRDefault="00695313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86A3B" w:rsidRPr="001B5EA4" w14:paraId="4375B7A1" w14:textId="77777777" w:rsidTr="00D4011D">
        <w:trPr>
          <w:trHeight w:val="420"/>
          <w:tblHeader/>
        </w:trPr>
        <w:tc>
          <w:tcPr>
            <w:tcW w:w="2008" w:type="pct"/>
          </w:tcPr>
          <w:p w14:paraId="5DDDEB2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41" w:type="pct"/>
          </w:tcPr>
          <w:p w14:paraId="25945C91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51" w:type="pct"/>
            <w:gridSpan w:val="8"/>
          </w:tcPr>
          <w:p w14:paraId="47AFEF22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B5EA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1B5EA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95313" w:rsidRPr="001B5EA4" w14:paraId="252F2ADD" w14:textId="77777777" w:rsidTr="00D4011D">
        <w:trPr>
          <w:trHeight w:val="420"/>
        </w:trPr>
        <w:tc>
          <w:tcPr>
            <w:tcW w:w="2008" w:type="pct"/>
          </w:tcPr>
          <w:p w14:paraId="161271E2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EA4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41" w:type="pct"/>
          </w:tcPr>
          <w:p w14:paraId="5CA7AF23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14:paraId="27F6A8DC" w14:textId="77777777" w:rsidR="00695313" w:rsidRPr="001B5EA4" w:rsidRDefault="00F71A6C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316,762</w:t>
            </w:r>
          </w:p>
        </w:tc>
        <w:tc>
          <w:tcPr>
            <w:tcW w:w="149" w:type="pct"/>
            <w:tcBorders>
              <w:bottom w:val="nil"/>
            </w:tcBorders>
          </w:tcPr>
          <w:p w14:paraId="3CB8BCEA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nil"/>
            </w:tcBorders>
          </w:tcPr>
          <w:p w14:paraId="1634314E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color w:val="000000"/>
                <w:sz w:val="30"/>
                <w:szCs w:val="30"/>
              </w:rPr>
              <w:t>231,688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6B543E12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nil"/>
            </w:tcBorders>
          </w:tcPr>
          <w:p w14:paraId="19DE3659" w14:textId="77777777" w:rsidR="00695313" w:rsidRPr="001B5EA4" w:rsidRDefault="00F71A6C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122,781</w:t>
            </w:r>
          </w:p>
        </w:tc>
        <w:tc>
          <w:tcPr>
            <w:tcW w:w="139" w:type="pct"/>
            <w:tcBorders>
              <w:bottom w:val="nil"/>
            </w:tcBorders>
          </w:tcPr>
          <w:p w14:paraId="7CD7A6E8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782B036B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/>
                <w:color w:val="000000"/>
                <w:sz w:val="30"/>
                <w:szCs w:val="30"/>
              </w:rPr>
              <w:t>94,623</w:t>
            </w:r>
          </w:p>
        </w:tc>
      </w:tr>
      <w:tr w:rsidR="00695313" w:rsidRPr="001B5EA4" w14:paraId="296F58FE" w14:textId="77777777" w:rsidTr="00D4011D">
        <w:trPr>
          <w:trHeight w:val="420"/>
        </w:trPr>
        <w:tc>
          <w:tcPr>
            <w:tcW w:w="2008" w:type="pct"/>
          </w:tcPr>
          <w:p w14:paraId="1D8C3807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41" w:type="pct"/>
          </w:tcPr>
          <w:p w14:paraId="274E32EB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nil"/>
            </w:tcBorders>
          </w:tcPr>
          <w:p w14:paraId="7E043B0F" w14:textId="77777777" w:rsidR="00695313" w:rsidRPr="001B5EA4" w:rsidRDefault="00F71A6C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33,229</w:t>
            </w:r>
          </w:p>
        </w:tc>
        <w:tc>
          <w:tcPr>
            <w:tcW w:w="149" w:type="pct"/>
            <w:tcBorders>
              <w:bottom w:val="nil"/>
            </w:tcBorders>
          </w:tcPr>
          <w:p w14:paraId="035A988D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nil"/>
            </w:tcBorders>
          </w:tcPr>
          <w:p w14:paraId="459B147E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color w:val="000000"/>
                <w:sz w:val="30"/>
                <w:szCs w:val="30"/>
              </w:rPr>
              <w:t>27,364</w:t>
            </w: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696DF33F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bottom w:val="nil"/>
            </w:tcBorders>
          </w:tcPr>
          <w:p w14:paraId="3A19B10C" w14:textId="77777777" w:rsidR="00695313" w:rsidRPr="001B5EA4" w:rsidRDefault="00F71A6C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8,208</w:t>
            </w:r>
          </w:p>
        </w:tc>
        <w:tc>
          <w:tcPr>
            <w:tcW w:w="139" w:type="pct"/>
            <w:tcBorders>
              <w:bottom w:val="nil"/>
            </w:tcBorders>
          </w:tcPr>
          <w:p w14:paraId="06A9E830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nil"/>
            </w:tcBorders>
          </w:tcPr>
          <w:p w14:paraId="3F3D3036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color w:val="000000"/>
                <w:sz w:val="30"/>
                <w:szCs w:val="30"/>
              </w:rPr>
              <w:t>6,970</w:t>
            </w:r>
          </w:p>
        </w:tc>
      </w:tr>
      <w:tr w:rsidR="00695313" w:rsidRPr="001B5EA4" w14:paraId="012D8577" w14:textId="77777777" w:rsidTr="00D4011D">
        <w:trPr>
          <w:trHeight w:val="420"/>
        </w:trPr>
        <w:tc>
          <w:tcPr>
            <w:tcW w:w="2008" w:type="pct"/>
            <w:tcBorders>
              <w:bottom w:val="nil"/>
            </w:tcBorders>
            <w:noWrap/>
            <w:vAlign w:val="bottom"/>
          </w:tcPr>
          <w:p w14:paraId="2FB5C5CA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1" w:type="pct"/>
            <w:tcBorders>
              <w:bottom w:val="nil"/>
            </w:tcBorders>
          </w:tcPr>
          <w:p w14:paraId="6B71B517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77777777" w:rsidR="00695313" w:rsidRPr="001B5EA4" w:rsidRDefault="00F71A6C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349,991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3899E199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259,052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EC9351C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0742E5" w14:textId="77777777" w:rsidR="00695313" w:rsidRPr="001B5EA4" w:rsidRDefault="00F71A6C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130,989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14:paraId="499E4639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77777777" w:rsidR="00695313" w:rsidRPr="001B5EA4" w:rsidRDefault="00695313" w:rsidP="00695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101,593</w:t>
            </w:r>
          </w:p>
        </w:tc>
      </w:tr>
    </w:tbl>
    <w:p w14:paraId="4A65D25D" w14:textId="77777777" w:rsidR="00277F91" w:rsidRPr="001B5EA4" w:rsidRDefault="00277F91" w:rsidP="006521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F44131A" w14:textId="77777777" w:rsidR="00277F91" w:rsidRPr="001B5EA4" w:rsidRDefault="00277F91" w:rsidP="00277F91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หลังออกจากงานและบำเหน็จบำนาญพนักงานตามข้อกำหนดของพระราชบัญญัติคุ้มครองแรงงาน พ.ศ. </w:t>
      </w:r>
      <w:r w:rsidRPr="001B5EA4">
        <w:rPr>
          <w:rFonts w:ascii="Angsana New" w:hAnsi="Angsana New"/>
          <w:sz w:val="30"/>
          <w:szCs w:val="30"/>
        </w:rPr>
        <w:t xml:space="preserve">2541 </w:t>
      </w:r>
      <w:r w:rsidRPr="001B5EA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319D9F2B" w14:textId="77777777" w:rsidR="00277F91" w:rsidRPr="001B5EA4" w:rsidRDefault="00277F91" w:rsidP="009A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42"/>
        <w:gridCol w:w="884"/>
        <w:gridCol w:w="1002"/>
        <w:gridCol w:w="236"/>
        <w:gridCol w:w="1037"/>
        <w:gridCol w:w="269"/>
        <w:gridCol w:w="1002"/>
        <w:gridCol w:w="269"/>
        <w:gridCol w:w="1002"/>
      </w:tblGrid>
      <w:tr w:rsidR="00277F91" w:rsidRPr="001B5EA4" w14:paraId="0CDE2CB4" w14:textId="77777777" w:rsidTr="0087138E">
        <w:trPr>
          <w:tblHeader/>
        </w:trPr>
        <w:tc>
          <w:tcPr>
            <w:tcW w:w="3542" w:type="dxa"/>
            <w:vMerge w:val="restart"/>
            <w:shd w:val="clear" w:color="auto" w:fill="auto"/>
          </w:tcPr>
          <w:p w14:paraId="06EFFC7B" w14:textId="77777777" w:rsidR="009A2901" w:rsidRPr="001B5EA4" w:rsidRDefault="009A2901" w:rsidP="009A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3FB5B594" w14:textId="77777777" w:rsidR="00277F91" w:rsidRPr="001B5EA4" w:rsidRDefault="009A2901" w:rsidP="009A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84" w:type="dxa"/>
            <w:shd w:val="clear" w:color="auto" w:fill="auto"/>
          </w:tcPr>
          <w:p w14:paraId="3903BFC4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75" w:type="dxa"/>
            <w:gridSpan w:val="3"/>
            <w:shd w:val="clear" w:color="auto" w:fill="auto"/>
          </w:tcPr>
          <w:p w14:paraId="5FE0833D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4317AE7A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7E8D46B3" w14:textId="77777777" w:rsidR="00277F91" w:rsidRPr="001B5EA4" w:rsidRDefault="00277F91" w:rsidP="00AD7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A3B" w:rsidRPr="001B5EA4" w14:paraId="20EBFFB9" w14:textId="77777777" w:rsidTr="0087138E">
        <w:trPr>
          <w:tblHeader/>
        </w:trPr>
        <w:tc>
          <w:tcPr>
            <w:tcW w:w="3542" w:type="dxa"/>
            <w:vMerge/>
            <w:shd w:val="clear" w:color="auto" w:fill="auto"/>
          </w:tcPr>
          <w:p w14:paraId="4265A99E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5128DD07" w14:textId="77777777" w:rsidR="00986A3B" w:rsidRPr="001B5EA4" w:rsidRDefault="00986A3B" w:rsidP="008D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auto"/>
          </w:tcPr>
          <w:p w14:paraId="27B42C16" w14:textId="77777777" w:rsidR="00986A3B" w:rsidRPr="001B5EA4" w:rsidRDefault="001B6C4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60C19F7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94CE7A1" w14:textId="77777777" w:rsidR="00986A3B" w:rsidRPr="001B5EA4" w:rsidRDefault="001B6C4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765EEF97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331A6779" w14:textId="77777777" w:rsidR="00986A3B" w:rsidRPr="001B5EA4" w:rsidRDefault="001B6C4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17004AED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14721E5" w14:textId="77777777" w:rsidR="00986A3B" w:rsidRPr="001B5EA4" w:rsidRDefault="001B6C4D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86A3B" w:rsidRPr="001B5EA4" w14:paraId="7B7016E3" w14:textId="77777777" w:rsidTr="0087138E">
        <w:trPr>
          <w:tblHeader/>
        </w:trPr>
        <w:tc>
          <w:tcPr>
            <w:tcW w:w="3542" w:type="dxa"/>
            <w:shd w:val="clear" w:color="auto" w:fill="auto"/>
          </w:tcPr>
          <w:p w14:paraId="18BE1229" w14:textId="77777777" w:rsidR="00986A3B" w:rsidRPr="001B5EA4" w:rsidRDefault="00986A3B" w:rsidP="00986A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4ECB657B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7" w:type="dxa"/>
            <w:gridSpan w:val="7"/>
            <w:shd w:val="clear" w:color="auto" w:fill="auto"/>
          </w:tcPr>
          <w:p w14:paraId="6C00F2D0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6C4D" w:rsidRPr="001B5EA4" w14:paraId="5F223D0C" w14:textId="77777777" w:rsidTr="0087138E">
        <w:tc>
          <w:tcPr>
            <w:tcW w:w="3542" w:type="dxa"/>
            <w:shd w:val="clear" w:color="auto" w:fill="auto"/>
          </w:tcPr>
          <w:p w14:paraId="162AF016" w14:textId="77777777" w:rsidR="001B6C4D" w:rsidRPr="001B5EA4" w:rsidRDefault="001B6C4D" w:rsidP="001B6C4D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84" w:type="dxa"/>
            <w:shd w:val="clear" w:color="auto" w:fill="auto"/>
          </w:tcPr>
          <w:p w14:paraId="08494BF2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EF32F1E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259,052</w:t>
            </w:r>
          </w:p>
        </w:tc>
        <w:tc>
          <w:tcPr>
            <w:tcW w:w="236" w:type="dxa"/>
            <w:shd w:val="clear" w:color="auto" w:fill="auto"/>
          </w:tcPr>
          <w:p w14:paraId="5263988B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DFF612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217,146</w:t>
            </w:r>
          </w:p>
        </w:tc>
        <w:tc>
          <w:tcPr>
            <w:tcW w:w="269" w:type="dxa"/>
            <w:shd w:val="clear" w:color="auto" w:fill="auto"/>
          </w:tcPr>
          <w:p w14:paraId="17EFE7C2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99AC16F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101,593</w:t>
            </w:r>
          </w:p>
        </w:tc>
        <w:tc>
          <w:tcPr>
            <w:tcW w:w="269" w:type="dxa"/>
            <w:shd w:val="clear" w:color="auto" w:fill="auto"/>
          </w:tcPr>
          <w:p w14:paraId="70FBB5DC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37CA067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88,111</w:t>
            </w:r>
          </w:p>
        </w:tc>
      </w:tr>
      <w:tr w:rsidR="001B6C4D" w:rsidRPr="000F7352" w14:paraId="6085DB27" w14:textId="77777777" w:rsidTr="0087138E">
        <w:tc>
          <w:tcPr>
            <w:tcW w:w="3542" w:type="dxa"/>
            <w:shd w:val="clear" w:color="auto" w:fill="auto"/>
          </w:tcPr>
          <w:p w14:paraId="3F8CE6F3" w14:textId="77777777" w:rsidR="001B6C4D" w:rsidRPr="000F7352" w:rsidRDefault="001B6C4D" w:rsidP="001B6C4D">
            <w:pPr>
              <w:ind w:left="342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1B84E035" w14:textId="77777777" w:rsidR="001B6C4D" w:rsidRPr="000F7352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39A0242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556FDF" w14:textId="77777777" w:rsidR="001B6C4D" w:rsidRPr="000F7352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6B1AC4F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92C1491" w14:textId="77777777" w:rsidR="001B6C4D" w:rsidRPr="000F7352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B1DA530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B570A37" w14:textId="77777777" w:rsidR="001B6C4D" w:rsidRPr="000F7352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52FA97D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1B6C4D" w:rsidRPr="001B5EA4" w14:paraId="4D1210B0" w14:textId="77777777" w:rsidTr="0087138E">
        <w:tc>
          <w:tcPr>
            <w:tcW w:w="3542" w:type="dxa"/>
            <w:shd w:val="clear" w:color="auto" w:fill="auto"/>
          </w:tcPr>
          <w:p w14:paraId="0A355098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C71421"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884" w:type="dxa"/>
            <w:shd w:val="clear" w:color="auto" w:fill="auto"/>
          </w:tcPr>
          <w:p w14:paraId="3A61A080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571AB4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A83AD0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E52C16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0D8F878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C10170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D610A9D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EE11C92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6C4D" w:rsidRPr="001B5EA4" w14:paraId="79825E05" w14:textId="77777777" w:rsidTr="0087138E">
        <w:tc>
          <w:tcPr>
            <w:tcW w:w="3542" w:type="dxa"/>
            <w:shd w:val="clear" w:color="auto" w:fill="auto"/>
          </w:tcPr>
          <w:p w14:paraId="49170F52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84" w:type="dxa"/>
            <w:shd w:val="clear" w:color="auto" w:fill="auto"/>
          </w:tcPr>
          <w:p w14:paraId="14B39F66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9F6C107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27,290</w:t>
            </w:r>
          </w:p>
        </w:tc>
        <w:tc>
          <w:tcPr>
            <w:tcW w:w="236" w:type="dxa"/>
            <w:shd w:val="clear" w:color="auto" w:fill="auto"/>
          </w:tcPr>
          <w:p w14:paraId="1A58137F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F09C78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35,280</w:t>
            </w:r>
          </w:p>
        </w:tc>
        <w:tc>
          <w:tcPr>
            <w:tcW w:w="269" w:type="dxa"/>
            <w:shd w:val="clear" w:color="auto" w:fill="auto"/>
          </w:tcPr>
          <w:p w14:paraId="0CAF7D51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367381C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10,018</w:t>
            </w:r>
          </w:p>
        </w:tc>
        <w:tc>
          <w:tcPr>
            <w:tcW w:w="269" w:type="dxa"/>
            <w:shd w:val="clear" w:color="auto" w:fill="auto"/>
          </w:tcPr>
          <w:p w14:paraId="69E0600A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D13F9D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18,971</w:t>
            </w:r>
          </w:p>
        </w:tc>
      </w:tr>
      <w:tr w:rsidR="001B6C4D" w:rsidRPr="001B5EA4" w14:paraId="0688AB74" w14:textId="77777777" w:rsidTr="0087138E">
        <w:tc>
          <w:tcPr>
            <w:tcW w:w="3542" w:type="dxa"/>
            <w:shd w:val="clear" w:color="auto" w:fill="auto"/>
          </w:tcPr>
          <w:p w14:paraId="195DECEA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84" w:type="dxa"/>
            <w:shd w:val="clear" w:color="auto" w:fill="auto"/>
          </w:tcPr>
          <w:p w14:paraId="435693AA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B6BC59C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27,538</w:t>
            </w:r>
          </w:p>
        </w:tc>
        <w:tc>
          <w:tcPr>
            <w:tcW w:w="236" w:type="dxa"/>
            <w:shd w:val="clear" w:color="auto" w:fill="auto"/>
          </w:tcPr>
          <w:p w14:paraId="2088DE3F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C2D201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4,195</w:t>
            </w:r>
          </w:p>
        </w:tc>
        <w:tc>
          <w:tcPr>
            <w:tcW w:w="269" w:type="dxa"/>
            <w:shd w:val="clear" w:color="auto" w:fill="auto"/>
          </w:tcPr>
          <w:p w14:paraId="75FF5643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F9D49BD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5,222</w:t>
            </w:r>
          </w:p>
        </w:tc>
        <w:tc>
          <w:tcPr>
            <w:tcW w:w="269" w:type="dxa"/>
            <w:shd w:val="clear" w:color="auto" w:fill="auto"/>
          </w:tcPr>
          <w:p w14:paraId="3022CC2D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1FF9F22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1,143</w:t>
            </w:r>
          </w:p>
        </w:tc>
      </w:tr>
      <w:tr w:rsidR="001B6C4D" w:rsidRPr="001B5EA4" w14:paraId="02B7EC24" w14:textId="77777777" w:rsidTr="0087138E">
        <w:tc>
          <w:tcPr>
            <w:tcW w:w="3542" w:type="dxa"/>
            <w:shd w:val="clear" w:color="auto" w:fill="auto"/>
          </w:tcPr>
          <w:p w14:paraId="44263B49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84" w:type="dxa"/>
            <w:shd w:val="clear" w:color="auto" w:fill="auto"/>
          </w:tcPr>
          <w:p w14:paraId="09BD3790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5333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6,827</w:t>
            </w:r>
          </w:p>
        </w:tc>
        <w:tc>
          <w:tcPr>
            <w:tcW w:w="236" w:type="dxa"/>
            <w:shd w:val="clear" w:color="auto" w:fill="auto"/>
          </w:tcPr>
          <w:p w14:paraId="6FC994BB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B588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5,259</w:t>
            </w:r>
          </w:p>
        </w:tc>
        <w:tc>
          <w:tcPr>
            <w:tcW w:w="269" w:type="dxa"/>
            <w:shd w:val="clear" w:color="auto" w:fill="auto"/>
          </w:tcPr>
          <w:p w14:paraId="104FF5F4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596B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2,506</w:t>
            </w:r>
          </w:p>
        </w:tc>
        <w:tc>
          <w:tcPr>
            <w:tcW w:w="269" w:type="dxa"/>
            <w:shd w:val="clear" w:color="auto" w:fill="auto"/>
          </w:tcPr>
          <w:p w14:paraId="70C25E85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0FCC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2,117</w:t>
            </w:r>
          </w:p>
        </w:tc>
      </w:tr>
      <w:tr w:rsidR="001B6C4D" w:rsidRPr="001B5EA4" w14:paraId="32EBC274" w14:textId="77777777" w:rsidTr="0087138E">
        <w:tc>
          <w:tcPr>
            <w:tcW w:w="3542" w:type="dxa"/>
            <w:shd w:val="clear" w:color="auto" w:fill="auto"/>
          </w:tcPr>
          <w:p w14:paraId="64EACB43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1E84AD4D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912ED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61,655</w:t>
            </w:r>
          </w:p>
        </w:tc>
        <w:tc>
          <w:tcPr>
            <w:tcW w:w="236" w:type="dxa"/>
            <w:shd w:val="clear" w:color="auto" w:fill="auto"/>
          </w:tcPr>
          <w:p w14:paraId="0857F188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9A34F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44,734</w:t>
            </w:r>
          </w:p>
        </w:tc>
        <w:tc>
          <w:tcPr>
            <w:tcW w:w="269" w:type="dxa"/>
            <w:shd w:val="clear" w:color="auto" w:fill="auto"/>
          </w:tcPr>
          <w:p w14:paraId="285ACA51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05D3E" w14:textId="77777777" w:rsidR="001B6C4D" w:rsidRPr="001B5EA4" w:rsidRDefault="00F4292A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17,746</w:t>
            </w:r>
          </w:p>
        </w:tc>
        <w:tc>
          <w:tcPr>
            <w:tcW w:w="269" w:type="dxa"/>
            <w:shd w:val="clear" w:color="auto" w:fill="auto"/>
          </w:tcPr>
          <w:p w14:paraId="14D5E8DF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36237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22,231</w:t>
            </w:r>
          </w:p>
        </w:tc>
      </w:tr>
      <w:tr w:rsidR="001B6C4D" w:rsidRPr="000F7352" w14:paraId="4E2C8BE2" w14:textId="77777777" w:rsidTr="0087138E">
        <w:tc>
          <w:tcPr>
            <w:tcW w:w="3542" w:type="dxa"/>
          </w:tcPr>
          <w:p w14:paraId="198FBA54" w14:textId="77777777" w:rsidR="001B6C4D" w:rsidRPr="000F7352" w:rsidRDefault="001B6C4D" w:rsidP="001B6C4D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39EBE85B" w14:textId="77777777" w:rsidR="001B6C4D" w:rsidRPr="000F7352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A3DBB9C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D530D44" w14:textId="77777777" w:rsidR="001B6C4D" w:rsidRPr="000F7352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1630A905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9" w:type="dxa"/>
          </w:tcPr>
          <w:p w14:paraId="63D0EAF3" w14:textId="77777777" w:rsidR="001B6C4D" w:rsidRPr="000F7352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0D246B7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9" w:type="dxa"/>
          </w:tcPr>
          <w:p w14:paraId="7DEFBD88" w14:textId="77777777" w:rsidR="001B6C4D" w:rsidRPr="000F7352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1470F8D" w14:textId="77777777" w:rsidR="001B6C4D" w:rsidRPr="000F7352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B6C4D" w:rsidRPr="001B5EA4" w14:paraId="7F26A3AF" w14:textId="77777777" w:rsidTr="0087138E">
        <w:tc>
          <w:tcPr>
            <w:tcW w:w="3542" w:type="dxa"/>
          </w:tcPr>
          <w:p w14:paraId="1DFF3A17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84" w:type="dxa"/>
          </w:tcPr>
          <w:p w14:paraId="636447CA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1922FC82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1CE75F3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788FC843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F029C24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22CD6D6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D3AADB3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6C4D" w:rsidRPr="001B5EA4" w14:paraId="72183BCB" w14:textId="77777777" w:rsidTr="0087138E">
        <w:tc>
          <w:tcPr>
            <w:tcW w:w="3542" w:type="dxa"/>
          </w:tcPr>
          <w:p w14:paraId="086273ED" w14:textId="77777777" w:rsidR="001B6C4D" w:rsidRPr="001B5EA4" w:rsidRDefault="001B6C4D" w:rsidP="001B6C4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84" w:type="dxa"/>
          </w:tcPr>
          <w:p w14:paraId="44060E9C" w14:textId="77777777" w:rsidR="001B6C4D" w:rsidRPr="001B5EA4" w:rsidRDefault="001B6C4D" w:rsidP="001B6C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76B4366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2217DD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00FA52AE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E428513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8F7F5A7" w14:textId="77777777" w:rsidR="001B6C4D" w:rsidRPr="001B5EA4" w:rsidRDefault="001B6C4D" w:rsidP="001B6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B980582" w14:textId="77777777" w:rsidR="001B6C4D" w:rsidRPr="001B5EA4" w:rsidRDefault="001B6C4D" w:rsidP="001B6C4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1421" w:rsidRPr="001B5EA4" w14:paraId="4141EE9C" w14:textId="77777777" w:rsidTr="0087138E">
        <w:tc>
          <w:tcPr>
            <w:tcW w:w="3542" w:type="dxa"/>
          </w:tcPr>
          <w:p w14:paraId="26BAC658" w14:textId="77777777" w:rsidR="00C71421" w:rsidRPr="001B5EA4" w:rsidRDefault="00C71421" w:rsidP="00C7142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84" w:type="dxa"/>
          </w:tcPr>
          <w:p w14:paraId="6657F183" w14:textId="77777777" w:rsidR="00C71421" w:rsidRPr="001B5EA4" w:rsidRDefault="00C71421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56D91CBC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62303295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11799C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12,366</w:t>
            </w:r>
          </w:p>
        </w:tc>
        <w:tc>
          <w:tcPr>
            <w:tcW w:w="269" w:type="dxa"/>
          </w:tcPr>
          <w:p w14:paraId="2F733CB3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2EC6F93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73813E5B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40420EE3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3,052</w:t>
            </w:r>
          </w:p>
        </w:tc>
      </w:tr>
      <w:tr w:rsidR="00C71421" w:rsidRPr="001B5EA4" w14:paraId="75ECAAF8" w14:textId="77777777" w:rsidTr="0087138E">
        <w:tc>
          <w:tcPr>
            <w:tcW w:w="3542" w:type="dxa"/>
          </w:tcPr>
          <w:p w14:paraId="196BAFD7" w14:textId="77777777" w:rsidR="00C71421" w:rsidRPr="001B5EA4" w:rsidRDefault="00C71421" w:rsidP="00C7142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84" w:type="dxa"/>
          </w:tcPr>
          <w:p w14:paraId="5345846D" w14:textId="77777777" w:rsidR="00C71421" w:rsidRPr="001B5EA4" w:rsidRDefault="00C71421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CF621B7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39,537</w:t>
            </w:r>
          </w:p>
        </w:tc>
        <w:tc>
          <w:tcPr>
            <w:tcW w:w="236" w:type="dxa"/>
          </w:tcPr>
          <w:p w14:paraId="79783455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37C8C54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(9,542)</w:t>
            </w:r>
          </w:p>
        </w:tc>
        <w:tc>
          <w:tcPr>
            <w:tcW w:w="269" w:type="dxa"/>
          </w:tcPr>
          <w:p w14:paraId="2C203847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B1BB363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13,715</w:t>
            </w:r>
          </w:p>
        </w:tc>
        <w:tc>
          <w:tcPr>
            <w:tcW w:w="269" w:type="dxa"/>
          </w:tcPr>
          <w:p w14:paraId="20BDD4A1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D92DB1D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(3,321)</w:t>
            </w:r>
          </w:p>
        </w:tc>
      </w:tr>
      <w:tr w:rsidR="00C71421" w:rsidRPr="001B5EA4" w14:paraId="36B0AC2D" w14:textId="77777777" w:rsidTr="0087138E">
        <w:tc>
          <w:tcPr>
            <w:tcW w:w="3542" w:type="dxa"/>
          </w:tcPr>
          <w:p w14:paraId="1367D838" w14:textId="77777777" w:rsidR="00C71421" w:rsidRPr="001B5EA4" w:rsidRDefault="00C71421" w:rsidP="00C7142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84" w:type="dxa"/>
          </w:tcPr>
          <w:p w14:paraId="11DE9405" w14:textId="77777777" w:rsidR="00C71421" w:rsidRPr="001B5EA4" w:rsidRDefault="00C71421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22E135B9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18,831</w:t>
            </w:r>
          </w:p>
        </w:tc>
        <w:tc>
          <w:tcPr>
            <w:tcW w:w="236" w:type="dxa"/>
          </w:tcPr>
          <w:p w14:paraId="34D6ACA3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AA9A60F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21,936</w:t>
            </w:r>
          </w:p>
        </w:tc>
        <w:tc>
          <w:tcPr>
            <w:tcW w:w="269" w:type="dxa"/>
          </w:tcPr>
          <w:p w14:paraId="495453CF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431FF52E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12,645</w:t>
            </w:r>
          </w:p>
        </w:tc>
        <w:tc>
          <w:tcPr>
            <w:tcW w:w="269" w:type="dxa"/>
          </w:tcPr>
          <w:p w14:paraId="3C0DBC67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76019B53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8,597</w:t>
            </w:r>
          </w:p>
        </w:tc>
      </w:tr>
      <w:tr w:rsidR="00C71421" w:rsidRPr="001B5EA4" w14:paraId="2C4FF324" w14:textId="77777777" w:rsidTr="0046646E">
        <w:tc>
          <w:tcPr>
            <w:tcW w:w="3542" w:type="dxa"/>
          </w:tcPr>
          <w:p w14:paraId="32C9F8EA" w14:textId="77777777" w:rsidR="00C71421" w:rsidRPr="001B5EA4" w:rsidRDefault="00C71421" w:rsidP="00C7142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095EF630" w14:textId="77777777" w:rsidR="00C71421" w:rsidRPr="001B5EA4" w:rsidRDefault="00C71421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B17465D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58,429</w:t>
            </w:r>
          </w:p>
        </w:tc>
        <w:tc>
          <w:tcPr>
            <w:tcW w:w="236" w:type="dxa"/>
          </w:tcPr>
          <w:p w14:paraId="66F316BB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6BBDF93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24,760</w:t>
            </w:r>
          </w:p>
        </w:tc>
        <w:tc>
          <w:tcPr>
            <w:tcW w:w="269" w:type="dxa"/>
          </w:tcPr>
          <w:p w14:paraId="407CC37F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0D64C8B7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26,360</w:t>
            </w:r>
          </w:p>
        </w:tc>
        <w:tc>
          <w:tcPr>
            <w:tcW w:w="269" w:type="dxa"/>
          </w:tcPr>
          <w:p w14:paraId="6E74C555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0C33835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8,328</w:t>
            </w:r>
          </w:p>
        </w:tc>
      </w:tr>
      <w:tr w:rsidR="00A33DC3" w:rsidRPr="001B5EA4" w14:paraId="18B5D39F" w14:textId="77777777" w:rsidTr="0046646E">
        <w:tc>
          <w:tcPr>
            <w:tcW w:w="3542" w:type="dxa"/>
          </w:tcPr>
          <w:p w14:paraId="122F742A" w14:textId="77777777" w:rsidR="00A33DC3" w:rsidRPr="001B5EA4" w:rsidRDefault="00A33DC3" w:rsidP="00C7142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418818B2" w14:textId="77777777" w:rsidR="00A33DC3" w:rsidRPr="001B5EA4" w:rsidRDefault="00A33DC3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1D28294D" w14:textId="77777777" w:rsidR="00A33DC3" w:rsidRDefault="00A33DC3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C53123" w14:textId="77777777" w:rsidR="00A33DC3" w:rsidRPr="001B5EA4" w:rsidRDefault="00A33DC3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FACE1A" w14:textId="77777777" w:rsidR="00A33DC3" w:rsidRPr="001B5EA4" w:rsidRDefault="00A33DC3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43C192BD" w14:textId="77777777" w:rsidR="00A33DC3" w:rsidRPr="001B5EA4" w:rsidRDefault="00A33DC3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272796" w14:textId="77777777" w:rsidR="00A33DC3" w:rsidRDefault="00A33DC3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D2697E9" w14:textId="77777777" w:rsidR="00A33DC3" w:rsidRPr="001B5EA4" w:rsidRDefault="00A33DC3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6C9E8734" w14:textId="77777777" w:rsidR="00A33DC3" w:rsidRPr="001B5EA4" w:rsidRDefault="00A33DC3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1421" w:rsidRPr="001B5EA4" w14:paraId="40DBB049" w14:textId="77777777" w:rsidTr="0087138E">
        <w:tc>
          <w:tcPr>
            <w:tcW w:w="3542" w:type="dxa"/>
          </w:tcPr>
          <w:p w14:paraId="12844CD0" w14:textId="77777777" w:rsidR="00AF49EA" w:rsidRDefault="00AF49EA" w:rsidP="00C7142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837710" w14:textId="77777777" w:rsidR="00C71421" w:rsidRPr="00F4292A" w:rsidRDefault="00F4292A" w:rsidP="00C71421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อื่นๆ</w:t>
            </w:r>
          </w:p>
        </w:tc>
        <w:tc>
          <w:tcPr>
            <w:tcW w:w="884" w:type="dxa"/>
          </w:tcPr>
          <w:p w14:paraId="667BA728" w14:textId="77777777" w:rsidR="00C71421" w:rsidRPr="001B5EA4" w:rsidRDefault="00C71421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0C89D99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52B7EC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F669B32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E5CAB6D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4293B68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CD8D136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14DEC296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1421" w:rsidRPr="001B5EA4" w14:paraId="79AF2F3C" w14:textId="77777777" w:rsidTr="0087138E">
        <w:tc>
          <w:tcPr>
            <w:tcW w:w="3542" w:type="dxa"/>
          </w:tcPr>
          <w:p w14:paraId="4706B869" w14:textId="77777777" w:rsidR="00C71421" w:rsidRPr="001B5EA4" w:rsidRDefault="00C71421" w:rsidP="00C7142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84" w:type="dxa"/>
          </w:tcPr>
          <w:p w14:paraId="67DD7074" w14:textId="77777777" w:rsidR="00C71421" w:rsidRPr="001B5EA4" w:rsidRDefault="00C71421" w:rsidP="00C7142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353009F4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(34,098)</w:t>
            </w:r>
          </w:p>
        </w:tc>
        <w:tc>
          <w:tcPr>
            <w:tcW w:w="236" w:type="dxa"/>
          </w:tcPr>
          <w:p w14:paraId="0EFA9A21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EF79837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(27,588)</w:t>
            </w:r>
          </w:p>
        </w:tc>
        <w:tc>
          <w:tcPr>
            <w:tcW w:w="269" w:type="dxa"/>
          </w:tcPr>
          <w:p w14:paraId="3B97409C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4967737" w14:textId="77777777" w:rsidR="00C71421" w:rsidRPr="001B5EA4" w:rsidRDefault="00F4292A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(14,710)</w:t>
            </w:r>
          </w:p>
        </w:tc>
        <w:tc>
          <w:tcPr>
            <w:tcW w:w="269" w:type="dxa"/>
          </w:tcPr>
          <w:p w14:paraId="0B684AF5" w14:textId="77777777" w:rsidR="00C71421" w:rsidRPr="001B5EA4" w:rsidRDefault="00C71421" w:rsidP="00C7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B10418A" w14:textId="77777777" w:rsidR="00C71421" w:rsidRPr="001B5EA4" w:rsidRDefault="00C71421" w:rsidP="00C7142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(17,077)</w:t>
            </w:r>
          </w:p>
        </w:tc>
      </w:tr>
      <w:tr w:rsidR="00B26D34" w:rsidRPr="001B5EA4" w14:paraId="53A79A83" w14:textId="77777777" w:rsidTr="0087138E">
        <w:tc>
          <w:tcPr>
            <w:tcW w:w="3542" w:type="dxa"/>
          </w:tcPr>
          <w:p w14:paraId="50B40469" w14:textId="77777777" w:rsidR="00B26D34" w:rsidRPr="00C664CA" w:rsidRDefault="00B26D34" w:rsidP="00B26D3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โอนพนักงาน</w:t>
            </w:r>
            <w:r w:rsidR="00145C7F">
              <w:rPr>
                <w:rFonts w:ascii="Angsana New" w:hAnsi="Angsana New" w:hint="cs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884" w:type="dxa"/>
          </w:tcPr>
          <w:p w14:paraId="251A147A" w14:textId="77777777" w:rsidR="00B26D34" w:rsidRPr="001B5EA4" w:rsidRDefault="00B26D34" w:rsidP="00B26D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7490481C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4,953</w:t>
            </w:r>
          </w:p>
        </w:tc>
        <w:tc>
          <w:tcPr>
            <w:tcW w:w="236" w:type="dxa"/>
          </w:tcPr>
          <w:p w14:paraId="5E2B586D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FEC29FC" w14:textId="77777777" w:rsidR="00B26D34" w:rsidRPr="001B5EA4" w:rsidRDefault="00B26D34" w:rsidP="00BD58D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21380F6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21474419" w14:textId="77777777" w:rsidR="00B26D34" w:rsidRPr="001B5EA4" w:rsidRDefault="00B26D34" w:rsidP="00BD58D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460C27AF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5B5B2BAE" w14:textId="77777777" w:rsidR="00B26D34" w:rsidRPr="001B5EA4" w:rsidRDefault="00B26D34" w:rsidP="00BD58D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26D34" w:rsidRPr="001B5EA4" w14:paraId="3D52CDC3" w14:textId="77777777" w:rsidTr="0087138E">
        <w:tc>
          <w:tcPr>
            <w:tcW w:w="3542" w:type="dxa"/>
          </w:tcPr>
          <w:p w14:paraId="5FDF676F" w14:textId="77777777" w:rsidR="00B26D34" w:rsidRPr="001B5EA4" w:rsidRDefault="00B26D34" w:rsidP="00B26D3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14:paraId="188FF0FB" w14:textId="77777777" w:rsidR="00B26D34" w:rsidRPr="001B5EA4" w:rsidRDefault="00B26D34" w:rsidP="00B26D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651C96FC" w14:textId="77777777" w:rsidR="00B26D34" w:rsidRPr="001B5EA4" w:rsidRDefault="0043058B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26D34">
              <w:rPr>
                <w:rFonts w:ascii="Angsana New" w:hAnsi="Angsana New"/>
                <w:sz w:val="30"/>
                <w:szCs w:val="30"/>
                <w:lang w:val="en-US" w:bidi="th-TH"/>
              </w:rPr>
              <w:t>29,145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4D93E88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099FB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(27,588)</w:t>
            </w:r>
          </w:p>
        </w:tc>
        <w:tc>
          <w:tcPr>
            <w:tcW w:w="269" w:type="dxa"/>
          </w:tcPr>
          <w:p w14:paraId="62602353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1D380BC9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(14,710)</w:t>
            </w:r>
          </w:p>
        </w:tc>
        <w:tc>
          <w:tcPr>
            <w:tcW w:w="269" w:type="dxa"/>
          </w:tcPr>
          <w:p w14:paraId="0A28CF53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vAlign w:val="bottom"/>
          </w:tcPr>
          <w:p w14:paraId="5AA66A8F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(17,077)</w:t>
            </w:r>
          </w:p>
        </w:tc>
      </w:tr>
      <w:tr w:rsidR="00B26D34" w:rsidRPr="001B5EA4" w14:paraId="67C8FA2A" w14:textId="77777777" w:rsidTr="0087138E">
        <w:tc>
          <w:tcPr>
            <w:tcW w:w="3542" w:type="dxa"/>
          </w:tcPr>
          <w:p w14:paraId="2CAC7534" w14:textId="77777777" w:rsidR="00B26D34" w:rsidRPr="001B5EA4" w:rsidRDefault="00B26D34" w:rsidP="00B26D34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6F190AAE" w14:textId="77777777" w:rsidR="00B26D34" w:rsidRPr="001B5EA4" w:rsidRDefault="00B26D34" w:rsidP="00B26D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2EBB974B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A7E93E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BD6EC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24610F0D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3A8B2E1B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74871F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9706469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D34" w:rsidRPr="001B5EA4" w14:paraId="6CF45D12" w14:textId="77777777" w:rsidTr="0087138E">
        <w:tc>
          <w:tcPr>
            <w:tcW w:w="3542" w:type="dxa"/>
          </w:tcPr>
          <w:p w14:paraId="24321E5C" w14:textId="77777777" w:rsidR="00B26D34" w:rsidRPr="001B5EA4" w:rsidRDefault="00B26D34" w:rsidP="00B26D34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4" w:type="dxa"/>
          </w:tcPr>
          <w:p w14:paraId="31C387FD" w14:textId="77777777" w:rsidR="00B26D34" w:rsidRPr="001B5EA4" w:rsidRDefault="00B26D34" w:rsidP="00B26D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3544C336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349,991</w:t>
            </w:r>
          </w:p>
        </w:tc>
        <w:tc>
          <w:tcPr>
            <w:tcW w:w="236" w:type="dxa"/>
            <w:vAlign w:val="bottom"/>
          </w:tcPr>
          <w:p w14:paraId="2A01C157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2062EE77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259,052</w:t>
            </w:r>
          </w:p>
        </w:tc>
        <w:tc>
          <w:tcPr>
            <w:tcW w:w="269" w:type="dxa"/>
            <w:vAlign w:val="bottom"/>
          </w:tcPr>
          <w:p w14:paraId="0E630621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07EECAA0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130,989</w:t>
            </w:r>
          </w:p>
        </w:tc>
        <w:tc>
          <w:tcPr>
            <w:tcW w:w="269" w:type="dxa"/>
            <w:vAlign w:val="bottom"/>
          </w:tcPr>
          <w:p w14:paraId="6EE01D29" w14:textId="77777777" w:rsidR="00B26D34" w:rsidRPr="001B5EA4" w:rsidRDefault="00B26D34" w:rsidP="00B26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14:paraId="26CBA136" w14:textId="77777777" w:rsidR="00B26D34" w:rsidRPr="001B5EA4" w:rsidRDefault="00B26D34" w:rsidP="00B26D3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101,593</w:t>
            </w:r>
          </w:p>
        </w:tc>
      </w:tr>
    </w:tbl>
    <w:p w14:paraId="75A36E2D" w14:textId="77777777" w:rsidR="00F54F79" w:rsidRPr="001B5EA4" w:rsidRDefault="00F54F79" w:rsidP="004809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9C6B141" w14:textId="77777777" w:rsidR="00F54F79" w:rsidRPr="001B5EA4" w:rsidRDefault="0048098A" w:rsidP="007C4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>เมื่อวันที่</w:t>
      </w:r>
      <w:r w:rsidRPr="001B5EA4">
        <w:rPr>
          <w:rFonts w:ascii="Angsana New" w:hAnsi="Angsana New"/>
          <w:sz w:val="30"/>
          <w:szCs w:val="30"/>
        </w:rPr>
        <w:t xml:space="preserve"> 5 </w:t>
      </w:r>
      <w:r w:rsidRPr="001B5EA4">
        <w:rPr>
          <w:rFonts w:ascii="Angsana New" w:hAnsi="Angsana New"/>
          <w:sz w:val="30"/>
          <w:szCs w:val="30"/>
          <w:cs/>
        </w:rPr>
        <w:t>เมษายน</w:t>
      </w:r>
      <w:r w:rsidRPr="001B5EA4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1B5EA4">
        <w:rPr>
          <w:rFonts w:ascii="Angsana New" w:hAnsi="Angsana New"/>
          <w:sz w:val="30"/>
          <w:szCs w:val="30"/>
        </w:rPr>
        <w:t xml:space="preserve">2562 </w:t>
      </w:r>
      <w:r w:rsidRPr="001B5EA4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1B5EA4">
        <w:rPr>
          <w:rFonts w:ascii="Angsana New" w:hAnsi="Angsana New" w:hint="cs"/>
          <w:sz w:val="30"/>
          <w:szCs w:val="30"/>
          <w:cs/>
        </w:rPr>
        <w:t>และกำหนด</w:t>
      </w:r>
      <w:r w:rsidRPr="001B5EA4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1B5EA4">
        <w:rPr>
          <w:rFonts w:ascii="Angsana New" w:hAnsi="Angsana New"/>
          <w:sz w:val="30"/>
          <w:szCs w:val="30"/>
        </w:rPr>
        <w:t>20</w:t>
      </w:r>
      <w:r w:rsidRPr="001B5EA4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1B5EA4">
        <w:rPr>
          <w:rFonts w:ascii="Angsana New" w:hAnsi="Angsana New"/>
          <w:sz w:val="30"/>
          <w:szCs w:val="30"/>
        </w:rPr>
        <w:t>400</w:t>
      </w:r>
      <w:r w:rsidRPr="001B5EA4">
        <w:rPr>
          <w:rFonts w:ascii="Angsana New" w:hAnsi="Angsana New"/>
          <w:sz w:val="30"/>
          <w:szCs w:val="30"/>
          <w:cs/>
        </w:rPr>
        <w:t xml:space="preserve"> วัน</w:t>
      </w:r>
      <w:r w:rsidRPr="001B5EA4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</w:t>
      </w:r>
      <w:r w:rsidR="000F735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F7352">
        <w:rPr>
          <w:rFonts w:ascii="Angsana New" w:hAnsi="Angsana New"/>
          <w:sz w:val="30"/>
          <w:szCs w:val="30"/>
        </w:rPr>
        <w:t xml:space="preserve">2562 </w:t>
      </w:r>
      <w:r w:rsidRPr="001B5EA4">
        <w:rPr>
          <w:rFonts w:ascii="Angsana New" w:hAnsi="Angsana New"/>
          <w:sz w:val="30"/>
          <w:szCs w:val="30"/>
          <w:cs/>
        </w:rPr>
        <w:t xml:space="preserve"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</w:t>
      </w:r>
      <w:r w:rsidRPr="001B5EA4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</w:p>
    <w:p w14:paraId="768ADCA8" w14:textId="77777777" w:rsidR="00E72572" w:rsidRPr="001B5EA4" w:rsidRDefault="00E72572" w:rsidP="007C42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403"/>
        <w:gridCol w:w="1022"/>
        <w:gridCol w:w="236"/>
        <w:gridCol w:w="909"/>
        <w:gridCol w:w="270"/>
        <w:gridCol w:w="964"/>
        <w:gridCol w:w="270"/>
        <w:gridCol w:w="993"/>
      </w:tblGrid>
      <w:tr w:rsidR="007C4241" w:rsidRPr="00AF49EA" w14:paraId="739C1687" w14:textId="77777777" w:rsidTr="0087138E">
        <w:trPr>
          <w:trHeight w:val="20"/>
          <w:tblHeader/>
        </w:trPr>
        <w:tc>
          <w:tcPr>
            <w:tcW w:w="4403" w:type="dxa"/>
            <w:vMerge w:val="restart"/>
          </w:tcPr>
          <w:p w14:paraId="48401543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AF49E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AF49E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AF49EA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AF49EA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7" w:type="dxa"/>
            <w:gridSpan w:val="3"/>
            <w:vAlign w:val="bottom"/>
          </w:tcPr>
          <w:p w14:paraId="5D7C8B79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49E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FF7C86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14:paraId="1D58D2CF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F49E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241" w:rsidRPr="00AF49EA" w14:paraId="50A7B20F" w14:textId="77777777" w:rsidTr="0087138E">
        <w:trPr>
          <w:trHeight w:val="20"/>
          <w:tblHeader/>
        </w:trPr>
        <w:tc>
          <w:tcPr>
            <w:tcW w:w="4403" w:type="dxa"/>
            <w:vMerge/>
          </w:tcPr>
          <w:p w14:paraId="46193640" w14:textId="77777777" w:rsidR="007C4241" w:rsidRPr="00AF49EA" w:rsidRDefault="007C4241" w:rsidP="00157793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42FCCE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9E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34E95695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14:paraId="76AB739C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9E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A7F0D93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4" w:type="dxa"/>
            <w:vAlign w:val="center"/>
          </w:tcPr>
          <w:p w14:paraId="67389B70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9E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1B00C21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9CE0BCE" w14:textId="77777777" w:rsidR="007C4241" w:rsidRPr="00AF49EA" w:rsidRDefault="007C424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9E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C4241" w:rsidRPr="00AF49EA" w14:paraId="379F7735" w14:textId="77777777" w:rsidTr="0087138E">
        <w:trPr>
          <w:trHeight w:val="20"/>
          <w:tblHeader/>
        </w:trPr>
        <w:tc>
          <w:tcPr>
            <w:tcW w:w="4403" w:type="dxa"/>
          </w:tcPr>
          <w:p w14:paraId="4C66BA39" w14:textId="77777777" w:rsidR="007C4241" w:rsidRPr="00AF49EA" w:rsidRDefault="007C4241" w:rsidP="00157793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64" w:type="dxa"/>
            <w:gridSpan w:val="7"/>
          </w:tcPr>
          <w:p w14:paraId="1C02EF35" w14:textId="77777777" w:rsidR="007C4241" w:rsidRPr="00AF49EA" w:rsidRDefault="007C424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49E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A5BFD" w:rsidRPr="00AF49EA" w14:paraId="1582BC1E" w14:textId="77777777" w:rsidTr="0087138E">
        <w:trPr>
          <w:trHeight w:val="20"/>
        </w:trPr>
        <w:tc>
          <w:tcPr>
            <w:tcW w:w="4403" w:type="dxa"/>
          </w:tcPr>
          <w:p w14:paraId="7BACF382" w14:textId="77777777" w:rsidR="004A5BFD" w:rsidRPr="00AF49EA" w:rsidRDefault="004A5BFD" w:rsidP="004A5BFD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AF49E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3506B877" w14:textId="77777777" w:rsidR="004A5BFD" w:rsidRPr="00AF49EA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1.60 - 1.75</w:t>
            </w:r>
          </w:p>
        </w:tc>
        <w:tc>
          <w:tcPr>
            <w:tcW w:w="236" w:type="dxa"/>
          </w:tcPr>
          <w:p w14:paraId="5DDF78FB" w14:textId="77777777" w:rsidR="004A5BFD" w:rsidRPr="00AF49EA" w:rsidRDefault="004A5BFD" w:rsidP="004A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61312786" w14:textId="77777777" w:rsidR="004A5BFD" w:rsidRPr="004A5BFD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2.90</w:t>
            </w:r>
          </w:p>
        </w:tc>
        <w:tc>
          <w:tcPr>
            <w:tcW w:w="270" w:type="dxa"/>
          </w:tcPr>
          <w:p w14:paraId="35C62090" w14:textId="77777777" w:rsidR="004A5BFD" w:rsidRPr="00AF49EA" w:rsidRDefault="004A5BFD" w:rsidP="004A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0CDC08D6" w14:textId="77777777" w:rsidR="004A5BFD" w:rsidRPr="00AF49EA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1.60</w:t>
            </w:r>
          </w:p>
        </w:tc>
        <w:tc>
          <w:tcPr>
            <w:tcW w:w="270" w:type="dxa"/>
          </w:tcPr>
          <w:p w14:paraId="704BA905" w14:textId="77777777" w:rsidR="004A5BFD" w:rsidRPr="00AF49EA" w:rsidRDefault="004A5BFD" w:rsidP="004A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21A01643" w14:textId="77777777" w:rsidR="004A5BFD" w:rsidRPr="004A5BFD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2.90</w:t>
            </w:r>
          </w:p>
        </w:tc>
      </w:tr>
      <w:tr w:rsidR="004A5BFD" w:rsidRPr="00AF49EA" w14:paraId="55A253A1" w14:textId="77777777" w:rsidTr="0087138E">
        <w:trPr>
          <w:trHeight w:val="20"/>
        </w:trPr>
        <w:tc>
          <w:tcPr>
            <w:tcW w:w="4403" w:type="dxa"/>
          </w:tcPr>
          <w:p w14:paraId="53779214" w14:textId="77777777" w:rsidR="004A5BFD" w:rsidRPr="00AF49EA" w:rsidRDefault="004A5BFD" w:rsidP="004A5BFD">
            <w:pPr>
              <w:ind w:hanging="5"/>
              <w:rPr>
                <w:rFonts w:ascii="Angsana New" w:hAnsi="Angsana New"/>
                <w:sz w:val="30"/>
                <w:szCs w:val="30"/>
                <w:cs/>
              </w:rPr>
            </w:pPr>
            <w:r w:rsidRPr="00AF49E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2D2BF889" w14:textId="77777777" w:rsidR="004A5BFD" w:rsidRPr="00AF49EA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4.89 </w:t>
            </w:r>
            <w:r w:rsidR="0032492B">
              <w:rPr>
                <w:rFonts w:ascii="Angsana New" w:hAnsi="Angsana New"/>
                <w:sz w:val="30"/>
                <w:szCs w:val="30"/>
                <w:lang w:bidi="th-TH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14:paraId="0AEA6F7F" w14:textId="77777777" w:rsidR="004A5BFD" w:rsidRPr="00AF49EA" w:rsidRDefault="004A5BFD" w:rsidP="004A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5EC418CD" w14:textId="77777777" w:rsidR="004A5BFD" w:rsidRPr="00AF49EA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23F85D1F" w14:textId="77777777" w:rsidR="004A5BFD" w:rsidRPr="00AF49EA" w:rsidRDefault="004A5BFD" w:rsidP="004A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0A193047" w14:textId="77777777" w:rsidR="004A5BFD" w:rsidRPr="00AF49EA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035DC83F" w14:textId="77777777" w:rsidR="004A5BFD" w:rsidRPr="00AF49EA" w:rsidRDefault="004A5BFD" w:rsidP="004A5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3FD7D20F" w14:textId="77777777" w:rsidR="004A5BFD" w:rsidRPr="00AF49EA" w:rsidRDefault="004A5BFD" w:rsidP="004A5B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4F6F1A95" w14:textId="77777777" w:rsidR="00534A66" w:rsidRPr="001B5EA4" w:rsidRDefault="009538AA" w:rsidP="00E7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</w:rPr>
      </w:pPr>
      <w:r w:rsidRPr="001B5EA4">
        <w:rPr>
          <w:rFonts w:ascii="Angsana New" w:hAnsi="Angsana New"/>
        </w:rPr>
        <w:tab/>
      </w:r>
    </w:p>
    <w:p w14:paraId="745BB0D3" w14:textId="77777777" w:rsidR="00E02D7F" w:rsidRPr="001B5EA4" w:rsidRDefault="00EC5B24" w:rsidP="00AC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 w:rsidRPr="001B5EA4">
        <w:rPr>
          <w:rFonts w:ascii="Angsana New" w:hAnsi="Angsana New"/>
          <w:sz w:val="30"/>
          <w:szCs w:val="30"/>
        </w:rPr>
        <w:t> </w:t>
      </w:r>
    </w:p>
    <w:p w14:paraId="7C9B81AA" w14:textId="77777777" w:rsidR="00FC7ADE" w:rsidRPr="001B5EA4" w:rsidRDefault="00FC7ADE" w:rsidP="00A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</w:rPr>
      </w:pPr>
    </w:p>
    <w:p w14:paraId="74CA5010" w14:textId="77777777" w:rsidR="00E72572" w:rsidRDefault="001E25F1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B5EA4">
        <w:rPr>
          <w:rFonts w:ascii="Angsana New" w:hAnsi="Angsana New"/>
          <w:sz w:val="30"/>
          <w:szCs w:val="30"/>
        </w:rPr>
        <w:t xml:space="preserve">31 </w:t>
      </w:r>
      <w:r w:rsidRPr="001B5EA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B5EA4">
        <w:rPr>
          <w:rFonts w:ascii="Angsana New" w:hAnsi="Angsana New"/>
          <w:sz w:val="30"/>
          <w:szCs w:val="30"/>
        </w:rPr>
        <w:t>25</w:t>
      </w:r>
      <w:r w:rsidR="00986A3B" w:rsidRPr="001B5EA4">
        <w:rPr>
          <w:rFonts w:ascii="Angsana New" w:hAnsi="Angsana New"/>
          <w:sz w:val="30"/>
          <w:szCs w:val="30"/>
        </w:rPr>
        <w:t>6</w:t>
      </w:r>
      <w:r w:rsidR="00175882" w:rsidRPr="001B5EA4">
        <w:rPr>
          <w:rFonts w:ascii="Angsana New" w:hAnsi="Angsana New"/>
          <w:sz w:val="30"/>
          <w:szCs w:val="30"/>
        </w:rPr>
        <w:t>2</w:t>
      </w:r>
      <w:r w:rsidR="00986A3B" w:rsidRPr="001B5EA4">
        <w:rPr>
          <w:rFonts w:ascii="Angsana New" w:hAnsi="Angsana New"/>
          <w:sz w:val="30"/>
          <w:szCs w:val="30"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2B1382" w:rsidRPr="001B5EA4">
        <w:rPr>
          <w:rFonts w:ascii="Angsana New" w:hAnsi="Angsana New"/>
          <w:sz w:val="30"/>
          <w:szCs w:val="30"/>
        </w:rPr>
        <w:t xml:space="preserve"> 10</w:t>
      </w:r>
      <w:r w:rsidR="004A5BFD">
        <w:rPr>
          <w:rFonts w:ascii="Angsana New" w:hAnsi="Angsana New"/>
          <w:sz w:val="30"/>
          <w:szCs w:val="30"/>
        </w:rPr>
        <w:t xml:space="preserve"> - 12</w:t>
      </w:r>
      <w:r w:rsidR="002B1382" w:rsidRPr="001B5EA4">
        <w:rPr>
          <w:rFonts w:ascii="Angsana New" w:hAnsi="Angsana New"/>
          <w:sz w:val="30"/>
          <w:szCs w:val="30"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ปี</w:t>
      </w:r>
      <w:r w:rsidR="00F03966" w:rsidRPr="001B5EA4">
        <w:rPr>
          <w:rFonts w:ascii="Angsana New" w:hAnsi="Angsana New"/>
          <w:sz w:val="30"/>
          <w:szCs w:val="30"/>
        </w:rPr>
        <w:t xml:space="preserve">         </w:t>
      </w:r>
      <w:r w:rsidR="00EF352C" w:rsidRPr="001B5EA4">
        <w:rPr>
          <w:rFonts w:ascii="Angsana New" w:hAnsi="Angsana New"/>
          <w:i/>
          <w:iCs/>
          <w:sz w:val="30"/>
          <w:szCs w:val="30"/>
        </w:rPr>
        <w:t>(25</w:t>
      </w:r>
      <w:r w:rsidR="002B1382" w:rsidRPr="001B5EA4">
        <w:rPr>
          <w:rFonts w:ascii="Angsana New" w:hAnsi="Angsana New"/>
          <w:i/>
          <w:iCs/>
          <w:sz w:val="30"/>
          <w:szCs w:val="30"/>
        </w:rPr>
        <w:t>61</w:t>
      </w:r>
      <w:r w:rsidR="00277F91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1B5EA4">
        <w:rPr>
          <w:rFonts w:ascii="Angsana New" w:hAnsi="Angsana New"/>
          <w:i/>
          <w:iCs/>
          <w:sz w:val="30"/>
          <w:szCs w:val="30"/>
        </w:rPr>
        <w:t xml:space="preserve">: </w:t>
      </w:r>
      <w:r w:rsidR="00175882" w:rsidRPr="001B5EA4">
        <w:rPr>
          <w:rFonts w:ascii="Angsana New" w:hAnsi="Angsana New"/>
          <w:i/>
          <w:iCs/>
          <w:sz w:val="30"/>
          <w:szCs w:val="30"/>
        </w:rPr>
        <w:t>9</w:t>
      </w:r>
      <w:r w:rsidR="00CA7EA3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CA7EA3" w:rsidRPr="001B5EA4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277F91" w:rsidRPr="001B5EA4">
        <w:rPr>
          <w:rFonts w:ascii="Angsana New" w:hAnsi="Angsana New"/>
          <w:sz w:val="30"/>
          <w:szCs w:val="30"/>
        </w:rPr>
        <w:t>)</w:t>
      </w:r>
    </w:p>
    <w:p w14:paraId="106E7904" w14:textId="77777777" w:rsidR="00AB451C" w:rsidRDefault="00AB451C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4406" w14:textId="77777777" w:rsidR="00AB451C" w:rsidRPr="001B5EA4" w:rsidRDefault="00AB451C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AF9583" w14:textId="77777777" w:rsidR="00E72572" w:rsidRDefault="00E72572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79BD4" w14:textId="77777777" w:rsidR="00AF49EA" w:rsidRDefault="00AF49EA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F1FAAB" w14:textId="77777777" w:rsidR="00AF49EA" w:rsidRDefault="00AF49EA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2A461E" w14:textId="77777777" w:rsidR="00AF49EA" w:rsidRDefault="00AF49EA" w:rsidP="00DC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D0B821" w14:textId="77777777" w:rsidR="004A607E" w:rsidRDefault="00534A66" w:rsidP="00C80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1B5EA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2348B8D" w14:textId="77777777" w:rsidR="00EE1A48" w:rsidRPr="001B5EA4" w:rsidRDefault="00EE1A48" w:rsidP="00EE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24DA7797" w14:textId="77777777" w:rsidR="00FF2BB5" w:rsidRPr="001B5EA4" w:rsidRDefault="00FF2BB5" w:rsidP="00F3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  <w:r w:rsidRPr="001B5EA4">
        <w:rPr>
          <w:rFonts w:ascii="Angsana New" w:hAnsi="Angsana New"/>
          <w:b/>
          <w:bCs/>
          <w:sz w:val="20"/>
          <w:szCs w:val="20"/>
        </w:rPr>
        <w:tab/>
      </w:r>
    </w:p>
    <w:p w14:paraId="6C2AADC0" w14:textId="77777777" w:rsidR="00F07EF2" w:rsidRDefault="00F07EF2" w:rsidP="00F07EF2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C588D0C" w14:textId="77777777" w:rsidR="000F7352" w:rsidRPr="000F7352" w:rsidRDefault="000F7352" w:rsidP="00F07EF2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196"/>
        <w:gridCol w:w="1047"/>
        <w:gridCol w:w="235"/>
        <w:gridCol w:w="1047"/>
        <w:gridCol w:w="265"/>
        <w:gridCol w:w="1047"/>
        <w:gridCol w:w="265"/>
        <w:gridCol w:w="1051"/>
      </w:tblGrid>
      <w:tr w:rsidR="00AF49EA" w:rsidRPr="00C664CA" w14:paraId="3681D642" w14:textId="77777777" w:rsidTr="00FE3273">
        <w:tc>
          <w:tcPr>
            <w:tcW w:w="4196" w:type="dxa"/>
          </w:tcPr>
          <w:p w14:paraId="2C27C739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29" w:type="dxa"/>
            <w:gridSpan w:val="3"/>
          </w:tcPr>
          <w:p w14:paraId="0D12A296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14:paraId="1EF415E8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14:paraId="14F92EB7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64C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F49EA" w:rsidRPr="00C664CA" w14:paraId="37FE1232" w14:textId="77777777" w:rsidTr="00FE3273">
        <w:tc>
          <w:tcPr>
            <w:tcW w:w="4196" w:type="dxa"/>
          </w:tcPr>
          <w:p w14:paraId="2E056929" w14:textId="77777777" w:rsidR="00AF49EA" w:rsidRPr="00C664CA" w:rsidRDefault="00AF49EA" w:rsidP="004F103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14:paraId="20A012CD" w14:textId="77777777" w:rsidR="00AF49EA" w:rsidRPr="00C664CA" w:rsidRDefault="00AF49EA" w:rsidP="004F103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64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C664C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64C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F49EA" w:rsidRPr="00C664CA" w14:paraId="08EF1678" w14:textId="77777777" w:rsidTr="00FE3273">
        <w:tc>
          <w:tcPr>
            <w:tcW w:w="4196" w:type="dxa"/>
          </w:tcPr>
          <w:p w14:paraId="290CEC32" w14:textId="77777777" w:rsidR="00AF49EA" w:rsidRPr="00C664CA" w:rsidRDefault="00AF49EA" w:rsidP="004F103A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047" w:type="dxa"/>
          </w:tcPr>
          <w:p w14:paraId="6FCE0072" w14:textId="77777777" w:rsidR="00AF49EA" w:rsidRPr="00C664CA" w:rsidRDefault="00AF49EA" w:rsidP="004F103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14:paraId="4CF3FDCA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75C0945" w14:textId="77777777" w:rsidR="00AF49EA" w:rsidRPr="00C664CA" w:rsidRDefault="00AF49EA" w:rsidP="004F10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5" w:type="dxa"/>
          </w:tcPr>
          <w:p w14:paraId="30DC8292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1689E11A" w14:textId="77777777" w:rsidR="00AF49EA" w:rsidRPr="00C664CA" w:rsidRDefault="00AF49EA" w:rsidP="004F103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5" w:type="dxa"/>
          </w:tcPr>
          <w:p w14:paraId="428D4F8D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4231BB66" w14:textId="77777777" w:rsidR="00AF49EA" w:rsidRPr="00C664CA" w:rsidRDefault="00AF49EA" w:rsidP="004F103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F49EA" w:rsidRPr="00C664CA" w14:paraId="7ED70565" w14:textId="77777777" w:rsidTr="00FE3273">
        <w:tc>
          <w:tcPr>
            <w:tcW w:w="4196" w:type="dxa"/>
          </w:tcPr>
          <w:p w14:paraId="573DA7F9" w14:textId="77777777" w:rsidR="00AF49EA" w:rsidRPr="00C664CA" w:rsidRDefault="00AF49EA" w:rsidP="004F103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664CA">
              <w:rPr>
                <w:rFonts w:ascii="Angsana New" w:hAnsi="Angsana New"/>
                <w:sz w:val="30"/>
                <w:szCs w:val="30"/>
              </w:rPr>
              <w:t>0.5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11,192)</w:t>
            </w:r>
          </w:p>
        </w:tc>
        <w:tc>
          <w:tcPr>
            <w:tcW w:w="235" w:type="dxa"/>
            <w:vAlign w:val="center"/>
          </w:tcPr>
          <w:p w14:paraId="0DC19972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12,014</w:t>
            </w:r>
          </w:p>
        </w:tc>
        <w:tc>
          <w:tcPr>
            <w:tcW w:w="265" w:type="dxa"/>
            <w:vAlign w:val="center"/>
          </w:tcPr>
          <w:p w14:paraId="42DA832C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(3,850)</w:t>
            </w:r>
          </w:p>
        </w:tc>
        <w:tc>
          <w:tcPr>
            <w:tcW w:w="265" w:type="dxa"/>
            <w:vAlign w:val="center"/>
          </w:tcPr>
          <w:p w14:paraId="619AD4B4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4,115</w:t>
            </w:r>
          </w:p>
        </w:tc>
      </w:tr>
      <w:tr w:rsidR="00AF49EA" w:rsidRPr="00C664CA" w14:paraId="773D28B4" w14:textId="77777777" w:rsidTr="00FE3273">
        <w:tc>
          <w:tcPr>
            <w:tcW w:w="4196" w:type="dxa"/>
          </w:tcPr>
          <w:p w14:paraId="19F6F64B" w14:textId="77777777" w:rsidR="00AF49EA" w:rsidRPr="00C664CA" w:rsidRDefault="00AF49EA" w:rsidP="004F103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77777777" w:rsidR="00AF49EA" w:rsidRPr="00C664CA" w:rsidRDefault="00AF49EA" w:rsidP="004F103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664CA">
              <w:rPr>
                <w:rFonts w:ascii="Angsana New" w:hAnsi="Angsana New"/>
                <w:sz w:val="30"/>
                <w:szCs w:val="30"/>
              </w:rPr>
              <w:t>1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24,236</w:t>
            </w:r>
          </w:p>
        </w:tc>
        <w:tc>
          <w:tcPr>
            <w:tcW w:w="235" w:type="dxa"/>
            <w:vAlign w:val="bottom"/>
          </w:tcPr>
          <w:p w14:paraId="601A5773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(21,321)</w:t>
            </w:r>
          </w:p>
        </w:tc>
        <w:tc>
          <w:tcPr>
            <w:tcW w:w="265" w:type="dxa"/>
            <w:vAlign w:val="bottom"/>
          </w:tcPr>
          <w:p w14:paraId="40272062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8,554</w:t>
            </w:r>
          </w:p>
        </w:tc>
        <w:tc>
          <w:tcPr>
            <w:tcW w:w="265" w:type="dxa"/>
            <w:vAlign w:val="bottom"/>
          </w:tcPr>
          <w:p w14:paraId="2D0317C2" w14:textId="77777777" w:rsidR="00AF49EA" w:rsidRPr="00C664CA" w:rsidRDefault="00AF49EA" w:rsidP="004F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77777777" w:rsidR="00AF49EA" w:rsidRPr="00C664CA" w:rsidRDefault="00AF49EA" w:rsidP="004F103A">
            <w:pPr>
              <w:pStyle w:val="acctfourfigures"/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(7,604)</w:t>
            </w:r>
          </w:p>
        </w:tc>
      </w:tr>
    </w:tbl>
    <w:p w14:paraId="004F76CF" w14:textId="77777777" w:rsidR="000F7352" w:rsidRDefault="000F7352" w:rsidP="00F07EF2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38D8898" w14:textId="77777777" w:rsidR="00F07EF2" w:rsidRDefault="00F07EF2" w:rsidP="00C80008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7BDD4D5" w14:textId="77777777" w:rsidR="00F07EF2" w:rsidRDefault="00F07EF2" w:rsidP="00F07EF2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89ADEA1" w14:textId="77777777" w:rsidR="00030124" w:rsidRPr="001B5EA4" w:rsidRDefault="00D367DC" w:rsidP="00C80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1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685BCC15" w14:textId="77777777" w:rsidR="00030124" w:rsidRPr="001B5EA4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54"/>
        <w:gridCol w:w="236"/>
        <w:gridCol w:w="976"/>
        <w:gridCol w:w="236"/>
        <w:gridCol w:w="1016"/>
        <w:gridCol w:w="236"/>
        <w:gridCol w:w="982"/>
        <w:gridCol w:w="271"/>
        <w:gridCol w:w="20"/>
        <w:gridCol w:w="1026"/>
      </w:tblGrid>
      <w:tr w:rsidR="00986A3B" w:rsidRPr="001B5EA4" w14:paraId="04C57B8C" w14:textId="77777777" w:rsidTr="00C80008">
        <w:tc>
          <w:tcPr>
            <w:tcW w:w="3330" w:type="dxa"/>
          </w:tcPr>
          <w:p w14:paraId="24B13CBD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Merge w:val="restart"/>
          </w:tcPr>
          <w:p w14:paraId="3E73E2D8" w14:textId="77777777" w:rsidR="00986A3B" w:rsidRPr="001B5EA4" w:rsidRDefault="00986A3B" w:rsidP="00986A3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236" w:type="dxa"/>
          </w:tcPr>
          <w:p w14:paraId="7ED25D8B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8" w:type="dxa"/>
            <w:gridSpan w:val="3"/>
          </w:tcPr>
          <w:p w14:paraId="675B9EF8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40EE8B80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9" w:type="dxa"/>
            <w:gridSpan w:val="4"/>
          </w:tcPr>
          <w:p w14:paraId="1A6A8D90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86A3B" w:rsidRPr="001B5EA4" w14:paraId="1F7BD27E" w14:textId="77777777" w:rsidTr="00C80008">
        <w:trPr>
          <w:trHeight w:val="380"/>
        </w:trPr>
        <w:tc>
          <w:tcPr>
            <w:tcW w:w="3330" w:type="dxa"/>
          </w:tcPr>
          <w:p w14:paraId="2721601C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vMerge/>
          </w:tcPr>
          <w:p w14:paraId="4670D921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6A159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</w:tcPr>
          <w:p w14:paraId="1AA8D5C9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A1E3CA3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5091108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57DF3540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90AADD2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</w:tcPr>
          <w:p w14:paraId="19BB1567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gridSpan w:val="2"/>
          </w:tcPr>
          <w:p w14:paraId="3930C82A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86A3B" w:rsidRPr="001B5EA4" w14:paraId="78A14C2C" w14:textId="77777777" w:rsidTr="00C80008">
        <w:tc>
          <w:tcPr>
            <w:tcW w:w="3330" w:type="dxa"/>
          </w:tcPr>
          <w:p w14:paraId="6C470071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AE8D2A1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0E553C3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3" w:type="dxa"/>
            <w:gridSpan w:val="8"/>
          </w:tcPr>
          <w:p w14:paraId="08CB41A0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5779" w:rsidRPr="001B5EA4" w14:paraId="3E106B82" w14:textId="77777777" w:rsidTr="00C80008">
        <w:tc>
          <w:tcPr>
            <w:tcW w:w="3330" w:type="dxa"/>
          </w:tcPr>
          <w:p w14:paraId="5EF424E6" w14:textId="77777777" w:rsidR="00065779" w:rsidRPr="00194063" w:rsidRDefault="00065779" w:rsidP="0006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4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19406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94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54" w:type="dxa"/>
          </w:tcPr>
          <w:p w14:paraId="57388191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F74BD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0ABE4111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063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3FD2EAD0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19870BE6" w14:textId="77777777" w:rsidR="00065779" w:rsidRPr="00194063" w:rsidRDefault="00065779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063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6CE04454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72AA392F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063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91" w:type="dxa"/>
            <w:gridSpan w:val="2"/>
          </w:tcPr>
          <w:p w14:paraId="0760A4DB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21A124E0" w14:textId="77777777" w:rsidR="00065779" w:rsidRPr="00194063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4063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</w:tr>
      <w:tr w:rsidR="00065779" w:rsidRPr="001B5EA4" w14:paraId="661CFDEF" w14:textId="77777777" w:rsidTr="00C80008">
        <w:tc>
          <w:tcPr>
            <w:tcW w:w="3330" w:type="dxa"/>
          </w:tcPr>
          <w:p w14:paraId="16F934AB" w14:textId="77777777" w:rsidR="00065779" w:rsidRPr="00065779" w:rsidRDefault="00065779" w:rsidP="0006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716640CF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D14A58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4A1E09A1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44279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A5705C2" w14:textId="77777777" w:rsidR="00065779" w:rsidRPr="001B5EA4" w:rsidRDefault="00065779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4A93C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14:paraId="475D40C2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F8A23C6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518B3FD7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779" w:rsidRPr="001B5EA4" w14:paraId="5C19BE2C" w14:textId="77777777" w:rsidTr="00C80008">
        <w:tc>
          <w:tcPr>
            <w:tcW w:w="3330" w:type="dxa"/>
          </w:tcPr>
          <w:p w14:paraId="0146AA12" w14:textId="77777777" w:rsidR="00065779" w:rsidRPr="00065779" w:rsidRDefault="00065779" w:rsidP="0006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57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54" w:type="dxa"/>
          </w:tcPr>
          <w:p w14:paraId="0EF72BC4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6ACA9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072AA60E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10A02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6599491" w14:textId="77777777" w:rsidR="00065779" w:rsidRPr="001B5EA4" w:rsidRDefault="00065779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A54E1B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31B2039A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154101B7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9EB89FE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779" w:rsidRPr="001B5EA4" w14:paraId="565F9250" w14:textId="77777777" w:rsidTr="00C80008">
        <w:tc>
          <w:tcPr>
            <w:tcW w:w="3330" w:type="dxa"/>
          </w:tcPr>
          <w:p w14:paraId="62A18336" w14:textId="77777777" w:rsidR="00065779" w:rsidRPr="001B5EA4" w:rsidRDefault="00065779" w:rsidP="0006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693397AA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4E47EB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</w:tcPr>
          <w:p w14:paraId="052A098C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CE70C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1F89120" w14:textId="77777777" w:rsidR="00065779" w:rsidRPr="001B5EA4" w:rsidRDefault="00065779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2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44353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AF7CB08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F349964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ED86F6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5779" w:rsidRPr="001B5EA4" w14:paraId="57E21BB2" w14:textId="77777777" w:rsidTr="00C80008">
        <w:tc>
          <w:tcPr>
            <w:tcW w:w="3330" w:type="dxa"/>
          </w:tcPr>
          <w:p w14:paraId="2B7CE626" w14:textId="77777777" w:rsidR="00065779" w:rsidRPr="001B5EA4" w:rsidRDefault="00065779" w:rsidP="0006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54" w:type="dxa"/>
          </w:tcPr>
          <w:p w14:paraId="71960689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385A198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8950661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68229FFC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3608434" w14:textId="77777777" w:rsidR="00065779" w:rsidRPr="00746576" w:rsidRDefault="00065779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6576">
              <w:rPr>
                <w:rFonts w:ascii="Angsana New" w:hAnsi="Angsana New"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78BC89D1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74000957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425,194</w:t>
            </w:r>
          </w:p>
        </w:tc>
        <w:tc>
          <w:tcPr>
            <w:tcW w:w="291" w:type="dxa"/>
            <w:gridSpan w:val="2"/>
          </w:tcPr>
          <w:p w14:paraId="40733688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EFFD6DA" w14:textId="77777777" w:rsidR="00065779" w:rsidRPr="001B5EA4" w:rsidRDefault="00065779" w:rsidP="0006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425,194</w:t>
            </w:r>
          </w:p>
        </w:tc>
      </w:tr>
      <w:tr w:rsidR="00804D02" w:rsidRPr="001B5EA4" w14:paraId="532CB1E6" w14:textId="77777777" w:rsidTr="00C80008">
        <w:tc>
          <w:tcPr>
            <w:tcW w:w="3330" w:type="dxa"/>
          </w:tcPr>
          <w:p w14:paraId="184D65D7" w14:textId="77777777" w:rsidR="00804D02" w:rsidRPr="00804D02" w:rsidRDefault="00804D02" w:rsidP="00804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4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04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04D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4" w:type="dxa"/>
          </w:tcPr>
          <w:p w14:paraId="6C48AB57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21853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0ECBFB67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84A53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BC83CED" w14:textId="77777777" w:rsidR="00804D02" w:rsidRPr="00746576" w:rsidRDefault="00804D02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D623B7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11251899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72D5576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1346C55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D02" w:rsidRPr="001B5EA4" w14:paraId="6AA6E3A9" w14:textId="77777777" w:rsidTr="00C80008">
        <w:tc>
          <w:tcPr>
            <w:tcW w:w="3330" w:type="dxa"/>
          </w:tcPr>
          <w:p w14:paraId="74B1A729" w14:textId="77777777" w:rsidR="00804D02" w:rsidRPr="00804D02" w:rsidRDefault="00804D02" w:rsidP="00804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D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804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54" w:type="dxa"/>
          </w:tcPr>
          <w:p w14:paraId="5E66B6B2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7BAC99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14992C92" w14:textId="77777777" w:rsidR="00804D02" w:rsidRPr="00804D02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D02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534F9F5A" w14:textId="77777777" w:rsidR="00804D02" w:rsidRPr="00804D02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30A11005" w14:textId="77777777" w:rsidR="00804D02" w:rsidRPr="00804D02" w:rsidRDefault="00804D02" w:rsidP="00746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D02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36" w:type="dxa"/>
          </w:tcPr>
          <w:p w14:paraId="2DF05EDE" w14:textId="77777777" w:rsidR="00804D02" w:rsidRPr="00804D02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79743653" w14:textId="77777777" w:rsidR="00804D02" w:rsidRPr="00804D02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D02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  <w:tc>
          <w:tcPr>
            <w:tcW w:w="291" w:type="dxa"/>
            <w:gridSpan w:val="2"/>
          </w:tcPr>
          <w:p w14:paraId="7A54F985" w14:textId="77777777" w:rsidR="00804D02" w:rsidRPr="00804D02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28F56EC2" w14:textId="77777777" w:rsidR="00804D02" w:rsidRPr="00804D02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4D02">
              <w:rPr>
                <w:rFonts w:ascii="Angsana New" w:hAnsi="Angsana New"/>
                <w:b/>
                <w:bCs/>
                <w:sz w:val="30"/>
                <w:szCs w:val="30"/>
              </w:rPr>
              <w:t>425,194</w:t>
            </w:r>
          </w:p>
        </w:tc>
      </w:tr>
      <w:tr w:rsidR="00804D02" w:rsidRPr="001B5EA4" w14:paraId="1E460DB1" w14:textId="77777777" w:rsidTr="00C80008">
        <w:tc>
          <w:tcPr>
            <w:tcW w:w="3330" w:type="dxa"/>
          </w:tcPr>
          <w:p w14:paraId="1F78CCC6" w14:textId="77777777" w:rsidR="00804D02" w:rsidRPr="001B5EA4" w:rsidRDefault="00804D02" w:rsidP="00804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78547D80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5F92D5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14:paraId="5990CE9E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536A0D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521848B7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8AA8613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</w:tcPr>
          <w:p w14:paraId="10E64878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1" w:type="dxa"/>
            <w:gridSpan w:val="2"/>
          </w:tcPr>
          <w:p w14:paraId="6D76D498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2C6C37C" w14:textId="77777777" w:rsidR="00804D02" w:rsidRPr="001B5EA4" w:rsidRDefault="00804D02" w:rsidP="00804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0880823" w14:textId="77777777" w:rsidR="00FD4027" w:rsidRPr="001B5EA4" w:rsidRDefault="00FD4027" w:rsidP="00FD4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7DACE01B" w14:textId="77777777" w:rsidR="00065779" w:rsidRDefault="00065779" w:rsidP="002D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6C1E7141" w14:textId="77777777" w:rsidR="00065779" w:rsidRDefault="00065779" w:rsidP="002D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66EBC352" w14:textId="77777777" w:rsidR="00065779" w:rsidRDefault="00065779" w:rsidP="002D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7DB1129A" w14:textId="77777777" w:rsidR="00741839" w:rsidRPr="001B5EA4" w:rsidRDefault="00741839" w:rsidP="002D2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1B5EA4">
        <w:rPr>
          <w:rFonts w:ascii="Angsana New" w:hAnsi="Angsana New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0D239AC7" w14:textId="77777777" w:rsidR="00741839" w:rsidRPr="001B5EA4" w:rsidRDefault="00741839" w:rsidP="00F3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9F58F73" w14:textId="77777777" w:rsidR="008A259F" w:rsidRDefault="00741839" w:rsidP="008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B5EA4">
        <w:rPr>
          <w:rFonts w:ascii="Angsana New" w:hAnsi="Angsana New"/>
          <w:sz w:val="30"/>
          <w:szCs w:val="30"/>
        </w:rPr>
        <w:t>2535</w:t>
      </w:r>
      <w:r w:rsidRPr="001B5EA4">
        <w:rPr>
          <w:rFonts w:ascii="Angsana New" w:hAnsi="Angsana New"/>
          <w:sz w:val="30"/>
          <w:szCs w:val="30"/>
          <w:cs/>
        </w:rPr>
        <w:t xml:space="preserve"> มาตรา </w:t>
      </w:r>
      <w:r w:rsidRPr="001B5EA4">
        <w:rPr>
          <w:rFonts w:ascii="Angsana New" w:hAnsi="Angsana New"/>
          <w:sz w:val="30"/>
          <w:szCs w:val="30"/>
        </w:rPr>
        <w:t>51</w:t>
      </w:r>
      <w:r w:rsidRPr="001B5EA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B5EA4">
        <w:rPr>
          <w:rFonts w:ascii="Angsana New" w:hAnsi="Angsana New"/>
          <w:sz w:val="30"/>
          <w:szCs w:val="30"/>
        </w:rPr>
        <w:t>“</w:t>
      </w:r>
      <w:r w:rsidRPr="001B5EA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1B5EA4">
        <w:rPr>
          <w:rFonts w:ascii="Angsana New" w:hAnsi="Angsana New"/>
          <w:sz w:val="30"/>
          <w:szCs w:val="30"/>
        </w:rPr>
        <w:t>”</w:t>
      </w:r>
      <w:r w:rsidRPr="001B5EA4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C8CE95F" w14:textId="77777777" w:rsidR="00065779" w:rsidRPr="000C1B3F" w:rsidRDefault="00065779" w:rsidP="008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14:paraId="54E1BD00" w14:textId="77777777" w:rsidR="00030124" w:rsidRPr="008A259F" w:rsidRDefault="00D367DC" w:rsidP="008A2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2</w:t>
      </w:r>
      <w:r w:rsidR="008A259F">
        <w:rPr>
          <w:rFonts w:ascii="Angsana New" w:hAnsi="Angsana New"/>
          <w:b/>
          <w:bCs/>
          <w:sz w:val="30"/>
          <w:szCs w:val="30"/>
          <w:cs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31C7A85" w14:textId="77777777" w:rsidR="00030124" w:rsidRPr="001B5EA4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6953222" w14:textId="77777777" w:rsidR="00030124" w:rsidRPr="001B5EA4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4B118E5" w14:textId="77777777" w:rsidR="00030124" w:rsidRPr="001B5EA4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5914DB29" w14:textId="77777777" w:rsidR="00030124" w:rsidRPr="001B5EA4" w:rsidRDefault="00030124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B5EA4">
        <w:rPr>
          <w:rFonts w:ascii="Angsana New" w:hAnsi="Angsana New"/>
          <w:sz w:val="30"/>
          <w:szCs w:val="30"/>
        </w:rPr>
        <w:t>2535</w:t>
      </w:r>
      <w:r w:rsidRPr="001B5EA4">
        <w:rPr>
          <w:rFonts w:ascii="Angsana New" w:hAnsi="Angsana New"/>
          <w:sz w:val="30"/>
          <w:szCs w:val="30"/>
          <w:cs/>
        </w:rPr>
        <w:t xml:space="preserve"> มาตรา </w:t>
      </w:r>
      <w:r w:rsidRPr="001B5EA4">
        <w:rPr>
          <w:rFonts w:ascii="Angsana New" w:hAnsi="Angsana New"/>
          <w:sz w:val="30"/>
          <w:szCs w:val="30"/>
        </w:rPr>
        <w:t>116</w:t>
      </w:r>
      <w:r w:rsidRPr="001B5EA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1B5EA4">
        <w:rPr>
          <w:rFonts w:ascii="Angsana New" w:hAnsi="Angsana New"/>
          <w:sz w:val="30"/>
          <w:szCs w:val="30"/>
        </w:rPr>
        <w:t>“</w:t>
      </w:r>
      <w:r w:rsidRPr="001B5EA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1B5EA4">
        <w:rPr>
          <w:rFonts w:ascii="Angsana New" w:hAnsi="Angsana New"/>
          <w:sz w:val="30"/>
          <w:szCs w:val="30"/>
        </w:rPr>
        <w:t>”</w:t>
      </w:r>
      <w:r w:rsidRPr="001B5EA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1B5EA4">
        <w:rPr>
          <w:rFonts w:ascii="Angsana New" w:hAnsi="Angsana New"/>
          <w:sz w:val="30"/>
          <w:szCs w:val="30"/>
        </w:rPr>
        <w:t xml:space="preserve">5 </w:t>
      </w:r>
      <w:r w:rsidRPr="001B5EA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B5EA4">
        <w:rPr>
          <w:rFonts w:ascii="Angsana New" w:hAnsi="Angsana New"/>
          <w:sz w:val="30"/>
          <w:szCs w:val="30"/>
        </w:rPr>
        <w:t xml:space="preserve">10 </w:t>
      </w:r>
      <w:r w:rsidRPr="001B5EA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28A929" w14:textId="77777777" w:rsidR="00252C4C" w:rsidRPr="001B5EA4" w:rsidRDefault="00252C4C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02EE47A4" w14:textId="77777777" w:rsidR="003574AB" w:rsidRPr="001B5EA4" w:rsidRDefault="003574AB" w:rsidP="0025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B5EA4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A3F0578" w14:textId="77777777" w:rsidR="00426491" w:rsidRPr="000C1B3F" w:rsidRDefault="00B741FC" w:rsidP="00B74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  <w:r w:rsidRPr="001B5EA4">
        <w:rPr>
          <w:rFonts w:ascii="Angsana New" w:hAnsi="Angsana New"/>
          <w:sz w:val="30"/>
          <w:szCs w:val="30"/>
          <w:lang w:val="en-GB"/>
        </w:rPr>
        <w:tab/>
      </w:r>
    </w:p>
    <w:p w14:paraId="2EC18A7D" w14:textId="77777777" w:rsidR="00321BD1" w:rsidRPr="001B5EA4" w:rsidRDefault="00321BD1" w:rsidP="00321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1B5EA4">
        <w:rPr>
          <w:rFonts w:ascii="Angsana New" w:hAnsi="Angsana New"/>
          <w:b/>
          <w:bCs/>
          <w:sz w:val="30"/>
          <w:szCs w:val="30"/>
          <w:cs/>
        </w:rPr>
        <w:t>เงินลงทุนเผื่อขาย</w:t>
      </w:r>
    </w:p>
    <w:p w14:paraId="51EAA93A" w14:textId="77777777" w:rsidR="00321BD1" w:rsidRPr="000C1B3F" w:rsidRDefault="00321BD1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326B0022" w14:textId="77777777" w:rsidR="00321BD1" w:rsidRPr="001B5EA4" w:rsidRDefault="00321BD1" w:rsidP="00321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1B5EA4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1B5EA4">
        <w:rPr>
          <w:rFonts w:ascii="Angsana New" w:hAnsi="Angsana New"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Pr="001B5EA4">
        <w:rPr>
          <w:rFonts w:ascii="Angsana New" w:hAnsi="Angsana New"/>
          <w:sz w:val="30"/>
          <w:szCs w:val="30"/>
          <w:cs/>
        </w:rPr>
        <w:t>เงินลงทุนเผื่อขาย</w:t>
      </w:r>
      <w:r w:rsidRPr="001B5EA4">
        <w:rPr>
          <w:rFonts w:ascii="Angsana New" w:hAnsi="Angsana New"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4DF0E348" w14:textId="77777777" w:rsidR="00A678D3" w:rsidRPr="000C1B3F" w:rsidRDefault="00A678D3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2D4C0D36" w14:textId="77777777" w:rsidR="00AA40A8" w:rsidRPr="001B5EA4" w:rsidRDefault="00AA40A8" w:rsidP="00AA4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3</w:t>
      </w:r>
      <w:r w:rsidRPr="001B5EA4">
        <w:rPr>
          <w:rFonts w:ascii="Angsana New" w:hAnsi="Angsana New"/>
          <w:b/>
          <w:bCs/>
          <w:sz w:val="30"/>
          <w:szCs w:val="30"/>
        </w:rPr>
        <w:tab/>
      </w:r>
      <w:r w:rsidRPr="001B5EA4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1B5EA4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59A3921A" w14:textId="77777777" w:rsidR="00AA40A8" w:rsidRPr="000C1B3F" w:rsidRDefault="00AA40A8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7328E634" w14:textId="77777777" w:rsidR="00AA40A8" w:rsidRDefault="00696E06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96E06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696E06">
        <w:rPr>
          <w:rFonts w:ascii="Angsana New" w:hAnsi="Angsana New"/>
          <w:sz w:val="30"/>
          <w:szCs w:val="30"/>
          <w:cs/>
        </w:rPr>
        <w:t xml:space="preserve"> 2 </w:t>
      </w:r>
      <w:r w:rsidRPr="00696E06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696E06">
        <w:rPr>
          <w:rFonts w:ascii="Angsana New" w:hAnsi="Angsana New"/>
          <w:sz w:val="30"/>
          <w:szCs w:val="30"/>
          <w:cs/>
        </w:rPr>
        <w:t xml:space="preserve"> </w:t>
      </w:r>
      <w:r w:rsidRPr="00696E06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696E06">
        <w:rPr>
          <w:rFonts w:ascii="Angsana New" w:hAnsi="Angsana New"/>
          <w:sz w:val="30"/>
          <w:szCs w:val="30"/>
          <w:cs/>
        </w:rPr>
        <w:t xml:space="preserve"> </w:t>
      </w:r>
      <w:r w:rsidRPr="00696E06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696E06">
        <w:rPr>
          <w:rFonts w:ascii="Angsana New" w:hAnsi="Angsana New"/>
          <w:sz w:val="30"/>
          <w:szCs w:val="30"/>
          <w:cs/>
        </w:rPr>
        <w:t xml:space="preserve"> </w:t>
      </w:r>
      <w:r w:rsidRPr="00696E06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696E06">
        <w:rPr>
          <w:rFonts w:ascii="Angsana New" w:hAnsi="Angsana New"/>
          <w:sz w:val="30"/>
          <w:szCs w:val="30"/>
          <w:cs/>
        </w:rPr>
        <w:t xml:space="preserve"> </w:t>
      </w:r>
      <w:r w:rsidRPr="00696E06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696E06">
        <w:rPr>
          <w:rFonts w:ascii="Angsana New" w:hAnsi="Angsana New"/>
          <w:sz w:val="30"/>
          <w:szCs w:val="30"/>
          <w:cs/>
        </w:rPr>
        <w:t xml:space="preserve"> </w:t>
      </w:r>
      <w:r w:rsidRPr="00696E06">
        <w:rPr>
          <w:rFonts w:ascii="Angsana New" w:hAnsi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696E06">
        <w:rPr>
          <w:rFonts w:ascii="Angsana New" w:hAnsi="Angsana New"/>
          <w:sz w:val="30"/>
          <w:szCs w:val="30"/>
          <w:cs/>
        </w:rPr>
        <w:t xml:space="preserve">  </w:t>
      </w:r>
      <w:r w:rsidRPr="00696E06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696E06">
        <w:rPr>
          <w:rFonts w:ascii="Angsana New" w:hAnsi="Angsana New"/>
          <w:sz w:val="30"/>
          <w:szCs w:val="30"/>
          <w:cs/>
        </w:rPr>
        <w:t xml:space="preserve"> </w:t>
      </w:r>
      <w:r w:rsidRPr="00696E06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3145547" w14:textId="77777777" w:rsidR="00CB0673" w:rsidRPr="00CB0673" w:rsidRDefault="00CB0673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3E1825FD" w14:textId="77777777" w:rsidR="00AA40A8" w:rsidRPr="001B5EA4" w:rsidRDefault="00AA40A8" w:rsidP="0044127A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1B5EA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1B5EA4">
        <w:rPr>
          <w:rFonts w:ascii="AngsanaUPC" w:hAnsi="AngsanaUPC" w:cs="AngsanaUPC"/>
          <w:i/>
          <w:iCs/>
          <w:sz w:val="30"/>
          <w:szCs w:val="30"/>
        </w:rPr>
        <w:t>1</w:t>
      </w:r>
      <w:r w:rsidRPr="001B5EA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1B5EA4">
        <w:rPr>
          <w:rFonts w:ascii="AngsanaUPC" w:hAnsi="AngsanaUPC" w:cs="AngsanaUPC"/>
          <w:sz w:val="30"/>
          <w:szCs w:val="30"/>
          <w:cs/>
        </w:rPr>
        <w:t>ผลิตภัณฑ์เพลาข้างและเพลารองแหนบ</w:t>
      </w:r>
    </w:p>
    <w:p w14:paraId="3F76204C" w14:textId="77777777" w:rsidR="00AA40A8" w:rsidRPr="001B5EA4" w:rsidRDefault="00AA40A8" w:rsidP="0044127A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1B5EA4">
        <w:rPr>
          <w:rFonts w:ascii="AngsanaUPC" w:hAnsi="AngsanaUPC" w:cs="AngsanaUPC"/>
          <w:i/>
          <w:iCs/>
          <w:sz w:val="30"/>
          <w:szCs w:val="30"/>
          <w:cs/>
        </w:rPr>
        <w:t xml:space="preserve">ส่วนงาน </w:t>
      </w:r>
      <w:r w:rsidRPr="001B5EA4">
        <w:rPr>
          <w:rFonts w:ascii="AngsanaUPC" w:hAnsi="AngsanaUPC" w:cs="AngsanaUPC"/>
          <w:i/>
          <w:iCs/>
          <w:sz w:val="30"/>
          <w:szCs w:val="30"/>
        </w:rPr>
        <w:t>2</w:t>
      </w:r>
      <w:r w:rsidRPr="001B5EA4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 w:rsidRPr="001B5EA4">
        <w:rPr>
          <w:rFonts w:ascii="AngsanaUPC" w:hAnsi="AngsanaUPC" w:cs="AngsanaUPC"/>
          <w:sz w:val="30"/>
          <w:szCs w:val="30"/>
          <w:cs/>
        </w:rPr>
        <w:t>ผลิตภัณฑ์ชิ้นส่ว</w:t>
      </w:r>
      <w:r w:rsidRPr="001B5EA4">
        <w:rPr>
          <w:rFonts w:ascii="AngsanaUPC" w:hAnsi="AngsanaUPC" w:cs="AngsanaUPC" w:hint="cs"/>
          <w:sz w:val="30"/>
          <w:szCs w:val="30"/>
          <w:cs/>
        </w:rPr>
        <w:t>น</w:t>
      </w:r>
      <w:r w:rsidRPr="001B5EA4">
        <w:rPr>
          <w:rFonts w:ascii="AngsanaUPC" w:hAnsi="AngsanaUPC" w:cs="AngsanaUPC"/>
          <w:sz w:val="30"/>
          <w:szCs w:val="30"/>
          <w:cs/>
        </w:rPr>
        <w:t>อะไหล่ยานยนต์อื่นๆ</w:t>
      </w:r>
    </w:p>
    <w:p w14:paraId="31C1D5BB" w14:textId="77777777" w:rsidR="00AA40A8" w:rsidRPr="000C1B3F" w:rsidRDefault="00AA40A8" w:rsidP="0076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743143C4" w14:textId="575E0C7D" w:rsidR="000C1B3F" w:rsidRPr="000C1B3F" w:rsidRDefault="00F07EF2" w:rsidP="009A08DD">
      <w:pPr>
        <w:ind w:left="518"/>
        <w:jc w:val="thaiDistribute"/>
        <w:rPr>
          <w:rFonts w:ascii="Angsana New" w:hAnsi="Angsana New"/>
          <w:sz w:val="30"/>
          <w:szCs w:val="30"/>
        </w:rPr>
        <w:sectPr w:rsidR="000C1B3F" w:rsidRPr="000C1B3F" w:rsidSect="008B0FBC">
          <w:footerReference w:type="default" r:id="rId3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0C1B3F">
        <w:rPr>
          <w:rFonts w:ascii="Angsana New" w:hAnsi="Angsana New" w:hint="cs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>
        <w:rPr>
          <w:rFonts w:ascii="Angsana New" w:hAnsi="Angsana New" w:hint="cs"/>
          <w:sz w:val="30"/>
          <w:szCs w:val="30"/>
          <w:cs/>
        </w:rPr>
        <w:t xml:space="preserve">น </w:t>
      </w:r>
      <w:r w:rsidRPr="000C1B3F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0C1B3F">
        <w:rPr>
          <w:rFonts w:ascii="Angsana New" w:hAnsi="Angsana New" w:hint="cs"/>
          <w:sz w:val="30"/>
          <w:szCs w:val="30"/>
          <w:cs/>
        </w:rPr>
        <w:t>ม</w:t>
      </w:r>
      <w:r w:rsidRPr="000C1B3F">
        <w:rPr>
          <w:rFonts w:ascii="Angsana New" w:hAnsi="Angsana New" w:hint="cs"/>
          <w:sz w:val="30"/>
          <w:szCs w:val="30"/>
          <w:cs/>
        </w:rPr>
        <w:t>เดียวกัน</w:t>
      </w:r>
      <w:r w:rsidR="000C1B3F" w:rsidRPr="000C1B3F">
        <w:rPr>
          <w:rFonts w:ascii="Angsana New" w:hAnsi="Angsana New" w:hint="cs"/>
          <w:sz w:val="30"/>
          <w:szCs w:val="30"/>
          <w:cs/>
        </w:rPr>
        <w:t xml:space="preserve">      </w:t>
      </w:r>
    </w:p>
    <w:p w14:paraId="2101B86E" w14:textId="77777777" w:rsidR="00AA40A8" w:rsidRPr="001B5EA4" w:rsidRDefault="000C1B3F" w:rsidP="000C1B3F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A40A8" w:rsidRPr="001B5EA4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A0D221C" w14:textId="77777777" w:rsidR="007D35ED" w:rsidRPr="001B5EA4" w:rsidRDefault="007D35ED" w:rsidP="00C15804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="AngsanaUPC" w:hAnsi="AngsanaUPC" w:cs="AngsanaUPC"/>
          <w:b/>
          <w:bCs/>
          <w:sz w:val="4"/>
          <w:szCs w:val="4"/>
        </w:rPr>
      </w:pPr>
    </w:p>
    <w:tbl>
      <w:tblPr>
        <w:tblW w:w="14490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2970"/>
        <w:gridCol w:w="900"/>
        <w:gridCol w:w="270"/>
        <w:gridCol w:w="810"/>
        <w:gridCol w:w="270"/>
        <w:gridCol w:w="900"/>
        <w:gridCol w:w="277"/>
        <w:gridCol w:w="983"/>
        <w:gridCol w:w="252"/>
        <w:gridCol w:w="18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921DC" w:rsidRPr="001B5EA4" w14:paraId="3DAD68F9" w14:textId="77777777" w:rsidTr="000C1B3F">
        <w:trPr>
          <w:trHeight w:val="33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E27752" w14:textId="77777777" w:rsidR="004921DC" w:rsidRPr="001B5EA4" w:rsidRDefault="004921DC" w:rsidP="00DC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</w:tcBorders>
          </w:tcPr>
          <w:p w14:paraId="3F0854E3" w14:textId="77777777" w:rsidR="004921DC" w:rsidRPr="001B5EA4" w:rsidRDefault="004921DC" w:rsidP="00A70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921DC" w:rsidRPr="001B5EA4" w14:paraId="2A293867" w14:textId="77777777" w:rsidTr="000C1B3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0A0F080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72262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532EF92B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9D24B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561C3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 w:rsidRPr="001B5EA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04A43981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EBE2A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11222DB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FCFFDFB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94F5887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40424C8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5E0402AB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5AE73741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gridSpan w:val="3"/>
          </w:tcPr>
          <w:p w14:paraId="733FB059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D5D2A36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4921DC" w:rsidRPr="001B5EA4" w14:paraId="4E88A345" w14:textId="77777777" w:rsidTr="000C1B3F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6598B8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A08163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0BC2A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F3AD8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17B64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7755D0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623E607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A3C6FBD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76D4B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8A299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C92A4F1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CE97D4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20A3779C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05C1C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C4A801A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214ECC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5D8AA91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14814E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1B13951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F0CA2B" w14:textId="77777777" w:rsidR="004921DC" w:rsidRPr="001B5EA4" w:rsidRDefault="00175882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4921DC" w:rsidRPr="001B5EA4" w14:paraId="66143367" w14:textId="77777777" w:rsidTr="000C1B3F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EC6B20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Pr="001B5EA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1B5EA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1B5EA4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1B5EA4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</w:tcBorders>
          </w:tcPr>
          <w:p w14:paraId="0AD69B65" w14:textId="77777777" w:rsidR="004921DC" w:rsidRPr="001B5EA4" w:rsidRDefault="004921DC" w:rsidP="00492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1B5EA4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37735C" w:rsidRPr="001B5EA4" w14:paraId="4A26A33F" w14:textId="77777777" w:rsidTr="000C1B3F">
        <w:trPr>
          <w:trHeight w:val="72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004DBB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</w:t>
            </w:r>
          </w:p>
          <w:p w14:paraId="456E11D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B013F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2,399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FACBE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36D9A0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2,435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BB36C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F31D65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5,6</w:t>
            </w:r>
            <w:r w:rsidR="00595E2E">
              <w:rPr>
                <w:rFonts w:ascii="Angsana New" w:hAnsi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55F7FA3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254684B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5,759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1D5F3D6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left w:val="nil"/>
              <w:right w:val="nil"/>
            </w:tcBorders>
            <w:vAlign w:val="bottom"/>
          </w:tcPr>
          <w:p w14:paraId="69C42E4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8,0</w:t>
            </w:r>
            <w:r w:rsidR="00595E2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2F3B2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FDCC5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8,194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613A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7BED7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51D03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AE7E1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29031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5E685A3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8,0</w:t>
            </w:r>
            <w:r w:rsidR="00595E2E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270" w:type="dxa"/>
            <w:vAlign w:val="bottom"/>
          </w:tcPr>
          <w:p w14:paraId="6459565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52B64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8,194</w:t>
            </w:r>
          </w:p>
        </w:tc>
      </w:tr>
      <w:tr w:rsidR="0037735C" w:rsidRPr="001B5EA4" w14:paraId="24AAAA24" w14:textId="77777777" w:rsidTr="000C1B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51743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</w:t>
            </w:r>
          </w:p>
          <w:p w14:paraId="1AE52586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 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DD459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7774D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C3AFB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99F2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9A9B0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AB79B" w14:textId="77777777" w:rsidR="0037735C" w:rsidRPr="001B5EA4" w:rsidRDefault="00053D0A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2,14</w:t>
            </w:r>
            <w:r w:rsidR="007774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7" w:type="dxa"/>
            <w:tcBorders>
              <w:left w:val="nil"/>
              <w:bottom w:val="nil"/>
              <w:right w:val="nil"/>
            </w:tcBorders>
            <w:vAlign w:val="bottom"/>
          </w:tcPr>
          <w:p w14:paraId="3AA2AFE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29DF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2,122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2CB2C1E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bottom"/>
          </w:tcPr>
          <w:p w14:paraId="60C69FF3" w14:textId="77777777" w:rsidR="0037735C" w:rsidRPr="001B5EA4" w:rsidRDefault="00053D0A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2,29</w:t>
            </w:r>
            <w:r w:rsidR="007774D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EF31AF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5E994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2,252</w:t>
            </w:r>
          </w:p>
        </w:tc>
        <w:tc>
          <w:tcPr>
            <w:tcW w:w="270" w:type="dxa"/>
            <w:vAlign w:val="bottom"/>
          </w:tcPr>
          <w:p w14:paraId="3B2BE67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34D4EC" w14:textId="77777777" w:rsidR="0037735C" w:rsidRPr="001B5EA4" w:rsidRDefault="0037735C" w:rsidP="00B2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(2,2</w:t>
            </w:r>
            <w:r w:rsidR="001F2B2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7774D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D920F9" w14:textId="77777777" w:rsidR="0037735C" w:rsidRPr="001B5EA4" w:rsidRDefault="0037735C" w:rsidP="00B2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D2D5FD" w14:textId="77777777" w:rsidR="0037735C" w:rsidRPr="001B5EA4" w:rsidRDefault="0037735C" w:rsidP="00B2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(2,252)</w:t>
            </w:r>
          </w:p>
        </w:tc>
        <w:tc>
          <w:tcPr>
            <w:tcW w:w="270" w:type="dxa"/>
            <w:vAlign w:val="bottom"/>
          </w:tcPr>
          <w:p w14:paraId="4A68032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4EE55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C1D89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9F988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7735C" w:rsidRPr="001B5EA4" w14:paraId="0F3C6BCE" w14:textId="77777777" w:rsidTr="000C1B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4DE4A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A59C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63D39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9BBB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64717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0DAFC" w14:textId="77777777" w:rsidR="0037735C" w:rsidRPr="001B5EA4" w:rsidRDefault="00053D0A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7,74</w:t>
            </w:r>
            <w:r w:rsidR="007774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vAlign w:val="bottom"/>
          </w:tcPr>
          <w:p w14:paraId="02BDD4C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8D15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7,881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CA340B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74623" w14:textId="77777777" w:rsidR="0037735C" w:rsidRPr="001B5EA4" w:rsidRDefault="00053D0A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10,29</w:t>
            </w:r>
            <w:r w:rsidR="007774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24A7E6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F755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10,446</w:t>
            </w:r>
          </w:p>
        </w:tc>
        <w:tc>
          <w:tcPr>
            <w:tcW w:w="270" w:type="dxa"/>
          </w:tcPr>
          <w:p w14:paraId="5DA5F24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BD5A" w14:textId="77777777" w:rsidR="0037735C" w:rsidRPr="00D7052D" w:rsidRDefault="0037735C" w:rsidP="00B2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052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(2,2</w:t>
            </w:r>
            <w:r w:rsidR="00053D0A" w:rsidRPr="00D7052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7774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D7052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508EF94" w14:textId="77777777" w:rsidR="0037735C" w:rsidRPr="00D7052D" w:rsidRDefault="0037735C" w:rsidP="00B2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BB7FE" w14:textId="77777777" w:rsidR="0037735C" w:rsidRPr="00D7052D" w:rsidRDefault="0037735C" w:rsidP="00B26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7052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(2,252)</w:t>
            </w:r>
          </w:p>
        </w:tc>
        <w:tc>
          <w:tcPr>
            <w:tcW w:w="270" w:type="dxa"/>
            <w:vAlign w:val="bottom"/>
          </w:tcPr>
          <w:p w14:paraId="122E39B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861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8,0</w:t>
            </w:r>
            <w:r w:rsidR="00595E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270" w:type="dxa"/>
            <w:vAlign w:val="bottom"/>
          </w:tcPr>
          <w:p w14:paraId="7549DAF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177C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5E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8,194</w:t>
            </w:r>
          </w:p>
        </w:tc>
      </w:tr>
      <w:tr w:rsidR="0037735C" w:rsidRPr="001B5EA4" w14:paraId="7E4E4A3D" w14:textId="77777777" w:rsidTr="000C1B3F">
        <w:trPr>
          <w:trHeight w:val="2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069E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EB488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4AA18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22EE1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14B77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FBC5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4978C9D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9E4298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119F38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</w:tcBorders>
            <w:vAlign w:val="bottom"/>
          </w:tcPr>
          <w:p w14:paraId="5B9FCFC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CF2709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BD7173F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5A3880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A7557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6786313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21AB7F1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760F4B6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3CD7B4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CFE1A6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6" w:hanging="27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476DD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72" w:right="-43" w:hanging="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7735C" w:rsidRPr="001B5EA4" w14:paraId="6FF8607E" w14:textId="77777777" w:rsidTr="000C1B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304B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B5EA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B260" w14:textId="77777777" w:rsidR="0037735C" w:rsidRPr="001B5EA4" w:rsidRDefault="00B26DE5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552</w:t>
            </w:r>
            <w:r w:rsidR="001F55DE">
              <w:rPr>
                <w:rFonts w:ascii="Angsana New" w:hAnsi="Angsan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FB2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8D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1,319*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B9B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C88" w14:textId="77777777" w:rsidR="0037735C" w:rsidRPr="001B5EA4" w:rsidRDefault="003C0153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0DD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C22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A26B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1E9C29A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3C0153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270" w:type="dxa"/>
            <w:vAlign w:val="bottom"/>
          </w:tcPr>
          <w:p w14:paraId="67F79A9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2EE1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1,890</w:t>
            </w:r>
          </w:p>
        </w:tc>
        <w:tc>
          <w:tcPr>
            <w:tcW w:w="270" w:type="dxa"/>
          </w:tcPr>
          <w:p w14:paraId="22A4FAF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3DA7CF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47272">
              <w:rPr>
                <w:rFonts w:ascii="Angsana New" w:hAnsi="Angsana New"/>
                <w:color w:val="000000"/>
                <w:sz w:val="28"/>
                <w:szCs w:val="28"/>
              </w:rPr>
              <w:t>208</w:t>
            </w:r>
            <w:r w:rsidR="00B26DE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5B794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479046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6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(883)</w:t>
            </w:r>
          </w:p>
        </w:tc>
        <w:tc>
          <w:tcPr>
            <w:tcW w:w="270" w:type="dxa"/>
          </w:tcPr>
          <w:p w14:paraId="6276A93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46905F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 w:rsidR="0020758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71D9436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CB8D4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1,007</w:t>
            </w:r>
          </w:p>
        </w:tc>
      </w:tr>
      <w:tr w:rsidR="0037735C" w:rsidRPr="001B5EA4" w14:paraId="3153AE22" w14:textId="77777777" w:rsidTr="000C1B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AB15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424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784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5325C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CE1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F39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BA4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082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187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65DB100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001C57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F021F0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6E435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41A1FC6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41A72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6B5594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2FE7A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6D6646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D6BDD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E3E266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7735C" w:rsidRPr="001B5EA4" w14:paraId="707D134F" w14:textId="77777777" w:rsidTr="000C1B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C261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351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5,63</w:t>
            </w:r>
            <w:r w:rsidR="00C56B6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B38F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46B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5,846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4FB0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DF48" w14:textId="77777777" w:rsidR="0037735C" w:rsidRPr="001B5EA4" w:rsidRDefault="00AE2B8A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7,005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BFB9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EBA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6,412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6E01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57C197F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12,6</w:t>
            </w:r>
            <w:r w:rsidR="00C56B6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70" w:type="dxa"/>
            <w:vAlign w:val="bottom"/>
          </w:tcPr>
          <w:p w14:paraId="24EADDC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BD1F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12,258</w:t>
            </w:r>
          </w:p>
        </w:tc>
        <w:tc>
          <w:tcPr>
            <w:tcW w:w="270" w:type="dxa"/>
          </w:tcPr>
          <w:p w14:paraId="34C20DE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9C1A5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(3,32</w:t>
            </w:r>
            <w:r w:rsidR="00C56B6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ABDAD1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661E2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(3,193)</w:t>
            </w:r>
          </w:p>
        </w:tc>
        <w:tc>
          <w:tcPr>
            <w:tcW w:w="270" w:type="dxa"/>
          </w:tcPr>
          <w:p w14:paraId="2C1612C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A9FC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9,3</w:t>
            </w:r>
            <w:r w:rsidR="00AE2B8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0F2F6B9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3EFD0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9,065</w:t>
            </w:r>
          </w:p>
        </w:tc>
      </w:tr>
      <w:tr w:rsidR="0037735C" w:rsidRPr="001B5EA4" w14:paraId="2C4E3175" w14:textId="77777777" w:rsidTr="000C1B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AB8E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B5EA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8140" w14:textId="77777777" w:rsidR="0037735C" w:rsidRPr="001B5EA4" w:rsidRDefault="00AE2B8A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7B93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6BA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AB4F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CFEA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2,18</w:t>
            </w:r>
            <w:r w:rsidR="00AE2B8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B122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73A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2,051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AA50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gridSpan w:val="2"/>
            <w:vAlign w:val="bottom"/>
          </w:tcPr>
          <w:p w14:paraId="2BE07935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AE2B8A">
              <w:rPr>
                <w:rFonts w:ascii="Angsana New" w:hAnsi="Angsana New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270" w:type="dxa"/>
            <w:vAlign w:val="bottom"/>
          </w:tcPr>
          <w:p w14:paraId="5D96BE4B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F2D7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2,869</w:t>
            </w:r>
          </w:p>
        </w:tc>
        <w:tc>
          <w:tcPr>
            <w:tcW w:w="270" w:type="dxa"/>
          </w:tcPr>
          <w:p w14:paraId="10512A5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D23748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E2B8A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F9F794E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D8F5D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1" w:hanging="27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(691)</w:t>
            </w:r>
          </w:p>
        </w:tc>
        <w:tc>
          <w:tcPr>
            <w:tcW w:w="270" w:type="dxa"/>
          </w:tcPr>
          <w:p w14:paraId="31719716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BDF896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2,1</w:t>
            </w:r>
            <w:r w:rsidR="00AE2B8A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</w:p>
        </w:tc>
        <w:tc>
          <w:tcPr>
            <w:tcW w:w="270" w:type="dxa"/>
            <w:vAlign w:val="bottom"/>
          </w:tcPr>
          <w:p w14:paraId="2BF68B47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9F524" w14:textId="77777777" w:rsidR="0037735C" w:rsidRPr="001B5EA4" w:rsidRDefault="0037735C" w:rsidP="00377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5EA4">
              <w:rPr>
                <w:rFonts w:ascii="Angsana New" w:hAnsi="Angsana New"/>
                <w:color w:val="000000"/>
                <w:sz w:val="28"/>
                <w:szCs w:val="28"/>
              </w:rPr>
              <w:t>2,178</w:t>
            </w:r>
          </w:p>
        </w:tc>
      </w:tr>
    </w:tbl>
    <w:p w14:paraId="4ECC2501" w14:textId="77777777" w:rsidR="000C1B3F" w:rsidRDefault="000C1B3F" w:rsidP="000C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8B4667E" w14:textId="77777777" w:rsidR="000C1B3F" w:rsidRDefault="00E952EA" w:rsidP="000C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firstLine="9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B5EA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1B5E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BCC9C0F" w14:textId="77777777" w:rsidR="00BE781D" w:rsidRPr="00BE781D" w:rsidRDefault="00BE781D" w:rsidP="000C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firstLine="9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38BAC56" w14:textId="77777777" w:rsidR="008035C0" w:rsidRDefault="008035C0" w:rsidP="000C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firstLine="9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เวลาใดเวลาหนึ่ง</w:t>
      </w:r>
    </w:p>
    <w:p w14:paraId="605F449E" w14:textId="77777777" w:rsidR="000C1B3F" w:rsidRPr="000C1B3F" w:rsidRDefault="000C1B3F" w:rsidP="000C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firstLine="9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1D85863" w14:textId="77777777" w:rsidR="00E952EA" w:rsidRPr="001B5EA4" w:rsidRDefault="004034C8" w:rsidP="000C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firstLine="9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*</w:t>
      </w:r>
      <w:r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กำไรก่อนภาษีเงินได้รวม</w:t>
      </w:r>
      <w:r w:rsidR="00A73C27"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</w:t>
      </w:r>
      <w:r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เงินปันผลจาก</w:t>
      </w:r>
      <w:r w:rsidR="00B96BED"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บริษัทย่อยจำนวน </w:t>
      </w:r>
      <w:r w:rsidR="00B96BED" w:rsidRPr="001B5E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200 </w:t>
      </w:r>
      <w:r w:rsidR="00B96BED"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ล้านบาทสำหรับ</w:t>
      </w:r>
      <w:r w:rsidR="00F37546"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ปี</w:t>
      </w:r>
      <w:r w:rsidR="00B96BED" w:rsidRPr="001B5EA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2562</w:t>
      </w:r>
      <w:r w:rsidR="00B96BED" w:rsidRPr="001B5EA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96BED" w:rsidRPr="001B5EA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(</w:t>
      </w:r>
      <w:proofErr w:type="gramStart"/>
      <w:r w:rsidR="00B96BED" w:rsidRPr="001B5EA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2561 :</w:t>
      </w:r>
      <w:proofErr w:type="gramEnd"/>
      <w:r w:rsidR="00B96BED" w:rsidRPr="001B5EA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884 </w:t>
      </w:r>
      <w:r w:rsidR="00B96BED" w:rsidRPr="001B5EA4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B96BED" w:rsidRPr="001B5EA4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)</w:t>
      </w:r>
    </w:p>
    <w:p w14:paraId="23C39287" w14:textId="77777777" w:rsidR="008035C0" w:rsidRPr="001B5EA4" w:rsidRDefault="008035C0" w:rsidP="000F0BA5">
      <w:pPr>
        <w:tabs>
          <w:tab w:val="clear" w:pos="680"/>
          <w:tab w:val="clear" w:pos="907"/>
          <w:tab w:val="left" w:pos="900"/>
        </w:tabs>
        <w:ind w:left="540"/>
        <w:rPr>
          <w:rFonts w:ascii="Angsana New" w:hAnsi="Angsana New"/>
          <w:sz w:val="30"/>
          <w:szCs w:val="30"/>
        </w:rPr>
        <w:sectPr w:rsidR="008035C0" w:rsidRPr="001B5EA4" w:rsidSect="008B0FBC">
          <w:headerReference w:type="default" r:id="rId3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0D9003D" w14:textId="77777777" w:rsidR="00254BED" w:rsidRPr="001B5EA4" w:rsidRDefault="00254BED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Pr="001B5E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FEAEAAB" w14:textId="77777777" w:rsidR="00254BED" w:rsidRPr="001B5EA4" w:rsidRDefault="00254BED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5EA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3239790A" w14:textId="77777777" w:rsidR="00254BED" w:rsidRPr="001B5EA4" w:rsidRDefault="00254BED" w:rsidP="00254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 w:hint="cs"/>
          <w:sz w:val="30"/>
          <w:szCs w:val="30"/>
          <w:cs/>
        </w:rPr>
        <w:t>รายได้จากลูกค้าบางรายของกลุ่มบริษัทเป็นจำนวนเงินประมาณ</w:t>
      </w:r>
      <w:r w:rsidR="001E32F1"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="0088392B">
        <w:rPr>
          <w:rFonts w:ascii="Angsana New" w:hAnsi="Angsana New"/>
          <w:sz w:val="30"/>
          <w:szCs w:val="30"/>
        </w:rPr>
        <w:t>5,909</w:t>
      </w:r>
      <w:r w:rsidRPr="001B5EA4">
        <w:rPr>
          <w:rFonts w:ascii="Angsana New" w:hAnsi="Angsana New"/>
          <w:sz w:val="30"/>
          <w:szCs w:val="30"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ล้าน</w:t>
      </w:r>
      <w:r w:rsidRPr="001B5EA4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1B5EA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357F9" w:rsidRPr="001B5EA4">
        <w:rPr>
          <w:rFonts w:ascii="Angsana New" w:hAnsi="Angsana New"/>
          <w:i/>
          <w:iCs/>
          <w:sz w:val="30"/>
          <w:szCs w:val="30"/>
        </w:rPr>
        <w:t>25</w:t>
      </w:r>
      <w:r w:rsidR="008357F9" w:rsidRPr="001B5EA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175882" w:rsidRPr="001B5EA4">
        <w:rPr>
          <w:rFonts w:ascii="Angsana New" w:hAnsi="Angsana New"/>
          <w:i/>
          <w:iCs/>
          <w:sz w:val="30"/>
          <w:szCs w:val="30"/>
        </w:rPr>
        <w:t>1</w:t>
      </w:r>
      <w:r w:rsidRPr="001B5EA4">
        <w:rPr>
          <w:rFonts w:ascii="Angsana New" w:hAnsi="Angsana New"/>
          <w:i/>
          <w:iCs/>
          <w:sz w:val="30"/>
          <w:szCs w:val="30"/>
        </w:rPr>
        <w:t xml:space="preserve">: </w:t>
      </w:r>
      <w:r w:rsidR="00175882" w:rsidRPr="001B5EA4">
        <w:rPr>
          <w:rFonts w:ascii="Angsana New" w:hAnsi="Angsana New"/>
          <w:i/>
          <w:iCs/>
          <w:sz w:val="30"/>
          <w:szCs w:val="30"/>
        </w:rPr>
        <w:t>6,156</w:t>
      </w:r>
      <w:r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Pr="001B5EA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1B5EA4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1E54315" w14:textId="77777777" w:rsidR="00254BED" w:rsidRPr="001B5EA4" w:rsidRDefault="00254BED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4B5D4A" w14:textId="77777777" w:rsidR="00030124" w:rsidRPr="001B5EA4" w:rsidRDefault="001A67DB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4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6D469F7F" w14:textId="77777777" w:rsidR="00D55137" w:rsidRPr="001B5EA4" w:rsidRDefault="00D55137" w:rsidP="00D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61AD25" w14:textId="77777777" w:rsidR="003658AB" w:rsidRPr="001B5EA4" w:rsidRDefault="00030124" w:rsidP="00365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5EA4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3 ถึง อัตราร้อยละ </w:t>
      </w:r>
      <w:r w:rsidR="00577C6F" w:rsidRPr="001B5EA4">
        <w:rPr>
          <w:rFonts w:ascii="Angsana New" w:hAnsi="Angsana New"/>
          <w:sz w:val="30"/>
          <w:szCs w:val="30"/>
        </w:rPr>
        <w:t>1</w:t>
      </w:r>
      <w:r w:rsidRPr="001B5EA4">
        <w:rPr>
          <w:rFonts w:ascii="Angsana New" w:hAnsi="Angsana New"/>
          <w:sz w:val="30"/>
          <w:szCs w:val="30"/>
        </w:rPr>
        <w:t>5</w:t>
      </w:r>
      <w:r w:rsidRPr="001B5EA4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</w:t>
      </w:r>
      <w:r w:rsidR="00577C6F" w:rsidRPr="001B5EA4">
        <w:rPr>
          <w:rFonts w:ascii="Angsana New" w:hAnsi="Angsana New"/>
          <w:sz w:val="30"/>
          <w:szCs w:val="30"/>
          <w:cs/>
        </w:rPr>
        <w:t xml:space="preserve">นอัตราร้อยละ 3 ถึง อัตราร้อยละ </w:t>
      </w:r>
      <w:r w:rsidR="00577C6F" w:rsidRPr="001B5EA4">
        <w:rPr>
          <w:rFonts w:ascii="Angsana New" w:hAnsi="Angsana New"/>
          <w:sz w:val="30"/>
          <w:szCs w:val="30"/>
        </w:rPr>
        <w:t>6</w:t>
      </w:r>
      <w:r w:rsidRPr="001B5EA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2B566B" w:rsidRPr="001B5EA4">
        <w:rPr>
          <w:rFonts w:ascii="Angsana New" w:hAnsi="Angsana New"/>
          <w:sz w:val="30"/>
          <w:szCs w:val="30"/>
        </w:rPr>
        <w:t>256</w:t>
      </w:r>
      <w:r w:rsidR="00175882" w:rsidRPr="001B5EA4">
        <w:rPr>
          <w:rFonts w:ascii="Angsana New" w:hAnsi="Angsana New"/>
          <w:sz w:val="30"/>
          <w:szCs w:val="30"/>
        </w:rPr>
        <w:t>2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sz w:val="30"/>
          <w:szCs w:val="30"/>
          <w:cs/>
        </w:rPr>
        <w:t>กลุ่มบริษัทและบริษัทจ่ายสมทบกองทุนสำรองเลี้ยงชีพเป็นจำนวนเงิน</w:t>
      </w:r>
      <w:r w:rsidR="00C04ABA"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="00C04ABA" w:rsidRPr="001B5EA4">
        <w:rPr>
          <w:rFonts w:ascii="Angsana New" w:hAnsi="Angsana New"/>
          <w:sz w:val="30"/>
          <w:szCs w:val="30"/>
        </w:rPr>
        <w:t>22</w:t>
      </w:r>
      <w:r w:rsidR="004E5B3E" w:rsidRPr="001B5EA4">
        <w:rPr>
          <w:rFonts w:ascii="Angsana New" w:hAnsi="Angsana New"/>
          <w:sz w:val="30"/>
          <w:szCs w:val="30"/>
        </w:rPr>
        <w:t>.1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C04ABA" w:rsidRPr="001B5EA4">
        <w:rPr>
          <w:rFonts w:ascii="Angsana New" w:hAnsi="Angsana New"/>
          <w:sz w:val="30"/>
          <w:szCs w:val="30"/>
        </w:rPr>
        <w:t>9</w:t>
      </w:r>
      <w:r w:rsidR="004E5B3E" w:rsidRPr="001B5EA4">
        <w:rPr>
          <w:rFonts w:ascii="Angsana New" w:hAnsi="Angsana New"/>
          <w:sz w:val="30"/>
          <w:szCs w:val="30"/>
        </w:rPr>
        <w:t>.2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2B566B" w:rsidRPr="001B5EA4">
        <w:rPr>
          <w:rFonts w:ascii="Angsana New" w:hAnsi="Angsana New"/>
          <w:sz w:val="30"/>
          <w:szCs w:val="30"/>
        </w:rPr>
        <w:t xml:space="preserve"> </w:t>
      </w:r>
      <w:r w:rsidR="002B566B" w:rsidRPr="001B5EA4">
        <w:rPr>
          <w:rFonts w:ascii="Angsana New" w:hAnsi="Angsana New"/>
          <w:i/>
          <w:iCs/>
          <w:sz w:val="30"/>
          <w:szCs w:val="30"/>
        </w:rPr>
        <w:t>(256</w:t>
      </w:r>
      <w:r w:rsidR="00175882" w:rsidRPr="001B5EA4">
        <w:rPr>
          <w:rFonts w:ascii="Angsana New" w:hAnsi="Angsana New"/>
          <w:i/>
          <w:iCs/>
          <w:sz w:val="30"/>
          <w:szCs w:val="30"/>
        </w:rPr>
        <w:t>1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: </w:t>
      </w:r>
      <w:r w:rsidR="00175882" w:rsidRPr="001B5EA4">
        <w:rPr>
          <w:rFonts w:ascii="Angsana New" w:hAnsi="Angsana New"/>
          <w:i/>
          <w:iCs/>
          <w:sz w:val="30"/>
          <w:szCs w:val="30"/>
        </w:rPr>
        <w:t>20.4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175882" w:rsidRPr="001B5EA4">
        <w:rPr>
          <w:rFonts w:ascii="Angsana New" w:hAnsi="Angsana New"/>
          <w:i/>
          <w:iCs/>
          <w:sz w:val="30"/>
          <w:szCs w:val="30"/>
        </w:rPr>
        <w:t>8.6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B566B" w:rsidRPr="001B5EA4">
        <w:rPr>
          <w:rFonts w:ascii="Angsana New" w:hAnsi="Angsana New"/>
          <w:i/>
          <w:iCs/>
          <w:sz w:val="30"/>
          <w:szCs w:val="30"/>
        </w:rPr>
        <w:t xml:space="preserve"> </w:t>
      </w:r>
      <w:r w:rsidR="002B566B" w:rsidRPr="001B5EA4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2B566B" w:rsidRPr="001B5EA4">
        <w:rPr>
          <w:rFonts w:ascii="Angsana New" w:hAnsi="Angsana New"/>
          <w:i/>
          <w:iCs/>
          <w:sz w:val="30"/>
          <w:szCs w:val="30"/>
        </w:rPr>
        <w:t>)</w:t>
      </w:r>
      <w:r w:rsidR="002B566B" w:rsidRPr="001B5EA4">
        <w:rPr>
          <w:rFonts w:ascii="Angsana New" w:hAnsi="Angsana New" w:hint="cs"/>
          <w:sz w:val="30"/>
          <w:szCs w:val="30"/>
          <w:cs/>
        </w:rPr>
        <w:t xml:space="preserve"> </w:t>
      </w:r>
      <w:r w:rsidRPr="001B5EA4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33C2E65" w14:textId="77777777" w:rsidR="00432D70" w:rsidRPr="001B5EA4" w:rsidRDefault="00432D70" w:rsidP="00D3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6CCBD3E" w14:textId="77777777" w:rsidR="00030124" w:rsidRPr="001B5EA4" w:rsidRDefault="001A67DB" w:rsidP="007D5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</w:rPr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5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2784EA96" w14:textId="7A56DCB6" w:rsidR="003229C8" w:rsidRDefault="003229C8" w:rsidP="00322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715E3AB5" w14:textId="1D884695" w:rsidR="00490487" w:rsidRDefault="00490487" w:rsidP="00490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กำไรขาดทุน</w:t>
      </w:r>
      <w:r w:rsidRPr="0075591B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14:paraId="3AEB3003" w14:textId="77777777" w:rsidR="00490487" w:rsidRPr="001B5EA4" w:rsidRDefault="00490487" w:rsidP="00322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063"/>
        <w:gridCol w:w="269"/>
        <w:gridCol w:w="1080"/>
        <w:gridCol w:w="269"/>
        <w:gridCol w:w="1006"/>
        <w:gridCol w:w="236"/>
        <w:gridCol w:w="1069"/>
        <w:gridCol w:w="6"/>
      </w:tblGrid>
      <w:tr w:rsidR="0007268E" w:rsidRPr="001B5EA4" w14:paraId="7EC204ED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31284819" w14:textId="77777777" w:rsidR="0007268E" w:rsidRPr="001B5EA4" w:rsidRDefault="0007268E" w:rsidP="00EC4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1B5EA4" w:rsidRDefault="0007268E" w:rsidP="00EC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1B5EA4" w:rsidRDefault="0007268E" w:rsidP="00EC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00D4CCD0" w14:textId="77777777" w:rsidR="0007268E" w:rsidRPr="001B5EA4" w:rsidRDefault="0007268E" w:rsidP="00EC4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1B5EA4" w14:paraId="79B407D8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7443EF3B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7268F9B7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1504BDFA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51ED621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09955E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86A3B" w:rsidRPr="001B5EA4" w14:paraId="2E1FFFCE" w14:textId="77777777" w:rsidTr="00BB1F07">
        <w:tc>
          <w:tcPr>
            <w:tcW w:w="4662" w:type="dxa"/>
          </w:tcPr>
          <w:p w14:paraId="0A9DDB5D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8" w:type="dxa"/>
            <w:gridSpan w:val="8"/>
          </w:tcPr>
          <w:p w14:paraId="64F535DB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5882" w:rsidRPr="001B5EA4" w14:paraId="1A5331C4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1CA5553C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5" w:name="_Hlk32070387"/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597542" w:rsidRPr="001B5EA4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63" w:type="dxa"/>
            <w:vAlign w:val="bottom"/>
          </w:tcPr>
          <w:p w14:paraId="0DC398A5" w14:textId="77777777" w:rsidR="00175882" w:rsidRPr="001B5EA4" w:rsidRDefault="00DE63AF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1,330,357</w:t>
            </w:r>
          </w:p>
        </w:tc>
        <w:tc>
          <w:tcPr>
            <w:tcW w:w="269" w:type="dxa"/>
          </w:tcPr>
          <w:p w14:paraId="23C3AE1C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B5EA4">
              <w:rPr>
                <w:rFonts w:ascii="Angsana New" w:hAnsi="Angsana New"/>
                <w:sz w:val="30"/>
                <w:szCs w:val="30"/>
              </w:rPr>
              <w:t>,313,369</w:t>
            </w:r>
          </w:p>
        </w:tc>
        <w:tc>
          <w:tcPr>
            <w:tcW w:w="269" w:type="dxa"/>
          </w:tcPr>
          <w:p w14:paraId="554E6834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77777777" w:rsidR="00175882" w:rsidRPr="001B5EA4" w:rsidRDefault="00CB63DC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455,403</w:t>
            </w:r>
          </w:p>
        </w:tc>
        <w:tc>
          <w:tcPr>
            <w:tcW w:w="236" w:type="dxa"/>
          </w:tcPr>
          <w:p w14:paraId="765DFEDB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F06FE37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1B5EA4">
              <w:rPr>
                <w:rFonts w:ascii="Angsana New" w:hAnsi="Angsana New"/>
                <w:sz w:val="30"/>
                <w:szCs w:val="30"/>
              </w:rPr>
              <w:t>33,474</w:t>
            </w:r>
          </w:p>
        </w:tc>
      </w:tr>
      <w:tr w:rsidR="00175882" w:rsidRPr="001B5EA4" w14:paraId="53342CAC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04A8DF02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02A772F2" w:rsidR="00175882" w:rsidRPr="001B5EA4" w:rsidRDefault="00DE63AF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="00AA397F">
              <w:rPr>
                <w:rFonts w:ascii="Angsana New" w:hAnsi="Angsana New"/>
                <w:sz w:val="30"/>
                <w:szCs w:val="30"/>
              </w:rPr>
              <w:t>3,400</w:t>
            </w:r>
          </w:p>
        </w:tc>
        <w:tc>
          <w:tcPr>
            <w:tcW w:w="269" w:type="dxa"/>
          </w:tcPr>
          <w:p w14:paraId="13E7E97A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663,456</w:t>
            </w:r>
          </w:p>
        </w:tc>
        <w:tc>
          <w:tcPr>
            <w:tcW w:w="269" w:type="dxa"/>
          </w:tcPr>
          <w:p w14:paraId="414A5B6F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77777777" w:rsidR="00175882" w:rsidRPr="001B5EA4" w:rsidRDefault="00CB63DC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</w:t>
            </w:r>
            <w:r w:rsidR="00882C26">
              <w:rPr>
                <w:rFonts w:ascii="Angsana New" w:hAnsi="Angsana New"/>
                <w:sz w:val="30"/>
                <w:szCs w:val="30"/>
              </w:rPr>
              <w:t>66</w:t>
            </w:r>
            <w:r w:rsidR="00D21E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FB97ED9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44245E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237,451</w:t>
            </w:r>
          </w:p>
        </w:tc>
      </w:tr>
      <w:tr w:rsidR="00175882" w:rsidRPr="001B5EA4" w14:paraId="3EB83582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13A2AC5C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77777777" w:rsidR="00175882" w:rsidRPr="001B5EA4" w:rsidRDefault="00DE63AF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3,988,093</w:t>
            </w:r>
          </w:p>
        </w:tc>
        <w:tc>
          <w:tcPr>
            <w:tcW w:w="269" w:type="dxa"/>
          </w:tcPr>
          <w:p w14:paraId="3DB415A5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77777777" w:rsidR="00175882" w:rsidRPr="001B5EA4" w:rsidRDefault="00175882" w:rsidP="0096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4,116,272</w:t>
            </w:r>
          </w:p>
        </w:tc>
        <w:tc>
          <w:tcPr>
            <w:tcW w:w="269" w:type="dxa"/>
          </w:tcPr>
          <w:p w14:paraId="1B4F5C6D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77777777" w:rsidR="00175882" w:rsidRPr="001B5EA4" w:rsidRDefault="00CB63DC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</w:t>
            </w:r>
            <w:r w:rsidR="00D8733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87330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36" w:type="dxa"/>
          </w:tcPr>
          <w:p w14:paraId="742F5D67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81F2AC2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1,183,619</w:t>
            </w:r>
          </w:p>
        </w:tc>
      </w:tr>
      <w:tr w:rsidR="00175882" w:rsidRPr="001B5EA4" w14:paraId="65CD5845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3BE99EAF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77777777" w:rsidR="00175882" w:rsidRPr="001B5EA4" w:rsidRDefault="00DE63AF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10,508</w:t>
            </w:r>
          </w:p>
        </w:tc>
        <w:tc>
          <w:tcPr>
            <w:tcW w:w="269" w:type="dxa"/>
          </w:tcPr>
          <w:p w14:paraId="29567EA6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(18,529)</w:t>
            </w:r>
          </w:p>
        </w:tc>
        <w:tc>
          <w:tcPr>
            <w:tcW w:w="269" w:type="dxa"/>
          </w:tcPr>
          <w:p w14:paraId="62496902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77777777" w:rsidR="00175882" w:rsidRPr="001B5EA4" w:rsidRDefault="00CB63DC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(7,198)</w:t>
            </w:r>
          </w:p>
        </w:tc>
        <w:tc>
          <w:tcPr>
            <w:tcW w:w="236" w:type="dxa"/>
          </w:tcPr>
          <w:p w14:paraId="1CBD916A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F803DBD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(927)</w:t>
            </w:r>
          </w:p>
        </w:tc>
      </w:tr>
      <w:tr w:rsidR="00175882" w:rsidRPr="001B5EA4" w14:paraId="25F6758D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11C03C64" w14:textId="77777777" w:rsidR="00175882" w:rsidRPr="001B5EA4" w:rsidRDefault="00F63F3D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5882" w:rsidRPr="001B5EA4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BB1F07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175882" w:rsidRPr="001B5EA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77777777" w:rsidR="00175882" w:rsidRPr="001B5EA4" w:rsidRDefault="00DE63AF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8,558</w:t>
            </w:r>
          </w:p>
        </w:tc>
        <w:tc>
          <w:tcPr>
            <w:tcW w:w="269" w:type="dxa"/>
          </w:tcPr>
          <w:p w14:paraId="30837E9B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(11</w:t>
            </w:r>
            <w:r w:rsidRPr="001B5EA4">
              <w:rPr>
                <w:rFonts w:ascii="Angsana New" w:hAnsi="Angsana New"/>
                <w:sz w:val="30"/>
                <w:szCs w:val="30"/>
              </w:rPr>
              <w:t>,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502)</w:t>
            </w:r>
          </w:p>
        </w:tc>
        <w:tc>
          <w:tcPr>
            <w:tcW w:w="269" w:type="dxa"/>
          </w:tcPr>
          <w:p w14:paraId="7B05C80A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77777777" w:rsidR="00175882" w:rsidRPr="001B5EA4" w:rsidRDefault="00CB63DC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</w:t>
            </w:r>
            <w:r w:rsidR="00DF1A7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36" w:type="dxa"/>
          </w:tcPr>
          <w:p w14:paraId="2A6EAF36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44802F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1B5EA4">
              <w:rPr>
                <w:rFonts w:ascii="Angsana New" w:hAnsi="Angsana New"/>
                <w:sz w:val="30"/>
                <w:szCs w:val="30"/>
              </w:rPr>
              <w:t>,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965)</w:t>
            </w:r>
          </w:p>
        </w:tc>
      </w:tr>
      <w:tr w:rsidR="00175882" w:rsidRPr="001B5EA4" w14:paraId="4EA4BE87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7B085A0A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77777777" w:rsidR="00175882" w:rsidRPr="001B5EA4" w:rsidRDefault="00F63F3D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537,321</w:t>
            </w:r>
          </w:p>
        </w:tc>
        <w:tc>
          <w:tcPr>
            <w:tcW w:w="269" w:type="dxa"/>
          </w:tcPr>
          <w:p w14:paraId="0225FB14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549,864</w:t>
            </w:r>
          </w:p>
        </w:tc>
        <w:tc>
          <w:tcPr>
            <w:tcW w:w="269" w:type="dxa"/>
          </w:tcPr>
          <w:p w14:paraId="44EE163D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77777777" w:rsidR="00175882" w:rsidRPr="001B5EA4" w:rsidRDefault="00CB63DC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128,773</w:t>
            </w:r>
          </w:p>
        </w:tc>
        <w:tc>
          <w:tcPr>
            <w:tcW w:w="236" w:type="dxa"/>
          </w:tcPr>
          <w:p w14:paraId="05697BF9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C5BB07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126,617</w:t>
            </w:r>
          </w:p>
        </w:tc>
      </w:tr>
      <w:tr w:rsidR="00175882" w:rsidRPr="001B5EA4" w14:paraId="34065ECF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212E29B8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3" w:type="dxa"/>
          </w:tcPr>
          <w:p w14:paraId="0303482C" w14:textId="77777777" w:rsidR="00175882" w:rsidRPr="001B5EA4" w:rsidRDefault="00F63F3D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10,664</w:t>
            </w:r>
          </w:p>
        </w:tc>
        <w:tc>
          <w:tcPr>
            <w:tcW w:w="269" w:type="dxa"/>
          </w:tcPr>
          <w:p w14:paraId="2FF468AC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605A2A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22,891</w:t>
            </w:r>
          </w:p>
        </w:tc>
        <w:tc>
          <w:tcPr>
            <w:tcW w:w="269" w:type="dxa"/>
          </w:tcPr>
          <w:p w14:paraId="616FD945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AEF0802" w14:textId="77777777" w:rsidR="00175882" w:rsidRPr="001B5EA4" w:rsidRDefault="00203806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5,045</w:t>
            </w:r>
          </w:p>
        </w:tc>
        <w:tc>
          <w:tcPr>
            <w:tcW w:w="236" w:type="dxa"/>
          </w:tcPr>
          <w:p w14:paraId="5F12E355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2A80CF7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10,531</w:t>
            </w:r>
          </w:p>
        </w:tc>
      </w:tr>
      <w:tr w:rsidR="007421BE" w:rsidRPr="001B5EA4" w14:paraId="03FE99B5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7370076F" w14:textId="77777777" w:rsidR="007421BE" w:rsidRPr="001B5EA4" w:rsidRDefault="007421BE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3" w:type="dxa"/>
          </w:tcPr>
          <w:p w14:paraId="2BDA1E2B" w14:textId="77777777" w:rsidR="007421BE" w:rsidRPr="001B5EA4" w:rsidRDefault="00F63F3D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6577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5776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69" w:type="dxa"/>
          </w:tcPr>
          <w:p w14:paraId="69C42060" w14:textId="77777777" w:rsidR="007421BE" w:rsidRPr="001B5EA4" w:rsidRDefault="007421BE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AEB07" w14:textId="77777777" w:rsidR="007421BE" w:rsidRPr="001B5EA4" w:rsidRDefault="009C110E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39,372</w:t>
            </w:r>
          </w:p>
        </w:tc>
        <w:tc>
          <w:tcPr>
            <w:tcW w:w="269" w:type="dxa"/>
          </w:tcPr>
          <w:p w14:paraId="37B73174" w14:textId="77777777" w:rsidR="007421BE" w:rsidRPr="001B5EA4" w:rsidRDefault="007421BE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9F0F4AD" w14:textId="77777777" w:rsidR="007421BE" w:rsidRPr="001B5EA4" w:rsidRDefault="00D87330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203806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7BE759E6" w14:textId="77777777" w:rsidR="007421BE" w:rsidRPr="001B5EA4" w:rsidRDefault="007421BE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570D093" w14:textId="77777777" w:rsidR="007421BE" w:rsidRPr="001B5EA4" w:rsidRDefault="00D32217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26,328</w:t>
            </w:r>
          </w:p>
        </w:tc>
      </w:tr>
      <w:tr w:rsidR="00175882" w:rsidRPr="001B5EA4" w14:paraId="0AC58658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595B636F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4E44D084" w:rsidR="00175882" w:rsidRPr="001B5EA4" w:rsidRDefault="00BF5AF9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AA397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A397F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69" w:type="dxa"/>
          </w:tcPr>
          <w:p w14:paraId="53F77932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77777777" w:rsidR="00175882" w:rsidRPr="001B5EA4" w:rsidRDefault="009C110E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714,184</w:t>
            </w:r>
          </w:p>
        </w:tc>
        <w:tc>
          <w:tcPr>
            <w:tcW w:w="269" w:type="dxa"/>
          </w:tcPr>
          <w:p w14:paraId="5F8E4C40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77777777" w:rsidR="00175882" w:rsidRPr="001B5EA4" w:rsidRDefault="00794C95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87330">
              <w:rPr>
                <w:rFonts w:ascii="Angsana New" w:hAnsi="Angsana New"/>
                <w:sz w:val="30"/>
                <w:szCs w:val="30"/>
              </w:rPr>
              <w:t>2</w:t>
            </w:r>
            <w:r w:rsidR="00D21ED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21ED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236" w:type="dxa"/>
          </w:tcPr>
          <w:p w14:paraId="0FE71C20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02EB43E" w14:textId="77777777" w:rsidR="00175882" w:rsidRPr="001B5EA4" w:rsidRDefault="00D32217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281,72</w:t>
            </w:r>
            <w:r w:rsidR="00794C95">
              <w:rPr>
                <w:rFonts w:ascii="Angsana New" w:hAnsi="Angsana New"/>
                <w:sz w:val="30"/>
                <w:szCs w:val="30"/>
              </w:rPr>
              <w:t>6</w:t>
            </w:r>
            <w:r w:rsidR="00175882" w:rsidRPr="001B5EA4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</w:tr>
      <w:tr w:rsidR="00175882" w:rsidRPr="001B5EA4" w14:paraId="48199140" w14:textId="77777777" w:rsidTr="00BB1F07">
        <w:trPr>
          <w:gridAfter w:val="1"/>
          <w:wAfter w:w="6" w:type="dxa"/>
        </w:trPr>
        <w:tc>
          <w:tcPr>
            <w:tcW w:w="4662" w:type="dxa"/>
          </w:tcPr>
          <w:p w14:paraId="56BF8CF3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77777777" w:rsidR="00175882" w:rsidRPr="001B5EA4" w:rsidRDefault="00F63F3D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</w:t>
            </w:r>
            <w:r w:rsidR="00BF5AF9">
              <w:rPr>
                <w:rFonts w:ascii="Angsana New" w:hAnsi="Angsana New"/>
                <w:b/>
                <w:bCs/>
                <w:sz w:val="30"/>
                <w:szCs w:val="30"/>
              </w:rPr>
              <w:t>8,905</w:t>
            </w:r>
          </w:p>
        </w:tc>
        <w:tc>
          <w:tcPr>
            <w:tcW w:w="269" w:type="dxa"/>
            <w:vAlign w:val="bottom"/>
          </w:tcPr>
          <w:p w14:paraId="462C17F1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77777777" w:rsidR="00175882" w:rsidRPr="001B5EA4" w:rsidRDefault="00175882" w:rsidP="00175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7,389,377</w:t>
            </w:r>
          </w:p>
        </w:tc>
        <w:tc>
          <w:tcPr>
            <w:tcW w:w="269" w:type="dxa"/>
            <w:vAlign w:val="bottom"/>
          </w:tcPr>
          <w:p w14:paraId="0FCC70A2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77777777" w:rsidR="00175882" w:rsidRPr="001B5EA4" w:rsidRDefault="00794C95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C9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C95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94C95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36" w:type="dxa"/>
            <w:vAlign w:val="bottom"/>
          </w:tcPr>
          <w:p w14:paraId="5A11D31C" w14:textId="77777777" w:rsidR="00175882" w:rsidRPr="001B5EA4" w:rsidRDefault="00175882" w:rsidP="00175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77777777" w:rsidR="00175882" w:rsidRPr="001B5EA4" w:rsidRDefault="00175882" w:rsidP="00175882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2,294,854</w:t>
            </w:r>
          </w:p>
        </w:tc>
      </w:tr>
      <w:bookmarkEnd w:id="5"/>
    </w:tbl>
    <w:p w14:paraId="71EF2C18" w14:textId="77777777" w:rsidR="00030124" w:rsidRPr="001B5EA4" w:rsidRDefault="00D3367F" w:rsidP="006D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1B5EA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6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1B5EA4" w:rsidRDefault="00517D4E" w:rsidP="008C6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61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63"/>
      </w:tblGrid>
      <w:tr w:rsidR="00517D4E" w:rsidRPr="001B5EA4" w14:paraId="7C53E95B" w14:textId="77777777" w:rsidTr="002170CC">
        <w:tc>
          <w:tcPr>
            <w:tcW w:w="3267" w:type="dxa"/>
          </w:tcPr>
          <w:p w14:paraId="415DC6E1" w14:textId="77777777" w:rsidR="00517D4E" w:rsidRPr="001B5EA4" w:rsidRDefault="00597542" w:rsidP="004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1B5E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1B5EA4" w:rsidRDefault="00517D4E" w:rsidP="004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1B5EA4" w:rsidRDefault="00517D4E" w:rsidP="004D3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1B5EA4" w:rsidRDefault="00517D4E" w:rsidP="00517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B5EA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8C1718" w14:textId="77777777" w:rsidR="00517D4E" w:rsidRPr="001B5EA4" w:rsidRDefault="00517D4E" w:rsidP="004D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275ED667" w14:textId="77777777" w:rsidR="00517D4E" w:rsidRPr="001B5EA4" w:rsidRDefault="00517D4E" w:rsidP="004D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5EA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986A3B" w:rsidRPr="001B5EA4" w14:paraId="20665EAB" w14:textId="77777777" w:rsidTr="002170CC">
        <w:tc>
          <w:tcPr>
            <w:tcW w:w="3267" w:type="dxa"/>
          </w:tcPr>
          <w:p w14:paraId="3A2C5440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0873E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9412DA5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B76F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909E268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3F9BC2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2470B37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A85F721" w14:textId="77777777" w:rsidR="00986A3B" w:rsidRPr="001B5EA4" w:rsidRDefault="00175882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986A3B" w:rsidRPr="001B5EA4" w14:paraId="0946616C" w14:textId="77777777" w:rsidTr="002170CC">
        <w:tc>
          <w:tcPr>
            <w:tcW w:w="3267" w:type="dxa"/>
          </w:tcPr>
          <w:p w14:paraId="124A8A02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1804BFF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1B5EA4" w14:paraId="69446B22" w14:textId="77777777" w:rsidTr="002170CC">
        <w:tc>
          <w:tcPr>
            <w:tcW w:w="4077" w:type="dxa"/>
            <w:gridSpan w:val="2"/>
          </w:tcPr>
          <w:p w14:paraId="6C142028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1B5EA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1B5EA4" w:rsidRDefault="00986A3B" w:rsidP="00986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1B5EA4" w:rsidRDefault="00986A3B" w:rsidP="009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3E7A8D3" w14:textId="77777777" w:rsidR="00986A3B" w:rsidRPr="001B5EA4" w:rsidRDefault="00986A3B" w:rsidP="00986A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347" w:rsidRPr="001B5EA4" w14:paraId="12F0493D" w14:textId="77777777" w:rsidTr="00C4232F">
        <w:tc>
          <w:tcPr>
            <w:tcW w:w="3267" w:type="dxa"/>
          </w:tcPr>
          <w:p w14:paraId="00CEF84F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1892F8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77777777" w:rsidR="00CB7347" w:rsidRPr="001B5EA4" w:rsidRDefault="00D475ED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  <w:r w:rsidR="00CB734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="006854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A83177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90,929</w:t>
            </w:r>
          </w:p>
        </w:tc>
        <w:tc>
          <w:tcPr>
            <w:tcW w:w="270" w:type="dxa"/>
          </w:tcPr>
          <w:p w14:paraId="37059DB8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51,742</w:t>
            </w:r>
          </w:p>
        </w:tc>
        <w:tc>
          <w:tcPr>
            <w:tcW w:w="270" w:type="dxa"/>
          </w:tcPr>
          <w:p w14:paraId="720A84F2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89B253D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45,830</w:t>
            </w:r>
          </w:p>
        </w:tc>
      </w:tr>
      <w:tr w:rsidR="00CB7347" w:rsidRPr="001B5EA4" w14:paraId="6751C672" w14:textId="77777777" w:rsidTr="00C4232F">
        <w:tc>
          <w:tcPr>
            <w:tcW w:w="3267" w:type="dxa"/>
          </w:tcPr>
          <w:p w14:paraId="273665DB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9FEBBA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39166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042951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158696BE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347" w:rsidRPr="001B5EA4" w14:paraId="3F1CB331" w14:textId="77777777" w:rsidTr="00C4232F">
        <w:tc>
          <w:tcPr>
            <w:tcW w:w="3267" w:type="dxa"/>
            <w:shd w:val="clear" w:color="auto" w:fill="auto"/>
          </w:tcPr>
          <w:p w14:paraId="4736F1EF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5EA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1EC3498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6BBB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CDD6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C499B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0A85D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79E3A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DD184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0FB8282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BCA68A1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347" w:rsidRPr="001B5EA4" w14:paraId="4B15DBCF" w14:textId="77777777" w:rsidTr="00C4232F">
        <w:tc>
          <w:tcPr>
            <w:tcW w:w="3267" w:type="dxa"/>
            <w:shd w:val="clear" w:color="auto" w:fill="auto"/>
          </w:tcPr>
          <w:p w14:paraId="4B133C50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3BFD96EA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35E49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4D0BD" w14:textId="77777777" w:rsidR="00CB7347" w:rsidRPr="001B5EA4" w:rsidRDefault="00D475ED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3E64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6854C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218C1AC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AA33F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4AE597D4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E883D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(260)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BD7F67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7CD53D4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1,470</w:t>
            </w:r>
          </w:p>
        </w:tc>
      </w:tr>
      <w:tr w:rsidR="00CB7347" w:rsidRPr="001B5EA4" w14:paraId="4759FEF2" w14:textId="77777777" w:rsidTr="002170CC">
        <w:tc>
          <w:tcPr>
            <w:tcW w:w="3267" w:type="dxa"/>
            <w:shd w:val="clear" w:color="auto" w:fill="auto"/>
          </w:tcPr>
          <w:p w14:paraId="209E6E57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FBC6C9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5FC49" w14:textId="77777777" w:rsidR="00CB7347" w:rsidRPr="001B5EA4" w:rsidRDefault="00CB7347" w:rsidP="00CB7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72AE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99,758</w:t>
            </w:r>
          </w:p>
        </w:tc>
        <w:tc>
          <w:tcPr>
            <w:tcW w:w="270" w:type="dxa"/>
            <w:shd w:val="clear" w:color="auto" w:fill="auto"/>
          </w:tcPr>
          <w:p w14:paraId="50B86848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581B9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91,845</w:t>
            </w:r>
          </w:p>
        </w:tc>
        <w:tc>
          <w:tcPr>
            <w:tcW w:w="270" w:type="dxa"/>
            <w:shd w:val="clear" w:color="auto" w:fill="auto"/>
          </w:tcPr>
          <w:p w14:paraId="15CE81CF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8F62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51,482</w:t>
            </w:r>
          </w:p>
        </w:tc>
        <w:tc>
          <w:tcPr>
            <w:tcW w:w="270" w:type="dxa"/>
            <w:shd w:val="clear" w:color="auto" w:fill="auto"/>
          </w:tcPr>
          <w:p w14:paraId="49C76A62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0BE5" w14:textId="77777777" w:rsidR="00CB7347" w:rsidRPr="001B5EA4" w:rsidRDefault="00CB7347" w:rsidP="00CB7347">
            <w:pPr>
              <w:pStyle w:val="BodyText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47,300</w:t>
            </w:r>
          </w:p>
        </w:tc>
      </w:tr>
    </w:tbl>
    <w:p w14:paraId="629670F1" w14:textId="77777777" w:rsidR="00517D4E" w:rsidRPr="001B5EA4" w:rsidRDefault="00517D4E" w:rsidP="00597542">
      <w:pPr>
        <w:tabs>
          <w:tab w:val="clear" w:pos="227"/>
          <w:tab w:val="clear" w:pos="454"/>
        </w:tabs>
      </w:pPr>
    </w:p>
    <w:tbl>
      <w:tblPr>
        <w:tblpPr w:leftFromText="180" w:rightFromText="180" w:vertAnchor="text" w:horzAnchor="margin" w:tblpX="570" w:tblpY="362"/>
        <w:tblW w:w="92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927"/>
        <w:gridCol w:w="180"/>
        <w:gridCol w:w="945"/>
        <w:gridCol w:w="180"/>
        <w:gridCol w:w="963"/>
        <w:gridCol w:w="180"/>
        <w:gridCol w:w="1080"/>
        <w:gridCol w:w="180"/>
        <w:gridCol w:w="1080"/>
        <w:gridCol w:w="180"/>
        <w:gridCol w:w="1053"/>
      </w:tblGrid>
      <w:tr w:rsidR="00517D4E" w:rsidRPr="001B5EA4" w14:paraId="0807167E" w14:textId="77777777" w:rsidTr="00597542">
        <w:trPr>
          <w:cantSplit/>
        </w:trPr>
        <w:tc>
          <w:tcPr>
            <w:tcW w:w="2257" w:type="dxa"/>
          </w:tcPr>
          <w:p w14:paraId="4077B507" w14:textId="77777777" w:rsidR="00517D4E" w:rsidRPr="001B5EA4" w:rsidRDefault="00517D4E" w:rsidP="00597542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948" w:type="dxa"/>
            <w:gridSpan w:val="11"/>
            <w:vAlign w:val="center"/>
          </w:tcPr>
          <w:p w14:paraId="4B68A176" w14:textId="77777777" w:rsidR="00517D4E" w:rsidRPr="001B5EA4" w:rsidRDefault="00517D4E" w:rsidP="0059754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7D4E" w:rsidRPr="001B5EA4" w14:paraId="238DB49E" w14:textId="77777777" w:rsidTr="00986A3B">
        <w:trPr>
          <w:cantSplit/>
        </w:trPr>
        <w:tc>
          <w:tcPr>
            <w:tcW w:w="2257" w:type="dxa"/>
          </w:tcPr>
          <w:p w14:paraId="12F6A576" w14:textId="77777777" w:rsidR="00517D4E" w:rsidRPr="001B5EA4" w:rsidRDefault="00517D4E" w:rsidP="002170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5"/>
          </w:tcPr>
          <w:p w14:paraId="1B365080" w14:textId="77777777" w:rsidR="00517D4E" w:rsidRPr="001B5EA4" w:rsidRDefault="00175882" w:rsidP="00217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DBAED8F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</w:tcPr>
          <w:p w14:paraId="57383D1F" w14:textId="77777777" w:rsidR="00517D4E" w:rsidRPr="001B5EA4" w:rsidRDefault="00175882" w:rsidP="002170C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517D4E" w:rsidRPr="001B5EA4" w14:paraId="7C16C463" w14:textId="77777777" w:rsidTr="0010482A">
        <w:trPr>
          <w:cantSplit/>
        </w:trPr>
        <w:tc>
          <w:tcPr>
            <w:tcW w:w="2257" w:type="dxa"/>
            <w:vAlign w:val="bottom"/>
          </w:tcPr>
          <w:p w14:paraId="0E56C986" w14:textId="77777777" w:rsidR="00517D4E" w:rsidRPr="001B5EA4" w:rsidRDefault="0010482A" w:rsidP="0010482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7" w:type="dxa"/>
            <w:vAlign w:val="bottom"/>
          </w:tcPr>
          <w:p w14:paraId="327DCF08" w14:textId="77777777" w:rsidR="00072622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1B5EA4" w:rsidRDefault="00517D4E" w:rsidP="002170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65555273" w14:textId="77777777" w:rsidR="00517D4E" w:rsidRPr="001B5EA4" w:rsidRDefault="008E0C8C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517D4E"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1B5EA4" w:rsidRDefault="00517D4E" w:rsidP="002170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29ABAB92" w14:textId="77777777" w:rsidR="00072622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1B5EA4" w:rsidRDefault="00517D4E" w:rsidP="002170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DDD2E5" w14:textId="77777777" w:rsidR="00072622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1B5EA4" w:rsidRDefault="00517D4E" w:rsidP="002170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3CFFD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1B5EA4" w:rsidRDefault="00517D4E" w:rsidP="002170C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7284F8C" w14:textId="77777777" w:rsidR="00072622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1B5EA4" w14:paraId="533861AA" w14:textId="77777777" w:rsidTr="00986A3B">
        <w:trPr>
          <w:cantSplit/>
        </w:trPr>
        <w:tc>
          <w:tcPr>
            <w:tcW w:w="2257" w:type="dxa"/>
          </w:tcPr>
          <w:p w14:paraId="107910EA" w14:textId="77777777" w:rsidR="00517D4E" w:rsidRPr="001B5EA4" w:rsidRDefault="00517D4E" w:rsidP="002170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0F8A99BB" w14:textId="77777777" w:rsidR="00517D4E" w:rsidRPr="001B5EA4" w:rsidRDefault="00517D4E" w:rsidP="002170C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5351F"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75882" w:rsidRPr="001B5EA4" w14:paraId="6D9547B0" w14:textId="77777777" w:rsidTr="00314854">
        <w:trPr>
          <w:cantSplit/>
        </w:trPr>
        <w:tc>
          <w:tcPr>
            <w:tcW w:w="2257" w:type="dxa"/>
          </w:tcPr>
          <w:p w14:paraId="3507A295" w14:textId="77777777" w:rsidR="00175882" w:rsidRPr="001B5EA4" w:rsidRDefault="00314854" w:rsidP="0017588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00F4F038" w14:textId="77777777" w:rsidR="00175882" w:rsidRPr="001B5EA4" w:rsidRDefault="00175882" w:rsidP="001758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1B5EA4" w:rsidRDefault="00175882" w:rsidP="00175882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9F0C741" w14:textId="77777777" w:rsidR="00175882" w:rsidRPr="001B5EA4" w:rsidRDefault="00175882" w:rsidP="001758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1B5EA4" w:rsidRDefault="00175882" w:rsidP="00175882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0621B469" w14:textId="77777777" w:rsidR="00175882" w:rsidRPr="001B5EA4" w:rsidRDefault="00175882" w:rsidP="001758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1B5EA4" w:rsidRDefault="00175882" w:rsidP="00175882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C4D87" w14:textId="77777777" w:rsidR="00175882" w:rsidRPr="001B5EA4" w:rsidRDefault="00175882" w:rsidP="001758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1B5EA4" w:rsidRDefault="00175882" w:rsidP="00175882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2B762B" w14:textId="77777777" w:rsidR="00175882" w:rsidRPr="001B5EA4" w:rsidRDefault="00175882" w:rsidP="001758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1B5EA4" w:rsidRDefault="00175882" w:rsidP="00175882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2CBD19D8" w14:textId="77777777" w:rsidR="00175882" w:rsidRPr="001B5EA4" w:rsidRDefault="00175882" w:rsidP="001758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CB7347" w:rsidRPr="001B5EA4" w14:paraId="3CBDBAFC" w14:textId="77777777" w:rsidTr="00314854">
        <w:trPr>
          <w:cantSplit/>
        </w:trPr>
        <w:tc>
          <w:tcPr>
            <w:tcW w:w="2257" w:type="dxa"/>
          </w:tcPr>
          <w:p w14:paraId="12EC0B13" w14:textId="77777777" w:rsidR="00CB7347" w:rsidRPr="001B5EA4" w:rsidRDefault="00CB7347" w:rsidP="00CB7347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ผลต่างจากการเปลี่ยนแปลงมูลค่ายุติธรรมในเงินลงทุนเผื่อขาย</w:t>
            </w:r>
          </w:p>
        </w:tc>
        <w:tc>
          <w:tcPr>
            <w:tcW w:w="927" w:type="dxa"/>
            <w:vAlign w:val="bottom"/>
          </w:tcPr>
          <w:p w14:paraId="04718D2E" w14:textId="77777777" w:rsidR="00CB7347" w:rsidRPr="009D7E39" w:rsidRDefault="00D649DB" w:rsidP="00D649D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41D6CF" w14:textId="77777777" w:rsidR="00CB7347" w:rsidRPr="009D7E39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FDA8669" w14:textId="77777777" w:rsidR="00CB7347" w:rsidRPr="009D7E39" w:rsidRDefault="00CB7347" w:rsidP="00D649D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63415C" w14:textId="77777777" w:rsidR="00CB7347" w:rsidRPr="009D7E39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43CF50BF" w14:textId="77777777" w:rsidR="00CB7347" w:rsidRPr="009D7E39" w:rsidRDefault="00CB7347" w:rsidP="00D649D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597F90" w14:textId="77777777" w:rsidR="00CB7347" w:rsidRPr="009D7E39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7F786E" w14:textId="77777777" w:rsidR="00CB7347" w:rsidRPr="009D7E39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7E39">
              <w:rPr>
                <w:rFonts w:ascii="Angsana New" w:hAnsi="Angsana New"/>
                <w:sz w:val="30"/>
                <w:szCs w:val="30"/>
              </w:rPr>
              <w:t>(1,305)</w:t>
            </w:r>
          </w:p>
        </w:tc>
        <w:tc>
          <w:tcPr>
            <w:tcW w:w="180" w:type="dxa"/>
          </w:tcPr>
          <w:p w14:paraId="043BC185" w14:textId="77777777" w:rsidR="00CB7347" w:rsidRPr="009D7E39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7BCF95" w14:textId="77777777" w:rsidR="00CB7347" w:rsidRPr="009D7E39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7E3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3FD72673" w14:textId="77777777" w:rsidR="00CB7347" w:rsidRPr="009D7E39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3BEAE0C5" w14:textId="77777777" w:rsidR="00CB7347" w:rsidRPr="009D7E39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7E39">
              <w:rPr>
                <w:rFonts w:ascii="Angsana New" w:hAnsi="Angsana New"/>
                <w:sz w:val="30"/>
                <w:szCs w:val="30"/>
              </w:rPr>
              <w:t>(1,206</w:t>
            </w:r>
            <w:r w:rsidRPr="009D7E3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B7347" w:rsidRPr="001B5EA4" w14:paraId="100805AE" w14:textId="77777777" w:rsidTr="009D011A">
        <w:trPr>
          <w:cantSplit/>
        </w:trPr>
        <w:tc>
          <w:tcPr>
            <w:tcW w:w="2257" w:type="dxa"/>
          </w:tcPr>
          <w:p w14:paraId="55BB3215" w14:textId="77777777" w:rsidR="00CB7347" w:rsidRPr="001B5EA4" w:rsidRDefault="00CB7347" w:rsidP="00CB7347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97D35FC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(58,429)</w:t>
            </w:r>
          </w:p>
        </w:tc>
        <w:tc>
          <w:tcPr>
            <w:tcW w:w="180" w:type="dxa"/>
          </w:tcPr>
          <w:p w14:paraId="238CBCAC" w14:textId="77777777" w:rsidR="00CB7347" w:rsidRPr="002B0BA1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92EC7D5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8,799</w:t>
            </w:r>
          </w:p>
        </w:tc>
        <w:tc>
          <w:tcPr>
            <w:tcW w:w="180" w:type="dxa"/>
          </w:tcPr>
          <w:p w14:paraId="42B51CCE" w14:textId="77777777" w:rsidR="00CB7347" w:rsidRPr="002B0BA1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391EF04A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B0BA1">
              <w:rPr>
                <w:rFonts w:ascii="Angsana New" w:hAnsi="Angsana New"/>
                <w:sz w:val="30"/>
                <w:szCs w:val="30"/>
                <w:lang w:val="en-US" w:bidi="th-TH"/>
              </w:rPr>
              <w:t>(49,630)</w:t>
            </w:r>
          </w:p>
        </w:tc>
        <w:tc>
          <w:tcPr>
            <w:tcW w:w="180" w:type="dxa"/>
          </w:tcPr>
          <w:p w14:paraId="72F51E79" w14:textId="77777777" w:rsidR="00CB7347" w:rsidRPr="002B0BA1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9EEEC2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(24,760)</w:t>
            </w:r>
          </w:p>
        </w:tc>
        <w:tc>
          <w:tcPr>
            <w:tcW w:w="180" w:type="dxa"/>
          </w:tcPr>
          <w:p w14:paraId="2C3A6A69" w14:textId="77777777" w:rsidR="00CB7347" w:rsidRPr="002B0BA1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110121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2,229</w:t>
            </w:r>
          </w:p>
        </w:tc>
        <w:tc>
          <w:tcPr>
            <w:tcW w:w="180" w:type="dxa"/>
          </w:tcPr>
          <w:p w14:paraId="1F6537AA" w14:textId="77777777" w:rsidR="00CB7347" w:rsidRPr="002B0BA1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</w:tcBorders>
            <w:vAlign w:val="bottom"/>
          </w:tcPr>
          <w:p w14:paraId="09154516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B0BA1">
              <w:rPr>
                <w:rFonts w:ascii="Angsana New" w:hAnsi="Angsana New"/>
                <w:sz w:val="30"/>
                <w:szCs w:val="30"/>
                <w:lang w:val="en-US" w:bidi="th-TH"/>
              </w:rPr>
              <w:t>(22,531)</w:t>
            </w:r>
          </w:p>
        </w:tc>
      </w:tr>
      <w:tr w:rsidR="00CB7347" w:rsidRPr="001B5EA4" w14:paraId="2497F1F1" w14:textId="77777777" w:rsidTr="009D011A">
        <w:trPr>
          <w:cantSplit/>
        </w:trPr>
        <w:tc>
          <w:tcPr>
            <w:tcW w:w="2257" w:type="dxa"/>
          </w:tcPr>
          <w:p w14:paraId="1ECEAFE4" w14:textId="77777777" w:rsidR="00CB7347" w:rsidRPr="001B5EA4" w:rsidRDefault="00CB7347" w:rsidP="00CB734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77777777" w:rsidR="00CB7347" w:rsidRPr="001B5EA4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(58,429)</w:t>
            </w:r>
          </w:p>
        </w:tc>
        <w:tc>
          <w:tcPr>
            <w:tcW w:w="180" w:type="dxa"/>
          </w:tcPr>
          <w:p w14:paraId="4B2E30BF" w14:textId="77777777" w:rsidR="00CB7347" w:rsidRPr="001B5EA4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77777777" w:rsidR="00CB7347" w:rsidRPr="001B5EA4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8,799</w:t>
            </w:r>
          </w:p>
        </w:tc>
        <w:tc>
          <w:tcPr>
            <w:tcW w:w="180" w:type="dxa"/>
          </w:tcPr>
          <w:p w14:paraId="10F5B193" w14:textId="77777777" w:rsidR="00CB7347" w:rsidRPr="001B5EA4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77777777" w:rsidR="00CB7347" w:rsidRPr="001B5EA4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(49,630)</w:t>
            </w:r>
          </w:p>
        </w:tc>
        <w:tc>
          <w:tcPr>
            <w:tcW w:w="180" w:type="dxa"/>
          </w:tcPr>
          <w:p w14:paraId="62DD4A52" w14:textId="77777777" w:rsidR="00CB7347" w:rsidRPr="001B5EA4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77777777" w:rsidR="00CB7347" w:rsidRPr="001B5EA4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(26,065)</w:t>
            </w:r>
          </w:p>
        </w:tc>
        <w:tc>
          <w:tcPr>
            <w:tcW w:w="180" w:type="dxa"/>
          </w:tcPr>
          <w:p w14:paraId="675A9ACF" w14:textId="77777777" w:rsidR="00CB7347" w:rsidRPr="001B5EA4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77777777" w:rsidR="00CB7347" w:rsidRPr="001B5EA4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2,328</w:t>
            </w:r>
          </w:p>
        </w:tc>
        <w:tc>
          <w:tcPr>
            <w:tcW w:w="180" w:type="dxa"/>
          </w:tcPr>
          <w:p w14:paraId="6FA4DF01" w14:textId="77777777" w:rsidR="00CB7347" w:rsidRPr="001B5EA4" w:rsidRDefault="00CB7347" w:rsidP="00CB7347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0C2945" w14:textId="77777777" w:rsidR="00CB7347" w:rsidRPr="001B5EA4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(23,737)</w:t>
            </w:r>
          </w:p>
        </w:tc>
      </w:tr>
    </w:tbl>
    <w:p w14:paraId="74297507" w14:textId="77777777" w:rsidR="008C68F7" w:rsidRPr="001B5EA4" w:rsidRDefault="008C68F7">
      <w:pPr>
        <w:rPr>
          <w:rFonts w:ascii="Angsana New" w:hAnsi="Angsana New"/>
          <w:sz w:val="30"/>
          <w:szCs w:val="30"/>
        </w:rPr>
      </w:pPr>
    </w:p>
    <w:p w14:paraId="757B7C82" w14:textId="77777777" w:rsidR="001852B0" w:rsidRDefault="001852B0"/>
    <w:p w14:paraId="1D6487E2" w14:textId="77777777" w:rsidR="00F86E9E" w:rsidRPr="001B5EA4" w:rsidRDefault="00F86E9E"/>
    <w:p w14:paraId="34BD97EF" w14:textId="77777777" w:rsidR="001852B0" w:rsidRDefault="001852B0"/>
    <w:p w14:paraId="687A7374" w14:textId="77777777" w:rsidR="009D7E39" w:rsidRPr="001B5EA4" w:rsidRDefault="009D7E39"/>
    <w:p w14:paraId="3CAC1BDB" w14:textId="77777777" w:rsidR="001852B0" w:rsidRDefault="001852B0"/>
    <w:p w14:paraId="31B57DEC" w14:textId="77777777" w:rsidR="00F86E9E" w:rsidRDefault="00F86E9E" w:rsidP="00F86E9E">
      <w:pPr>
        <w:ind w:firstLine="706"/>
      </w:pPr>
    </w:p>
    <w:p w14:paraId="1AAC86A7" w14:textId="77777777" w:rsidR="00D649DB" w:rsidRDefault="00D649DB" w:rsidP="00F86E9E">
      <w:pPr>
        <w:ind w:firstLine="706"/>
      </w:pPr>
    </w:p>
    <w:p w14:paraId="67B665D2" w14:textId="77777777" w:rsidR="00D649DB" w:rsidRDefault="00D649DB" w:rsidP="00F86E9E">
      <w:pPr>
        <w:ind w:firstLine="706"/>
      </w:pPr>
    </w:p>
    <w:p w14:paraId="5B6D091F" w14:textId="77777777" w:rsidR="00D649DB" w:rsidRDefault="00D649DB" w:rsidP="00F86E9E">
      <w:pPr>
        <w:ind w:firstLine="706"/>
      </w:pPr>
    </w:p>
    <w:p w14:paraId="0103D051" w14:textId="77777777" w:rsidR="00D649DB" w:rsidRPr="00F86E9E" w:rsidRDefault="00D649DB" w:rsidP="00F86E9E">
      <w:pPr>
        <w:ind w:firstLine="706"/>
      </w:pPr>
    </w:p>
    <w:tbl>
      <w:tblPr>
        <w:tblpPr w:leftFromText="180" w:rightFromText="180" w:vertAnchor="text" w:horzAnchor="margin" w:tblpX="570" w:tblpY="362"/>
        <w:tblW w:w="920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7"/>
        <w:gridCol w:w="927"/>
        <w:gridCol w:w="180"/>
        <w:gridCol w:w="945"/>
        <w:gridCol w:w="180"/>
        <w:gridCol w:w="963"/>
        <w:gridCol w:w="180"/>
        <w:gridCol w:w="1080"/>
        <w:gridCol w:w="180"/>
        <w:gridCol w:w="1080"/>
        <w:gridCol w:w="180"/>
        <w:gridCol w:w="1053"/>
      </w:tblGrid>
      <w:tr w:rsidR="001852B0" w:rsidRPr="001B5EA4" w14:paraId="3F797CA9" w14:textId="77777777" w:rsidTr="003B24E5">
        <w:trPr>
          <w:cantSplit/>
        </w:trPr>
        <w:tc>
          <w:tcPr>
            <w:tcW w:w="2257" w:type="dxa"/>
          </w:tcPr>
          <w:p w14:paraId="0A5B760A" w14:textId="77777777" w:rsidR="001852B0" w:rsidRPr="001B5EA4" w:rsidRDefault="001852B0" w:rsidP="003B24E5">
            <w:pPr>
              <w:tabs>
                <w:tab w:val="clear" w:pos="227"/>
                <w:tab w:val="clear" w:pos="454"/>
              </w:tabs>
            </w:pPr>
          </w:p>
        </w:tc>
        <w:tc>
          <w:tcPr>
            <w:tcW w:w="6948" w:type="dxa"/>
            <w:gridSpan w:val="11"/>
            <w:vAlign w:val="center"/>
          </w:tcPr>
          <w:p w14:paraId="71CC2377" w14:textId="77777777" w:rsidR="001852B0" w:rsidRPr="001B5EA4" w:rsidRDefault="001852B0" w:rsidP="003B24E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2B0" w:rsidRPr="001B5EA4" w14:paraId="0851BB05" w14:textId="77777777" w:rsidTr="003B24E5">
        <w:trPr>
          <w:cantSplit/>
        </w:trPr>
        <w:tc>
          <w:tcPr>
            <w:tcW w:w="2257" w:type="dxa"/>
          </w:tcPr>
          <w:p w14:paraId="32B03B55" w14:textId="77777777" w:rsidR="001852B0" w:rsidRPr="001B5EA4" w:rsidRDefault="001852B0" w:rsidP="003B24E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5" w:type="dxa"/>
            <w:gridSpan w:val="5"/>
          </w:tcPr>
          <w:p w14:paraId="2DE100D9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BEA5DEC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3" w:type="dxa"/>
            <w:gridSpan w:val="5"/>
          </w:tcPr>
          <w:p w14:paraId="5921FF73" w14:textId="77777777" w:rsidR="001852B0" w:rsidRPr="001B5EA4" w:rsidRDefault="001852B0" w:rsidP="003B24E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1852B0" w:rsidRPr="001B5EA4" w14:paraId="14CE2324" w14:textId="77777777" w:rsidTr="00A67FD9">
        <w:trPr>
          <w:cantSplit/>
        </w:trPr>
        <w:tc>
          <w:tcPr>
            <w:tcW w:w="2257" w:type="dxa"/>
            <w:vAlign w:val="bottom"/>
          </w:tcPr>
          <w:p w14:paraId="428052EF" w14:textId="77777777" w:rsidR="001852B0" w:rsidRPr="001B5EA4" w:rsidRDefault="00A67FD9" w:rsidP="00A67FD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27" w:type="dxa"/>
            <w:vAlign w:val="bottom"/>
          </w:tcPr>
          <w:p w14:paraId="4FFA636E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1B5EA4" w:rsidRDefault="001852B0" w:rsidP="003B24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AC44449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1B5EA4" w:rsidRDefault="001852B0" w:rsidP="003B24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3F92B1E8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1B5EA4" w:rsidRDefault="001852B0" w:rsidP="003B24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11DFD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1B5EA4" w:rsidRDefault="001852B0" w:rsidP="003B24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C7BF5A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1B5EA4" w:rsidRDefault="001852B0" w:rsidP="003B24E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E1157AF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1B5EA4" w14:paraId="4AF9FB05" w14:textId="77777777" w:rsidTr="003B24E5">
        <w:trPr>
          <w:cantSplit/>
        </w:trPr>
        <w:tc>
          <w:tcPr>
            <w:tcW w:w="2257" w:type="dxa"/>
          </w:tcPr>
          <w:p w14:paraId="4326EB34" w14:textId="77777777" w:rsidR="001852B0" w:rsidRPr="001B5EA4" w:rsidRDefault="001852B0" w:rsidP="003B24E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8" w:type="dxa"/>
            <w:gridSpan w:val="11"/>
          </w:tcPr>
          <w:p w14:paraId="4719FC89" w14:textId="77777777" w:rsidR="001852B0" w:rsidRPr="001B5EA4" w:rsidRDefault="001852B0" w:rsidP="003B24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5EA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852B0" w:rsidRPr="001B5EA4" w14:paraId="3F31A0AD" w14:textId="77777777" w:rsidTr="003B24E5">
        <w:trPr>
          <w:cantSplit/>
        </w:trPr>
        <w:tc>
          <w:tcPr>
            <w:tcW w:w="2257" w:type="dxa"/>
          </w:tcPr>
          <w:p w14:paraId="731FD431" w14:textId="77777777" w:rsidR="001852B0" w:rsidRPr="001B5EA4" w:rsidRDefault="001852B0" w:rsidP="003B24E5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7" w:type="dxa"/>
            <w:vAlign w:val="bottom"/>
          </w:tcPr>
          <w:p w14:paraId="271C52CA" w14:textId="77777777" w:rsidR="001852B0" w:rsidRPr="001B5EA4" w:rsidRDefault="001852B0" w:rsidP="003B24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1B5EA4" w:rsidRDefault="001852B0" w:rsidP="003B24E5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8EFA61C" w14:textId="77777777" w:rsidR="001852B0" w:rsidRPr="001B5EA4" w:rsidRDefault="001852B0" w:rsidP="003B24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1B5EA4" w:rsidRDefault="001852B0" w:rsidP="003B24E5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14:paraId="60D85820" w14:textId="77777777" w:rsidR="001852B0" w:rsidRPr="001B5EA4" w:rsidRDefault="001852B0" w:rsidP="003B24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1B5EA4" w:rsidRDefault="001852B0" w:rsidP="003B24E5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E58157" w14:textId="77777777" w:rsidR="001852B0" w:rsidRPr="001B5EA4" w:rsidRDefault="001852B0" w:rsidP="003B24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1B5EA4" w:rsidRDefault="001852B0" w:rsidP="003B24E5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80FFE" w14:textId="77777777" w:rsidR="001852B0" w:rsidRPr="001B5EA4" w:rsidRDefault="001852B0" w:rsidP="003B24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1B5EA4" w:rsidRDefault="001852B0" w:rsidP="003B24E5">
            <w:pPr>
              <w:tabs>
                <w:tab w:val="decimal" w:pos="821"/>
              </w:tabs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left w:val="nil"/>
            </w:tcBorders>
            <w:vAlign w:val="bottom"/>
          </w:tcPr>
          <w:p w14:paraId="42CCA062" w14:textId="77777777" w:rsidR="001852B0" w:rsidRPr="001B5EA4" w:rsidRDefault="001852B0" w:rsidP="003B24E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CB7347" w:rsidRPr="001B5EA4" w14:paraId="1CAD8413" w14:textId="77777777" w:rsidTr="003B24E5">
        <w:trPr>
          <w:cantSplit/>
        </w:trPr>
        <w:tc>
          <w:tcPr>
            <w:tcW w:w="2257" w:type="dxa"/>
          </w:tcPr>
          <w:p w14:paraId="6DEDD4DA" w14:textId="77777777" w:rsidR="00CB7347" w:rsidRPr="001B5EA4" w:rsidRDefault="00CB7347" w:rsidP="00CB7347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80B9E63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(26,360)</w:t>
            </w:r>
          </w:p>
        </w:tc>
        <w:tc>
          <w:tcPr>
            <w:tcW w:w="180" w:type="dxa"/>
          </w:tcPr>
          <w:p w14:paraId="50C82B15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2A29ACC8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180" w:type="dxa"/>
          </w:tcPr>
          <w:p w14:paraId="1BD63A91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4919237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(22,538)</w:t>
            </w:r>
          </w:p>
        </w:tc>
        <w:tc>
          <w:tcPr>
            <w:tcW w:w="180" w:type="dxa"/>
          </w:tcPr>
          <w:p w14:paraId="5FA2EAAC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11A626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(8,328)</w:t>
            </w:r>
          </w:p>
        </w:tc>
        <w:tc>
          <w:tcPr>
            <w:tcW w:w="180" w:type="dxa"/>
          </w:tcPr>
          <w:p w14:paraId="281FB53B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785F77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180" w:type="dxa"/>
          </w:tcPr>
          <w:p w14:paraId="1BF33991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</w:tcBorders>
            <w:vAlign w:val="bottom"/>
          </w:tcPr>
          <w:p w14:paraId="5CF42147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BA1">
              <w:rPr>
                <w:rFonts w:ascii="Angsana New" w:hAnsi="Angsana New"/>
                <w:sz w:val="30"/>
                <w:szCs w:val="30"/>
              </w:rPr>
              <w:t>(7,121)</w:t>
            </w:r>
          </w:p>
        </w:tc>
      </w:tr>
      <w:tr w:rsidR="00CB7347" w:rsidRPr="001B5EA4" w14:paraId="21C4BC87" w14:textId="77777777" w:rsidTr="003B24E5">
        <w:trPr>
          <w:cantSplit/>
        </w:trPr>
        <w:tc>
          <w:tcPr>
            <w:tcW w:w="2257" w:type="dxa"/>
          </w:tcPr>
          <w:p w14:paraId="47B09A3A" w14:textId="77777777" w:rsidR="00CB7347" w:rsidRPr="001B5EA4" w:rsidRDefault="00CB7347" w:rsidP="00CB734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(26,360)</w:t>
            </w:r>
          </w:p>
        </w:tc>
        <w:tc>
          <w:tcPr>
            <w:tcW w:w="180" w:type="dxa"/>
          </w:tcPr>
          <w:p w14:paraId="3874AA50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180" w:type="dxa"/>
          </w:tcPr>
          <w:p w14:paraId="6E766331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(22,538)</w:t>
            </w:r>
          </w:p>
        </w:tc>
        <w:tc>
          <w:tcPr>
            <w:tcW w:w="180" w:type="dxa"/>
          </w:tcPr>
          <w:p w14:paraId="71BA5714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(8,328)</w:t>
            </w:r>
          </w:p>
        </w:tc>
        <w:tc>
          <w:tcPr>
            <w:tcW w:w="180" w:type="dxa"/>
          </w:tcPr>
          <w:p w14:paraId="148E73B9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1,207</w:t>
            </w:r>
          </w:p>
        </w:tc>
        <w:tc>
          <w:tcPr>
            <w:tcW w:w="180" w:type="dxa"/>
          </w:tcPr>
          <w:p w14:paraId="15DCA3E5" w14:textId="77777777" w:rsidR="00CB7347" w:rsidRPr="002B0BA1" w:rsidRDefault="00CB7347" w:rsidP="00CB7347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C883E24" w14:textId="77777777" w:rsidR="00CB7347" w:rsidRPr="002B0BA1" w:rsidRDefault="00CB7347" w:rsidP="00CB73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BA1">
              <w:rPr>
                <w:rFonts w:ascii="Angsana New" w:hAnsi="Angsana New"/>
                <w:b/>
                <w:bCs/>
                <w:sz w:val="30"/>
                <w:szCs w:val="30"/>
              </w:rPr>
              <w:t>(7,121)</w:t>
            </w:r>
          </w:p>
        </w:tc>
      </w:tr>
    </w:tbl>
    <w:tbl>
      <w:tblPr>
        <w:tblW w:w="9296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2"/>
        <w:gridCol w:w="1068"/>
        <w:gridCol w:w="236"/>
        <w:gridCol w:w="1068"/>
        <w:gridCol w:w="243"/>
        <w:gridCol w:w="1068"/>
        <w:gridCol w:w="243"/>
        <w:gridCol w:w="1068"/>
      </w:tblGrid>
      <w:tr w:rsidR="00D3614F" w:rsidRPr="001B5EA4" w14:paraId="192A957C" w14:textId="77777777" w:rsidTr="003B24E5">
        <w:trPr>
          <w:tblHeader/>
        </w:trPr>
        <w:tc>
          <w:tcPr>
            <w:tcW w:w="4302" w:type="dxa"/>
            <w:shd w:val="clear" w:color="auto" w:fill="auto"/>
          </w:tcPr>
          <w:p w14:paraId="13814B88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6" w:name="_Hlk31803712"/>
          </w:p>
        </w:tc>
        <w:tc>
          <w:tcPr>
            <w:tcW w:w="4994" w:type="dxa"/>
            <w:gridSpan w:val="7"/>
            <w:shd w:val="clear" w:color="auto" w:fill="auto"/>
          </w:tcPr>
          <w:p w14:paraId="623B54A1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86E9E" w:rsidRPr="001B5EA4" w14:paraId="110C21E6" w14:textId="77777777" w:rsidTr="003B24E5">
        <w:trPr>
          <w:tblHeader/>
        </w:trPr>
        <w:tc>
          <w:tcPr>
            <w:tcW w:w="4302" w:type="dxa"/>
            <w:shd w:val="clear" w:color="auto" w:fill="auto"/>
          </w:tcPr>
          <w:p w14:paraId="11B5663B" w14:textId="77777777" w:rsidR="00F86E9E" w:rsidRPr="001B5EA4" w:rsidRDefault="00F86E9E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4" w:type="dxa"/>
            <w:gridSpan w:val="7"/>
            <w:shd w:val="clear" w:color="auto" w:fill="auto"/>
          </w:tcPr>
          <w:p w14:paraId="771F910A" w14:textId="77777777" w:rsidR="00F86E9E" w:rsidRPr="001B5EA4" w:rsidRDefault="00F86E9E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614F" w:rsidRPr="001B5EA4" w14:paraId="22542E06" w14:textId="77777777" w:rsidTr="003B24E5">
        <w:trPr>
          <w:tblHeader/>
        </w:trPr>
        <w:tc>
          <w:tcPr>
            <w:tcW w:w="4302" w:type="dxa"/>
            <w:shd w:val="clear" w:color="auto" w:fill="auto"/>
          </w:tcPr>
          <w:p w14:paraId="197D3260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73023ABA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  <w:shd w:val="clear" w:color="auto" w:fill="auto"/>
          </w:tcPr>
          <w:p w14:paraId="3793F811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shd w:val="clear" w:color="auto" w:fill="auto"/>
          </w:tcPr>
          <w:p w14:paraId="42A07FD0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D3614F" w:rsidRPr="001B5EA4" w14:paraId="43FF3955" w14:textId="77777777" w:rsidTr="003B24E5">
        <w:trPr>
          <w:tblHeader/>
        </w:trPr>
        <w:tc>
          <w:tcPr>
            <w:tcW w:w="4302" w:type="dxa"/>
            <w:shd w:val="clear" w:color="auto" w:fill="auto"/>
          </w:tcPr>
          <w:p w14:paraId="12765F65" w14:textId="77777777" w:rsidR="00D3614F" w:rsidRPr="001B5EA4" w:rsidRDefault="00A67FD9" w:rsidP="003B24E5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</w:tcPr>
          <w:p w14:paraId="6236568B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CC9D476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45E89A58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775F5E4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3" w:type="dxa"/>
            <w:shd w:val="clear" w:color="auto" w:fill="auto"/>
          </w:tcPr>
          <w:p w14:paraId="5366F016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F15680A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DB4B58A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48A57208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4835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B7347" w:rsidRPr="001B5EA4" w14:paraId="53D9B55B" w14:textId="77777777" w:rsidTr="003B24E5">
        <w:tc>
          <w:tcPr>
            <w:tcW w:w="4302" w:type="dxa"/>
            <w:shd w:val="clear" w:color="auto" w:fill="auto"/>
          </w:tcPr>
          <w:p w14:paraId="31474979" w14:textId="77777777" w:rsidR="00CB7347" w:rsidRPr="001B5EA4" w:rsidRDefault="00CB7347" w:rsidP="00CB73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68" w:type="dxa"/>
            <w:shd w:val="clear" w:color="auto" w:fill="auto"/>
          </w:tcPr>
          <w:p w14:paraId="16DA6766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D6F9F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2570101D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998,424</w:t>
            </w:r>
          </w:p>
        </w:tc>
        <w:tc>
          <w:tcPr>
            <w:tcW w:w="243" w:type="dxa"/>
            <w:shd w:val="clear" w:color="auto" w:fill="auto"/>
          </w:tcPr>
          <w:p w14:paraId="5726EAD8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B0C5729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3786894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6D50E7CE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1,007,442</w:t>
            </w:r>
          </w:p>
        </w:tc>
      </w:tr>
      <w:tr w:rsidR="00CB7347" w:rsidRPr="001B5EA4" w14:paraId="4B7FED1E" w14:textId="77777777" w:rsidTr="003B24E5">
        <w:tc>
          <w:tcPr>
            <w:tcW w:w="4302" w:type="dxa"/>
            <w:shd w:val="clear" w:color="auto" w:fill="auto"/>
          </w:tcPr>
          <w:p w14:paraId="620F5712" w14:textId="77777777" w:rsidR="00CB7347" w:rsidRPr="001B5EA4" w:rsidRDefault="00CB7347" w:rsidP="00CB7347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8" w:type="dxa"/>
            <w:shd w:val="clear" w:color="auto" w:fill="auto"/>
          </w:tcPr>
          <w:p w14:paraId="018C46C7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D83EFB8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90653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199,685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38818FE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5733A795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73B0DAC3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570A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201,488</w:t>
            </w:r>
          </w:p>
        </w:tc>
      </w:tr>
      <w:tr w:rsidR="00CB7347" w:rsidRPr="001B5EA4" w14:paraId="73824FC2" w14:textId="77777777" w:rsidTr="003B24E5">
        <w:tc>
          <w:tcPr>
            <w:tcW w:w="4302" w:type="dxa"/>
            <w:tcBorders>
              <w:bottom w:val="nil"/>
            </w:tcBorders>
            <w:shd w:val="clear" w:color="auto" w:fill="auto"/>
          </w:tcPr>
          <w:p w14:paraId="05B87D0E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11A23DCF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9D8C3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186D6AE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6D2A4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D2A4D">
              <w:rPr>
                <w:rFonts w:ascii="Angsana New" w:hAnsi="Angsana New"/>
                <w:sz w:val="30"/>
                <w:szCs w:val="30"/>
              </w:rPr>
              <w:t>171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38AB3DB8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1C6B83DA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63AE0B06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26E9D44D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(60,588)</w:t>
            </w:r>
          </w:p>
        </w:tc>
      </w:tr>
      <w:tr w:rsidR="00CB7347" w:rsidRPr="001B5EA4" w14:paraId="78D2CDA0" w14:textId="77777777" w:rsidTr="003B24E5">
        <w:trPr>
          <w:trHeight w:val="390"/>
        </w:trPr>
        <w:tc>
          <w:tcPr>
            <w:tcW w:w="4302" w:type="dxa"/>
            <w:tcBorders>
              <w:bottom w:val="nil"/>
            </w:tcBorders>
            <w:shd w:val="clear" w:color="auto" w:fill="auto"/>
          </w:tcPr>
          <w:p w14:paraId="693AB1BF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0BC1D85D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961172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66281BF4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(10,875)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2BC53BCE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4894115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736A500E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508E294A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(15,298)</w:t>
            </w:r>
          </w:p>
        </w:tc>
      </w:tr>
      <w:tr w:rsidR="00CB7347" w:rsidRPr="001B5EA4" w14:paraId="7C0E9E82" w14:textId="77777777" w:rsidTr="003B24E5">
        <w:tc>
          <w:tcPr>
            <w:tcW w:w="4302" w:type="dxa"/>
            <w:tcBorders>
              <w:top w:val="nil"/>
            </w:tcBorders>
            <w:shd w:val="clear" w:color="auto" w:fill="auto"/>
          </w:tcPr>
          <w:p w14:paraId="4A2779D9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677A4415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92DA0E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14C431AA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(62,051)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5B213C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5BADD55E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DF5EB3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3240D3EB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(40,881)</w:t>
            </w:r>
          </w:p>
        </w:tc>
      </w:tr>
      <w:tr w:rsidR="00CB7347" w:rsidRPr="001B5EA4" w14:paraId="70EF052D" w14:textId="77777777" w:rsidTr="003B24E5">
        <w:tc>
          <w:tcPr>
            <w:tcW w:w="4302" w:type="dxa"/>
            <w:tcBorders>
              <w:top w:val="nil"/>
            </w:tcBorders>
            <w:shd w:val="clear" w:color="auto" w:fill="auto"/>
          </w:tcPr>
          <w:p w14:paraId="57E3CDA6" w14:textId="77777777" w:rsidR="00CB7347" w:rsidRPr="001B5EA4" w:rsidDel="00C63B2B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59552CD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66EFA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12FC471D" w14:textId="77777777" w:rsidR="00CB7347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</w:p>
          <w:p w14:paraId="7340D24A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8D047E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09638632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A1FE9C1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455776CA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</w:p>
          <w:p w14:paraId="47750FE1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</w:tr>
      <w:tr w:rsidR="00CB7347" w:rsidRPr="001B5EA4" w14:paraId="762B987B" w14:textId="77777777" w:rsidTr="003B24E5">
        <w:tc>
          <w:tcPr>
            <w:tcW w:w="4302" w:type="dxa"/>
            <w:shd w:val="clear" w:color="auto" w:fill="auto"/>
          </w:tcPr>
          <w:p w14:paraId="1CA67268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387FB85A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D033DB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4C622642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D2A4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D2A4D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6C6299AD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1DAE6AAD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73F26D2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5CC11410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5,790</w:t>
            </w:r>
          </w:p>
        </w:tc>
      </w:tr>
      <w:tr w:rsidR="00CB7347" w:rsidRPr="001B5EA4" w14:paraId="4A2A10F9" w14:textId="77777777" w:rsidTr="003B24E5">
        <w:tc>
          <w:tcPr>
            <w:tcW w:w="4302" w:type="dxa"/>
            <w:tcBorders>
              <w:bottom w:val="nil"/>
            </w:tcBorders>
            <w:shd w:val="clear" w:color="auto" w:fill="auto"/>
          </w:tcPr>
          <w:p w14:paraId="01858B64" w14:textId="77777777" w:rsidR="00CB7347" w:rsidRPr="001B5EA4" w:rsidDel="00C63B2B" w:rsidRDefault="00CB7347" w:rsidP="00CB7347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1339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55E3C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E728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99,758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B9CCEAF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F1A9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ind w:left="-72" w:right="-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A908AF5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9312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91,845</w:t>
            </w:r>
          </w:p>
        </w:tc>
      </w:tr>
    </w:tbl>
    <w:p w14:paraId="4ADA0ED3" w14:textId="77777777" w:rsidR="00CB7347" w:rsidRDefault="00CB7347" w:rsidP="00D3614F">
      <w:pPr>
        <w:rPr>
          <w:rFonts w:ascii="Angsana New" w:hAnsi="Angsana New"/>
          <w:sz w:val="30"/>
          <w:szCs w:val="30"/>
        </w:rPr>
      </w:pPr>
    </w:p>
    <w:p w14:paraId="2A77A3D9" w14:textId="77777777" w:rsidR="00CB7347" w:rsidRDefault="00CB7347" w:rsidP="00D3614F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332"/>
      </w:tblGrid>
      <w:tr w:rsidR="00D3614F" w:rsidRPr="001B5EA4" w14:paraId="17A4BDDA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4AD58496" w14:textId="77777777" w:rsidR="00D3614F" w:rsidRPr="001B5EA4" w:rsidRDefault="00CB7347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D3614F" w:rsidRPr="001B5EA4">
              <w:rPr>
                <w:rFonts w:ascii="Angsana New" w:hAnsi="Angsana New"/>
                <w:sz w:val="30"/>
                <w:szCs w:val="30"/>
              </w:rPr>
              <w:br w:type="page"/>
            </w:r>
            <w:r w:rsidR="00D3614F" w:rsidRPr="001B5EA4">
              <w:br w:type="page"/>
            </w:r>
            <w:r w:rsidR="00D3614F" w:rsidRPr="001B5EA4">
              <w:rPr>
                <w:sz w:val="30"/>
                <w:szCs w:val="30"/>
              </w:rPr>
              <w:br w:type="page"/>
            </w:r>
            <w:r w:rsidR="00D3614F"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562" w:type="dxa"/>
            <w:gridSpan w:val="7"/>
            <w:shd w:val="clear" w:color="auto" w:fill="auto"/>
          </w:tcPr>
          <w:p w14:paraId="7C4C56A4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14F" w:rsidRPr="001B5EA4" w14:paraId="75533D49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261419CE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C2EC3DB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91CA876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3B77931B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D3614F" w:rsidRPr="001B5EA4" w14:paraId="645AB587" w14:textId="77777777" w:rsidTr="00074E17">
        <w:trPr>
          <w:tblHeader/>
        </w:trPr>
        <w:tc>
          <w:tcPr>
            <w:tcW w:w="3780" w:type="dxa"/>
            <w:shd w:val="clear" w:color="auto" w:fill="auto"/>
          </w:tcPr>
          <w:p w14:paraId="1563087E" w14:textId="77777777" w:rsidR="00D3614F" w:rsidRPr="001B5EA4" w:rsidRDefault="00A67FD9" w:rsidP="003B24E5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3497DB4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669F79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008F10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07D5C29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457AC5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3A44B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1AA3CA9" w14:textId="77777777" w:rsidR="00D3614F" w:rsidRPr="001B5EA4" w:rsidRDefault="00D3614F" w:rsidP="003B2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E61F26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45C31B" w14:textId="77777777" w:rsidR="00D3614F" w:rsidRPr="001B5EA4" w:rsidRDefault="00D3614F" w:rsidP="003B24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B7347" w:rsidRPr="001B5EA4" w14:paraId="4D802091" w14:textId="77777777" w:rsidTr="00074E17">
        <w:tc>
          <w:tcPr>
            <w:tcW w:w="3780" w:type="dxa"/>
            <w:shd w:val="clear" w:color="auto" w:fill="auto"/>
          </w:tcPr>
          <w:p w14:paraId="06F2EA44" w14:textId="77777777" w:rsidR="00CB7347" w:rsidRPr="001B5EA4" w:rsidRDefault="00CB7347" w:rsidP="00CB73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3011ED99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D4D795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25F302B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552,071</w:t>
            </w:r>
          </w:p>
        </w:tc>
        <w:tc>
          <w:tcPr>
            <w:tcW w:w="270" w:type="dxa"/>
            <w:shd w:val="clear" w:color="auto" w:fill="auto"/>
          </w:tcPr>
          <w:p w14:paraId="68C7AE92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105C8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C7B555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shd w:val="clear" w:color="auto" w:fill="auto"/>
          </w:tcPr>
          <w:p w14:paraId="3F843208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GB" w:bidi="ar-SA"/>
              </w:rPr>
              <w:t>1,318,519</w:t>
            </w:r>
          </w:p>
        </w:tc>
      </w:tr>
      <w:tr w:rsidR="00CB7347" w:rsidRPr="001B5EA4" w14:paraId="2723ABB3" w14:textId="77777777" w:rsidTr="00074E17">
        <w:tc>
          <w:tcPr>
            <w:tcW w:w="3780" w:type="dxa"/>
            <w:shd w:val="clear" w:color="auto" w:fill="auto"/>
          </w:tcPr>
          <w:p w14:paraId="476E3557" w14:textId="77777777" w:rsidR="00CB7347" w:rsidRPr="001B5EA4" w:rsidRDefault="00CB7347" w:rsidP="00CB7347">
            <w:pPr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6A011C33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7A3C950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6ED468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110,414</w:t>
            </w:r>
          </w:p>
        </w:tc>
        <w:tc>
          <w:tcPr>
            <w:tcW w:w="270" w:type="dxa"/>
            <w:shd w:val="clear" w:color="auto" w:fill="auto"/>
          </w:tcPr>
          <w:p w14:paraId="43D78B86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06354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2BF6A93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14:paraId="34687A2C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GB" w:bidi="ar-SA"/>
              </w:rPr>
              <w:t>263,704</w:t>
            </w:r>
          </w:p>
        </w:tc>
      </w:tr>
      <w:tr w:rsidR="00CB7347" w:rsidRPr="001B5EA4" w14:paraId="2EC9D932" w14:textId="77777777" w:rsidTr="00074E17">
        <w:tc>
          <w:tcPr>
            <w:tcW w:w="3780" w:type="dxa"/>
            <w:shd w:val="clear" w:color="auto" w:fill="auto"/>
          </w:tcPr>
          <w:p w14:paraId="1E7EB0F8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7D57E3BF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FC9056F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22E4B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(57,660)</w:t>
            </w:r>
          </w:p>
        </w:tc>
        <w:tc>
          <w:tcPr>
            <w:tcW w:w="270" w:type="dxa"/>
            <w:shd w:val="clear" w:color="auto" w:fill="auto"/>
          </w:tcPr>
          <w:p w14:paraId="7916CB35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EB9E5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AE79F4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428977E8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GB" w:bidi="ar-SA"/>
              </w:rPr>
              <w:t>(208,908)</w:t>
            </w:r>
          </w:p>
        </w:tc>
      </w:tr>
      <w:tr w:rsidR="00CB7347" w:rsidRPr="001B5EA4" w14:paraId="16088D4A" w14:textId="77777777" w:rsidTr="00074E17">
        <w:tc>
          <w:tcPr>
            <w:tcW w:w="3780" w:type="dxa"/>
            <w:shd w:val="clear" w:color="auto" w:fill="auto"/>
          </w:tcPr>
          <w:p w14:paraId="109E2BCF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  <w:shd w:val="clear" w:color="auto" w:fill="auto"/>
          </w:tcPr>
          <w:p w14:paraId="1F03531B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D980168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7AE161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(6,256)</w:t>
            </w:r>
          </w:p>
        </w:tc>
        <w:tc>
          <w:tcPr>
            <w:tcW w:w="270" w:type="dxa"/>
            <w:shd w:val="clear" w:color="auto" w:fill="auto"/>
          </w:tcPr>
          <w:p w14:paraId="2424FD9D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22C6E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0F3ADF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F525EB7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7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(12,992)</w:t>
            </w:r>
          </w:p>
        </w:tc>
      </w:tr>
      <w:tr w:rsidR="00CB7347" w:rsidRPr="001B5EA4" w14:paraId="51B63FB1" w14:textId="77777777" w:rsidTr="00074E17">
        <w:tc>
          <w:tcPr>
            <w:tcW w:w="3780" w:type="dxa"/>
            <w:shd w:val="clear" w:color="auto" w:fill="auto"/>
          </w:tcPr>
          <w:p w14:paraId="61211EA1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1170" w:type="dxa"/>
            <w:shd w:val="clear" w:color="auto" w:fill="auto"/>
          </w:tcPr>
          <w:p w14:paraId="4EA10305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1FDAC50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C83634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4,984</w:t>
            </w:r>
          </w:p>
        </w:tc>
        <w:tc>
          <w:tcPr>
            <w:tcW w:w="270" w:type="dxa"/>
            <w:shd w:val="clear" w:color="auto" w:fill="auto"/>
          </w:tcPr>
          <w:p w14:paraId="5AD44B1F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2C320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B145475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5F8B7F7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7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GB" w:bidi="ar-SA"/>
              </w:rPr>
              <w:t>5,496</w:t>
            </w:r>
          </w:p>
        </w:tc>
      </w:tr>
      <w:tr w:rsidR="00CB7347" w:rsidRPr="001B5EA4" w14:paraId="1C17ED80" w14:textId="77777777" w:rsidTr="00074E17">
        <w:tc>
          <w:tcPr>
            <w:tcW w:w="3780" w:type="dxa"/>
            <w:shd w:val="clear" w:color="auto" w:fill="auto"/>
          </w:tcPr>
          <w:p w14:paraId="57B655A5" w14:textId="77777777" w:rsidR="00CB7347" w:rsidRPr="001B5EA4" w:rsidRDefault="00CB7347" w:rsidP="00CB7347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08DCF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54D0321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0D63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51,482</w:t>
            </w:r>
          </w:p>
        </w:tc>
        <w:tc>
          <w:tcPr>
            <w:tcW w:w="270" w:type="dxa"/>
            <w:shd w:val="clear" w:color="auto" w:fill="auto"/>
          </w:tcPr>
          <w:p w14:paraId="4CD4674E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FB19" w14:textId="77777777" w:rsidR="00CB7347" w:rsidRPr="001B5EA4" w:rsidRDefault="00CB7347" w:rsidP="00CB7347">
            <w:pPr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42CA6CE" w14:textId="77777777" w:rsidR="00CB7347" w:rsidRPr="001B5EA4" w:rsidRDefault="00CB7347" w:rsidP="00CB73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F392" w14:textId="77777777" w:rsidR="00CB7347" w:rsidRPr="001B5EA4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47,300</w:t>
            </w:r>
          </w:p>
        </w:tc>
      </w:tr>
      <w:bookmarkEnd w:id="6"/>
    </w:tbl>
    <w:p w14:paraId="5CFF0996" w14:textId="77777777" w:rsidR="00D3614F" w:rsidRPr="001B5EA4" w:rsidRDefault="00D3614F"/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99"/>
        <w:gridCol w:w="270"/>
        <w:gridCol w:w="1141"/>
        <w:gridCol w:w="270"/>
        <w:gridCol w:w="1080"/>
        <w:gridCol w:w="244"/>
        <w:gridCol w:w="1358"/>
      </w:tblGrid>
      <w:tr w:rsidR="00482EBF" w:rsidRPr="00C664CA" w14:paraId="6B8ADD5A" w14:textId="77777777" w:rsidTr="00074E17">
        <w:tc>
          <w:tcPr>
            <w:tcW w:w="3780" w:type="dxa"/>
          </w:tcPr>
          <w:p w14:paraId="3F1FA146" w14:textId="4969D9D5" w:rsidR="00482EBF" w:rsidRPr="00151ACD" w:rsidRDefault="00151ACD" w:rsidP="0015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3B7AD5D8" w14:textId="77777777" w:rsidR="00482EBF" w:rsidRPr="00C664CA" w:rsidRDefault="00482EBF" w:rsidP="008750D2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6A8A05" w14:textId="77777777" w:rsidR="00482EBF" w:rsidRPr="00C664CA" w:rsidRDefault="00482EBF" w:rsidP="008750D2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2" w:type="dxa"/>
            <w:gridSpan w:val="3"/>
          </w:tcPr>
          <w:p w14:paraId="7C3DD7C0" w14:textId="77777777" w:rsidR="00482EBF" w:rsidRPr="00C664CA" w:rsidRDefault="00482EBF" w:rsidP="008750D2">
            <w:pPr>
              <w:pStyle w:val="Heading7"/>
              <w:jc w:val="center"/>
              <w:rPr>
                <w:rFonts w:ascii="Angsana New" w:hAnsi="Angsana New" w:cs="Angsana New"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82EBF" w:rsidRPr="00C664CA" w14:paraId="063147B9" w14:textId="77777777" w:rsidTr="00074E17">
        <w:tc>
          <w:tcPr>
            <w:tcW w:w="3780" w:type="dxa"/>
          </w:tcPr>
          <w:p w14:paraId="495AC898" w14:textId="298A03DE" w:rsidR="00482EBF" w:rsidRPr="00151ACD" w:rsidRDefault="00151ACD" w:rsidP="0015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51A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9" w:type="dxa"/>
          </w:tcPr>
          <w:p w14:paraId="3ACE55A5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8B88066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79227A48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ABA02F5" w14:textId="77777777" w:rsidR="00482EBF" w:rsidRPr="00695313" w:rsidRDefault="00482EBF" w:rsidP="008750D2">
            <w:pPr>
              <w:pStyle w:val="Heading7"/>
              <w:jc w:val="center"/>
              <w:rPr>
                <w:rFonts w:ascii="Angsana New" w:hAnsi="Angsana New" w:cs="Angsana New"/>
                <w:b w:val="0"/>
              </w:rPr>
            </w:pPr>
          </w:p>
        </w:tc>
        <w:tc>
          <w:tcPr>
            <w:tcW w:w="1080" w:type="dxa"/>
          </w:tcPr>
          <w:p w14:paraId="0D1052F0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44" w:type="dxa"/>
          </w:tcPr>
          <w:p w14:paraId="464A842C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8" w:type="dxa"/>
          </w:tcPr>
          <w:p w14:paraId="33BD74A9" w14:textId="77777777" w:rsidR="00482EBF" w:rsidRPr="00695313" w:rsidRDefault="00482EBF" w:rsidP="00875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9531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82EBF" w:rsidRPr="00C664CA" w14:paraId="1E32E806" w14:textId="77777777" w:rsidTr="00074E17">
        <w:tc>
          <w:tcPr>
            <w:tcW w:w="3780" w:type="dxa"/>
          </w:tcPr>
          <w:p w14:paraId="2B992CE5" w14:textId="77777777" w:rsidR="00482EBF" w:rsidRPr="00C664CA" w:rsidRDefault="00482EBF" w:rsidP="008750D2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562" w:type="dxa"/>
            <w:gridSpan w:val="7"/>
          </w:tcPr>
          <w:p w14:paraId="2E5C18DF" w14:textId="77777777" w:rsidR="00482EBF" w:rsidRPr="00C664CA" w:rsidRDefault="00482EBF" w:rsidP="008750D2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C664CA"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B7347" w:rsidRPr="00C664CA" w14:paraId="4D58EEB3" w14:textId="77777777" w:rsidTr="00074E17">
        <w:tc>
          <w:tcPr>
            <w:tcW w:w="3780" w:type="dxa"/>
          </w:tcPr>
          <w:p w14:paraId="21FBECD2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8B9086F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58,025</w:t>
            </w:r>
          </w:p>
        </w:tc>
        <w:tc>
          <w:tcPr>
            <w:tcW w:w="270" w:type="dxa"/>
            <w:vAlign w:val="bottom"/>
          </w:tcPr>
          <w:p w14:paraId="4D85637D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1469219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39,374</w:t>
            </w:r>
          </w:p>
        </w:tc>
        <w:tc>
          <w:tcPr>
            <w:tcW w:w="270" w:type="dxa"/>
            <w:vAlign w:val="bottom"/>
          </w:tcPr>
          <w:p w14:paraId="5B5F7AD5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F82E98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19,806</w:t>
            </w:r>
          </w:p>
        </w:tc>
        <w:tc>
          <w:tcPr>
            <w:tcW w:w="244" w:type="dxa"/>
            <w:vAlign w:val="bottom"/>
          </w:tcPr>
          <w:p w14:paraId="642068AA" w14:textId="77777777" w:rsidR="00CB7347" w:rsidRPr="00A52DD4" w:rsidRDefault="00CB7347" w:rsidP="00CB734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4A5C2DE1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15,724</w:t>
            </w:r>
          </w:p>
        </w:tc>
      </w:tr>
      <w:tr w:rsidR="00CB7347" w:rsidRPr="00C664CA" w14:paraId="6CB1FD4A" w14:textId="77777777" w:rsidTr="00074E17">
        <w:tc>
          <w:tcPr>
            <w:tcW w:w="3780" w:type="dxa"/>
          </w:tcPr>
          <w:p w14:paraId="67CA1A53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F60BF10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0" w:type="dxa"/>
            <w:vAlign w:val="bottom"/>
          </w:tcPr>
          <w:p w14:paraId="4D8EABA4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55BA2D1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822FE0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37945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41001E30" w14:textId="77777777" w:rsidR="00CB7347" w:rsidRPr="00C664CA" w:rsidRDefault="00CB7347" w:rsidP="00CB734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3C92F446" w14:textId="77777777" w:rsidR="00CB7347" w:rsidRPr="00C664CA" w:rsidRDefault="00CB7347" w:rsidP="00CB734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347" w:rsidRPr="00C664CA" w14:paraId="2895CA00" w14:textId="77777777" w:rsidTr="00074E17">
        <w:tc>
          <w:tcPr>
            <w:tcW w:w="3780" w:type="dxa"/>
          </w:tcPr>
          <w:p w14:paraId="034EF440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CF22D" w14:textId="77777777" w:rsidR="00CB7347" w:rsidRPr="006A5573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57,779</w:t>
            </w:r>
          </w:p>
        </w:tc>
        <w:tc>
          <w:tcPr>
            <w:tcW w:w="270" w:type="dxa"/>
          </w:tcPr>
          <w:p w14:paraId="30E3614C" w14:textId="77777777" w:rsidR="00CB7347" w:rsidRPr="00C664CA" w:rsidRDefault="00CB7347" w:rsidP="00CB7347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E186CE1" w14:textId="77777777" w:rsidR="00CB7347" w:rsidRPr="006A5573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5573">
              <w:rPr>
                <w:rFonts w:ascii="Angsana New" w:hAnsi="Angsana New"/>
                <w:b/>
                <w:bCs/>
                <w:sz w:val="30"/>
                <w:szCs w:val="30"/>
              </w:rPr>
              <w:t>39,374</w:t>
            </w:r>
          </w:p>
        </w:tc>
        <w:tc>
          <w:tcPr>
            <w:tcW w:w="270" w:type="dxa"/>
            <w:vAlign w:val="bottom"/>
          </w:tcPr>
          <w:p w14:paraId="2A15BAE2" w14:textId="77777777" w:rsidR="00CB7347" w:rsidRPr="00C664CA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AF48B5" w14:textId="77777777" w:rsidR="00CB7347" w:rsidRPr="00A52DD4" w:rsidRDefault="00CB7347" w:rsidP="00CB73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52DD4">
              <w:rPr>
                <w:rFonts w:ascii="Angsana New" w:hAnsi="Angsana New"/>
                <w:sz w:val="30"/>
                <w:szCs w:val="30"/>
              </w:rPr>
              <w:t>19,806</w:t>
            </w:r>
          </w:p>
        </w:tc>
        <w:tc>
          <w:tcPr>
            <w:tcW w:w="244" w:type="dxa"/>
          </w:tcPr>
          <w:p w14:paraId="4585065B" w14:textId="77777777" w:rsidR="00CB7347" w:rsidRPr="00C664CA" w:rsidRDefault="00CB7347" w:rsidP="00CB7347">
            <w:pPr>
              <w:pStyle w:val="a4"/>
              <w:tabs>
                <w:tab w:val="clear" w:pos="1080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B51B4E7" w14:textId="77777777" w:rsidR="00CB7347" w:rsidRPr="006A5573" w:rsidRDefault="00CB7347" w:rsidP="00CB7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573">
              <w:rPr>
                <w:rFonts w:ascii="Angsana New" w:hAnsi="Angsana New"/>
                <w:b/>
                <w:bCs/>
                <w:sz w:val="30"/>
                <w:szCs w:val="30"/>
              </w:rPr>
              <w:t>15,724</w:t>
            </w:r>
          </w:p>
        </w:tc>
      </w:tr>
    </w:tbl>
    <w:p w14:paraId="157331CD" w14:textId="77777777" w:rsidR="00D3614F" w:rsidRDefault="00D3614F"/>
    <w:tbl>
      <w:tblPr>
        <w:tblW w:w="925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43"/>
        <w:gridCol w:w="813"/>
        <w:gridCol w:w="264"/>
        <w:gridCol w:w="243"/>
        <w:gridCol w:w="662"/>
        <w:gridCol w:w="243"/>
        <w:gridCol w:w="117"/>
        <w:gridCol w:w="243"/>
        <w:gridCol w:w="816"/>
        <w:gridCol w:w="243"/>
        <w:gridCol w:w="142"/>
        <w:gridCol w:w="242"/>
        <w:gridCol w:w="812"/>
        <w:gridCol w:w="134"/>
        <w:gridCol w:w="118"/>
        <w:gridCol w:w="118"/>
        <w:gridCol w:w="1027"/>
        <w:gridCol w:w="74"/>
      </w:tblGrid>
      <w:tr w:rsidR="005B43F4" w:rsidRPr="001B5EA4" w14:paraId="747063B3" w14:textId="77777777" w:rsidTr="00074E17">
        <w:trPr>
          <w:trHeight w:val="139"/>
        </w:trPr>
        <w:tc>
          <w:tcPr>
            <w:tcW w:w="2943" w:type="dxa"/>
          </w:tcPr>
          <w:p w14:paraId="7F4A4A1A" w14:textId="77777777" w:rsidR="005B43F4" w:rsidRPr="001B5EA4" w:rsidRDefault="005B43F4" w:rsidP="00F34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b/>
                <w:bCs/>
                <w:cs/>
              </w:rPr>
              <w:br w:type="page"/>
            </w:r>
          </w:p>
        </w:tc>
        <w:tc>
          <w:tcPr>
            <w:tcW w:w="6311" w:type="dxa"/>
            <w:gridSpan w:val="17"/>
          </w:tcPr>
          <w:p w14:paraId="6009D655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B43F4" w:rsidRPr="001B5EA4" w14:paraId="2AE05405" w14:textId="77777777" w:rsidTr="00074E17">
        <w:trPr>
          <w:trHeight w:val="139"/>
        </w:trPr>
        <w:tc>
          <w:tcPr>
            <w:tcW w:w="2943" w:type="dxa"/>
          </w:tcPr>
          <w:p w14:paraId="16ADCEA7" w14:textId="77777777" w:rsidR="005B43F4" w:rsidRPr="001B5EA4" w:rsidRDefault="005B43F4" w:rsidP="00F34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4DDA3A1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5DB0B7D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7"/>
            <w:tcBorders>
              <w:bottom w:val="single" w:sz="4" w:space="0" w:color="auto"/>
            </w:tcBorders>
            <w:vAlign w:val="bottom"/>
          </w:tcPr>
          <w:p w14:paraId="1F549680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1B5EA4">
              <w:rPr>
                <w:rFonts w:ascii="Angsana New" w:hAnsi="Angsana New"/>
                <w:sz w:val="30"/>
                <w:szCs w:val="30"/>
              </w:rPr>
              <w:t>(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1B5EA4">
              <w:rPr>
                <w:rFonts w:ascii="Angsana New" w:hAnsi="Angsana New"/>
                <w:sz w:val="30"/>
                <w:szCs w:val="30"/>
              </w:rPr>
              <w:t>)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B5EA4">
              <w:rPr>
                <w:rFonts w:ascii="Angsana New" w:hAnsi="Angsana New"/>
                <w:sz w:val="30"/>
                <w:szCs w:val="30"/>
              </w:rPr>
              <w:t>/</w:t>
            </w: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2" w:type="dxa"/>
          </w:tcPr>
          <w:p w14:paraId="0B1E690C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28B09BD8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4"/>
            <w:vAlign w:val="bottom"/>
          </w:tcPr>
          <w:p w14:paraId="1A5786F0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3F4" w:rsidRPr="001B5EA4" w14:paraId="62CF7A31" w14:textId="77777777" w:rsidTr="00074E17">
        <w:trPr>
          <w:trHeight w:val="139"/>
        </w:trPr>
        <w:tc>
          <w:tcPr>
            <w:tcW w:w="2943" w:type="dxa"/>
          </w:tcPr>
          <w:p w14:paraId="7B040B72" w14:textId="77777777" w:rsidR="005B43F4" w:rsidRPr="001B5EA4" w:rsidRDefault="005B43F4" w:rsidP="00F348C6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77" w:type="dxa"/>
            <w:gridSpan w:val="2"/>
            <w:vAlign w:val="bottom"/>
          </w:tcPr>
          <w:p w14:paraId="65380721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1765A6D" w14:textId="77777777" w:rsidR="005B43F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2477CE7B" w14:textId="77777777" w:rsidR="00B26DE5" w:rsidRPr="001B5EA4" w:rsidRDefault="00B26DE5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bottom"/>
          </w:tcPr>
          <w:p w14:paraId="23391815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</w:tcBorders>
            <w:vAlign w:val="bottom"/>
          </w:tcPr>
          <w:p w14:paraId="605D9779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0188DF7E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tcBorders>
              <w:top w:val="single" w:sz="4" w:space="0" w:color="auto"/>
            </w:tcBorders>
          </w:tcPr>
          <w:p w14:paraId="7AF292C7" w14:textId="77777777" w:rsidR="005B43F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F5CA5D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42" w:type="dxa"/>
          </w:tcPr>
          <w:p w14:paraId="5E6130B8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5196E200" w14:textId="77777777" w:rsidR="005B43F4" w:rsidRPr="005B43F4" w:rsidRDefault="005B43F4" w:rsidP="005B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3F4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</w:t>
            </w:r>
          </w:p>
          <w:p w14:paraId="24690E11" w14:textId="77777777" w:rsidR="005B43F4" w:rsidRPr="001B5EA4" w:rsidRDefault="005B43F4" w:rsidP="005B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3F4">
              <w:rPr>
                <w:rFonts w:asciiTheme="majorBidi" w:hAnsiTheme="majorBidi" w:cstheme="majorBidi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36" w:type="dxa"/>
            <w:gridSpan w:val="2"/>
          </w:tcPr>
          <w:p w14:paraId="6D4D6383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CEF816A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B449DD8" w14:textId="77777777" w:rsidR="005B43F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268353F" w14:textId="77777777" w:rsidR="00B26DE5" w:rsidRPr="001B5EA4" w:rsidRDefault="00B26DE5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5B43F4" w:rsidRPr="001B5EA4" w14:paraId="47F0F6C9" w14:textId="77777777" w:rsidTr="00074E17">
        <w:trPr>
          <w:trHeight w:val="139"/>
        </w:trPr>
        <w:tc>
          <w:tcPr>
            <w:tcW w:w="2943" w:type="dxa"/>
          </w:tcPr>
          <w:p w14:paraId="4C8F8E81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1" w:type="dxa"/>
            <w:gridSpan w:val="17"/>
          </w:tcPr>
          <w:p w14:paraId="3A5AC980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3F4" w:rsidRPr="001B5EA4" w14:paraId="6A86B2B5" w14:textId="77777777" w:rsidTr="00074E17">
        <w:trPr>
          <w:trHeight w:val="139"/>
        </w:trPr>
        <w:tc>
          <w:tcPr>
            <w:tcW w:w="2943" w:type="dxa"/>
          </w:tcPr>
          <w:p w14:paraId="02385B35" w14:textId="77777777" w:rsidR="005B43F4" w:rsidRPr="001B5EA4" w:rsidRDefault="005B43F4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7" w:type="dxa"/>
            <w:gridSpan w:val="2"/>
          </w:tcPr>
          <w:p w14:paraId="470FC018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2492945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0BC110AA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8A90002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567213AF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</w:tcPr>
          <w:p w14:paraId="7169FAEF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09CCA547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AED516A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</w:tcPr>
          <w:p w14:paraId="4D5900F6" w14:textId="77777777" w:rsidR="005B43F4" w:rsidRPr="001B5EA4" w:rsidRDefault="005B43F4" w:rsidP="00F348C6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021" w:rsidRPr="001B5EA4" w14:paraId="3CA89537" w14:textId="77777777" w:rsidTr="00074E17">
        <w:trPr>
          <w:trHeight w:val="139"/>
        </w:trPr>
        <w:tc>
          <w:tcPr>
            <w:tcW w:w="2943" w:type="dxa"/>
          </w:tcPr>
          <w:p w14:paraId="4C82C5AF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dxa"/>
            <w:gridSpan w:val="2"/>
          </w:tcPr>
          <w:p w14:paraId="4FE6B50C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60BC6B7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3773B9D4" w14:textId="77777777" w:rsidR="00222021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43" w:type="dxa"/>
          </w:tcPr>
          <w:p w14:paraId="6DACCEAF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1981F328" w14:textId="77777777" w:rsidR="00222021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95A087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7E02B8C1" w14:textId="77777777" w:rsidR="00222021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976BEEC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</w:tcPr>
          <w:p w14:paraId="6B87327B" w14:textId="77777777" w:rsidR="00222021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</w:tr>
      <w:tr w:rsidR="00222021" w:rsidRPr="001B5EA4" w14:paraId="057776A2" w14:textId="77777777" w:rsidTr="00074E17">
        <w:trPr>
          <w:trHeight w:val="139"/>
        </w:trPr>
        <w:tc>
          <w:tcPr>
            <w:tcW w:w="2943" w:type="dxa"/>
          </w:tcPr>
          <w:p w14:paraId="2A7134A0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77" w:type="dxa"/>
            <w:gridSpan w:val="2"/>
          </w:tcPr>
          <w:p w14:paraId="53FCA93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6,219</w:t>
            </w:r>
          </w:p>
        </w:tc>
        <w:tc>
          <w:tcPr>
            <w:tcW w:w="243" w:type="dxa"/>
          </w:tcPr>
          <w:p w14:paraId="1EF409E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132BDC5A" w14:textId="77777777" w:rsidR="00222021" w:rsidRPr="001B5EA4" w:rsidRDefault="00C857FC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2202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222021">
              <w:rPr>
                <w:rFonts w:ascii="Angsana New" w:hAnsi="Angsana New"/>
                <w:sz w:val="30"/>
                <w:szCs w:val="30"/>
                <w:lang w:bidi="th-TH"/>
              </w:rPr>
              <w:t>42</w:t>
            </w:r>
          </w:p>
        </w:tc>
        <w:tc>
          <w:tcPr>
            <w:tcW w:w="243" w:type="dxa"/>
          </w:tcPr>
          <w:p w14:paraId="14B1137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684524A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F9C2C1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6554D0F0" w14:textId="77777777" w:rsidR="00222021" w:rsidRPr="00B11EDD" w:rsidRDefault="00B11EDD" w:rsidP="00B11E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EDD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="00DB7FC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B11EDD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36" w:type="dxa"/>
            <w:gridSpan w:val="2"/>
          </w:tcPr>
          <w:p w14:paraId="01E06BD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</w:tcPr>
          <w:p w14:paraId="1995089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11,661</w:t>
            </w:r>
          </w:p>
        </w:tc>
      </w:tr>
      <w:tr w:rsidR="00222021" w:rsidRPr="001B5EA4" w14:paraId="0E1D35B0" w14:textId="77777777" w:rsidTr="00074E17">
        <w:trPr>
          <w:trHeight w:val="334"/>
        </w:trPr>
        <w:tc>
          <w:tcPr>
            <w:tcW w:w="2943" w:type="dxa"/>
          </w:tcPr>
          <w:p w14:paraId="530ECCF0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77" w:type="dxa"/>
            <w:gridSpan w:val="2"/>
          </w:tcPr>
          <w:p w14:paraId="79D8F3D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33,155</w:t>
            </w:r>
          </w:p>
        </w:tc>
        <w:tc>
          <w:tcPr>
            <w:tcW w:w="243" w:type="dxa"/>
          </w:tcPr>
          <w:p w14:paraId="130F8B73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5665767F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C857FC"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  <w:r w:rsidR="00B11EDD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3" w:type="dxa"/>
          </w:tcPr>
          <w:p w14:paraId="0D7FB710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779E9AE1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</w:t>
            </w:r>
            <w:r w:rsidR="00B1568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1AA8A12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523C0381" w14:textId="77777777" w:rsidR="00222021" w:rsidRPr="00B11EDD" w:rsidRDefault="00B11EDD" w:rsidP="00B11ED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1EDD">
              <w:rPr>
                <w:rFonts w:ascii="Angsana New" w:hAnsi="Angsana New"/>
                <w:sz w:val="30"/>
                <w:szCs w:val="30"/>
                <w:lang w:bidi="th-TH"/>
              </w:rPr>
              <w:t>408</w:t>
            </w:r>
          </w:p>
        </w:tc>
        <w:tc>
          <w:tcPr>
            <w:tcW w:w="236" w:type="dxa"/>
            <w:gridSpan w:val="2"/>
          </w:tcPr>
          <w:p w14:paraId="635F42A1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</w:tcPr>
          <w:p w14:paraId="588C015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45,636</w:t>
            </w:r>
          </w:p>
        </w:tc>
      </w:tr>
      <w:tr w:rsidR="00222021" w:rsidRPr="001B5EA4" w14:paraId="316C0E2C" w14:textId="77777777" w:rsidTr="00074E17">
        <w:trPr>
          <w:trHeight w:val="334"/>
        </w:trPr>
        <w:tc>
          <w:tcPr>
            <w:tcW w:w="2943" w:type="dxa"/>
          </w:tcPr>
          <w:p w14:paraId="11A15FCE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7" w:type="dxa"/>
            <w:gridSpan w:val="2"/>
          </w:tcPr>
          <w:p w14:paraId="76E52485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FB6F57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38F45091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0FC39F33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5EBF16CE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3DACE4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</w:tcPr>
          <w:p w14:paraId="5C2853C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222FF45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</w:tcPr>
          <w:p w14:paraId="63A7A4D9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021" w:rsidRPr="001B5EA4" w14:paraId="4351BDF5" w14:textId="77777777" w:rsidTr="00074E17">
        <w:trPr>
          <w:trHeight w:val="334"/>
        </w:trPr>
        <w:tc>
          <w:tcPr>
            <w:tcW w:w="2943" w:type="dxa"/>
          </w:tcPr>
          <w:p w14:paraId="196872B2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074E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E17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77" w:type="dxa"/>
            <w:gridSpan w:val="2"/>
          </w:tcPr>
          <w:p w14:paraId="5704DFC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10A535F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</w:tcPr>
          <w:p w14:paraId="342D618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4C03D90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</w:tcPr>
          <w:p w14:paraId="4AAAB37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1B3E41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</w:tcPr>
          <w:p w14:paraId="3D4192CE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(246)</w:t>
            </w:r>
          </w:p>
        </w:tc>
        <w:tc>
          <w:tcPr>
            <w:tcW w:w="236" w:type="dxa"/>
            <w:gridSpan w:val="2"/>
          </w:tcPr>
          <w:p w14:paraId="17A9C3E0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</w:tcPr>
          <w:p w14:paraId="66CC3673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(246)</w:t>
            </w:r>
          </w:p>
        </w:tc>
      </w:tr>
      <w:tr w:rsidR="00222021" w:rsidRPr="001B5EA4" w14:paraId="16B0F8F9" w14:textId="77777777" w:rsidTr="00074E17">
        <w:trPr>
          <w:trHeight w:val="334"/>
        </w:trPr>
        <w:tc>
          <w:tcPr>
            <w:tcW w:w="2943" w:type="dxa"/>
          </w:tcPr>
          <w:p w14:paraId="31F13439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6D4ED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39,374</w:t>
            </w:r>
          </w:p>
        </w:tc>
        <w:tc>
          <w:tcPr>
            <w:tcW w:w="243" w:type="dxa"/>
          </w:tcPr>
          <w:p w14:paraId="357669A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AC09D9D" w14:textId="77777777" w:rsidR="00222021" w:rsidRPr="006B1670" w:rsidRDefault="006B1670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7,24</w:t>
            </w:r>
            <w:r w:rsidR="00B11E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6A6B575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0387FE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7544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C857F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2984E2C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FBEAE4" w14:textId="77777777" w:rsidR="00222021" w:rsidRPr="00E231D5" w:rsidRDefault="00134A3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2,36</w:t>
            </w:r>
            <w:r w:rsidR="00B11ED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006F126F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33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22EB7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57,779</w:t>
            </w:r>
          </w:p>
        </w:tc>
      </w:tr>
      <w:tr w:rsidR="00222021" w:rsidRPr="001B5EA4" w14:paraId="0F1106E6" w14:textId="77777777" w:rsidTr="00D4011D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1E4C303E" w14:textId="77777777" w:rsidR="00222021" w:rsidRPr="001B5EA4" w:rsidRDefault="00222021" w:rsidP="0022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b/>
                <w:bCs/>
                <w:cs/>
              </w:rPr>
              <w:br w:type="page"/>
            </w:r>
          </w:p>
        </w:tc>
        <w:tc>
          <w:tcPr>
            <w:tcW w:w="5424" w:type="dxa"/>
            <w:gridSpan w:val="15"/>
          </w:tcPr>
          <w:p w14:paraId="6BE36E7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231D5" w:rsidRPr="001B5EA4" w14:paraId="1E0828EA" w14:textId="77777777" w:rsidTr="00D4011D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1B426638" w14:textId="77777777" w:rsidR="00E231D5" w:rsidRPr="001B5EA4" w:rsidRDefault="00E231D5" w:rsidP="00222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b/>
                <w:bCs/>
                <w:cs/>
              </w:rPr>
            </w:pPr>
          </w:p>
        </w:tc>
        <w:tc>
          <w:tcPr>
            <w:tcW w:w="5424" w:type="dxa"/>
            <w:gridSpan w:val="15"/>
          </w:tcPr>
          <w:p w14:paraId="5D5842D1" w14:textId="77777777" w:rsidR="00E231D5" w:rsidRPr="001B5EA4" w:rsidRDefault="00E231D5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021" w:rsidRPr="001B5EA4" w14:paraId="24E840F2" w14:textId="77777777" w:rsidTr="00D4011D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3A165C72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4" w:type="dxa"/>
            <w:gridSpan w:val="15"/>
          </w:tcPr>
          <w:p w14:paraId="06E5472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22021" w:rsidRPr="001B5EA4" w14:paraId="63F27E6D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7D105535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76A1D586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9897EE0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7"/>
            <w:tcBorders>
              <w:bottom w:val="single" w:sz="4" w:space="0" w:color="auto"/>
            </w:tcBorders>
          </w:tcPr>
          <w:p w14:paraId="6AD5215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</w:t>
            </w:r>
            <w:r w:rsidRPr="001B5EA4">
              <w:rPr>
                <w:rFonts w:ascii="Angsana New" w:hAnsi="Angsana New"/>
                <w:sz w:val="30"/>
                <w:szCs w:val="30"/>
              </w:rPr>
              <w:t>(</w:t>
            </w: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รายจ่าย</w:t>
            </w:r>
            <w:r w:rsidRPr="001B5EA4">
              <w:rPr>
                <w:rFonts w:ascii="Angsana New" w:hAnsi="Angsana New"/>
                <w:sz w:val="30"/>
                <w:szCs w:val="30"/>
              </w:rPr>
              <w:t>)</w:t>
            </w:r>
            <w:r w:rsidRPr="001B5EA4">
              <w:rPr>
                <w:rFonts w:ascii="Angsana New" w:hAnsi="Angsana New" w:cs="Times New Roman"/>
                <w:sz w:val="30"/>
                <w:szCs w:val="30"/>
                <w:rtl/>
              </w:rPr>
              <w:t xml:space="preserve"> </w:t>
            </w:r>
            <w:r w:rsidRPr="001B5EA4">
              <w:rPr>
                <w:rFonts w:ascii="Angsana New" w:hAnsi="Angsana New"/>
                <w:sz w:val="30"/>
                <w:szCs w:val="30"/>
              </w:rPr>
              <w:t>/</w:t>
            </w: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  <w:gridSpan w:val="2"/>
          </w:tcPr>
          <w:p w14:paraId="0D6C7813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15471B6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021" w:rsidRPr="001B5EA4" w14:paraId="37EE9A69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68E91727" w14:textId="77777777" w:rsidR="00222021" w:rsidRPr="001B5EA4" w:rsidRDefault="00222021" w:rsidP="0022202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12A2129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847149C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39EE8209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3"/>
            <w:vAlign w:val="bottom"/>
          </w:tcPr>
          <w:p w14:paraId="0DFF5330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17270998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3"/>
          </w:tcPr>
          <w:p w14:paraId="4FA7C5B0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52" w:type="dxa"/>
            <w:gridSpan w:val="2"/>
          </w:tcPr>
          <w:p w14:paraId="7257D6FD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2EDF90E3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1C61A5F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2021" w:rsidRPr="001B5EA4" w14:paraId="4D56ED42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57A67733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center"/>
          </w:tcPr>
          <w:p w14:paraId="2837BD31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Times New Roman"/>
                <w:bCs/>
                <w:i/>
                <w:i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</w:t>
            </w:r>
            <w:r w:rsidR="001032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43" w:type="dxa"/>
            <w:vAlign w:val="center"/>
          </w:tcPr>
          <w:p w14:paraId="7D61B639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7"/>
          </w:tcPr>
          <w:p w14:paraId="2898961B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vAlign w:val="center"/>
          </w:tcPr>
          <w:p w14:paraId="00C344C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45" w:type="dxa"/>
            <w:gridSpan w:val="2"/>
            <w:vAlign w:val="center"/>
          </w:tcPr>
          <w:p w14:paraId="5E325E4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Times New Roman"/>
                <w:bCs/>
                <w:i/>
                <w:i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</w:t>
            </w:r>
            <w:r w:rsidR="0010326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222021" w:rsidRPr="001B5EA4" w14:paraId="53C2B980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1AD8D5C5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15"/>
            <w:vAlign w:val="center"/>
          </w:tcPr>
          <w:p w14:paraId="0B8DA369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2021" w:rsidRPr="001B5EA4" w14:paraId="75A20037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705352D7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gridSpan w:val="3"/>
          </w:tcPr>
          <w:p w14:paraId="479DFF29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352A7E1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3"/>
          </w:tcPr>
          <w:p w14:paraId="64FF305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CEF4085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718AF4E5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7AE1F970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4A2B2E7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021" w:rsidRPr="001B5EA4" w14:paraId="667A42FE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62EF2348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69" w:type="dxa"/>
            <w:gridSpan w:val="3"/>
          </w:tcPr>
          <w:p w14:paraId="0B29712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8,399</w:t>
            </w:r>
          </w:p>
        </w:tc>
        <w:tc>
          <w:tcPr>
            <w:tcW w:w="243" w:type="dxa"/>
          </w:tcPr>
          <w:p w14:paraId="4FE7940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3"/>
          </w:tcPr>
          <w:p w14:paraId="0226B1B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(2,180)</w:t>
            </w:r>
          </w:p>
        </w:tc>
        <w:tc>
          <w:tcPr>
            <w:tcW w:w="243" w:type="dxa"/>
          </w:tcPr>
          <w:p w14:paraId="217CF69A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520D371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6007EA63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2AB7C12A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6,219</w:t>
            </w:r>
          </w:p>
        </w:tc>
      </w:tr>
      <w:tr w:rsidR="00222021" w:rsidRPr="001B5EA4" w14:paraId="769118F1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7B690933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  <w:gridSpan w:val="3"/>
          </w:tcPr>
          <w:p w14:paraId="0792DE3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29,662</w:t>
            </w:r>
          </w:p>
        </w:tc>
        <w:tc>
          <w:tcPr>
            <w:tcW w:w="243" w:type="dxa"/>
          </w:tcPr>
          <w:p w14:paraId="2862D099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3"/>
          </w:tcPr>
          <w:p w14:paraId="71E94C6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1,264</w:t>
            </w:r>
          </w:p>
        </w:tc>
        <w:tc>
          <w:tcPr>
            <w:tcW w:w="243" w:type="dxa"/>
          </w:tcPr>
          <w:p w14:paraId="1E250EE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0EBA1ED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2,229</w:t>
            </w:r>
          </w:p>
        </w:tc>
        <w:tc>
          <w:tcPr>
            <w:tcW w:w="252" w:type="dxa"/>
            <w:gridSpan w:val="2"/>
          </w:tcPr>
          <w:p w14:paraId="153D22C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656BE08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33,155</w:t>
            </w:r>
          </w:p>
        </w:tc>
      </w:tr>
      <w:tr w:rsidR="00222021" w:rsidRPr="001B5EA4" w14:paraId="5E53389F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3776D275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69" w:type="dxa"/>
            <w:gridSpan w:val="3"/>
          </w:tcPr>
          <w:p w14:paraId="6474A48C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9D98B1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3"/>
          </w:tcPr>
          <w:p w14:paraId="59B9D156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8A0C43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5A94EC2A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E34F435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70894CC6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2021" w:rsidRPr="001B5EA4" w14:paraId="52653AA6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39B00CCB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69" w:type="dxa"/>
            <w:gridSpan w:val="3"/>
          </w:tcPr>
          <w:p w14:paraId="31E7AA3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(99)</w:t>
            </w:r>
          </w:p>
        </w:tc>
        <w:tc>
          <w:tcPr>
            <w:tcW w:w="243" w:type="dxa"/>
          </w:tcPr>
          <w:p w14:paraId="1F795A4B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3"/>
          </w:tcPr>
          <w:p w14:paraId="0D89BB1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77DA9AD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18735399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52" w:type="dxa"/>
            <w:gridSpan w:val="2"/>
          </w:tcPr>
          <w:p w14:paraId="1B5AC34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0401C167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22021" w:rsidRPr="001B5EA4" w14:paraId="60FBAD37" w14:textId="77777777" w:rsidTr="00074E17">
        <w:trPr>
          <w:gridAfter w:val="1"/>
          <w:wAfter w:w="74" w:type="dxa"/>
          <w:trHeight w:val="139"/>
        </w:trPr>
        <w:tc>
          <w:tcPr>
            <w:tcW w:w="3756" w:type="dxa"/>
            <w:gridSpan w:val="2"/>
          </w:tcPr>
          <w:p w14:paraId="1087CEEB" w14:textId="77777777" w:rsidR="00222021" w:rsidRPr="001B5EA4" w:rsidRDefault="00222021" w:rsidP="002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519D454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37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,962</w:t>
            </w:r>
          </w:p>
        </w:tc>
        <w:tc>
          <w:tcPr>
            <w:tcW w:w="243" w:type="dxa"/>
          </w:tcPr>
          <w:p w14:paraId="0AF374E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8D7B7D3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(916)</w:t>
            </w:r>
          </w:p>
        </w:tc>
        <w:tc>
          <w:tcPr>
            <w:tcW w:w="243" w:type="dxa"/>
          </w:tcPr>
          <w:p w14:paraId="46B3FC8F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ECCACD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2,328</w:t>
            </w:r>
          </w:p>
        </w:tc>
        <w:tc>
          <w:tcPr>
            <w:tcW w:w="252" w:type="dxa"/>
            <w:gridSpan w:val="2"/>
          </w:tcPr>
          <w:p w14:paraId="742CCD92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D75598" w14:textId="77777777" w:rsidR="00222021" w:rsidRPr="001B5EA4" w:rsidRDefault="00222021" w:rsidP="0022202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39,374</w:t>
            </w:r>
          </w:p>
        </w:tc>
      </w:tr>
    </w:tbl>
    <w:p w14:paraId="323100B5" w14:textId="77777777" w:rsidR="00A21798" w:rsidRDefault="00A21798" w:rsidP="007F5357"/>
    <w:p w14:paraId="1CF4DE8C" w14:textId="77777777" w:rsidR="007F5357" w:rsidRPr="001B5EA4" w:rsidRDefault="007F5357" w:rsidP="007F5357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56"/>
        <w:gridCol w:w="1169"/>
        <w:gridCol w:w="243"/>
        <w:gridCol w:w="1176"/>
        <w:gridCol w:w="243"/>
        <w:gridCol w:w="1196"/>
        <w:gridCol w:w="252"/>
        <w:gridCol w:w="1145"/>
      </w:tblGrid>
      <w:tr w:rsidR="007F5357" w:rsidRPr="001B5EA4" w14:paraId="7B9FC25E" w14:textId="77777777" w:rsidTr="00F348C6">
        <w:trPr>
          <w:trHeight w:val="139"/>
        </w:trPr>
        <w:tc>
          <w:tcPr>
            <w:tcW w:w="3756" w:type="dxa"/>
          </w:tcPr>
          <w:p w14:paraId="790A5C93" w14:textId="77777777" w:rsidR="007F5357" w:rsidRPr="001B5EA4" w:rsidRDefault="007F5357" w:rsidP="00F34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24" w:type="dxa"/>
            <w:gridSpan w:val="7"/>
            <w:vAlign w:val="bottom"/>
          </w:tcPr>
          <w:p w14:paraId="1D8E6AB1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5357" w:rsidRPr="001B5EA4" w14:paraId="69ACF4C6" w14:textId="77777777" w:rsidTr="00F348C6">
        <w:trPr>
          <w:trHeight w:val="139"/>
        </w:trPr>
        <w:tc>
          <w:tcPr>
            <w:tcW w:w="3756" w:type="dxa"/>
          </w:tcPr>
          <w:p w14:paraId="3AF08796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8E4DA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645B012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7A80896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</w:t>
            </w:r>
            <w:r w:rsidRPr="001B5EA4">
              <w:rPr>
                <w:rFonts w:ascii="Angsana New" w:hAnsi="Angsana New"/>
                <w:sz w:val="30"/>
                <w:szCs w:val="30"/>
              </w:rPr>
              <w:t>(</w:t>
            </w: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รายจ่าย</w:t>
            </w:r>
            <w:r w:rsidRPr="001B5EA4">
              <w:rPr>
                <w:rFonts w:ascii="Angsana New" w:hAnsi="Angsana New"/>
                <w:sz w:val="30"/>
                <w:szCs w:val="30"/>
              </w:rPr>
              <w:t>)</w:t>
            </w:r>
            <w:r w:rsidRPr="001B5EA4">
              <w:rPr>
                <w:rFonts w:ascii="Angsana New" w:hAnsi="Angsana New" w:cs="Times New Roman"/>
                <w:sz w:val="30"/>
                <w:szCs w:val="30"/>
                <w:rtl/>
              </w:rPr>
              <w:t xml:space="preserve"> </w:t>
            </w:r>
            <w:r w:rsidRPr="001B5EA4">
              <w:rPr>
                <w:rFonts w:ascii="Angsana New" w:hAnsi="Angsana New"/>
                <w:sz w:val="30"/>
                <w:szCs w:val="30"/>
              </w:rPr>
              <w:t>/</w:t>
            </w: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</w:tcPr>
          <w:p w14:paraId="30249069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05C4CB0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5357" w:rsidRPr="001B5EA4" w14:paraId="7530367F" w14:textId="77777777" w:rsidTr="00F348C6">
        <w:trPr>
          <w:trHeight w:val="139"/>
        </w:trPr>
        <w:tc>
          <w:tcPr>
            <w:tcW w:w="3756" w:type="dxa"/>
          </w:tcPr>
          <w:p w14:paraId="2B374319" w14:textId="77777777" w:rsidR="007F5357" w:rsidRPr="001B5EA4" w:rsidRDefault="007F5357" w:rsidP="00F348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215D088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9ED9899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4B03D8FC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DA81D40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65771B0E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555DD33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52" w:type="dxa"/>
          </w:tcPr>
          <w:p w14:paraId="6A13C3B1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3475929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334370A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5357" w:rsidRPr="001B5EA4" w14:paraId="46C6C6E7" w14:textId="77777777" w:rsidTr="00F348C6">
        <w:trPr>
          <w:trHeight w:val="139"/>
        </w:trPr>
        <w:tc>
          <w:tcPr>
            <w:tcW w:w="3756" w:type="dxa"/>
          </w:tcPr>
          <w:p w14:paraId="55A7AB5C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center"/>
          </w:tcPr>
          <w:p w14:paraId="1C65C0C4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Times New Roman"/>
                <w:bCs/>
                <w:i/>
                <w:i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43" w:type="dxa"/>
            <w:vAlign w:val="center"/>
          </w:tcPr>
          <w:p w14:paraId="06A0D89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3"/>
          </w:tcPr>
          <w:p w14:paraId="63A244AA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63311AD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45" w:type="dxa"/>
            <w:vAlign w:val="center"/>
          </w:tcPr>
          <w:p w14:paraId="6DE00904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Times New Roman"/>
                <w:bCs/>
                <w:i/>
                <w:i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7F5357" w:rsidRPr="001B5EA4" w14:paraId="41885863" w14:textId="77777777" w:rsidTr="00F348C6">
        <w:trPr>
          <w:trHeight w:val="139"/>
        </w:trPr>
        <w:tc>
          <w:tcPr>
            <w:tcW w:w="3756" w:type="dxa"/>
          </w:tcPr>
          <w:p w14:paraId="52C96DD9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7"/>
            <w:vAlign w:val="center"/>
          </w:tcPr>
          <w:p w14:paraId="1488072F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F5357" w:rsidRPr="001B5EA4" w14:paraId="0D251CA8" w14:textId="77777777" w:rsidTr="00F348C6">
        <w:trPr>
          <w:trHeight w:val="139"/>
        </w:trPr>
        <w:tc>
          <w:tcPr>
            <w:tcW w:w="3756" w:type="dxa"/>
          </w:tcPr>
          <w:p w14:paraId="26B39E4A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</w:tcPr>
          <w:p w14:paraId="53CC4BEE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5F89DB8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46B6A8DF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879580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1232659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327077BF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1FAEBA1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5357" w:rsidRPr="001B5EA4" w14:paraId="1A73631B" w14:textId="77777777" w:rsidTr="00F348C6">
        <w:trPr>
          <w:trHeight w:val="139"/>
        </w:trPr>
        <w:tc>
          <w:tcPr>
            <w:tcW w:w="3756" w:type="dxa"/>
          </w:tcPr>
          <w:p w14:paraId="63C923E2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69" w:type="dxa"/>
          </w:tcPr>
          <w:p w14:paraId="3672808D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43" w:type="dxa"/>
          </w:tcPr>
          <w:p w14:paraId="61BA66D4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4707C967" w14:textId="77777777" w:rsidR="007F5357" w:rsidRPr="00074E17" w:rsidRDefault="00074E17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(180)</w:t>
            </w:r>
          </w:p>
        </w:tc>
        <w:tc>
          <w:tcPr>
            <w:tcW w:w="243" w:type="dxa"/>
          </w:tcPr>
          <w:p w14:paraId="10C64DF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22A98C2B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D731121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22651215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813</w:t>
            </w:r>
          </w:p>
        </w:tc>
      </w:tr>
      <w:tr w:rsidR="007F5357" w:rsidRPr="001B5EA4" w14:paraId="3B57AF4F" w14:textId="77777777" w:rsidTr="00F348C6">
        <w:trPr>
          <w:trHeight w:val="139"/>
        </w:trPr>
        <w:tc>
          <w:tcPr>
            <w:tcW w:w="3756" w:type="dxa"/>
          </w:tcPr>
          <w:p w14:paraId="57ADD47B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</w:tcPr>
          <w:p w14:paraId="42BD4C1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14,731</w:t>
            </w:r>
          </w:p>
        </w:tc>
        <w:tc>
          <w:tcPr>
            <w:tcW w:w="243" w:type="dxa"/>
          </w:tcPr>
          <w:p w14:paraId="731C432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</w:tcPr>
          <w:p w14:paraId="1E4814BE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43" w:type="dxa"/>
          </w:tcPr>
          <w:p w14:paraId="4E50891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</w:tcPr>
          <w:p w14:paraId="02A785C2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3,822</w:t>
            </w:r>
          </w:p>
        </w:tc>
        <w:tc>
          <w:tcPr>
            <w:tcW w:w="252" w:type="dxa"/>
          </w:tcPr>
          <w:p w14:paraId="6FC30D82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28EA309D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18,993</w:t>
            </w:r>
          </w:p>
        </w:tc>
      </w:tr>
      <w:tr w:rsidR="007F5357" w:rsidRPr="001B5EA4" w14:paraId="702F0816" w14:textId="77777777" w:rsidTr="00F348C6">
        <w:trPr>
          <w:trHeight w:val="139"/>
        </w:trPr>
        <w:tc>
          <w:tcPr>
            <w:tcW w:w="3756" w:type="dxa"/>
          </w:tcPr>
          <w:p w14:paraId="2DED2CFC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EE39DB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15,724</w:t>
            </w:r>
          </w:p>
        </w:tc>
        <w:tc>
          <w:tcPr>
            <w:tcW w:w="243" w:type="dxa"/>
          </w:tcPr>
          <w:p w14:paraId="7D26F522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A971043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43" w:type="dxa"/>
          </w:tcPr>
          <w:p w14:paraId="7057BE5E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12F08CB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3,822</w:t>
            </w:r>
          </w:p>
        </w:tc>
        <w:tc>
          <w:tcPr>
            <w:tcW w:w="252" w:type="dxa"/>
          </w:tcPr>
          <w:p w14:paraId="34713C4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77220BE3" w14:textId="77777777" w:rsidR="007F5357" w:rsidRPr="001B5EA4" w:rsidRDefault="00074E1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19,806</w:t>
            </w:r>
          </w:p>
        </w:tc>
      </w:tr>
    </w:tbl>
    <w:p w14:paraId="57562150" w14:textId="77777777" w:rsidR="00CC210B" w:rsidRDefault="00CC210B" w:rsidP="007F5357">
      <w:pPr>
        <w:rPr>
          <w:rFonts w:ascii="Angsana New" w:hAnsi="Angsana New"/>
          <w:sz w:val="14"/>
          <w:szCs w:val="14"/>
        </w:rPr>
      </w:pPr>
    </w:p>
    <w:p w14:paraId="1E48D481" w14:textId="77777777" w:rsidR="00E57AEA" w:rsidRDefault="00CC210B">
      <w: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26"/>
        <w:gridCol w:w="30"/>
        <w:gridCol w:w="1129"/>
        <w:gridCol w:w="40"/>
        <w:gridCol w:w="229"/>
        <w:gridCol w:w="14"/>
        <w:gridCol w:w="1156"/>
        <w:gridCol w:w="20"/>
        <w:gridCol w:w="243"/>
        <w:gridCol w:w="6"/>
        <w:gridCol w:w="1155"/>
        <w:gridCol w:w="35"/>
        <w:gridCol w:w="234"/>
        <w:gridCol w:w="18"/>
        <w:gridCol w:w="1136"/>
        <w:gridCol w:w="9"/>
      </w:tblGrid>
      <w:tr w:rsidR="007F5357" w:rsidRPr="001B5EA4" w14:paraId="68ED58CF" w14:textId="77777777" w:rsidTr="00BF007A">
        <w:trPr>
          <w:trHeight w:val="139"/>
        </w:trPr>
        <w:tc>
          <w:tcPr>
            <w:tcW w:w="3756" w:type="dxa"/>
            <w:gridSpan w:val="2"/>
          </w:tcPr>
          <w:p w14:paraId="6B0D158E" w14:textId="77777777" w:rsidR="007F5357" w:rsidRPr="00CC210B" w:rsidRDefault="007F5357" w:rsidP="00F34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10"/>
                <w:szCs w:val="10"/>
                <w:shd w:val="clear" w:color="auto" w:fill="E6E6E6"/>
              </w:rPr>
            </w:pPr>
          </w:p>
        </w:tc>
        <w:tc>
          <w:tcPr>
            <w:tcW w:w="5424" w:type="dxa"/>
            <w:gridSpan w:val="14"/>
            <w:vAlign w:val="bottom"/>
          </w:tcPr>
          <w:p w14:paraId="7000C75E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-18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5357" w:rsidRPr="001B5EA4" w14:paraId="5B8DAEB5" w14:textId="77777777" w:rsidTr="00BF007A">
        <w:trPr>
          <w:trHeight w:val="139"/>
        </w:trPr>
        <w:tc>
          <w:tcPr>
            <w:tcW w:w="3756" w:type="dxa"/>
            <w:gridSpan w:val="2"/>
          </w:tcPr>
          <w:p w14:paraId="7474DA2F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41E326E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42572522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15" w:type="dxa"/>
            <w:gridSpan w:val="6"/>
            <w:tcBorders>
              <w:bottom w:val="single" w:sz="4" w:space="0" w:color="auto"/>
            </w:tcBorders>
          </w:tcPr>
          <w:p w14:paraId="2438675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</w:t>
            </w:r>
            <w:r w:rsidRPr="001B5EA4">
              <w:rPr>
                <w:rFonts w:ascii="Angsana New" w:hAnsi="Angsana New"/>
                <w:sz w:val="30"/>
                <w:szCs w:val="30"/>
              </w:rPr>
              <w:t>(</w:t>
            </w: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รายจ่าย</w:t>
            </w:r>
            <w:r w:rsidRPr="001B5EA4">
              <w:rPr>
                <w:rFonts w:ascii="Angsana New" w:hAnsi="Angsana New"/>
                <w:sz w:val="30"/>
                <w:szCs w:val="30"/>
              </w:rPr>
              <w:t>)</w:t>
            </w:r>
            <w:r w:rsidRPr="001B5EA4">
              <w:rPr>
                <w:rFonts w:ascii="Angsana New" w:hAnsi="Angsana New" w:cs="Times New Roman"/>
                <w:sz w:val="30"/>
                <w:szCs w:val="30"/>
                <w:rtl/>
              </w:rPr>
              <w:t xml:space="preserve"> </w:t>
            </w:r>
            <w:r w:rsidRPr="001B5EA4">
              <w:rPr>
                <w:rFonts w:ascii="Angsana New" w:hAnsi="Angsana New"/>
                <w:sz w:val="30"/>
                <w:szCs w:val="30"/>
              </w:rPr>
              <w:t>/</w:t>
            </w:r>
            <w:r w:rsidRPr="001B5EA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2" w:type="dxa"/>
            <w:gridSpan w:val="2"/>
          </w:tcPr>
          <w:p w14:paraId="22E0395D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0F055B5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5357" w:rsidRPr="001B5EA4" w14:paraId="7C51E462" w14:textId="77777777" w:rsidTr="00BF007A">
        <w:trPr>
          <w:trHeight w:val="139"/>
        </w:trPr>
        <w:tc>
          <w:tcPr>
            <w:tcW w:w="3756" w:type="dxa"/>
            <w:gridSpan w:val="2"/>
          </w:tcPr>
          <w:p w14:paraId="657445FF" w14:textId="77777777" w:rsidR="007F5357" w:rsidRPr="001B5EA4" w:rsidRDefault="007F5357" w:rsidP="00F348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8AE2539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BD6D088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gridSpan w:val="2"/>
            <w:vAlign w:val="bottom"/>
          </w:tcPr>
          <w:p w14:paraId="4B0A9632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7030DD1E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1D9FC9C0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3"/>
          </w:tcPr>
          <w:p w14:paraId="160B9C5A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52" w:type="dxa"/>
            <w:gridSpan w:val="2"/>
          </w:tcPr>
          <w:p w14:paraId="5679D4C1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1AE3C276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EA7F43F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5357" w:rsidRPr="001B5EA4" w14:paraId="690E9C6C" w14:textId="77777777" w:rsidTr="00BF007A">
        <w:trPr>
          <w:trHeight w:val="139"/>
        </w:trPr>
        <w:tc>
          <w:tcPr>
            <w:tcW w:w="3756" w:type="dxa"/>
            <w:gridSpan w:val="2"/>
          </w:tcPr>
          <w:p w14:paraId="6CB37916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3C393A0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Times New Roman"/>
                <w:bCs/>
                <w:i/>
                <w:i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2561</w:t>
            </w:r>
          </w:p>
        </w:tc>
        <w:tc>
          <w:tcPr>
            <w:tcW w:w="243" w:type="dxa"/>
            <w:gridSpan w:val="2"/>
            <w:vAlign w:val="center"/>
          </w:tcPr>
          <w:p w14:paraId="7A72F95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15" w:type="dxa"/>
            <w:gridSpan w:val="6"/>
          </w:tcPr>
          <w:p w14:paraId="27D3D180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vAlign w:val="center"/>
          </w:tcPr>
          <w:p w14:paraId="0418E828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45" w:type="dxa"/>
            <w:gridSpan w:val="2"/>
            <w:vAlign w:val="center"/>
          </w:tcPr>
          <w:p w14:paraId="4A8EF30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Times New Roman"/>
                <w:bCs/>
                <w:i/>
                <w:i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7F5357" w:rsidRPr="001B5EA4" w14:paraId="0E76FB18" w14:textId="77777777" w:rsidTr="00BF007A">
        <w:trPr>
          <w:trHeight w:val="139"/>
        </w:trPr>
        <w:tc>
          <w:tcPr>
            <w:tcW w:w="3756" w:type="dxa"/>
            <w:gridSpan w:val="2"/>
          </w:tcPr>
          <w:p w14:paraId="7093DA9C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4" w:type="dxa"/>
            <w:gridSpan w:val="14"/>
            <w:vAlign w:val="center"/>
          </w:tcPr>
          <w:p w14:paraId="73368AC7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5EA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F5357" w:rsidRPr="001B5EA4" w14:paraId="4F8C221A" w14:textId="77777777" w:rsidTr="00BF007A">
        <w:trPr>
          <w:trHeight w:val="139"/>
        </w:trPr>
        <w:tc>
          <w:tcPr>
            <w:tcW w:w="3756" w:type="dxa"/>
            <w:gridSpan w:val="2"/>
          </w:tcPr>
          <w:p w14:paraId="058B7282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gridSpan w:val="2"/>
          </w:tcPr>
          <w:p w14:paraId="51B48DD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16B235D1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4DC75C0E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42369B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0D9B692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  <w:gridSpan w:val="2"/>
          </w:tcPr>
          <w:p w14:paraId="1E1D9E5D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71511B2B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F5357" w:rsidRPr="001B5EA4" w14:paraId="66015D52" w14:textId="77777777" w:rsidTr="00BF007A">
        <w:trPr>
          <w:trHeight w:val="139"/>
        </w:trPr>
        <w:tc>
          <w:tcPr>
            <w:tcW w:w="3756" w:type="dxa"/>
            <w:gridSpan w:val="2"/>
          </w:tcPr>
          <w:p w14:paraId="4E05256C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69" w:type="dxa"/>
            <w:gridSpan w:val="2"/>
          </w:tcPr>
          <w:p w14:paraId="3679823E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1,747</w:t>
            </w:r>
          </w:p>
        </w:tc>
        <w:tc>
          <w:tcPr>
            <w:tcW w:w="243" w:type="dxa"/>
            <w:gridSpan w:val="2"/>
          </w:tcPr>
          <w:p w14:paraId="6E864E7A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317D82E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  <w:tc>
          <w:tcPr>
            <w:tcW w:w="243" w:type="dxa"/>
          </w:tcPr>
          <w:p w14:paraId="37129C39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6000102B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7D793D2D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2F2CD558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</w:tr>
      <w:tr w:rsidR="007F5357" w:rsidRPr="001B5EA4" w14:paraId="6D6C3EA7" w14:textId="77777777" w:rsidTr="00BF007A">
        <w:trPr>
          <w:trHeight w:val="139"/>
        </w:trPr>
        <w:tc>
          <w:tcPr>
            <w:tcW w:w="3756" w:type="dxa"/>
            <w:gridSpan w:val="2"/>
          </w:tcPr>
          <w:p w14:paraId="5D65F026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69" w:type="dxa"/>
            <w:gridSpan w:val="2"/>
          </w:tcPr>
          <w:p w14:paraId="2ABAC815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14,239</w:t>
            </w:r>
          </w:p>
        </w:tc>
        <w:tc>
          <w:tcPr>
            <w:tcW w:w="243" w:type="dxa"/>
            <w:gridSpan w:val="2"/>
          </w:tcPr>
          <w:p w14:paraId="5A9AA525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</w:tcPr>
          <w:p w14:paraId="79BE5C4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(716)</w:t>
            </w:r>
          </w:p>
        </w:tc>
        <w:tc>
          <w:tcPr>
            <w:tcW w:w="243" w:type="dxa"/>
          </w:tcPr>
          <w:p w14:paraId="16E6CF7C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gridSpan w:val="3"/>
          </w:tcPr>
          <w:p w14:paraId="2FB28ACF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252" w:type="dxa"/>
            <w:gridSpan w:val="2"/>
          </w:tcPr>
          <w:p w14:paraId="6F83FAF7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gridSpan w:val="2"/>
          </w:tcPr>
          <w:p w14:paraId="353FD8C8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14,731</w:t>
            </w:r>
          </w:p>
        </w:tc>
      </w:tr>
      <w:tr w:rsidR="007F5357" w:rsidRPr="001B5EA4" w14:paraId="1B5BA9BB" w14:textId="77777777" w:rsidTr="00E57AEA">
        <w:trPr>
          <w:trHeight w:val="139"/>
        </w:trPr>
        <w:tc>
          <w:tcPr>
            <w:tcW w:w="3756" w:type="dxa"/>
            <w:gridSpan w:val="2"/>
          </w:tcPr>
          <w:p w14:paraId="6CAC903D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2672DD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15,986</w:t>
            </w:r>
          </w:p>
        </w:tc>
        <w:tc>
          <w:tcPr>
            <w:tcW w:w="243" w:type="dxa"/>
            <w:gridSpan w:val="2"/>
          </w:tcPr>
          <w:p w14:paraId="6511681E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42CF3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(1,470)</w:t>
            </w:r>
          </w:p>
        </w:tc>
        <w:tc>
          <w:tcPr>
            <w:tcW w:w="243" w:type="dxa"/>
          </w:tcPr>
          <w:p w14:paraId="51CD4F40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663672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1,208</w:t>
            </w:r>
          </w:p>
        </w:tc>
        <w:tc>
          <w:tcPr>
            <w:tcW w:w="252" w:type="dxa"/>
            <w:gridSpan w:val="2"/>
          </w:tcPr>
          <w:p w14:paraId="08439859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383526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15,724</w:t>
            </w:r>
          </w:p>
        </w:tc>
      </w:tr>
      <w:tr w:rsidR="00E57AEA" w:rsidRPr="001B5EA4" w14:paraId="4FD0DB38" w14:textId="77777777" w:rsidTr="00E57AEA">
        <w:trPr>
          <w:trHeight w:val="139"/>
        </w:trPr>
        <w:tc>
          <w:tcPr>
            <w:tcW w:w="3756" w:type="dxa"/>
            <w:gridSpan w:val="2"/>
          </w:tcPr>
          <w:p w14:paraId="268B23E2" w14:textId="77777777" w:rsidR="00E57AEA" w:rsidRPr="001B5EA4" w:rsidRDefault="00E57AEA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</w:tcPr>
          <w:p w14:paraId="42EC4A60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DEE2455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double" w:sz="4" w:space="0" w:color="auto"/>
            </w:tcBorders>
          </w:tcPr>
          <w:p w14:paraId="33F4BA74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EA1CB6E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3"/>
            <w:tcBorders>
              <w:top w:val="double" w:sz="4" w:space="0" w:color="auto"/>
            </w:tcBorders>
          </w:tcPr>
          <w:p w14:paraId="30062C41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86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7DC85AA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double" w:sz="4" w:space="0" w:color="auto"/>
            </w:tcBorders>
          </w:tcPr>
          <w:p w14:paraId="6200B29B" w14:textId="77777777" w:rsidR="00E57AEA" w:rsidRPr="001B5EA4" w:rsidRDefault="00E57AEA" w:rsidP="00F348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F5357" w:rsidRPr="001B5EA4" w14:paraId="2EE895C2" w14:textId="77777777" w:rsidTr="00BF007A">
        <w:trPr>
          <w:gridAfter w:val="1"/>
          <w:wAfter w:w="9" w:type="dxa"/>
        </w:trPr>
        <w:tc>
          <w:tcPr>
            <w:tcW w:w="3726" w:type="dxa"/>
          </w:tcPr>
          <w:p w14:paraId="5C2E6449" w14:textId="1275D82E" w:rsidR="007F5357" w:rsidRPr="00011265" w:rsidRDefault="00A8783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598" w:type="dxa"/>
            <w:gridSpan w:val="6"/>
          </w:tcPr>
          <w:p w14:paraId="7ACA3103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B5EA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3"/>
          </w:tcPr>
          <w:p w14:paraId="39C740E4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8" w:type="dxa"/>
            <w:gridSpan w:val="5"/>
          </w:tcPr>
          <w:p w14:paraId="2C114DF6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B5EA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7F5357" w:rsidRPr="001B5EA4" w14:paraId="7287D0E2" w14:textId="77777777" w:rsidTr="00BF007A">
        <w:trPr>
          <w:gridAfter w:val="1"/>
          <w:wAfter w:w="9" w:type="dxa"/>
        </w:trPr>
        <w:tc>
          <w:tcPr>
            <w:tcW w:w="3726" w:type="dxa"/>
          </w:tcPr>
          <w:p w14:paraId="2BC60094" w14:textId="3A0FFD51" w:rsidR="007F5357" w:rsidRPr="001B5EA4" w:rsidRDefault="00011265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1159" w:type="dxa"/>
            <w:gridSpan w:val="2"/>
          </w:tcPr>
          <w:p w14:paraId="66110415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14:paraId="35D67D0F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8883B7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3"/>
          </w:tcPr>
          <w:p w14:paraId="1031C01A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FA356E6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14:paraId="18499667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5A1BAB4F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7F5357" w:rsidRPr="001B5EA4" w14:paraId="6F13BCF1" w14:textId="77777777" w:rsidTr="00BF007A">
        <w:trPr>
          <w:gridAfter w:val="1"/>
          <w:wAfter w:w="9" w:type="dxa"/>
        </w:trPr>
        <w:tc>
          <w:tcPr>
            <w:tcW w:w="3726" w:type="dxa"/>
          </w:tcPr>
          <w:p w14:paraId="5F65707A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45" w:type="dxa"/>
            <w:gridSpan w:val="14"/>
          </w:tcPr>
          <w:p w14:paraId="5198D442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1B5E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B5EA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5357" w:rsidRPr="001B5EA4" w14:paraId="0FD3D1C0" w14:textId="77777777" w:rsidTr="00BF007A">
        <w:trPr>
          <w:gridAfter w:val="1"/>
          <w:wAfter w:w="9" w:type="dxa"/>
        </w:trPr>
        <w:tc>
          <w:tcPr>
            <w:tcW w:w="3726" w:type="dxa"/>
          </w:tcPr>
          <w:p w14:paraId="63446901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1B5EA4">
              <w:rPr>
                <w:rFonts w:ascii="Angsana New" w:hAnsi="Angsana New" w:hint="cs"/>
                <w:sz w:val="30"/>
                <w:szCs w:val="30"/>
                <w:cs/>
              </w:rPr>
              <w:t>ทางภาษีที่ไม่ได้ใช้</w:t>
            </w:r>
            <w:r w:rsidRPr="001B5EA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59" w:type="dxa"/>
            <w:gridSpan w:val="2"/>
          </w:tcPr>
          <w:p w14:paraId="527D2427" w14:textId="77777777" w:rsidR="007F5357" w:rsidRPr="001B5EA4" w:rsidRDefault="00787B35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163,567</w:t>
            </w:r>
          </w:p>
        </w:tc>
        <w:tc>
          <w:tcPr>
            <w:tcW w:w="269" w:type="dxa"/>
            <w:gridSpan w:val="2"/>
          </w:tcPr>
          <w:p w14:paraId="25E0CF60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805C3C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B5EA4">
              <w:rPr>
                <w:rFonts w:ascii="Angsana New" w:hAnsi="Angsana New"/>
                <w:sz w:val="30"/>
                <w:szCs w:val="30"/>
              </w:rPr>
              <w:t>188,449</w:t>
            </w:r>
          </w:p>
        </w:tc>
        <w:tc>
          <w:tcPr>
            <w:tcW w:w="269" w:type="dxa"/>
            <w:gridSpan w:val="3"/>
          </w:tcPr>
          <w:p w14:paraId="235F32C7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</w:tcPr>
          <w:p w14:paraId="162BD2FD" w14:textId="77777777" w:rsidR="007F5357" w:rsidRPr="001B5EA4" w:rsidRDefault="006B3DA2" w:rsidP="00F348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A49ED75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4" w:type="dxa"/>
            <w:gridSpan w:val="2"/>
          </w:tcPr>
          <w:p w14:paraId="71276829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F5357" w:rsidRPr="001B5EA4" w14:paraId="531CEE0C" w14:textId="77777777" w:rsidTr="00BF007A">
        <w:trPr>
          <w:gridAfter w:val="1"/>
          <w:wAfter w:w="9" w:type="dxa"/>
        </w:trPr>
        <w:tc>
          <w:tcPr>
            <w:tcW w:w="3726" w:type="dxa"/>
          </w:tcPr>
          <w:p w14:paraId="4C22791B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8CF026" w14:textId="77777777" w:rsidR="007F5357" w:rsidRPr="001B5EA4" w:rsidRDefault="00787B35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7B35">
              <w:rPr>
                <w:rFonts w:ascii="Angsana New" w:hAnsi="Angsana New"/>
                <w:b/>
                <w:bCs/>
                <w:sz w:val="30"/>
                <w:szCs w:val="30"/>
              </w:rPr>
              <w:t>163,567</w:t>
            </w:r>
          </w:p>
        </w:tc>
        <w:tc>
          <w:tcPr>
            <w:tcW w:w="269" w:type="dxa"/>
            <w:gridSpan w:val="2"/>
          </w:tcPr>
          <w:p w14:paraId="76E5DEDB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37DD4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</w:rPr>
              <w:t>188,449</w:t>
            </w:r>
          </w:p>
        </w:tc>
        <w:tc>
          <w:tcPr>
            <w:tcW w:w="269" w:type="dxa"/>
            <w:gridSpan w:val="3"/>
          </w:tcPr>
          <w:p w14:paraId="7A1F1B08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65D0D33" w14:textId="77777777" w:rsidR="007F5357" w:rsidRPr="001B5EA4" w:rsidRDefault="006B3DA2" w:rsidP="00F348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0AD02AC8" w14:textId="77777777" w:rsidR="007F5357" w:rsidRPr="001B5EA4" w:rsidRDefault="007F5357" w:rsidP="00F34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05F88B" w14:textId="77777777" w:rsidR="007F5357" w:rsidRPr="001B5EA4" w:rsidRDefault="007F5357" w:rsidP="00F348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5E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E51E73" w14:textId="77777777" w:rsidR="007F5357" w:rsidRPr="001B5EA4" w:rsidRDefault="007F5357" w:rsidP="007F5357">
      <w:pPr>
        <w:spacing w:line="240" w:lineRule="auto"/>
        <w:ind w:left="540" w:right="-75"/>
        <w:jc w:val="thaiDistribute"/>
        <w:rPr>
          <w:rFonts w:ascii="Angsana New" w:eastAsia="Calibri" w:hAnsi="Angsana New"/>
          <w:sz w:val="30"/>
          <w:szCs w:val="30"/>
        </w:rPr>
      </w:pPr>
    </w:p>
    <w:p w14:paraId="4BCDDE52" w14:textId="77777777" w:rsidR="007F5357" w:rsidRPr="001B5EA4" w:rsidRDefault="007F5357" w:rsidP="007F5357">
      <w:pPr>
        <w:spacing w:line="240" w:lineRule="auto"/>
        <w:ind w:left="540" w:right="-75"/>
        <w:jc w:val="thaiDistribute"/>
        <w:rPr>
          <w:rFonts w:ascii="Angsana New" w:eastAsia="Calibri" w:hAnsi="Angsana New"/>
          <w:sz w:val="30"/>
          <w:szCs w:val="30"/>
        </w:rPr>
      </w:pPr>
      <w:r w:rsidRPr="001B5EA4">
        <w:rPr>
          <w:rFonts w:ascii="Angsana New" w:eastAsia="Calibri" w:hAnsi="Angsana New"/>
          <w:sz w:val="30"/>
          <w:szCs w:val="30"/>
          <w:cs/>
        </w:rPr>
        <w:t>ขาดทุนทางภาษีจะสิ้นอายุ</w:t>
      </w:r>
      <w:r w:rsidRPr="001B5EA4">
        <w:rPr>
          <w:rFonts w:ascii="Angsana New" w:eastAsia="Calibri" w:hAnsi="Angsana New" w:hint="cs"/>
          <w:sz w:val="30"/>
          <w:szCs w:val="30"/>
          <w:cs/>
        </w:rPr>
        <w:t xml:space="preserve">ระหว่างปี </w:t>
      </w:r>
      <w:r w:rsidRPr="001B5EA4">
        <w:rPr>
          <w:rFonts w:ascii="Angsana New" w:eastAsia="Calibri" w:hAnsi="Angsana New"/>
          <w:sz w:val="30"/>
          <w:szCs w:val="30"/>
        </w:rPr>
        <w:t>256</w:t>
      </w:r>
      <w:r w:rsidR="004B6AAA">
        <w:rPr>
          <w:rFonts w:ascii="Angsana New" w:eastAsia="Calibri" w:hAnsi="Angsana New"/>
          <w:sz w:val="30"/>
          <w:szCs w:val="30"/>
        </w:rPr>
        <w:t>3</w:t>
      </w:r>
      <w:r w:rsidRPr="001B5EA4">
        <w:rPr>
          <w:rFonts w:ascii="Angsana New" w:eastAsia="Calibri" w:hAnsi="Angsana New"/>
          <w:sz w:val="30"/>
          <w:szCs w:val="30"/>
        </w:rPr>
        <w:t xml:space="preserve"> </w:t>
      </w:r>
      <w:r w:rsidRPr="001B5EA4">
        <w:rPr>
          <w:rFonts w:ascii="Angsana New" w:eastAsia="Calibri" w:hAnsi="Angsana New" w:hint="cs"/>
          <w:sz w:val="30"/>
          <w:szCs w:val="30"/>
          <w:cs/>
        </w:rPr>
        <w:t xml:space="preserve">ถึง </w:t>
      </w:r>
      <w:r w:rsidRPr="001B5EA4">
        <w:rPr>
          <w:rFonts w:ascii="Angsana New" w:eastAsia="Calibri" w:hAnsi="Angsana New"/>
          <w:sz w:val="30"/>
          <w:szCs w:val="30"/>
        </w:rPr>
        <w:t>256</w:t>
      </w:r>
      <w:r w:rsidR="00474BC4">
        <w:rPr>
          <w:rFonts w:ascii="Angsana New" w:eastAsia="Calibri" w:hAnsi="Angsana New"/>
          <w:sz w:val="30"/>
          <w:szCs w:val="30"/>
        </w:rPr>
        <w:t>8</w:t>
      </w:r>
      <w:r w:rsidRPr="001B5EA4">
        <w:rPr>
          <w:rFonts w:ascii="Angsana New" w:eastAsia="Calibri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1B5EA4">
        <w:rPr>
          <w:rFonts w:ascii="Angsana New" w:eastAsia="Calibri" w:hAnsi="Angsana New"/>
          <w:sz w:val="30"/>
          <w:szCs w:val="30"/>
        </w:rPr>
        <w:t xml:space="preserve"> </w:t>
      </w:r>
      <w:r w:rsidRPr="001B5EA4">
        <w:rPr>
          <w:rFonts w:ascii="Angsana New" w:eastAsia="Calibri" w:hAnsi="Angsana New"/>
          <w:sz w:val="30"/>
          <w:szCs w:val="30"/>
          <w:cs/>
        </w:rPr>
        <w:t>บริษัทย่อยแห่งหนึ่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เพียงพอที่จะใช้ประโยชน์ทางภาษีดังกล่าว</w:t>
      </w:r>
    </w:p>
    <w:p w14:paraId="33D6C0A3" w14:textId="77777777" w:rsidR="007F5357" w:rsidRPr="001B5EA4" w:rsidRDefault="007F5357" w:rsidP="007F5357">
      <w:pPr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right="-75"/>
        <w:jc w:val="thaiDistribute"/>
        <w:rPr>
          <w:rFonts w:ascii="Angsana New" w:eastAsia="Calibri" w:hAnsi="Angsana New"/>
          <w:sz w:val="20"/>
          <w:szCs w:val="20"/>
        </w:rPr>
      </w:pPr>
    </w:p>
    <w:p w14:paraId="50A906AE" w14:textId="77777777" w:rsidR="007F5357" w:rsidRPr="001B5EA4" w:rsidRDefault="007F5357" w:rsidP="003175E2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30"/>
          <w:szCs w:val="30"/>
        </w:rPr>
      </w:pPr>
    </w:p>
    <w:p w14:paraId="7F721667" w14:textId="77777777" w:rsidR="00030124" w:rsidRPr="001B5EA4" w:rsidRDefault="00B9795B" w:rsidP="006B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B5EA4">
        <w:rPr>
          <w:rFonts w:ascii="Angsana New" w:hAnsi="Angsana New"/>
          <w:b/>
          <w:bCs/>
          <w:sz w:val="30"/>
          <w:szCs w:val="30"/>
        </w:rPr>
        <w:br w:type="page"/>
      </w:r>
      <w:r w:rsidR="00C46261" w:rsidRPr="001B5EA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B104A" w:rsidRPr="001B5EA4">
        <w:rPr>
          <w:rFonts w:ascii="Angsana New" w:hAnsi="Angsana New"/>
          <w:b/>
          <w:bCs/>
          <w:sz w:val="30"/>
          <w:szCs w:val="30"/>
        </w:rPr>
        <w:t>7</w:t>
      </w:r>
      <w:r w:rsidR="00030124" w:rsidRPr="001B5EA4">
        <w:rPr>
          <w:rFonts w:ascii="Angsana New" w:hAnsi="Angsana New"/>
          <w:b/>
          <w:bCs/>
          <w:sz w:val="30"/>
          <w:szCs w:val="30"/>
        </w:rPr>
        <w:tab/>
      </w:r>
      <w:r w:rsidR="00030124" w:rsidRPr="001B5EA4">
        <w:rPr>
          <w:rFonts w:ascii="Angsana New" w:hAnsi="Angsana New"/>
          <w:b/>
          <w:bCs/>
          <w:sz w:val="30"/>
          <w:szCs w:val="30"/>
          <w:cs/>
        </w:rPr>
        <w:t xml:space="preserve">สิทธิประโยชน์จากการส่งเสริมการลงทุน  </w:t>
      </w:r>
    </w:p>
    <w:p w14:paraId="56D25B69" w14:textId="77777777" w:rsidR="009B15CE" w:rsidRPr="00CC0DA2" w:rsidRDefault="009B15CE" w:rsidP="006B5CF8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  <w:highlight w:val="yellow"/>
        </w:rPr>
      </w:pPr>
    </w:p>
    <w:p w14:paraId="5F09BDDC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>
        <w:rPr>
          <w:rFonts w:ascii="Angsana New" w:hAnsi="Angsana New" w:hint="cs"/>
          <w:sz w:val="30"/>
          <w:szCs w:val="30"/>
        </w:rPr>
        <w:t>2520</w:t>
      </w:r>
      <w:r>
        <w:rPr>
          <w:rFonts w:ascii="Angsana New" w:hAnsi="Angsana New" w:hint="cs"/>
          <w:sz w:val="30"/>
          <w:szCs w:val="30"/>
          <w:cs/>
        </w:rPr>
        <w:t xml:space="preserve"> เกี่ยวกับ ซึ่งพอสรุปสาระสำคัญได้ดังนี้ </w:t>
      </w:r>
    </w:p>
    <w:p w14:paraId="13C57E49" w14:textId="77777777" w:rsidR="00884F82" w:rsidRDefault="00884F82" w:rsidP="00884F82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1A8A7670" w14:textId="77777777" w:rsidR="00884F82" w:rsidRDefault="00884F82" w:rsidP="00884F82">
      <w:pPr>
        <w:tabs>
          <w:tab w:val="clear" w:pos="227"/>
          <w:tab w:val="clear" w:pos="454"/>
          <w:tab w:val="left" w:pos="562"/>
        </w:tabs>
        <w:spacing w:line="240" w:lineRule="auto"/>
        <w:ind w:left="1134" w:hanging="59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(ก)</w:t>
      </w:r>
      <w:r>
        <w:rPr>
          <w:rFonts w:ascii="Angsana New" w:hAnsi="Angsana New" w:hint="cs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CEE57D7" w14:textId="77777777" w:rsidR="00884F82" w:rsidRDefault="00884F82" w:rsidP="00884F82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6EACB2F0" w14:textId="77777777" w:rsidR="00884F82" w:rsidRDefault="00884F82" w:rsidP="00884F82">
      <w:pPr>
        <w:tabs>
          <w:tab w:val="clear" w:pos="227"/>
          <w:tab w:val="clear" w:pos="454"/>
          <w:tab w:val="left" w:pos="562"/>
        </w:tabs>
        <w:spacing w:line="240" w:lineRule="auto"/>
        <w:ind w:left="1124" w:hanging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(ข)</w:t>
      </w:r>
      <w:r>
        <w:rPr>
          <w:rFonts w:ascii="Angsana New" w:hAnsi="Angsana New" w:hint="cs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 เป็นจำนวนไม่เกินจำนวนเงินลงทุนโดยไม่รวมค่าที่ดินและทุนหมุนเวียน</w:t>
      </w:r>
    </w:p>
    <w:p w14:paraId="7259873D" w14:textId="77777777" w:rsidR="00884F82" w:rsidRDefault="00884F82" w:rsidP="00884F82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6FA61848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ind w:left="1124" w:hanging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(ค)</w:t>
      </w:r>
      <w:r>
        <w:rPr>
          <w:rFonts w:ascii="Angsana New" w:hAnsi="Angsana New" w:hint="cs"/>
          <w:sz w:val="30"/>
          <w:szCs w:val="30"/>
          <w:cs/>
        </w:rPr>
        <w:tab/>
        <w:t xml:space="preserve">ให้ได้รับลดหย่อนภาษีเงินได้นิติบุคคลร้อยละ 50 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 </w:t>
      </w:r>
    </w:p>
    <w:p w14:paraId="51FE7C5D" w14:textId="77777777" w:rsidR="00884F82" w:rsidRDefault="00884F82" w:rsidP="00884F82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14"/>
          <w:szCs w:val="14"/>
        </w:rPr>
      </w:pPr>
    </w:p>
    <w:p w14:paraId="2AF5DF84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58C9BBA" w14:textId="77777777" w:rsidR="00884F82" w:rsidRDefault="00884F82" w:rsidP="00884F82">
      <w:pPr>
        <w:tabs>
          <w:tab w:val="left" w:pos="540"/>
        </w:tabs>
        <w:spacing w:line="240" w:lineRule="auto"/>
        <w:ind w:left="547" w:right="101"/>
        <w:jc w:val="both"/>
        <w:rPr>
          <w:rFonts w:ascii="Angsana New" w:hAnsi="Angsana New"/>
          <w:sz w:val="30"/>
          <w:szCs w:val="30"/>
        </w:rPr>
      </w:pPr>
    </w:p>
    <w:p w14:paraId="6E3F0110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218C27F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2"/>
        <w:gridCol w:w="991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36"/>
        <w:gridCol w:w="1006"/>
      </w:tblGrid>
      <w:tr w:rsidR="00884F82" w14:paraId="0E3A1042" w14:textId="77777777" w:rsidTr="005048C0">
        <w:tc>
          <w:tcPr>
            <w:tcW w:w="1712" w:type="dxa"/>
          </w:tcPr>
          <w:p w14:paraId="0AEA2309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34EB9C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884F82" w14:paraId="491BA481" w14:textId="77777777" w:rsidTr="005048C0">
        <w:tc>
          <w:tcPr>
            <w:tcW w:w="1712" w:type="dxa"/>
          </w:tcPr>
          <w:p w14:paraId="648E59A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12B69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CF44F1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A3B8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2561</w:t>
            </w:r>
          </w:p>
        </w:tc>
      </w:tr>
      <w:tr w:rsidR="00884F82" w14:paraId="05DD826C" w14:textId="77777777" w:rsidTr="005048C0">
        <w:tc>
          <w:tcPr>
            <w:tcW w:w="1712" w:type="dxa"/>
          </w:tcPr>
          <w:p w14:paraId="4482D49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234627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72C1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72899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C0D7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6DC4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AADB0D1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146502B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226EB1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2A14E649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ED342B4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09B2EF7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3099C701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74473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84F82" w14:paraId="40BB0998" w14:textId="77777777" w:rsidTr="005048C0">
        <w:tc>
          <w:tcPr>
            <w:tcW w:w="1712" w:type="dxa"/>
          </w:tcPr>
          <w:p w14:paraId="1DE11080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3" w:type="dxa"/>
            <w:gridSpan w:val="11"/>
            <w:hideMark/>
          </w:tcPr>
          <w:p w14:paraId="5E42B8D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8C0" w14:paraId="0AEB0803" w14:textId="77777777" w:rsidTr="005048C0">
        <w:tc>
          <w:tcPr>
            <w:tcW w:w="1712" w:type="dxa"/>
            <w:vAlign w:val="bottom"/>
            <w:hideMark/>
          </w:tcPr>
          <w:p w14:paraId="626BEA1A" w14:textId="77777777" w:rsidR="005048C0" w:rsidRDefault="005048C0" w:rsidP="005048C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1" w:type="dxa"/>
            <w:vAlign w:val="bottom"/>
          </w:tcPr>
          <w:p w14:paraId="6100D823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331,737</w:t>
            </w:r>
          </w:p>
        </w:tc>
        <w:tc>
          <w:tcPr>
            <w:tcW w:w="270" w:type="dxa"/>
            <w:vAlign w:val="bottom"/>
          </w:tcPr>
          <w:p w14:paraId="787097BE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7A5CD8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59,752</w:t>
            </w:r>
          </w:p>
        </w:tc>
        <w:tc>
          <w:tcPr>
            <w:tcW w:w="270" w:type="dxa"/>
            <w:vAlign w:val="bottom"/>
          </w:tcPr>
          <w:p w14:paraId="7B489804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CD195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391,489</w:t>
            </w:r>
          </w:p>
        </w:tc>
        <w:tc>
          <w:tcPr>
            <w:tcW w:w="270" w:type="dxa"/>
            <w:vAlign w:val="bottom"/>
          </w:tcPr>
          <w:p w14:paraId="40010BFC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33587A3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99,291</w:t>
            </w:r>
          </w:p>
        </w:tc>
        <w:tc>
          <w:tcPr>
            <w:tcW w:w="270" w:type="dxa"/>
            <w:vAlign w:val="bottom"/>
          </w:tcPr>
          <w:p w14:paraId="37A11776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A0DD9E5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74,446</w:t>
            </w:r>
          </w:p>
        </w:tc>
        <w:tc>
          <w:tcPr>
            <w:tcW w:w="236" w:type="dxa"/>
            <w:vAlign w:val="bottom"/>
          </w:tcPr>
          <w:p w14:paraId="406CF05F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2E4E3F9C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173,737</w:t>
            </w:r>
          </w:p>
        </w:tc>
      </w:tr>
      <w:tr w:rsidR="005048C0" w14:paraId="4C7A0ED4" w14:textId="77777777" w:rsidTr="005048C0">
        <w:tc>
          <w:tcPr>
            <w:tcW w:w="1712" w:type="dxa"/>
            <w:vAlign w:val="bottom"/>
            <w:hideMark/>
          </w:tcPr>
          <w:p w14:paraId="759F0160" w14:textId="77777777" w:rsidR="005048C0" w:rsidRDefault="005048C0" w:rsidP="005048C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1" w:type="dxa"/>
            <w:vAlign w:val="bottom"/>
          </w:tcPr>
          <w:p w14:paraId="7004B91B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2,225,772</w:t>
            </w:r>
          </w:p>
        </w:tc>
        <w:tc>
          <w:tcPr>
            <w:tcW w:w="270" w:type="dxa"/>
            <w:vAlign w:val="bottom"/>
          </w:tcPr>
          <w:p w14:paraId="003E3D1E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BB688F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7,678,066</w:t>
            </w:r>
          </w:p>
        </w:tc>
        <w:tc>
          <w:tcPr>
            <w:tcW w:w="270" w:type="dxa"/>
            <w:vAlign w:val="bottom"/>
          </w:tcPr>
          <w:p w14:paraId="26A72CCA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6E0664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9,903,838</w:t>
            </w:r>
          </w:p>
        </w:tc>
        <w:tc>
          <w:tcPr>
            <w:tcW w:w="270" w:type="dxa"/>
            <w:vAlign w:val="bottom"/>
          </w:tcPr>
          <w:p w14:paraId="75F80F54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8710406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4,624,547</w:t>
            </w:r>
          </w:p>
        </w:tc>
        <w:tc>
          <w:tcPr>
            <w:tcW w:w="270" w:type="dxa"/>
            <w:vAlign w:val="bottom"/>
          </w:tcPr>
          <w:p w14:paraId="32B4336C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6257686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5,647,465</w:t>
            </w:r>
          </w:p>
        </w:tc>
        <w:tc>
          <w:tcPr>
            <w:tcW w:w="236" w:type="dxa"/>
            <w:vAlign w:val="bottom"/>
          </w:tcPr>
          <w:p w14:paraId="2640C6AD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1E12A614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10,272,012</w:t>
            </w:r>
          </w:p>
        </w:tc>
      </w:tr>
      <w:tr w:rsidR="005048C0" w14:paraId="1142AE92" w14:textId="77777777" w:rsidTr="005048C0">
        <w:tc>
          <w:tcPr>
            <w:tcW w:w="1712" w:type="dxa"/>
            <w:vAlign w:val="bottom"/>
            <w:hideMark/>
          </w:tcPr>
          <w:p w14:paraId="0197B263" w14:textId="77777777" w:rsidR="005048C0" w:rsidRDefault="005048C0" w:rsidP="005048C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32B80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(651,078)</w:t>
            </w:r>
          </w:p>
        </w:tc>
        <w:tc>
          <w:tcPr>
            <w:tcW w:w="270" w:type="dxa"/>
            <w:vAlign w:val="bottom"/>
          </w:tcPr>
          <w:p w14:paraId="15C8956F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990B0" w14:textId="0C7037ED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(1,638,66</w:t>
            </w:r>
            <w:r w:rsidR="00423E48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D08B77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31605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(2,289,738)</w:t>
            </w:r>
          </w:p>
        </w:tc>
        <w:tc>
          <w:tcPr>
            <w:tcW w:w="270" w:type="dxa"/>
            <w:vAlign w:val="bottom"/>
          </w:tcPr>
          <w:p w14:paraId="6CF083B9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A3C1A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(1,255,168)</w:t>
            </w:r>
          </w:p>
        </w:tc>
        <w:tc>
          <w:tcPr>
            <w:tcW w:w="270" w:type="dxa"/>
            <w:vAlign w:val="bottom"/>
          </w:tcPr>
          <w:p w14:paraId="57E0A0DD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881BF2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(996,784)</w:t>
            </w:r>
          </w:p>
        </w:tc>
        <w:tc>
          <w:tcPr>
            <w:tcW w:w="236" w:type="dxa"/>
            <w:vAlign w:val="bottom"/>
          </w:tcPr>
          <w:p w14:paraId="03A4EEB5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6366C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(2,251,952)</w:t>
            </w:r>
          </w:p>
        </w:tc>
      </w:tr>
      <w:tr w:rsidR="005048C0" w14:paraId="0DA7C327" w14:textId="77777777" w:rsidTr="005048C0">
        <w:tc>
          <w:tcPr>
            <w:tcW w:w="1712" w:type="dxa"/>
            <w:vAlign w:val="bottom"/>
            <w:hideMark/>
          </w:tcPr>
          <w:p w14:paraId="462FC8A4" w14:textId="77777777" w:rsidR="005048C0" w:rsidRDefault="005048C0" w:rsidP="005048C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311EDC" w14:textId="77777777" w:rsidR="005048C0" w:rsidRPr="00161AEA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1,906,431</w:t>
            </w:r>
          </w:p>
        </w:tc>
        <w:tc>
          <w:tcPr>
            <w:tcW w:w="270" w:type="dxa"/>
            <w:vAlign w:val="bottom"/>
          </w:tcPr>
          <w:p w14:paraId="2179AB40" w14:textId="77777777" w:rsidR="005048C0" w:rsidRPr="00161AEA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AB7B1C" w14:textId="319BBA9A" w:rsidR="005048C0" w:rsidRPr="00161AEA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6,099,15</w:t>
            </w:r>
            <w:r w:rsidR="00E65A8C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749EB83C" w14:textId="77777777" w:rsidR="005048C0" w:rsidRPr="00161AEA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ED88D" w14:textId="77777777" w:rsidR="005048C0" w:rsidRPr="00161AEA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61AEA">
              <w:rPr>
                <w:rFonts w:ascii="Angsana New" w:hAnsi="Angsana New"/>
                <w:b/>
                <w:bCs/>
                <w:sz w:val="24"/>
                <w:szCs w:val="24"/>
              </w:rPr>
              <w:t>8,005,58</w:t>
            </w:r>
            <w:r w:rsidR="005A47AE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3C964B5A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D58306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3,468,670</w:t>
            </w:r>
          </w:p>
        </w:tc>
        <w:tc>
          <w:tcPr>
            <w:tcW w:w="270" w:type="dxa"/>
            <w:vAlign w:val="bottom"/>
          </w:tcPr>
          <w:p w14:paraId="56107A62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33EF85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4,725,127</w:t>
            </w:r>
          </w:p>
        </w:tc>
        <w:tc>
          <w:tcPr>
            <w:tcW w:w="236" w:type="dxa"/>
            <w:vAlign w:val="bottom"/>
          </w:tcPr>
          <w:p w14:paraId="5078AD10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94204B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8,193,797</w:t>
            </w:r>
          </w:p>
        </w:tc>
      </w:tr>
    </w:tbl>
    <w:p w14:paraId="77F663D7" w14:textId="77777777" w:rsidR="00884F82" w:rsidRDefault="00884F82" w:rsidP="00884F8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990"/>
        <w:gridCol w:w="270"/>
        <w:gridCol w:w="1080"/>
        <w:gridCol w:w="270"/>
        <w:gridCol w:w="1089"/>
        <w:gridCol w:w="270"/>
        <w:gridCol w:w="1099"/>
        <w:gridCol w:w="242"/>
        <w:gridCol w:w="1008"/>
        <w:gridCol w:w="236"/>
        <w:gridCol w:w="1006"/>
      </w:tblGrid>
      <w:tr w:rsidR="00884F82" w14:paraId="69D7D3CE" w14:textId="77777777" w:rsidTr="00884F82">
        <w:tc>
          <w:tcPr>
            <w:tcW w:w="1710" w:type="dxa"/>
          </w:tcPr>
          <w:p w14:paraId="4261238B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7560" w:type="dxa"/>
            <w:gridSpan w:val="11"/>
            <w:hideMark/>
          </w:tcPr>
          <w:p w14:paraId="239D6FD4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4F82" w14:paraId="058EE346" w14:textId="77777777" w:rsidTr="00884F82">
        <w:tc>
          <w:tcPr>
            <w:tcW w:w="1710" w:type="dxa"/>
          </w:tcPr>
          <w:p w14:paraId="17E5841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942A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0D4F6B9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E8486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2561</w:t>
            </w:r>
          </w:p>
        </w:tc>
      </w:tr>
      <w:tr w:rsidR="00884F82" w14:paraId="620B04F0" w14:textId="77777777" w:rsidTr="00884F82">
        <w:tc>
          <w:tcPr>
            <w:tcW w:w="1710" w:type="dxa"/>
          </w:tcPr>
          <w:p w14:paraId="55B198B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3BBB35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9B23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8729F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1F334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BB8C7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AC8E8C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4AE57A6F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hideMark/>
          </w:tcPr>
          <w:p w14:paraId="6096CB8A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2" w:type="dxa"/>
          </w:tcPr>
          <w:p w14:paraId="140B5776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hideMark/>
          </w:tcPr>
          <w:p w14:paraId="1226F3AE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ไม่ได้รับการ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36" w:type="dxa"/>
          </w:tcPr>
          <w:p w14:paraId="7B5F1B52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AA81313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F08429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84F82" w14:paraId="2CF7CE54" w14:textId="77777777" w:rsidTr="00884F82">
        <w:tc>
          <w:tcPr>
            <w:tcW w:w="1710" w:type="dxa"/>
          </w:tcPr>
          <w:p w14:paraId="5BC968B1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hideMark/>
          </w:tcPr>
          <w:p w14:paraId="58C231A8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8C0" w14:paraId="507858C2" w14:textId="77777777" w:rsidTr="00884F82">
        <w:tc>
          <w:tcPr>
            <w:tcW w:w="1710" w:type="dxa"/>
            <w:vAlign w:val="bottom"/>
            <w:hideMark/>
          </w:tcPr>
          <w:p w14:paraId="39B32D41" w14:textId="77777777" w:rsidR="005048C0" w:rsidRDefault="005048C0" w:rsidP="005048C0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0" w:type="dxa"/>
            <w:vAlign w:val="bottom"/>
          </w:tcPr>
          <w:p w14:paraId="29DBEE0E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331,737</w:t>
            </w:r>
          </w:p>
        </w:tc>
        <w:tc>
          <w:tcPr>
            <w:tcW w:w="270" w:type="dxa"/>
            <w:vAlign w:val="bottom"/>
          </w:tcPr>
          <w:p w14:paraId="754867F3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C8BF73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34,995</w:t>
            </w:r>
          </w:p>
        </w:tc>
        <w:tc>
          <w:tcPr>
            <w:tcW w:w="270" w:type="dxa"/>
            <w:vAlign w:val="bottom"/>
          </w:tcPr>
          <w:p w14:paraId="31658774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1F0A3D8B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366,732</w:t>
            </w:r>
          </w:p>
        </w:tc>
        <w:tc>
          <w:tcPr>
            <w:tcW w:w="270" w:type="dxa"/>
            <w:vAlign w:val="bottom"/>
          </w:tcPr>
          <w:p w14:paraId="66E7AD26" w14:textId="77777777" w:rsidR="005048C0" w:rsidRDefault="005048C0" w:rsidP="005048C0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  <w:hideMark/>
          </w:tcPr>
          <w:p w14:paraId="60EA78B9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99,291</w:t>
            </w:r>
          </w:p>
        </w:tc>
        <w:tc>
          <w:tcPr>
            <w:tcW w:w="242" w:type="dxa"/>
            <w:vAlign w:val="bottom"/>
          </w:tcPr>
          <w:p w14:paraId="1E263CF5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FD3E1F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37,676</w:t>
            </w:r>
          </w:p>
        </w:tc>
        <w:tc>
          <w:tcPr>
            <w:tcW w:w="236" w:type="dxa"/>
            <w:vAlign w:val="bottom"/>
          </w:tcPr>
          <w:p w14:paraId="7D451129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5DB0534B" w14:textId="77777777" w:rsidR="005048C0" w:rsidRDefault="005048C0" w:rsidP="005048C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136,967</w:t>
            </w:r>
          </w:p>
        </w:tc>
      </w:tr>
      <w:tr w:rsidR="00884F82" w14:paraId="06DEE30F" w14:textId="77777777" w:rsidTr="00884F82">
        <w:tc>
          <w:tcPr>
            <w:tcW w:w="1710" w:type="dxa"/>
            <w:vAlign w:val="bottom"/>
            <w:hideMark/>
          </w:tcPr>
          <w:p w14:paraId="33F1F5A0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0" w:type="dxa"/>
            <w:vAlign w:val="bottom"/>
          </w:tcPr>
          <w:p w14:paraId="6468CB39" w14:textId="77777777" w:rsidR="00884F82" w:rsidRDefault="00EC7EDC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210,024</w:t>
            </w:r>
          </w:p>
        </w:tc>
        <w:tc>
          <w:tcPr>
            <w:tcW w:w="270" w:type="dxa"/>
            <w:vAlign w:val="bottom"/>
          </w:tcPr>
          <w:p w14:paraId="23492A37" w14:textId="77777777" w:rsidR="00884F82" w:rsidRDefault="00884F82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E55805" w14:textId="77777777" w:rsidR="00884F82" w:rsidRDefault="00EC7EDC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1,971,213</w:t>
            </w:r>
          </w:p>
        </w:tc>
        <w:tc>
          <w:tcPr>
            <w:tcW w:w="270" w:type="dxa"/>
            <w:vAlign w:val="bottom"/>
          </w:tcPr>
          <w:p w14:paraId="216EA211" w14:textId="77777777" w:rsidR="00884F82" w:rsidRDefault="00884F82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C4C2F62" w14:textId="77777777" w:rsidR="00884F82" w:rsidRDefault="00EC7EDC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2,181,237</w:t>
            </w:r>
          </w:p>
        </w:tc>
        <w:tc>
          <w:tcPr>
            <w:tcW w:w="270" w:type="dxa"/>
            <w:vAlign w:val="bottom"/>
          </w:tcPr>
          <w:p w14:paraId="01C287D7" w14:textId="77777777" w:rsidR="00884F82" w:rsidRDefault="00884F82">
            <w:pPr>
              <w:tabs>
                <w:tab w:val="clear" w:pos="227"/>
                <w:tab w:val="clear" w:pos="454"/>
                <w:tab w:val="clear" w:pos="680"/>
                <w:tab w:val="decimal" w:pos="707"/>
              </w:tabs>
              <w:ind w:left="-178" w:right="-1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  <w:hideMark/>
          </w:tcPr>
          <w:p w14:paraId="1EE1F04A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604,393</w:t>
            </w:r>
          </w:p>
        </w:tc>
        <w:tc>
          <w:tcPr>
            <w:tcW w:w="242" w:type="dxa"/>
            <w:vAlign w:val="bottom"/>
          </w:tcPr>
          <w:p w14:paraId="5CCC0EAA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B5B810D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1,823,375</w:t>
            </w:r>
          </w:p>
        </w:tc>
        <w:tc>
          <w:tcPr>
            <w:tcW w:w="236" w:type="dxa"/>
            <w:vAlign w:val="bottom"/>
          </w:tcPr>
          <w:p w14:paraId="20729BC7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  <w:hideMark/>
          </w:tcPr>
          <w:p w14:paraId="67CEE2C7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2,427,768</w:t>
            </w:r>
          </w:p>
        </w:tc>
      </w:tr>
      <w:tr w:rsidR="00884F82" w14:paraId="402C9219" w14:textId="77777777" w:rsidTr="00884F82">
        <w:tc>
          <w:tcPr>
            <w:tcW w:w="1710" w:type="dxa"/>
            <w:vAlign w:val="bottom"/>
            <w:hideMark/>
          </w:tcPr>
          <w:p w14:paraId="2FB9661B" w14:textId="77777777" w:rsidR="00884F82" w:rsidRDefault="00884F82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EE15D" w14:textId="77777777" w:rsidR="00884F82" w:rsidRDefault="00EC7EDC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541,761</w:t>
            </w:r>
          </w:p>
        </w:tc>
        <w:tc>
          <w:tcPr>
            <w:tcW w:w="270" w:type="dxa"/>
            <w:vAlign w:val="bottom"/>
          </w:tcPr>
          <w:p w14:paraId="62689888" w14:textId="77777777" w:rsidR="00884F82" w:rsidRDefault="00884F82" w:rsidP="00EC7ED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07B09" w14:textId="77777777" w:rsidR="00884F82" w:rsidRDefault="00EC7EDC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2,006,208</w:t>
            </w:r>
          </w:p>
        </w:tc>
        <w:tc>
          <w:tcPr>
            <w:tcW w:w="270" w:type="dxa"/>
            <w:vAlign w:val="bottom"/>
          </w:tcPr>
          <w:p w14:paraId="4A6CFC1C" w14:textId="77777777" w:rsidR="00884F82" w:rsidRDefault="00884F82" w:rsidP="00EC7EDC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090F8" w14:textId="77777777" w:rsidR="00884F82" w:rsidRDefault="00EC7EDC" w:rsidP="00EC7E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2,547,969</w:t>
            </w:r>
          </w:p>
        </w:tc>
        <w:tc>
          <w:tcPr>
            <w:tcW w:w="270" w:type="dxa"/>
            <w:vAlign w:val="bottom"/>
          </w:tcPr>
          <w:p w14:paraId="609648EB" w14:textId="77777777" w:rsidR="00884F82" w:rsidRDefault="00884F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07"/>
                <w:tab w:val="decimal" w:pos="814"/>
              </w:tabs>
              <w:ind w:left="-1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783C83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703,684</w:t>
            </w:r>
          </w:p>
        </w:tc>
        <w:tc>
          <w:tcPr>
            <w:tcW w:w="242" w:type="dxa"/>
            <w:vAlign w:val="bottom"/>
          </w:tcPr>
          <w:p w14:paraId="1FB6189A" w14:textId="77777777" w:rsidR="00884F82" w:rsidRDefault="00884F82" w:rsidP="009416F9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DA8977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 w:firstLine="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1,861,051</w:t>
            </w:r>
          </w:p>
        </w:tc>
        <w:tc>
          <w:tcPr>
            <w:tcW w:w="236" w:type="dxa"/>
            <w:vAlign w:val="bottom"/>
          </w:tcPr>
          <w:p w14:paraId="05D85E15" w14:textId="77777777" w:rsidR="00884F82" w:rsidRDefault="00884F82" w:rsidP="009416F9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9DFE2B" w14:textId="77777777" w:rsidR="00884F82" w:rsidRDefault="00884F82" w:rsidP="009416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73" w:right="-19"/>
              <w:contextualSpacing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2,564,735</w:t>
            </w:r>
          </w:p>
        </w:tc>
      </w:tr>
    </w:tbl>
    <w:p w14:paraId="08ED9C68" w14:textId="77777777" w:rsidR="00884F82" w:rsidRDefault="00884F82" w:rsidP="00884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95F4A9" w14:textId="77777777" w:rsidR="00030124" w:rsidRPr="00691D3C" w:rsidRDefault="007C4E41" w:rsidP="00884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91D3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E2EB7">
        <w:rPr>
          <w:rFonts w:ascii="Angsana New" w:hAnsi="Angsana New"/>
          <w:b/>
          <w:bCs/>
          <w:sz w:val="30"/>
          <w:szCs w:val="30"/>
        </w:rPr>
        <w:t>8</w:t>
      </w:r>
      <w:r w:rsidR="00030124" w:rsidRPr="00691D3C">
        <w:rPr>
          <w:rFonts w:ascii="Angsana New" w:hAnsi="Angsana New"/>
          <w:b/>
          <w:bCs/>
          <w:sz w:val="30"/>
          <w:szCs w:val="30"/>
        </w:rPr>
        <w:tab/>
      </w:r>
      <w:r w:rsidR="00030124" w:rsidRPr="00691D3C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79D7B7AE" w14:textId="77777777" w:rsidR="008C04B6" w:rsidRPr="00DB4FE9" w:rsidRDefault="008C04B6" w:rsidP="00FC3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43"/>
        <w:gridCol w:w="236"/>
        <w:gridCol w:w="1141"/>
        <w:gridCol w:w="236"/>
        <w:gridCol w:w="1114"/>
        <w:gridCol w:w="270"/>
        <w:gridCol w:w="1143"/>
      </w:tblGrid>
      <w:tr w:rsidR="003457E8" w:rsidRPr="00C664CA" w14:paraId="2DADEAA9" w14:textId="77777777" w:rsidTr="00C20474">
        <w:tc>
          <w:tcPr>
            <w:tcW w:w="3870" w:type="dxa"/>
            <w:shd w:val="clear" w:color="auto" w:fill="auto"/>
          </w:tcPr>
          <w:p w14:paraId="63AE8891" w14:textId="77777777" w:rsidR="003457E8" w:rsidRPr="00C664CA" w:rsidRDefault="002E3FB5" w:rsidP="00C82362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  <w:r w:rsidRPr="00C664C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39BA1458" w14:textId="77777777" w:rsidR="003457E8" w:rsidRPr="00C664CA" w:rsidRDefault="003457E8" w:rsidP="00C82362">
            <w:pPr>
              <w:pStyle w:val="Heading7"/>
              <w:tabs>
                <w:tab w:val="left" w:pos="37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2AB3C80" w14:textId="77777777" w:rsidR="003457E8" w:rsidRPr="00C664CA" w:rsidRDefault="003457E8" w:rsidP="00C82362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6E3CCDBE" w14:textId="77777777" w:rsidR="003457E8" w:rsidRPr="00C664CA" w:rsidRDefault="003457E8" w:rsidP="00C82362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C664C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71C74" w:rsidRPr="00C664CA" w14:paraId="154C2D3A" w14:textId="77777777" w:rsidTr="00C20474">
        <w:tc>
          <w:tcPr>
            <w:tcW w:w="3870" w:type="dxa"/>
            <w:shd w:val="clear" w:color="auto" w:fill="auto"/>
          </w:tcPr>
          <w:p w14:paraId="041019F5" w14:textId="77777777" w:rsidR="00971C74" w:rsidRPr="00C664CA" w:rsidRDefault="00971C74" w:rsidP="00971C74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78C08732" w14:textId="77777777" w:rsidR="00971C74" w:rsidRPr="00C664CA" w:rsidRDefault="00175882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D0F760A" w14:textId="77777777" w:rsidR="00971C74" w:rsidRPr="00C664CA" w:rsidRDefault="00971C7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5300E43" w14:textId="77777777" w:rsidR="00971C74" w:rsidRPr="00C664CA" w:rsidRDefault="00175882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3F9FF5C2" w14:textId="77777777" w:rsidR="00971C74" w:rsidRPr="00C664CA" w:rsidRDefault="00971C7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6A3F003" w14:textId="77777777" w:rsidR="00971C74" w:rsidRPr="00C664CA" w:rsidRDefault="00175882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A3B8972" w14:textId="77777777" w:rsidR="00971C74" w:rsidRPr="00C664CA" w:rsidRDefault="00971C74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91492B0" w14:textId="77777777" w:rsidR="00971C74" w:rsidRPr="00C664CA" w:rsidRDefault="00175882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21798" w:rsidRPr="00C664CA" w14:paraId="25E8B975" w14:textId="77777777" w:rsidTr="003B24E5">
        <w:tc>
          <w:tcPr>
            <w:tcW w:w="3870" w:type="dxa"/>
            <w:shd w:val="clear" w:color="auto" w:fill="auto"/>
          </w:tcPr>
          <w:p w14:paraId="266FC1E5" w14:textId="77777777" w:rsidR="00A21798" w:rsidRPr="00C664CA" w:rsidRDefault="00A21798" w:rsidP="00971C74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5283" w:type="dxa"/>
            <w:gridSpan w:val="7"/>
            <w:shd w:val="clear" w:color="auto" w:fill="auto"/>
          </w:tcPr>
          <w:p w14:paraId="286E2E08" w14:textId="77777777" w:rsidR="00A21798" w:rsidRP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7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21798" w:rsidRPr="00C664CA" w14:paraId="528F0869" w14:textId="77777777" w:rsidTr="00C20474">
        <w:tc>
          <w:tcPr>
            <w:tcW w:w="3870" w:type="dxa"/>
            <w:shd w:val="clear" w:color="auto" w:fill="auto"/>
          </w:tcPr>
          <w:p w14:paraId="6C1F7B18" w14:textId="77777777" w:rsidR="00A21798" w:rsidRPr="002002CB" w:rsidRDefault="00A21798" w:rsidP="00A21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02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EC22D66" w14:textId="77777777" w:rsidR="00A21798" w:rsidRPr="002002CB" w:rsidRDefault="00A21798" w:rsidP="00876E5B">
            <w:pPr>
              <w:pStyle w:val="Heading7"/>
              <w:tabs>
                <w:tab w:val="left" w:pos="375"/>
              </w:tabs>
              <w:spacing w:line="240" w:lineRule="auto"/>
              <w:ind w:left="237"/>
              <w:rPr>
                <w:rFonts w:ascii="Angsana New" w:hAnsi="Angsana New" w:cs="Angsana New"/>
                <w:cs/>
              </w:rPr>
            </w:pPr>
            <w:r w:rsidRPr="002002CB">
              <w:rPr>
                <w:rFonts w:ascii="Angsana New" w:hAnsi="Angsana New" w:cs="Angsana New"/>
                <w:i/>
                <w:iCs/>
                <w:cs/>
              </w:rPr>
              <w:t xml:space="preserve">สำหรับปีสิ้นสุดวันที่ </w:t>
            </w:r>
            <w:r w:rsidRPr="002002CB">
              <w:rPr>
                <w:rFonts w:ascii="Angsana New" w:hAnsi="Angsana New" w:cs="Angsana New"/>
                <w:i/>
                <w:iCs/>
              </w:rPr>
              <w:t xml:space="preserve">31 </w:t>
            </w:r>
            <w:r w:rsidRPr="002002CB">
              <w:rPr>
                <w:rFonts w:ascii="Angsana New" w:hAnsi="Angsana New" w:cs="Angsana New"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4A546843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0B3C0" w14:textId="77777777" w:rsidR="00A21798" w:rsidRPr="00C664CA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E6C8553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4379F3" w14:textId="77777777" w:rsidR="00A21798" w:rsidRPr="00C664CA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AA2CFA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8C5A85" w14:textId="77777777" w:rsidR="00A21798" w:rsidRPr="00C664CA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5798923" w14:textId="77777777" w:rsidR="00A21798" w:rsidRDefault="00A21798" w:rsidP="00971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882" w:rsidRPr="00C664CA" w14:paraId="568098BE" w14:textId="77777777" w:rsidTr="00C20474">
        <w:trPr>
          <w:trHeight w:val="371"/>
        </w:trPr>
        <w:tc>
          <w:tcPr>
            <w:tcW w:w="3870" w:type="dxa"/>
            <w:shd w:val="clear" w:color="auto" w:fill="auto"/>
          </w:tcPr>
          <w:p w14:paraId="5442985B" w14:textId="77777777" w:rsidR="00175882" w:rsidRPr="002002CB" w:rsidRDefault="00175882" w:rsidP="00175882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002CB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</w:t>
            </w:r>
            <w:r w:rsidR="00A21798" w:rsidRPr="002002CB">
              <w:rPr>
                <w:rFonts w:ascii="Angsana New" w:hAnsi="Angsana New" w:cs="Angsana New"/>
                <w:b/>
                <w:bCs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BD0B3" w14:textId="77777777" w:rsidR="00175882" w:rsidRPr="00C664CA" w:rsidRDefault="008C2B77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898,</w:t>
            </w:r>
            <w:r w:rsidR="00C77B8E">
              <w:rPr>
                <w:rFonts w:ascii="Angsana New" w:hAnsi="Angsana New" w:cs="Angsana New"/>
                <w:b/>
                <w:bCs/>
                <w:lang w:val="en-US"/>
              </w:rPr>
              <w:t>666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21D40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D8E6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915,597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AF52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A65E" w14:textId="77777777" w:rsidR="00175882" w:rsidRPr="00C664CA" w:rsidRDefault="008C2B77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500</w:t>
            </w:r>
            <w:r w:rsidR="00C77B8E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24C39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30C02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1,271,219</w:t>
            </w:r>
          </w:p>
        </w:tc>
      </w:tr>
      <w:tr w:rsidR="00175882" w:rsidRPr="00C664CA" w14:paraId="00839A34" w14:textId="77777777" w:rsidTr="00C20474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1E70A012" w14:textId="77777777" w:rsidR="00175882" w:rsidRPr="00A21798" w:rsidRDefault="00175882" w:rsidP="00175882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21798">
              <w:rPr>
                <w:rFonts w:ascii="Angsana New" w:hAnsi="Angsana New" w:cs="Angsana New"/>
                <w:b/>
                <w:bCs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98D5B" w14:textId="77777777" w:rsidR="00175882" w:rsidRPr="00C664CA" w:rsidRDefault="008C2B77" w:rsidP="00175882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0CC74" w14:textId="77777777" w:rsidR="00175882" w:rsidRPr="00C664CA" w:rsidRDefault="00175882" w:rsidP="00175882">
            <w:pPr>
              <w:pStyle w:val="Heading7"/>
              <w:tabs>
                <w:tab w:val="left" w:pos="375"/>
                <w:tab w:val="left" w:pos="914"/>
              </w:tabs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434C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2AD8D" w14:textId="77777777" w:rsidR="00175882" w:rsidRPr="00C664CA" w:rsidRDefault="00175882" w:rsidP="00175882">
            <w:pPr>
              <w:pStyle w:val="a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C8C620" w14:textId="77777777" w:rsidR="00175882" w:rsidRPr="00C664CA" w:rsidRDefault="008C2B77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>425,194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9389" w14:textId="77777777" w:rsidR="00175882" w:rsidRPr="00C664CA" w:rsidRDefault="00175882" w:rsidP="00175882">
            <w:pPr>
              <w:pStyle w:val="Heading7"/>
              <w:tabs>
                <w:tab w:val="left" w:pos="375"/>
              </w:tabs>
              <w:rPr>
                <w:rFonts w:ascii="Angsana New" w:hAnsi="Angsana New" w:cs="Angsana New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9EDC5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C664CA">
              <w:rPr>
                <w:rFonts w:ascii="Angsana New" w:hAnsi="Angsana New"/>
                <w:b/>
                <w:bCs/>
                <w:lang w:val="en-US"/>
              </w:rPr>
              <w:t>425,194</w:t>
            </w:r>
          </w:p>
        </w:tc>
      </w:tr>
      <w:tr w:rsidR="00175882" w:rsidRPr="00C664CA" w14:paraId="6286C8DE" w14:textId="77777777" w:rsidTr="00C20474">
        <w:trPr>
          <w:trHeight w:val="335"/>
        </w:trPr>
        <w:tc>
          <w:tcPr>
            <w:tcW w:w="3870" w:type="dxa"/>
            <w:shd w:val="clear" w:color="auto" w:fill="auto"/>
            <w:vAlign w:val="bottom"/>
          </w:tcPr>
          <w:p w14:paraId="53BF6520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C664CA">
              <w:rPr>
                <w:rFonts w:ascii="Angsana New" w:hAnsi="Angsana New" w:cs="Angsana New"/>
                <w:b/>
                <w:bCs/>
                <w:cs/>
                <w:lang w:val="en-US"/>
              </w:rPr>
              <w:t>กำไรต่อหุ้น</w:t>
            </w:r>
            <w:r w:rsidRPr="00C664C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664C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(ขั้นพื้นฐาน) </w:t>
            </w:r>
            <w:r w:rsidRPr="00C664C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76B38" w14:textId="77777777" w:rsidR="00175882" w:rsidRPr="00C664CA" w:rsidRDefault="008C2B77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2.11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92C8A" w14:textId="77777777" w:rsidR="00175882" w:rsidRPr="00C664CA" w:rsidRDefault="00175882" w:rsidP="00175882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EAB3D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 w:bidi="ar-SA"/>
              </w:rPr>
              <w:t>2.15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571" w14:textId="77777777" w:rsidR="00175882" w:rsidRPr="00C664CA" w:rsidRDefault="00175882" w:rsidP="00175882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39EF5" w14:textId="77777777" w:rsidR="00175882" w:rsidRPr="00C664CA" w:rsidRDefault="008C2B77" w:rsidP="00175882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1.18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EB9A" w14:textId="77777777" w:rsidR="00175882" w:rsidRPr="00C664CA" w:rsidRDefault="00175882" w:rsidP="00175882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C618A" w14:textId="77777777" w:rsidR="00175882" w:rsidRPr="00C664CA" w:rsidRDefault="00175882" w:rsidP="00175882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2.99</w:t>
            </w:r>
          </w:p>
        </w:tc>
      </w:tr>
    </w:tbl>
    <w:p w14:paraId="67D4CF67" w14:textId="77777777" w:rsidR="00CF3298" w:rsidRPr="00DB4FE9" w:rsidRDefault="00CF3298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A258BB1" w14:textId="77777777" w:rsidR="00B27F46" w:rsidRDefault="000B104A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E2EB7">
        <w:rPr>
          <w:rFonts w:ascii="Angsana New" w:hAnsi="Angsana New"/>
          <w:b/>
          <w:bCs/>
          <w:sz w:val="30"/>
          <w:szCs w:val="30"/>
        </w:rPr>
        <w:t>9</w:t>
      </w:r>
      <w:r w:rsidR="00030124" w:rsidRPr="00691D3C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9B637F" w:rsidRDefault="009B637F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E70C2C" w14:textId="77777777" w:rsidR="00A21798" w:rsidRPr="00A21798" w:rsidRDefault="00097849" w:rsidP="00F85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1798">
        <w:rPr>
          <w:rFonts w:ascii="Angsana New" w:hAnsi="Angsana New"/>
          <w:b/>
          <w:bCs/>
          <w:sz w:val="30"/>
          <w:szCs w:val="30"/>
          <w:cs/>
        </w:rPr>
        <w:tab/>
      </w:r>
      <w:r w:rsidR="00A21798" w:rsidRPr="00A21798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BCAC2A8" w14:textId="77777777" w:rsidR="00097849" w:rsidRPr="009B637F" w:rsidRDefault="00097849" w:rsidP="0043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08" w:type="dxa"/>
        <w:tblInd w:w="558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278"/>
        <w:gridCol w:w="236"/>
        <w:gridCol w:w="1294"/>
      </w:tblGrid>
      <w:tr w:rsidR="009B637F" w:rsidRPr="00623946" w14:paraId="33897E40" w14:textId="77777777" w:rsidTr="009B637F">
        <w:tc>
          <w:tcPr>
            <w:tcW w:w="3060" w:type="dxa"/>
            <w:shd w:val="clear" w:color="auto" w:fill="auto"/>
            <w:vAlign w:val="bottom"/>
          </w:tcPr>
          <w:p w14:paraId="0C9A9C99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764CD6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6E6A83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28844A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5967BAD6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B77872B" w14:textId="77777777" w:rsidR="009B637F" w:rsidRPr="009F6BBB" w:rsidDel="00D43E7A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B637F" w:rsidRPr="00623946" w14:paraId="3E8FDD90" w14:textId="77777777" w:rsidTr="009B637F">
        <w:tc>
          <w:tcPr>
            <w:tcW w:w="3060" w:type="dxa"/>
            <w:shd w:val="clear" w:color="auto" w:fill="auto"/>
          </w:tcPr>
          <w:p w14:paraId="3CBD1A04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D9BF135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814B5B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534B860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F6B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62921E4E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AA1719A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6B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637F" w:rsidRPr="00623946" w14:paraId="25C256E3" w14:textId="77777777" w:rsidTr="009B637F">
        <w:tc>
          <w:tcPr>
            <w:tcW w:w="3060" w:type="dxa"/>
            <w:shd w:val="clear" w:color="auto" w:fill="auto"/>
          </w:tcPr>
          <w:p w14:paraId="3033B521" w14:textId="77777777" w:rsidR="009B637F" w:rsidRPr="00351D2D" w:rsidRDefault="00F8524A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9B637F" w:rsidRPr="00351D2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</w:tcPr>
          <w:p w14:paraId="4AB88855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52FA73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E5ED1E4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A6CF93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87619A3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37F" w:rsidRPr="00623946" w14:paraId="771070DB" w14:textId="77777777" w:rsidTr="009B637F">
        <w:tc>
          <w:tcPr>
            <w:tcW w:w="3060" w:type="dxa"/>
            <w:shd w:val="clear" w:color="auto" w:fill="auto"/>
          </w:tcPr>
          <w:p w14:paraId="2B8BFFAF" w14:textId="77777777" w:rsidR="009B637F" w:rsidRPr="009F6BBB" w:rsidRDefault="00A21798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B637F" w:rsidRPr="009F6BB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9B63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B637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DC9F69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 w:hint="cs"/>
                <w:cs/>
              </w:rPr>
              <w:t xml:space="preserve">8 สิงหาคม </w:t>
            </w:r>
            <w:r w:rsidRPr="009F6BB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DC59E3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F6BBB">
              <w:rPr>
                <w:rFonts w:ascii="Angsana New" w:hAnsi="Angsana New" w:cs="Angsana New"/>
                <w:cs/>
              </w:rPr>
              <w:t>กันยายน 25</w:t>
            </w:r>
            <w:r w:rsidRPr="009F6BBB">
              <w:rPr>
                <w:rFonts w:ascii="Angsana New" w:hAnsi="Angsana New" w:cs="Angsana New" w:hint="cs"/>
                <w:cs/>
              </w:rPr>
              <w:t>62</w:t>
            </w:r>
          </w:p>
        </w:tc>
        <w:tc>
          <w:tcPr>
            <w:tcW w:w="1278" w:type="dxa"/>
            <w:shd w:val="clear" w:color="auto" w:fill="auto"/>
          </w:tcPr>
          <w:p w14:paraId="36710BAB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29D96D6C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479AF5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B637F" w:rsidRPr="00623946" w14:paraId="61A503B0" w14:textId="77777777" w:rsidTr="009B637F">
        <w:tc>
          <w:tcPr>
            <w:tcW w:w="3060" w:type="dxa"/>
            <w:shd w:val="clear" w:color="auto" w:fill="auto"/>
          </w:tcPr>
          <w:p w14:paraId="4CC6892E" w14:textId="77777777" w:rsidR="009B637F" w:rsidRPr="009F6BBB" w:rsidRDefault="00A21798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</w:t>
            </w:r>
            <w:r w:rsidR="009B637F" w:rsidRPr="009F6BB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B637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897ADB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/>
                <w:lang w:val="en-US"/>
              </w:rPr>
              <w:t xml:space="preserve">23 </w:t>
            </w:r>
            <w:r w:rsidRPr="009F6BBB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9F6BB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3B18E5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/>
                <w:lang w:val="en-US"/>
              </w:rPr>
              <w:t xml:space="preserve"> </w:t>
            </w:r>
            <w:r w:rsidRPr="009F6BBB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9F6BB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8" w:type="dxa"/>
            <w:shd w:val="clear" w:color="auto" w:fill="auto"/>
          </w:tcPr>
          <w:p w14:paraId="2636F46A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36" w:type="dxa"/>
            <w:shd w:val="clear" w:color="auto" w:fill="auto"/>
          </w:tcPr>
          <w:p w14:paraId="254B5DA7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7548CA9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9B637F" w:rsidRPr="00623946" w14:paraId="51CB7704" w14:textId="77777777" w:rsidTr="009B637F">
        <w:tc>
          <w:tcPr>
            <w:tcW w:w="3060" w:type="dxa"/>
            <w:shd w:val="clear" w:color="auto" w:fill="auto"/>
          </w:tcPr>
          <w:p w14:paraId="128B5E0B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7A37D14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021AC5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702"/>
              </w:tabs>
              <w:ind w:left="-7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39C9BB61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263A7A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49E23AD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BB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9B637F" w:rsidRPr="00DC39A6" w14:paraId="4AF7AEB0" w14:textId="77777777" w:rsidTr="009B637F">
        <w:tc>
          <w:tcPr>
            <w:tcW w:w="3060" w:type="dxa"/>
            <w:shd w:val="clear" w:color="auto" w:fill="auto"/>
          </w:tcPr>
          <w:p w14:paraId="05A1C620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A3A5BCB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BE04DFE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071CDB8C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1F4E44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10A80B0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B637F" w:rsidRPr="00623946" w14:paraId="500C9ADA" w14:textId="77777777" w:rsidTr="009B637F">
        <w:tc>
          <w:tcPr>
            <w:tcW w:w="3060" w:type="dxa"/>
            <w:shd w:val="clear" w:color="auto" w:fill="auto"/>
          </w:tcPr>
          <w:p w14:paraId="1AF56C1C" w14:textId="77777777" w:rsidR="009B637F" w:rsidRPr="00351D2D" w:rsidRDefault="00F8524A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9B637F" w:rsidRPr="00351D2D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</w:tcPr>
          <w:p w14:paraId="54411D4D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10DF67A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FB5888C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446816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559C5F8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37F" w:rsidRPr="00623946" w14:paraId="354482F0" w14:textId="77777777" w:rsidTr="009B637F">
        <w:tc>
          <w:tcPr>
            <w:tcW w:w="3060" w:type="dxa"/>
            <w:shd w:val="clear" w:color="auto" w:fill="auto"/>
          </w:tcPr>
          <w:p w14:paraId="0E9D7C48" w14:textId="77777777" w:rsidR="009B637F" w:rsidRPr="009F6BBB" w:rsidRDefault="00A21798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B637F" w:rsidRPr="009F6BBB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9B637F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59CE3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cs/>
              </w:rPr>
            </w:pPr>
            <w:r w:rsidRPr="009F6BBB">
              <w:rPr>
                <w:rFonts w:ascii="Angsana New" w:hAnsi="Angsana New" w:cs="Angsana New" w:hint="cs"/>
                <w:cs/>
              </w:rPr>
              <w:t>10</w:t>
            </w:r>
            <w:r w:rsidRPr="009F6BBB">
              <w:rPr>
                <w:rFonts w:ascii="Angsana New" w:hAnsi="Angsana New" w:cs="Angsana New"/>
                <w:cs/>
              </w:rPr>
              <w:t xml:space="preserve"> สิงหาคม 25</w:t>
            </w:r>
            <w:r w:rsidRPr="009F6BBB">
              <w:rPr>
                <w:rFonts w:ascii="Angsana New" w:hAnsi="Angsana New" w:cs="Angsana New" w:hint="cs"/>
                <w:cs/>
              </w:rPr>
              <w:t>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09C4A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F6BBB">
              <w:rPr>
                <w:rFonts w:ascii="Angsana New" w:hAnsi="Angsana New" w:cs="Angsana New"/>
                <w:cs/>
              </w:rPr>
              <w:t>กันยายน 25</w:t>
            </w:r>
            <w:r w:rsidRPr="009F6BBB"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138884F9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7761FFDF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5A20FCB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9B637F" w:rsidRPr="00623946" w14:paraId="52246F11" w14:textId="77777777" w:rsidTr="009B637F">
        <w:tc>
          <w:tcPr>
            <w:tcW w:w="3060" w:type="dxa"/>
            <w:shd w:val="clear" w:color="auto" w:fill="auto"/>
          </w:tcPr>
          <w:p w14:paraId="206000C3" w14:textId="77777777" w:rsidR="009B637F" w:rsidRPr="009F6BBB" w:rsidRDefault="00A21798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</w:t>
            </w:r>
            <w:r w:rsidR="009B637F" w:rsidRPr="009F6BB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9B637F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E0A0EEF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375"/>
              </w:tabs>
              <w:ind w:left="-18" w:hanging="18"/>
              <w:jc w:val="center"/>
              <w:rPr>
                <w:rFonts w:ascii="Angsana New" w:hAnsi="Angsana New" w:cs="Angsana New"/>
                <w:cs/>
              </w:rPr>
            </w:pPr>
            <w:r w:rsidRPr="009F6BBB">
              <w:rPr>
                <w:rFonts w:ascii="Angsana New" w:hAnsi="Angsana New" w:cs="Angsana New" w:hint="cs"/>
                <w:cs/>
              </w:rPr>
              <w:t>20</w:t>
            </w:r>
            <w:r w:rsidRPr="009F6BBB">
              <w:rPr>
                <w:rFonts w:ascii="Angsana New" w:hAnsi="Angsana New" w:cs="Angsana New"/>
                <w:cs/>
              </w:rPr>
              <w:t xml:space="preserve"> เมษายน </w:t>
            </w:r>
            <w:r w:rsidRPr="009F6BBB">
              <w:rPr>
                <w:rFonts w:ascii="Angsana New" w:hAnsi="Angsana New" w:cs="Angsana New" w:hint="cs"/>
                <w:cs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BB55A" w14:textId="77777777" w:rsidR="009B637F" w:rsidRPr="009F6BBB" w:rsidRDefault="009B637F" w:rsidP="00CC03C6">
            <w:pPr>
              <w:pStyle w:val="a"/>
              <w:tabs>
                <w:tab w:val="clear" w:pos="1080"/>
                <w:tab w:val="left" w:pos="702"/>
              </w:tabs>
              <w:ind w:left="-74"/>
              <w:jc w:val="center"/>
              <w:rPr>
                <w:rFonts w:ascii="Angsana New" w:hAnsi="Angsana New" w:cs="Angsana New"/>
                <w:lang w:val="en-US"/>
              </w:rPr>
            </w:pPr>
            <w:r w:rsidRPr="009F6BBB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9F6BB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2798FEF6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0.65</w:t>
            </w:r>
          </w:p>
        </w:tc>
        <w:tc>
          <w:tcPr>
            <w:tcW w:w="236" w:type="dxa"/>
            <w:shd w:val="clear" w:color="auto" w:fill="auto"/>
          </w:tcPr>
          <w:p w14:paraId="3379DEDD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567974E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BBB"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9B637F" w:rsidRPr="00623946" w14:paraId="51BA86F2" w14:textId="77777777" w:rsidTr="009B637F">
        <w:tc>
          <w:tcPr>
            <w:tcW w:w="3060" w:type="dxa"/>
            <w:shd w:val="clear" w:color="auto" w:fill="auto"/>
          </w:tcPr>
          <w:p w14:paraId="5AC5AFF2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FBCFC5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5EB83F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3CF1025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AB2B51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8E08" w14:textId="77777777" w:rsidR="009B637F" w:rsidRPr="009F6BBB" w:rsidRDefault="009B637F" w:rsidP="00CC0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BB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</w:tr>
    </w:tbl>
    <w:p w14:paraId="7BD7DB09" w14:textId="77777777" w:rsidR="00213531" w:rsidRDefault="00213531" w:rsidP="00DB4F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4"/>
          <w:szCs w:val="24"/>
        </w:rPr>
      </w:pPr>
    </w:p>
    <w:p w14:paraId="22FAE268" w14:textId="77777777" w:rsidR="00213531" w:rsidRDefault="00213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DCC6642" w14:textId="77777777" w:rsidR="009B637F" w:rsidRPr="00477F43" w:rsidRDefault="009B637F" w:rsidP="009B63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A56">
        <w:rPr>
          <w:rFonts w:ascii="Angsana New" w:hAnsi="Angsana New" w:hint="cs"/>
          <w:sz w:val="30"/>
          <w:szCs w:val="30"/>
          <w:cs/>
        </w:rPr>
        <w:lastRenderedPageBreak/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ระหว่างกาลปี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>56</w:t>
      </w:r>
      <w:r>
        <w:rPr>
          <w:rFonts w:ascii="Angsana New" w:hAnsi="Angsana New" w:hint="cs"/>
          <w:sz w:val="30"/>
          <w:szCs w:val="30"/>
          <w:cs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  <w:lang w:eastAsia="ja-JP"/>
        </w:rPr>
        <w:t>149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122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0.29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เงินปันผล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ระหว่างกาลปี 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256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1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: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มีจำนวนทั้งสิ้น 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149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ล้านบาท</w:t>
      </w:r>
      <w:r w:rsidRPr="00477F4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/>
          <w:i/>
          <w:iCs/>
          <w:sz w:val="30"/>
          <w:szCs w:val="30"/>
        </w:rPr>
        <w:t>BOI)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จำนวน 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47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ล้านบาท ในอัตราหุ้นละ </w:t>
      </w:r>
      <w:r>
        <w:rPr>
          <w:rFonts w:ascii="Angsana New" w:hAnsi="Angsana New"/>
          <w:i/>
          <w:iCs/>
          <w:sz w:val="30"/>
          <w:szCs w:val="30"/>
          <w:lang w:eastAsia="ja-JP"/>
        </w:rPr>
        <w:t>0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.11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บาท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จำนวน 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102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ล้านบาท ในอัตราหุ้นละ 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0.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24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477F4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บาท</w:t>
      </w:r>
      <w:r w:rsidRPr="00477F43">
        <w:rPr>
          <w:rFonts w:ascii="Angsana New" w:hAnsi="Angsana New"/>
          <w:i/>
          <w:iCs/>
          <w:sz w:val="30"/>
          <w:szCs w:val="30"/>
          <w:lang w:eastAsia="ja-JP"/>
        </w:rPr>
        <w:t>)</w:t>
      </w:r>
    </w:p>
    <w:p w14:paraId="757BA779" w14:textId="77777777" w:rsidR="009B637F" w:rsidRDefault="009B637F" w:rsidP="009B63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3D4C153" w14:textId="77777777" w:rsidR="009B637F" w:rsidRDefault="009B637F" w:rsidP="009B63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7F7A56">
        <w:rPr>
          <w:rFonts w:ascii="Angsana New" w:hAnsi="Angsana New" w:hint="cs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  <w:lang w:eastAsia="ja-JP"/>
        </w:rPr>
        <w:t>ป</w:t>
      </w:r>
      <w:r w:rsidR="0099311F">
        <w:rPr>
          <w:rFonts w:ascii="Angsana New" w:hAnsi="Angsana New" w:hint="cs"/>
          <w:sz w:val="30"/>
          <w:szCs w:val="30"/>
          <w:cs/>
          <w:lang w:eastAsia="ja-JP"/>
        </w:rPr>
        <w:t>ระจำ</w:t>
      </w:r>
      <w:r>
        <w:rPr>
          <w:rFonts w:ascii="Angsana New" w:hAnsi="Angsana New" w:hint="cs"/>
          <w:sz w:val="30"/>
          <w:szCs w:val="30"/>
          <w:cs/>
          <w:lang w:eastAsia="ja-JP"/>
        </w:rPr>
        <w:t>ปี</w:t>
      </w:r>
      <w:r>
        <w:rPr>
          <w:rFonts w:ascii="Angsana New" w:hAnsi="Angsana New"/>
          <w:sz w:val="30"/>
          <w:szCs w:val="30"/>
          <w:lang w:eastAsia="ja-JP"/>
        </w:rPr>
        <w:t xml:space="preserve"> </w:t>
      </w:r>
      <w:r>
        <w:rPr>
          <w:rFonts w:ascii="Angsana New" w:hAnsi="Angsana New" w:hint="eastAsia"/>
          <w:sz w:val="30"/>
          <w:szCs w:val="30"/>
          <w:lang w:eastAsia="ja-JP"/>
        </w:rPr>
        <w:t>2</w:t>
      </w:r>
      <w:r>
        <w:rPr>
          <w:rFonts w:ascii="Angsana New" w:hAnsi="Angsana New"/>
          <w:sz w:val="30"/>
          <w:szCs w:val="30"/>
          <w:lang w:eastAsia="ja-JP"/>
        </w:rPr>
        <w:t xml:space="preserve">561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  <w:lang w:eastAsia="ja-JP"/>
        </w:rPr>
        <w:t>425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(</w:t>
      </w:r>
      <w:r w:rsidRPr="007F7A56">
        <w:rPr>
          <w:rFonts w:ascii="Angsana New" w:hAnsi="Angsana New"/>
          <w:sz w:val="30"/>
          <w:szCs w:val="30"/>
        </w:rPr>
        <w:t xml:space="preserve">BOI)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 ล้านบาท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0.16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356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ล้านบาท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0.84</w:t>
      </w:r>
      <w:r w:rsidRPr="007F7A56">
        <w:rPr>
          <w:rFonts w:ascii="Angsana New" w:hAnsi="Angsana New"/>
          <w:sz w:val="30"/>
          <w:szCs w:val="30"/>
          <w:cs/>
        </w:rPr>
        <w:t xml:space="preserve"> </w:t>
      </w:r>
      <w:r w:rsidRPr="007F7A56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eastAsia"/>
          <w:sz w:val="30"/>
          <w:szCs w:val="30"/>
          <w:lang w:eastAsia="ja-JP"/>
        </w:rPr>
        <w:t xml:space="preserve"> </w:t>
      </w:r>
      <w:r>
        <w:rPr>
          <w:rFonts w:ascii="Angsana New" w:hAnsi="Angsana New"/>
          <w:i/>
          <w:iCs/>
          <w:sz w:val="30"/>
          <w:szCs w:val="30"/>
          <w:lang w:eastAsia="ja-JP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เงินปันผลป</w:t>
      </w:r>
      <w:r w:rsidR="0099311F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ระจำ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ปี </w:t>
      </w:r>
      <w:r>
        <w:rPr>
          <w:rFonts w:ascii="Angsana New" w:hAnsi="Angsana New"/>
          <w:i/>
          <w:iCs/>
          <w:sz w:val="30"/>
          <w:szCs w:val="30"/>
          <w:lang w:eastAsia="ja-JP"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60</w:t>
      </w:r>
      <w:r>
        <w:rPr>
          <w:rFonts w:ascii="Angsana New" w:hAnsi="Angsana New"/>
          <w:i/>
          <w:iCs/>
          <w:sz w:val="30"/>
          <w:szCs w:val="30"/>
          <w:lang w:eastAsia="ja-JP"/>
        </w:rPr>
        <w:t xml:space="preserve">: </w:t>
      </w:r>
      <w:r w:rsidRP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มีจำนวนทั้งสิ้น </w:t>
      </w:r>
      <w:r w:rsidRPr="00C47B9D">
        <w:rPr>
          <w:rFonts w:ascii="Angsana New" w:hAnsi="Angsana New"/>
          <w:i/>
          <w:iCs/>
          <w:sz w:val="30"/>
          <w:szCs w:val="30"/>
          <w:lang w:eastAsia="ja-JP"/>
        </w:rPr>
        <w:t>276</w:t>
      </w:r>
      <w:r w:rsidRP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 ล้านบาท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เป็นการจ่ายจากกิจการที่ได้รับการส่งเสริมการลงทุน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C47B9D">
        <w:rPr>
          <w:rFonts w:ascii="Angsana New" w:hAnsi="Angsana New"/>
          <w:i/>
          <w:iCs/>
          <w:sz w:val="30"/>
          <w:szCs w:val="30"/>
        </w:rPr>
        <w:t xml:space="preserve">BOI)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/>
          <w:i/>
          <w:iCs/>
          <w:sz w:val="30"/>
          <w:szCs w:val="30"/>
        </w:rPr>
        <w:t>40</w:t>
      </w:r>
      <w:r w:rsidRPr="00C47B9D"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 ล้านบาท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ในอัตราหุ้นละ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0.0</w:t>
      </w:r>
      <w:r w:rsidRPr="00C47B9D">
        <w:rPr>
          <w:rFonts w:ascii="Angsana New" w:hAnsi="Angsana New"/>
          <w:i/>
          <w:iCs/>
          <w:sz w:val="30"/>
          <w:szCs w:val="30"/>
        </w:rPr>
        <w:t>9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และจ่ายจากกิจการที่ไม่ได้รับการส่งเสริมการลงทุน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จำนวน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/>
          <w:i/>
          <w:iCs/>
          <w:sz w:val="30"/>
          <w:szCs w:val="30"/>
        </w:rPr>
        <w:t>236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ในอัตราหุ้นละ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0.</w:t>
      </w:r>
      <w:r w:rsidRPr="00C47B9D">
        <w:rPr>
          <w:rFonts w:ascii="Angsana New" w:hAnsi="Angsana New"/>
          <w:i/>
          <w:iCs/>
          <w:sz w:val="30"/>
          <w:szCs w:val="30"/>
        </w:rPr>
        <w:t>56</w:t>
      </w:r>
      <w:r w:rsidRPr="00C47B9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47B9D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>
        <w:rPr>
          <w:rFonts w:ascii="Angsana New" w:hAnsi="Angsana New"/>
          <w:i/>
          <w:iCs/>
          <w:sz w:val="30"/>
          <w:szCs w:val="30"/>
          <w:lang w:eastAsia="ja-JP"/>
        </w:rPr>
        <w:t>)</w:t>
      </w:r>
    </w:p>
    <w:p w14:paraId="34094413" w14:textId="77777777" w:rsidR="00FA000F" w:rsidRDefault="00FA000F" w:rsidP="00FA0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856C36" w14:textId="77777777" w:rsidR="00030124" w:rsidRPr="00691D3C" w:rsidRDefault="002E2EB7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030124" w:rsidRPr="00691D3C">
        <w:rPr>
          <w:rFonts w:ascii="Angsana New" w:hAnsi="Angsana New"/>
          <w:b/>
          <w:bCs/>
          <w:sz w:val="30"/>
          <w:szCs w:val="30"/>
        </w:rPr>
        <w:tab/>
      </w:r>
      <w:r w:rsidR="00030124" w:rsidRPr="00691D3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3952F41" w14:textId="77777777" w:rsidR="00C434F1" w:rsidRPr="00691D3C" w:rsidRDefault="00C434F1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D42B012" w14:textId="77777777" w:rsidR="00030124" w:rsidRPr="00691D3C" w:rsidRDefault="00030124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91D3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2698C1E" w14:textId="77777777" w:rsidR="00C434F1" w:rsidRPr="00691D3C" w:rsidRDefault="00C434F1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310BD4" w14:textId="77777777" w:rsidR="00030124" w:rsidRPr="00691D3C" w:rsidRDefault="00030124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1D3C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กลุ่มบริษัทไม่มีการถือหรือออกตราสารอนุพันธ์ เพื่อการเก็งกำไรหรือการค้า</w:t>
      </w:r>
    </w:p>
    <w:p w14:paraId="429F8EF2" w14:textId="77777777" w:rsidR="00C434F1" w:rsidRPr="00691D3C" w:rsidRDefault="00C434F1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E3BBCF7" w14:textId="77777777" w:rsidR="000B7DCA" w:rsidRPr="00691D3C" w:rsidRDefault="00030124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1D3C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691D3C">
        <w:rPr>
          <w:rFonts w:ascii="Angsana New" w:hAnsi="Angsana New"/>
          <w:sz w:val="30"/>
          <w:szCs w:val="30"/>
        </w:rPr>
        <w:t xml:space="preserve"> </w:t>
      </w:r>
      <w:r w:rsidRPr="00691D3C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="002679C2" w:rsidRPr="00691D3C">
        <w:rPr>
          <w:rFonts w:ascii="Angsana New" w:hAnsi="Angsana New"/>
          <w:sz w:val="30"/>
          <w:szCs w:val="30"/>
        </w:rPr>
        <w:t xml:space="preserve">      </w:t>
      </w:r>
      <w:r w:rsidRPr="00691D3C">
        <w:rPr>
          <w:rFonts w:ascii="Angsana New" w:hAnsi="Angsana New"/>
          <w:sz w:val="30"/>
          <w:szCs w:val="30"/>
          <w:cs/>
        </w:rPr>
        <w:t>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4CD54E1" w14:textId="77777777" w:rsidR="00A636D2" w:rsidRDefault="00A636D2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3E0D09" w14:textId="77777777" w:rsidR="00030124" w:rsidRPr="00691D3C" w:rsidRDefault="00030124" w:rsidP="00C04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691D3C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3B86EF2E" w14:textId="77777777" w:rsidR="00C434F1" w:rsidRPr="00691D3C" w:rsidRDefault="00C434F1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2929A8B" w14:textId="77777777" w:rsidR="00F213C8" w:rsidRPr="00691D3C" w:rsidRDefault="00030124" w:rsidP="00267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1D3C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254BED" w:rsidRPr="00F83D8F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91D3C">
        <w:rPr>
          <w:rFonts w:ascii="Angsana New" w:hAnsi="Angsana New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D3F9061" w14:textId="77777777" w:rsidR="00C434F1" w:rsidRPr="00691D3C" w:rsidRDefault="00C434F1" w:rsidP="0069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A929076" w14:textId="77777777" w:rsidR="00030124" w:rsidRPr="0075591B" w:rsidRDefault="00A021DD" w:rsidP="0086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030124" w:rsidRPr="0075591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43BCD3B0" w14:textId="77777777" w:rsidR="00866B86" w:rsidRPr="00B56122" w:rsidRDefault="00866B86" w:rsidP="0086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3E11D217" w14:textId="77777777" w:rsidR="00706F4E" w:rsidRPr="0075591B" w:rsidRDefault="00030124" w:rsidP="0086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591B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เนื่องจากดอกเบี้ยของเงินกู้ยืมส่วนใหญ่มีอัตรา</w:t>
      </w:r>
      <w:r w:rsidR="00914BF2" w:rsidRPr="0075591B">
        <w:rPr>
          <w:rFonts w:ascii="Angsana New" w:hAnsi="Angsana New" w:hint="cs"/>
          <w:sz w:val="30"/>
          <w:szCs w:val="30"/>
          <w:cs/>
        </w:rPr>
        <w:t>ลอยตัว</w:t>
      </w:r>
      <w:r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(ดูหมายเหตุข้อ </w:t>
      </w:r>
      <w:r w:rsidR="00037B17" w:rsidRPr="0075591B">
        <w:rPr>
          <w:rFonts w:ascii="Angsana New" w:hAnsi="Angsana New"/>
          <w:sz w:val="30"/>
          <w:szCs w:val="30"/>
        </w:rPr>
        <w:t>1</w:t>
      </w:r>
      <w:r w:rsidR="00370DA5" w:rsidRPr="0075591B">
        <w:rPr>
          <w:rFonts w:ascii="Angsana New" w:hAnsi="Angsana New"/>
          <w:sz w:val="30"/>
          <w:szCs w:val="30"/>
        </w:rPr>
        <w:t>7</w:t>
      </w:r>
      <w:r w:rsidRPr="0075591B">
        <w:rPr>
          <w:rFonts w:ascii="Angsana New" w:hAnsi="Angsana New"/>
          <w:sz w:val="30"/>
          <w:szCs w:val="30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และ</w:t>
      </w:r>
      <w:r w:rsidR="00797F18">
        <w:rPr>
          <w:rFonts w:ascii="Angsana New" w:hAnsi="Angsana New" w:hint="cs"/>
          <w:sz w:val="30"/>
          <w:szCs w:val="30"/>
          <w:cs/>
        </w:rPr>
        <w:t>ใช้</w:t>
      </w:r>
      <w:r w:rsidRPr="0075591B">
        <w:rPr>
          <w:rFonts w:ascii="Angsana New" w:hAnsi="Angsana New"/>
          <w:sz w:val="30"/>
          <w:szCs w:val="30"/>
          <w:cs/>
        </w:rPr>
        <w:t>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</w:t>
      </w:r>
      <w:r w:rsidR="00544BE9" w:rsidRPr="0075591B">
        <w:rPr>
          <w:rFonts w:ascii="Angsana New" w:hAnsi="Angsana New"/>
          <w:sz w:val="30"/>
          <w:szCs w:val="30"/>
        </w:rPr>
        <w:t xml:space="preserve"> </w:t>
      </w:r>
      <w:r w:rsidRPr="0075591B">
        <w:rPr>
          <w:rFonts w:ascii="Angsana New" w:hAnsi="Angsana New"/>
          <w:sz w:val="30"/>
          <w:szCs w:val="30"/>
          <w:cs/>
        </w:rPr>
        <w:t>ความผันผวนของอัตราดอกเบี้ยที่เกิดจากเงินกู้ยืมเป็นการเฉพาะ</w:t>
      </w:r>
    </w:p>
    <w:p w14:paraId="4CB59D50" w14:textId="77777777" w:rsidR="00714DA2" w:rsidRPr="00B56122" w:rsidRDefault="00714DA2" w:rsidP="0086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437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642"/>
        <w:gridCol w:w="183"/>
        <w:gridCol w:w="1080"/>
        <w:gridCol w:w="180"/>
        <w:gridCol w:w="1080"/>
        <w:gridCol w:w="180"/>
        <w:gridCol w:w="1080"/>
        <w:gridCol w:w="180"/>
        <w:gridCol w:w="1143"/>
      </w:tblGrid>
      <w:tr w:rsidR="004C0338" w:rsidRPr="00DE79CC" w14:paraId="61B38D67" w14:textId="77777777" w:rsidTr="00844260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6E60E18C" w14:textId="77777777" w:rsidR="004C0338" w:rsidRPr="00DE79CC" w:rsidRDefault="004C0338" w:rsidP="004C033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2" w:type="dxa"/>
          </w:tcPr>
          <w:p w14:paraId="15B9AFBF" w14:textId="77777777" w:rsidR="004C0338" w:rsidRPr="00DE79CC" w:rsidRDefault="004C033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0F97FDD8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54F1F792" w14:textId="77777777" w:rsidR="004C0338" w:rsidRPr="00DE79CC" w:rsidRDefault="004C0338" w:rsidP="00ED24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3371C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97F18" w:rsidRPr="00DE79CC" w14:paraId="286D62EE" w14:textId="77777777" w:rsidTr="00844260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4044A1CD" w14:textId="77777777" w:rsidR="00797F18" w:rsidRPr="00DE79CC" w:rsidRDefault="00797F18" w:rsidP="004C033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42" w:type="dxa"/>
          </w:tcPr>
          <w:p w14:paraId="24001934" w14:textId="77777777" w:rsidR="00797F18" w:rsidRPr="00DE79CC" w:rsidRDefault="00797F1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32D3B0AA" w14:textId="77777777" w:rsidR="00797F18" w:rsidRPr="00DE79CC" w:rsidRDefault="00797F18" w:rsidP="003A53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  <w:tcBorders>
              <w:bottom w:val="single" w:sz="4" w:space="0" w:color="auto"/>
            </w:tcBorders>
          </w:tcPr>
          <w:p w14:paraId="7E2D3C40" w14:textId="77777777" w:rsidR="00797F18" w:rsidRPr="00797F18" w:rsidRDefault="00797F18" w:rsidP="00ED240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4C0338" w:rsidRPr="00DE79CC" w14:paraId="7B4EE6C3" w14:textId="77777777" w:rsidTr="00844260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07790BB9" w14:textId="77777777" w:rsidR="004C0338" w:rsidRPr="00C53B14" w:rsidRDefault="00797F18" w:rsidP="00797F18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42" w:type="dxa"/>
          </w:tcPr>
          <w:p w14:paraId="49C361B8" w14:textId="77777777" w:rsidR="0093414A" w:rsidRDefault="0093414A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889B72" w14:textId="77777777" w:rsidR="00DE79CC" w:rsidRPr="00DE79CC" w:rsidRDefault="00DE79CC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C048D1" w14:textId="77777777" w:rsidR="004C0338" w:rsidRPr="00DE79CC" w:rsidRDefault="004C0338" w:rsidP="009341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3" w:type="dxa"/>
          </w:tcPr>
          <w:p w14:paraId="31B6630D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02BD91" w14:textId="77777777" w:rsidR="0093414A" w:rsidRDefault="0093414A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D2F4755" w14:textId="77777777" w:rsidR="00DE79CC" w:rsidRPr="00DE79CC" w:rsidRDefault="00DE79CC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D051B0" w14:textId="77777777" w:rsidR="004C0338" w:rsidRPr="00DE79CC" w:rsidRDefault="004C033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DA7D32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0199BE" w14:textId="77777777" w:rsidR="00DE79CC" w:rsidRDefault="004C033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DE79CC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14:paraId="3C73D8CD" w14:textId="77777777" w:rsidR="004C0338" w:rsidRPr="00DE79CC" w:rsidRDefault="004C033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5114F4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9D9E5F" w14:textId="77777777" w:rsidR="0093414A" w:rsidRDefault="0093414A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D17228" w14:textId="77777777" w:rsidR="00DE79CC" w:rsidRPr="00DE79CC" w:rsidRDefault="00DE79CC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156BF6" w14:textId="77777777" w:rsidR="004C0338" w:rsidRPr="00DE79CC" w:rsidRDefault="004C033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FDB608F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E141D86" w14:textId="77777777" w:rsidR="0093414A" w:rsidRDefault="0093414A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BD73C5" w14:textId="77777777" w:rsidR="00DE79CC" w:rsidRPr="00DE79CC" w:rsidRDefault="00DE79CC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30F4175" w14:textId="77777777" w:rsidR="004C0338" w:rsidRPr="00DE79CC" w:rsidRDefault="004C0338" w:rsidP="009341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C0338" w:rsidRPr="00DE79CC" w14:paraId="239DBE9D" w14:textId="77777777" w:rsidTr="00844260">
        <w:trPr>
          <w:cantSplit/>
        </w:trPr>
        <w:tc>
          <w:tcPr>
            <w:tcW w:w="2689" w:type="dxa"/>
          </w:tcPr>
          <w:p w14:paraId="1CF7CF10" w14:textId="77777777" w:rsidR="004C0338" w:rsidRPr="00C53B14" w:rsidRDefault="004C0338" w:rsidP="004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2" w:type="dxa"/>
          </w:tcPr>
          <w:p w14:paraId="69CF6BE8" w14:textId="77777777" w:rsidR="004C0338" w:rsidRPr="00DE79CC" w:rsidRDefault="004C0338" w:rsidP="003A53A0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3" w:type="dxa"/>
          </w:tcPr>
          <w:p w14:paraId="556B8DFA" w14:textId="77777777" w:rsidR="004C0338" w:rsidRPr="00DE79CC" w:rsidRDefault="004C0338" w:rsidP="003A53A0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1A32A2D6" w14:textId="77777777" w:rsidR="004C0338" w:rsidRPr="00DE79CC" w:rsidRDefault="004C0338" w:rsidP="003A53A0">
            <w:pPr>
              <w:pStyle w:val="acctfourfigures"/>
              <w:tabs>
                <w:tab w:val="clear" w:pos="765"/>
              </w:tabs>
              <w:spacing w:line="240" w:lineRule="atLeast"/>
              <w:ind w:left="-81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C0338" w:rsidRPr="00DE79CC" w14:paraId="364FD320" w14:textId="77777777" w:rsidTr="00844260">
        <w:trPr>
          <w:cantSplit/>
        </w:trPr>
        <w:tc>
          <w:tcPr>
            <w:tcW w:w="2689" w:type="dxa"/>
          </w:tcPr>
          <w:p w14:paraId="75A662D3" w14:textId="77777777" w:rsidR="004C0338" w:rsidRPr="00C53B14" w:rsidRDefault="00971C74" w:rsidP="00691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A000F"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42" w:type="dxa"/>
          </w:tcPr>
          <w:p w14:paraId="0B2A3809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DB45CA7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35307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A4FDCD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9552D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355F90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FE457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07C3F6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4F56C7D" w14:textId="77777777" w:rsidR="004C0338" w:rsidRPr="00DE79CC" w:rsidRDefault="004C0338" w:rsidP="00FD6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338" w:rsidRPr="00DE79CC" w14:paraId="4B7D48D0" w14:textId="77777777" w:rsidTr="00844260">
        <w:trPr>
          <w:cantSplit/>
        </w:trPr>
        <w:tc>
          <w:tcPr>
            <w:tcW w:w="2689" w:type="dxa"/>
          </w:tcPr>
          <w:p w14:paraId="2F6332B1" w14:textId="77777777" w:rsidR="004C0338" w:rsidRPr="00C53B14" w:rsidRDefault="00B1280D" w:rsidP="004C0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42" w:type="dxa"/>
          </w:tcPr>
          <w:p w14:paraId="0B9C6F65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B6A26EC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3EC2D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6835EA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93B5D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9711BD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046EB" w14:textId="77777777" w:rsidR="004C0338" w:rsidRPr="00DE79CC" w:rsidRDefault="004C0338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FD7540" w14:textId="77777777" w:rsidR="004C0338" w:rsidRPr="00DE79CC" w:rsidRDefault="004C0338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D87BD7E" w14:textId="77777777" w:rsidR="004C0338" w:rsidRPr="00DE79CC" w:rsidRDefault="004C0338" w:rsidP="00FD6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0233" w:rsidRPr="00DE79CC" w14:paraId="64D8145F" w14:textId="77777777" w:rsidTr="00844260">
        <w:trPr>
          <w:cantSplit/>
        </w:trPr>
        <w:tc>
          <w:tcPr>
            <w:tcW w:w="2689" w:type="dxa"/>
          </w:tcPr>
          <w:p w14:paraId="205F3CB0" w14:textId="77777777" w:rsidR="00D70233" w:rsidRPr="00C53B14" w:rsidRDefault="00D70233" w:rsidP="00D70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>เ</w:t>
            </w:r>
            <w:r w:rsidRPr="00C53B14">
              <w:rPr>
                <w:rFonts w:ascii="Angsana New" w:hAnsi="Angsana New"/>
                <w:sz w:val="30"/>
                <w:szCs w:val="30"/>
                <w:cs/>
              </w:rPr>
              <w:t>งินให้กู้ยืมระยะสั้นแก่บริษัท</w:t>
            </w:r>
          </w:p>
        </w:tc>
        <w:tc>
          <w:tcPr>
            <w:tcW w:w="1642" w:type="dxa"/>
          </w:tcPr>
          <w:p w14:paraId="00A7FFB6" w14:textId="77777777" w:rsidR="00D70233" w:rsidRPr="00DE79CC" w:rsidRDefault="00D70233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8099F71" w14:textId="77777777" w:rsidR="00D70233" w:rsidRPr="00DE79CC" w:rsidRDefault="00D70233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67FFA" w14:textId="77777777" w:rsidR="00D70233" w:rsidRPr="00DE79CC" w:rsidRDefault="00D70233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D87B87" w14:textId="77777777" w:rsidR="00D70233" w:rsidRPr="00DE79CC" w:rsidRDefault="00D70233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7BE7C" w14:textId="77777777" w:rsidR="00D70233" w:rsidRPr="00DE79CC" w:rsidRDefault="00D70233" w:rsidP="003A5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239016" w14:textId="77777777" w:rsidR="00D70233" w:rsidRPr="00DE79CC" w:rsidRDefault="00D70233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B6B57" w14:textId="77777777" w:rsidR="00D70233" w:rsidRPr="00DE79CC" w:rsidRDefault="00D70233" w:rsidP="003A53A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1D028" w14:textId="77777777" w:rsidR="00D70233" w:rsidRPr="00DE79CC" w:rsidRDefault="00D70233" w:rsidP="003A53A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40B696C" w14:textId="77777777" w:rsidR="00D70233" w:rsidRPr="00DE79CC" w:rsidRDefault="00D70233" w:rsidP="00FD6B3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CB5" w:rsidRPr="00DE79CC" w14:paraId="499EE138" w14:textId="77777777" w:rsidTr="00844260">
        <w:trPr>
          <w:cantSplit/>
        </w:trPr>
        <w:tc>
          <w:tcPr>
            <w:tcW w:w="2689" w:type="dxa"/>
          </w:tcPr>
          <w:p w14:paraId="50926CEF" w14:textId="77777777" w:rsidR="00D36CB5" w:rsidRPr="00C53B14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3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     ที่เกี่ยวข้องกัน</w:t>
            </w:r>
          </w:p>
        </w:tc>
        <w:tc>
          <w:tcPr>
            <w:tcW w:w="1642" w:type="dxa"/>
          </w:tcPr>
          <w:p w14:paraId="1C69E04C" w14:textId="77777777" w:rsidR="00D36CB5" w:rsidRPr="00DE79CC" w:rsidRDefault="00D36CB5" w:rsidP="00D36CB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>MMR</w:t>
            </w:r>
          </w:p>
        </w:tc>
        <w:tc>
          <w:tcPr>
            <w:tcW w:w="183" w:type="dxa"/>
          </w:tcPr>
          <w:p w14:paraId="24CE846D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BB01A5" w14:textId="77777777" w:rsidR="00D36CB5" w:rsidRPr="00D03D95" w:rsidRDefault="00C730A6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CA791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80" w:type="dxa"/>
          </w:tcPr>
          <w:p w14:paraId="1E3AEBB0" w14:textId="77777777" w:rsidR="00D36CB5" w:rsidRPr="00D03D95" w:rsidRDefault="00D36CB5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70831F" w14:textId="77777777" w:rsidR="00D36CB5" w:rsidRPr="00D03D95" w:rsidRDefault="00D36CB5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632157" w14:textId="77777777" w:rsidR="00D36CB5" w:rsidRPr="00D03D95" w:rsidRDefault="00D36CB5" w:rsidP="00CA7913">
            <w:pPr>
              <w:pStyle w:val="acctfourfigures"/>
              <w:tabs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02E1B7" w14:textId="77777777" w:rsidR="00D36CB5" w:rsidRPr="00D03D95" w:rsidRDefault="00D36CB5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9A24E2" w14:textId="77777777" w:rsidR="00D36CB5" w:rsidRPr="00D03D95" w:rsidRDefault="00D36CB5" w:rsidP="00CA7913">
            <w:pPr>
              <w:pStyle w:val="acctfourfigures"/>
              <w:tabs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5785F899" w14:textId="77777777" w:rsidR="00D36CB5" w:rsidRPr="00D03D95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D36CB5" w:rsidRPr="00DE79CC" w14:paraId="2E49E760" w14:textId="77777777" w:rsidTr="00844260">
        <w:trPr>
          <w:cantSplit/>
        </w:trPr>
        <w:tc>
          <w:tcPr>
            <w:tcW w:w="2689" w:type="dxa"/>
          </w:tcPr>
          <w:p w14:paraId="6F3300CD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642" w:type="dxa"/>
          </w:tcPr>
          <w:p w14:paraId="12B2A20D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3" w:type="dxa"/>
          </w:tcPr>
          <w:p w14:paraId="69FF7DA6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843A9A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</w:tcPr>
          <w:p w14:paraId="30C8CBA3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38EDB4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</w:tcPr>
          <w:p w14:paraId="7D03E2C9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203567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</w:tcPr>
          <w:p w14:paraId="03AD77FA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0E07735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D36CB5" w:rsidRPr="00DE79CC" w14:paraId="3A627F1D" w14:textId="77777777" w:rsidTr="00844260">
        <w:trPr>
          <w:cantSplit/>
        </w:trPr>
        <w:tc>
          <w:tcPr>
            <w:tcW w:w="2689" w:type="dxa"/>
          </w:tcPr>
          <w:p w14:paraId="643E0D6A" w14:textId="77777777" w:rsidR="00D36CB5" w:rsidRPr="00C53B14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42" w:type="dxa"/>
          </w:tcPr>
          <w:p w14:paraId="3B95768C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FF1A6EF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E0301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E611A8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04123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F8CCC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9209E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84F65A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4EB8537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36CB5" w:rsidRPr="003371C1" w14:paraId="7E83E5EC" w14:textId="77777777" w:rsidTr="00844260">
        <w:trPr>
          <w:cantSplit/>
        </w:trPr>
        <w:tc>
          <w:tcPr>
            <w:tcW w:w="2689" w:type="dxa"/>
          </w:tcPr>
          <w:p w14:paraId="4BB72E61" w14:textId="26030A51" w:rsid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4D7B0A64" w14:textId="77777777" w:rsidR="00844260" w:rsidRDefault="00844260" w:rsidP="0013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</w:p>
          <w:p w14:paraId="044A7F4A" w14:textId="77777777" w:rsidR="00D36CB5" w:rsidRPr="00C53B14" w:rsidRDefault="00D36CB5" w:rsidP="0013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642" w:type="dxa"/>
          </w:tcPr>
          <w:p w14:paraId="1A3AF140" w14:textId="08B86B8F" w:rsidR="00D36CB5" w:rsidRPr="00DE79CC" w:rsidRDefault="00133250" w:rsidP="003D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4EFD">
              <w:rPr>
                <w:rFonts w:ascii="Angsana New" w:hAnsi="Angsana New"/>
                <w:sz w:val="30"/>
                <w:szCs w:val="30"/>
              </w:rPr>
              <w:t xml:space="preserve">FDR/BIBOR+ </w:t>
            </w:r>
            <w:r w:rsidR="00E3149C" w:rsidRPr="00B44EFD">
              <w:rPr>
                <w:rFonts w:ascii="Angsana New" w:hAnsi="Angsana New" w:hint="cs"/>
                <w:sz w:val="30"/>
                <w:szCs w:val="30"/>
                <w:cs/>
              </w:rPr>
              <w:t>อัตราคงที่</w:t>
            </w:r>
            <w:r w:rsidRPr="00B44EFD">
              <w:rPr>
                <w:rFonts w:ascii="Angsana New" w:hAnsi="Angsana New"/>
                <w:sz w:val="30"/>
                <w:szCs w:val="30"/>
              </w:rPr>
              <w:t>,</w:t>
            </w:r>
            <w:r w:rsidR="00B56122" w:rsidRPr="00B44EFD">
              <w:rPr>
                <w:rFonts w:ascii="Angsana New" w:hAnsi="Angsana New"/>
                <w:sz w:val="30"/>
                <w:szCs w:val="30"/>
              </w:rPr>
              <w:t xml:space="preserve"> MOR,</w:t>
            </w:r>
            <w:r w:rsidRPr="00B44EFD">
              <w:rPr>
                <w:rFonts w:ascii="Angsana New" w:hAnsi="Angsana New"/>
                <w:sz w:val="30"/>
                <w:szCs w:val="30"/>
              </w:rPr>
              <w:t xml:space="preserve"> M</w:t>
            </w:r>
            <w:r w:rsidR="00E3149C" w:rsidRPr="00B44EFD">
              <w:rPr>
                <w:rFonts w:ascii="Angsana New" w:hAnsi="Angsana New"/>
                <w:sz w:val="30"/>
                <w:szCs w:val="30"/>
              </w:rPr>
              <w:t>L</w:t>
            </w:r>
            <w:r w:rsidRPr="00B44EFD">
              <w:rPr>
                <w:rFonts w:ascii="Angsana New" w:hAnsi="Angsana New"/>
                <w:sz w:val="30"/>
                <w:szCs w:val="30"/>
              </w:rPr>
              <w:t>R</w:t>
            </w:r>
            <w:r w:rsidR="00176CD0" w:rsidRPr="00B44EFD">
              <w:rPr>
                <w:rFonts w:ascii="Angsana New" w:hAnsi="Angsana New"/>
                <w:sz w:val="30"/>
                <w:szCs w:val="30"/>
              </w:rPr>
              <w:t>,</w:t>
            </w:r>
            <w:r w:rsidR="00B44EFD" w:rsidRPr="00B44E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76CD0" w:rsidRPr="00B44EFD">
              <w:rPr>
                <w:rFonts w:ascii="Angsana New" w:hAnsi="Angsana New"/>
                <w:sz w:val="30"/>
                <w:szCs w:val="30"/>
              </w:rPr>
              <w:t>MLR-1</w:t>
            </w:r>
          </w:p>
        </w:tc>
        <w:tc>
          <w:tcPr>
            <w:tcW w:w="183" w:type="dxa"/>
          </w:tcPr>
          <w:p w14:paraId="6245EFB3" w14:textId="77777777" w:rsidR="00D36CB5" w:rsidRPr="00DE79CC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B99CEC" w14:textId="77777777" w:rsidR="00133250" w:rsidRDefault="00133250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C6031D" w14:textId="77777777" w:rsidR="00844260" w:rsidRDefault="00844260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27279A2" w14:textId="77777777" w:rsidR="00D36CB5" w:rsidRPr="00DE79CC" w:rsidRDefault="006337E8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199,300</w:t>
            </w:r>
          </w:p>
        </w:tc>
        <w:tc>
          <w:tcPr>
            <w:tcW w:w="180" w:type="dxa"/>
          </w:tcPr>
          <w:p w14:paraId="7CB0E655" w14:textId="77777777" w:rsidR="00D36CB5" w:rsidRPr="00DE79CC" w:rsidRDefault="00D36CB5" w:rsidP="00D36CB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1BEE06" w14:textId="77777777" w:rsidR="00133250" w:rsidRDefault="00133250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A874814" w14:textId="77777777" w:rsidR="00844260" w:rsidRDefault="00844260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2E4F053" w14:textId="77777777" w:rsidR="00D36CB5" w:rsidRPr="00DE79CC" w:rsidRDefault="006337E8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115,964</w:t>
            </w:r>
          </w:p>
        </w:tc>
        <w:tc>
          <w:tcPr>
            <w:tcW w:w="180" w:type="dxa"/>
          </w:tcPr>
          <w:p w14:paraId="43E45773" w14:textId="77777777" w:rsidR="00D36CB5" w:rsidRPr="00DE79CC" w:rsidRDefault="00D36CB5" w:rsidP="00D36CB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FE2BB5" w14:textId="77777777" w:rsidR="00133250" w:rsidRDefault="00133250" w:rsidP="006337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DFA016" w14:textId="77777777" w:rsidR="00844260" w:rsidRDefault="00844260" w:rsidP="006337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0D43F6" w14:textId="77777777" w:rsidR="00D36CB5" w:rsidRPr="00D36CB5" w:rsidRDefault="006337E8" w:rsidP="006337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1,595</w:t>
            </w:r>
          </w:p>
        </w:tc>
        <w:tc>
          <w:tcPr>
            <w:tcW w:w="180" w:type="dxa"/>
          </w:tcPr>
          <w:p w14:paraId="09F4F14A" w14:textId="77777777" w:rsidR="00D36CB5" w:rsidRPr="00DE79CC" w:rsidRDefault="00D36CB5" w:rsidP="00D36CB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F192BB0" w14:textId="77777777" w:rsidR="00133250" w:rsidRDefault="00133250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DFC5E" w14:textId="77777777" w:rsidR="00844260" w:rsidRDefault="00844260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B77EB0" w14:textId="77777777" w:rsidR="00D36CB5" w:rsidRPr="00DE79CC" w:rsidRDefault="006337E8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  <w:r w:rsidR="00D36C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859</w:t>
            </w:r>
          </w:p>
        </w:tc>
      </w:tr>
      <w:tr w:rsidR="00D36CB5" w:rsidRPr="00DE79CC" w14:paraId="742F1634" w14:textId="77777777" w:rsidTr="00844260">
        <w:trPr>
          <w:cantSplit/>
        </w:trPr>
        <w:tc>
          <w:tcPr>
            <w:tcW w:w="2689" w:type="dxa"/>
          </w:tcPr>
          <w:p w14:paraId="25189396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642" w:type="dxa"/>
          </w:tcPr>
          <w:p w14:paraId="3AE296EB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3" w:type="dxa"/>
          </w:tcPr>
          <w:p w14:paraId="21C47C68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E55CC1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</w:tcPr>
          <w:p w14:paraId="3F2409B7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9594C2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</w:tcPr>
          <w:p w14:paraId="5978CA2A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F0987C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80" w:type="dxa"/>
          </w:tcPr>
          <w:p w14:paraId="6E167DBF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6FE30B22" w14:textId="77777777" w:rsidR="00D36CB5" w:rsidRPr="00133250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D36CB5" w:rsidRPr="00DE79CC" w14:paraId="0ED9C25A" w14:textId="77777777" w:rsidTr="00844260">
        <w:trPr>
          <w:cantSplit/>
        </w:trPr>
        <w:tc>
          <w:tcPr>
            <w:tcW w:w="2689" w:type="dxa"/>
          </w:tcPr>
          <w:p w14:paraId="4D73B6A9" w14:textId="77777777" w:rsidR="00D36CB5" w:rsidRPr="00C53B14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42" w:type="dxa"/>
          </w:tcPr>
          <w:p w14:paraId="6B334F47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A75477D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44114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817EBA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74CC2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8883D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F7D3B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43F7A9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80BCDA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CB5" w:rsidRPr="00DE79CC" w14:paraId="5B2C6902" w14:textId="77777777" w:rsidTr="00844260">
        <w:trPr>
          <w:cantSplit/>
        </w:trPr>
        <w:tc>
          <w:tcPr>
            <w:tcW w:w="2689" w:type="dxa"/>
          </w:tcPr>
          <w:p w14:paraId="5301B14A" w14:textId="77777777" w:rsidR="00D36CB5" w:rsidRPr="00C53B14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642" w:type="dxa"/>
          </w:tcPr>
          <w:p w14:paraId="02FB3F60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BBAF108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DB1B9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57F3AE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C1C26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40B1A8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C1C77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0CB353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4827D2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CB5" w:rsidRPr="00DE79CC" w14:paraId="644DE366" w14:textId="77777777" w:rsidTr="00844260">
        <w:trPr>
          <w:cantSplit/>
        </w:trPr>
        <w:tc>
          <w:tcPr>
            <w:tcW w:w="2689" w:type="dxa"/>
          </w:tcPr>
          <w:p w14:paraId="51C55F62" w14:textId="77777777" w:rsidR="00D36CB5" w:rsidRPr="00C53B14" w:rsidRDefault="00D36CB5" w:rsidP="00D36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>เ</w:t>
            </w:r>
            <w:r w:rsidRPr="00C53B14">
              <w:rPr>
                <w:rFonts w:ascii="Angsana New" w:hAnsi="Angsana New"/>
                <w:sz w:val="30"/>
                <w:szCs w:val="30"/>
                <w:cs/>
              </w:rPr>
              <w:t>งินให้กู้ยืมระยะสั้นแก่บริษัท</w:t>
            </w:r>
          </w:p>
        </w:tc>
        <w:tc>
          <w:tcPr>
            <w:tcW w:w="1642" w:type="dxa"/>
          </w:tcPr>
          <w:p w14:paraId="1BE9191B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874E6DE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9A61F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F6B413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71B4F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FA0CE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8E977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1198C" w14:textId="77777777" w:rsidR="00D36CB5" w:rsidRPr="00DE79CC" w:rsidRDefault="00D36CB5" w:rsidP="00D36CB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3FE0D38" w14:textId="77777777" w:rsidR="00D36CB5" w:rsidRPr="00DE79CC" w:rsidRDefault="00D36CB5" w:rsidP="00D36CB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913" w:rsidRPr="00DE79CC" w14:paraId="4DA1C446" w14:textId="77777777" w:rsidTr="00844260">
        <w:trPr>
          <w:cantSplit/>
        </w:trPr>
        <w:tc>
          <w:tcPr>
            <w:tcW w:w="2689" w:type="dxa"/>
          </w:tcPr>
          <w:p w14:paraId="1B19B9E4" w14:textId="77777777" w:rsidR="00CA7913" w:rsidRPr="00C53B14" w:rsidRDefault="00CA7913" w:rsidP="00C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3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     ที่เกี่ยวข้องกัน</w:t>
            </w:r>
          </w:p>
        </w:tc>
        <w:tc>
          <w:tcPr>
            <w:tcW w:w="1642" w:type="dxa"/>
          </w:tcPr>
          <w:p w14:paraId="44FD20A4" w14:textId="77777777" w:rsidR="00CA7913" w:rsidRPr="00DE79CC" w:rsidRDefault="00CA7913" w:rsidP="00CA79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>MMR</w:t>
            </w:r>
          </w:p>
        </w:tc>
        <w:tc>
          <w:tcPr>
            <w:tcW w:w="183" w:type="dxa"/>
          </w:tcPr>
          <w:p w14:paraId="3DDA11FD" w14:textId="77777777" w:rsidR="00CA7913" w:rsidRPr="00DE79CC" w:rsidRDefault="00CA7913" w:rsidP="00CA79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F0EBA7" w14:textId="77777777" w:rsidR="00CA7913" w:rsidRPr="00D03D95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80" w:type="dxa"/>
          </w:tcPr>
          <w:p w14:paraId="428D5037" w14:textId="77777777" w:rsidR="00CA7913" w:rsidRPr="00D03D95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4B3335" w14:textId="77777777" w:rsidR="00CA7913" w:rsidRPr="00D03D95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F8614D" w14:textId="77777777" w:rsidR="00CA7913" w:rsidRPr="00D03D95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B9BA24" w14:textId="77777777" w:rsidR="00CA7913" w:rsidRPr="00D03D95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D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26B185" w14:textId="77777777" w:rsidR="00CA7913" w:rsidRPr="00D03D95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F752F3A" w14:textId="77777777" w:rsidR="00CA7913" w:rsidRPr="00D03D95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CA7913" w:rsidRPr="00DE79CC" w14:paraId="21085CA0" w14:textId="77777777" w:rsidTr="00844260">
        <w:trPr>
          <w:cantSplit/>
        </w:trPr>
        <w:tc>
          <w:tcPr>
            <w:tcW w:w="2689" w:type="dxa"/>
          </w:tcPr>
          <w:p w14:paraId="51F3832D" w14:textId="77777777" w:rsidR="00CA7913" w:rsidRPr="00133250" w:rsidRDefault="00CA7913" w:rsidP="00C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371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42" w:type="dxa"/>
          </w:tcPr>
          <w:p w14:paraId="05FC35B6" w14:textId="77777777" w:rsidR="00CA7913" w:rsidRPr="00133250" w:rsidRDefault="00CA7913" w:rsidP="00CA79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83" w:type="dxa"/>
          </w:tcPr>
          <w:p w14:paraId="37A52ADC" w14:textId="77777777" w:rsidR="00CA7913" w:rsidRPr="00133250" w:rsidRDefault="00CA7913" w:rsidP="00CA79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6A060C" w14:textId="77777777" w:rsidR="00CA7913" w:rsidRPr="00133250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3C76E92E" w14:textId="77777777" w:rsidR="00CA7913" w:rsidRPr="00133250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DC55FD" w14:textId="77777777" w:rsidR="00CA7913" w:rsidRPr="00133250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77DBA14D" w14:textId="77777777" w:rsidR="00CA7913" w:rsidRPr="00133250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C7F15F" w14:textId="77777777" w:rsidR="00CA7913" w:rsidRPr="00133250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7483A0A7" w14:textId="77777777" w:rsidR="00CA7913" w:rsidRPr="00133250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78B70A05" w14:textId="77777777" w:rsidR="00CA7913" w:rsidRPr="00133250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A7913" w:rsidRPr="00DE79CC" w14:paraId="0D33873D" w14:textId="77777777" w:rsidTr="00844260">
        <w:trPr>
          <w:cantSplit/>
        </w:trPr>
        <w:tc>
          <w:tcPr>
            <w:tcW w:w="2689" w:type="dxa"/>
          </w:tcPr>
          <w:p w14:paraId="58D634E0" w14:textId="77777777" w:rsidR="00CA7913" w:rsidRPr="00C53B14" w:rsidRDefault="00CA7913" w:rsidP="00C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642" w:type="dxa"/>
          </w:tcPr>
          <w:p w14:paraId="2CB74B8B" w14:textId="77777777" w:rsidR="00CA7913" w:rsidRPr="00DE79CC" w:rsidRDefault="00CA7913" w:rsidP="00CA79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D9E8FE" w14:textId="77777777" w:rsidR="00CA7913" w:rsidRPr="00DE79CC" w:rsidRDefault="00CA7913" w:rsidP="00CA79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C156A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5E65BE" w14:textId="77777777" w:rsidR="00CA7913" w:rsidRPr="00DE79CC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1E285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0BE082" w14:textId="77777777" w:rsidR="00CA7913" w:rsidRPr="00DE79CC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0AD0C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B8CB0" w14:textId="77777777" w:rsidR="00CA7913" w:rsidRPr="00DE79CC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8101EC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7913" w:rsidRPr="00DE79CC" w14:paraId="40FE0E29" w14:textId="77777777" w:rsidTr="00844260">
        <w:trPr>
          <w:cantSplit/>
        </w:trPr>
        <w:tc>
          <w:tcPr>
            <w:tcW w:w="2689" w:type="dxa"/>
          </w:tcPr>
          <w:p w14:paraId="0CD7F419" w14:textId="77777777" w:rsidR="00A74F55" w:rsidRDefault="00CA7913" w:rsidP="00C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53BC1AC1" w14:textId="77777777" w:rsidR="00CA7913" w:rsidRPr="003371C1" w:rsidRDefault="00CA7913" w:rsidP="00A7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  <w:r w:rsidRPr="003371C1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642" w:type="dxa"/>
          </w:tcPr>
          <w:p w14:paraId="725B3660" w14:textId="77777777" w:rsidR="00CA7913" w:rsidRPr="00DE79CC" w:rsidRDefault="00CA7913" w:rsidP="00CA79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FDR.6M/BIBOR+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อัตราคงที่</w:t>
            </w:r>
          </w:p>
        </w:tc>
        <w:tc>
          <w:tcPr>
            <w:tcW w:w="183" w:type="dxa"/>
          </w:tcPr>
          <w:p w14:paraId="30420008" w14:textId="77777777" w:rsidR="00CA7913" w:rsidRPr="00DE79CC" w:rsidRDefault="00CA7913" w:rsidP="00CA791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07EFD2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114,628</w:t>
            </w:r>
          </w:p>
        </w:tc>
        <w:tc>
          <w:tcPr>
            <w:tcW w:w="180" w:type="dxa"/>
            <w:vAlign w:val="bottom"/>
          </w:tcPr>
          <w:p w14:paraId="1E883EFB" w14:textId="77777777" w:rsidR="00CA7913" w:rsidRPr="00DE79CC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BE4E80A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194,671</w:t>
            </w:r>
          </w:p>
        </w:tc>
        <w:tc>
          <w:tcPr>
            <w:tcW w:w="180" w:type="dxa"/>
            <w:vAlign w:val="bottom"/>
          </w:tcPr>
          <w:p w14:paraId="47A6C510" w14:textId="77777777" w:rsidR="00CA7913" w:rsidRPr="00DE79CC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2D359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D2E3B0" w14:textId="77777777" w:rsidR="00CA7913" w:rsidRPr="00DE79CC" w:rsidRDefault="00CA7913" w:rsidP="00CA79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28758F10" w14:textId="77777777" w:rsidR="00CA7913" w:rsidRPr="00DE79CC" w:rsidRDefault="00CA7913" w:rsidP="00CA79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309,299</w:t>
            </w:r>
          </w:p>
        </w:tc>
      </w:tr>
    </w:tbl>
    <w:p w14:paraId="6D722152" w14:textId="77777777" w:rsidR="003371C1" w:rsidRPr="003371C1" w:rsidRDefault="003371C1" w:rsidP="00B1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9344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552"/>
        <w:gridCol w:w="180"/>
        <w:gridCol w:w="1080"/>
        <w:gridCol w:w="180"/>
        <w:gridCol w:w="1080"/>
        <w:gridCol w:w="180"/>
        <w:gridCol w:w="1080"/>
        <w:gridCol w:w="180"/>
        <w:gridCol w:w="1143"/>
      </w:tblGrid>
      <w:tr w:rsidR="003371C1" w:rsidRPr="00DE79CC" w14:paraId="54AFCE20" w14:textId="77777777" w:rsidTr="008E082E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4E752C3E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02F1E45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A8E514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2C6909F5" w14:textId="77777777" w:rsidR="003371C1" w:rsidRPr="003371C1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C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371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3371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71C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371C1" w:rsidRPr="00DE79CC" w14:paraId="51677664" w14:textId="77777777" w:rsidTr="008E082E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77837E75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A9750BC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A00E415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3" w:type="dxa"/>
            <w:gridSpan w:val="7"/>
            <w:tcBorders>
              <w:bottom w:val="single" w:sz="4" w:space="0" w:color="auto"/>
            </w:tcBorders>
          </w:tcPr>
          <w:p w14:paraId="3F3AE4C7" w14:textId="77777777" w:rsidR="003371C1" w:rsidRPr="00797F18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3371C1" w:rsidRPr="00DE79CC" w14:paraId="46A0EDF1" w14:textId="77777777" w:rsidTr="008E082E">
        <w:trPr>
          <w:cantSplit/>
          <w:trHeight w:val="364"/>
          <w:tblHeader/>
        </w:trPr>
        <w:tc>
          <w:tcPr>
            <w:tcW w:w="2689" w:type="dxa"/>
            <w:vAlign w:val="bottom"/>
          </w:tcPr>
          <w:p w14:paraId="0935BAD7" w14:textId="77777777" w:rsidR="003371C1" w:rsidRPr="00C53B14" w:rsidRDefault="003371C1" w:rsidP="00157793">
            <w:pPr>
              <w:pStyle w:val="acctfourfigures"/>
              <w:tabs>
                <w:tab w:val="clear" w:pos="765"/>
                <w:tab w:val="left" w:pos="191"/>
                <w:tab w:val="left" w:pos="371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2" w:type="dxa"/>
          </w:tcPr>
          <w:p w14:paraId="6D4D7BC8" w14:textId="77777777" w:rsidR="003371C1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9291E7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1F43AA3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</w:tcPr>
          <w:p w14:paraId="317A5263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76B45" w14:textId="77777777" w:rsidR="003371C1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9AFE98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C2606D4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9E0C549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FD6C4A" w14:textId="77777777" w:rsidR="003371C1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DE79CC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14:paraId="0B304CDF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701AF66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B2B238" w14:textId="77777777" w:rsidR="003371C1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6C0A33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D02A1C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DE79C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BEC3702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0072277" w14:textId="77777777" w:rsidR="003371C1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CC207CB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B1EB68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71C1" w:rsidRPr="00DE79CC" w14:paraId="5E03412B" w14:textId="77777777" w:rsidTr="008E082E">
        <w:trPr>
          <w:cantSplit/>
        </w:trPr>
        <w:tc>
          <w:tcPr>
            <w:tcW w:w="2689" w:type="dxa"/>
          </w:tcPr>
          <w:p w14:paraId="26D50561" w14:textId="77777777" w:rsidR="003371C1" w:rsidRPr="00C53B14" w:rsidRDefault="003371C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2" w:type="dxa"/>
          </w:tcPr>
          <w:p w14:paraId="553C1103" w14:textId="77777777" w:rsidR="003371C1" w:rsidRPr="00DE79CC" w:rsidRDefault="003371C1" w:rsidP="00157793">
            <w:pPr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7C657175" w14:textId="77777777" w:rsidR="003371C1" w:rsidRPr="00DE79CC" w:rsidRDefault="003371C1" w:rsidP="0015779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23" w:type="dxa"/>
            <w:gridSpan w:val="7"/>
          </w:tcPr>
          <w:p w14:paraId="5ABE9FBF" w14:textId="77777777" w:rsidR="003371C1" w:rsidRPr="00DE79CC" w:rsidRDefault="003371C1" w:rsidP="00157793">
            <w:pPr>
              <w:pStyle w:val="acctfourfigures"/>
              <w:tabs>
                <w:tab w:val="clear" w:pos="765"/>
              </w:tabs>
              <w:spacing w:line="240" w:lineRule="atLeast"/>
              <w:ind w:left="-81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E79C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371C1" w:rsidRPr="00DE79CC" w14:paraId="0D1AACC0" w14:textId="77777777" w:rsidTr="008E082E">
        <w:trPr>
          <w:cantSplit/>
        </w:trPr>
        <w:tc>
          <w:tcPr>
            <w:tcW w:w="2689" w:type="dxa"/>
          </w:tcPr>
          <w:p w14:paraId="3DE80635" w14:textId="77777777" w:rsidR="003371C1" w:rsidRPr="00C53B14" w:rsidRDefault="003371C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52" w:type="dxa"/>
          </w:tcPr>
          <w:p w14:paraId="0942F533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C5661D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B5666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E8E87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E941B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D49916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01D390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DE45F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CEFF08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1C1" w:rsidRPr="00DE79CC" w14:paraId="7E94C243" w14:textId="77777777" w:rsidTr="008E082E">
        <w:trPr>
          <w:cantSplit/>
        </w:trPr>
        <w:tc>
          <w:tcPr>
            <w:tcW w:w="2689" w:type="dxa"/>
          </w:tcPr>
          <w:p w14:paraId="5362093B" w14:textId="77777777" w:rsidR="003371C1" w:rsidRPr="00C53B14" w:rsidRDefault="003371C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52" w:type="dxa"/>
          </w:tcPr>
          <w:p w14:paraId="73090136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805A38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1FBDF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F87892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65BB8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698426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F8BA2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9C99EC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C9C4EE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1C1" w:rsidRPr="00DE79CC" w14:paraId="463D498F" w14:textId="77777777" w:rsidTr="008E082E">
        <w:trPr>
          <w:cantSplit/>
        </w:trPr>
        <w:tc>
          <w:tcPr>
            <w:tcW w:w="2689" w:type="dxa"/>
          </w:tcPr>
          <w:p w14:paraId="2BED8272" w14:textId="77777777" w:rsidR="003371C1" w:rsidRPr="00C53B14" w:rsidRDefault="003371C1" w:rsidP="0015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>เ</w:t>
            </w:r>
            <w:r w:rsidRPr="00C53B14">
              <w:rPr>
                <w:rFonts w:ascii="Angsana New" w:hAnsi="Angsana New"/>
                <w:sz w:val="30"/>
                <w:szCs w:val="30"/>
                <w:cs/>
              </w:rPr>
              <w:t>งินให้กู้ยืมระยะสั้นแก่บริษัท</w:t>
            </w:r>
          </w:p>
        </w:tc>
        <w:tc>
          <w:tcPr>
            <w:tcW w:w="1552" w:type="dxa"/>
          </w:tcPr>
          <w:p w14:paraId="51B21DDD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3087F2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C0E88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6330D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143AD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E2866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0C845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7FB22C" w14:textId="77777777" w:rsidR="003371C1" w:rsidRPr="00DE79CC" w:rsidRDefault="003371C1" w:rsidP="0015779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E2F0D1" w14:textId="77777777" w:rsidR="003371C1" w:rsidRPr="00DE79CC" w:rsidRDefault="003371C1" w:rsidP="001577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D95" w:rsidRPr="00DE79CC" w14:paraId="0C13A487" w14:textId="77777777" w:rsidTr="008E082E">
        <w:trPr>
          <w:cantSplit/>
        </w:trPr>
        <w:tc>
          <w:tcPr>
            <w:tcW w:w="2689" w:type="dxa"/>
          </w:tcPr>
          <w:p w14:paraId="383BCAC4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3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     ที่เกี่ยวข้องกัน</w:t>
            </w:r>
          </w:p>
        </w:tc>
        <w:tc>
          <w:tcPr>
            <w:tcW w:w="1552" w:type="dxa"/>
          </w:tcPr>
          <w:p w14:paraId="68DE968B" w14:textId="77777777" w:rsidR="00D03D95" w:rsidRPr="00DE79CC" w:rsidRDefault="00D03D95" w:rsidP="00D03D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MMR</w:t>
            </w:r>
          </w:p>
        </w:tc>
        <w:tc>
          <w:tcPr>
            <w:tcW w:w="180" w:type="dxa"/>
          </w:tcPr>
          <w:p w14:paraId="3E424E6E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C79613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  <w:tc>
          <w:tcPr>
            <w:tcW w:w="180" w:type="dxa"/>
          </w:tcPr>
          <w:p w14:paraId="53D50EA6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9FD58A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CFE3CE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63130D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DEC2EC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AE8B279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420,000</w:t>
            </w:r>
          </w:p>
        </w:tc>
      </w:tr>
      <w:tr w:rsidR="00D03D95" w:rsidRPr="00DE79CC" w14:paraId="548E07C0" w14:textId="77777777" w:rsidTr="008E082E">
        <w:trPr>
          <w:cantSplit/>
        </w:trPr>
        <w:tc>
          <w:tcPr>
            <w:tcW w:w="2689" w:type="dxa"/>
          </w:tcPr>
          <w:p w14:paraId="689B76FA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2" w:type="dxa"/>
          </w:tcPr>
          <w:p w14:paraId="2F304DE8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298523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E570F9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2BD19B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14F648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A39133A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A38790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E9483F1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2968C38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14178519" w14:textId="77777777" w:rsidTr="008E082E">
        <w:trPr>
          <w:cantSplit/>
        </w:trPr>
        <w:tc>
          <w:tcPr>
            <w:tcW w:w="2689" w:type="dxa"/>
          </w:tcPr>
          <w:p w14:paraId="67CC2E8F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2" w:type="dxa"/>
          </w:tcPr>
          <w:p w14:paraId="1F230DAD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D064A4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1A34C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D26B89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7420D7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CA92E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311B7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1B88AD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7571D9A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3371C1" w14:paraId="51FE00D5" w14:textId="77777777" w:rsidTr="008E082E">
        <w:trPr>
          <w:cantSplit/>
        </w:trPr>
        <w:tc>
          <w:tcPr>
            <w:tcW w:w="2689" w:type="dxa"/>
          </w:tcPr>
          <w:p w14:paraId="6559D5FD" w14:textId="77777777" w:rsidR="00133250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427336CF" w14:textId="77777777" w:rsidR="00D03D95" w:rsidRPr="00C53B14" w:rsidRDefault="00D03D95" w:rsidP="0013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ind w:left="198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52" w:type="dxa"/>
          </w:tcPr>
          <w:p w14:paraId="590A6C41" w14:textId="2AFCE9E4" w:rsidR="00133250" w:rsidRPr="00133250" w:rsidRDefault="00133250" w:rsidP="0013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250">
              <w:rPr>
                <w:rFonts w:ascii="Angsana New" w:hAnsi="Angsana New"/>
                <w:sz w:val="30"/>
                <w:szCs w:val="30"/>
              </w:rPr>
              <w:t>BIBOR</w:t>
            </w:r>
          </w:p>
          <w:p w14:paraId="7FE7D745" w14:textId="77777777" w:rsidR="00D03D95" w:rsidRPr="00DE79CC" w:rsidRDefault="00176CD0" w:rsidP="00133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+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80" w:type="dxa"/>
          </w:tcPr>
          <w:p w14:paraId="7C3A7437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894F73" w14:textId="77777777" w:rsidR="00FE624D" w:rsidRDefault="00FE624D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B9D727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43,438</w:t>
            </w:r>
          </w:p>
        </w:tc>
        <w:tc>
          <w:tcPr>
            <w:tcW w:w="180" w:type="dxa"/>
          </w:tcPr>
          <w:p w14:paraId="1B7FCDFC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0DF5B8" w14:textId="77777777" w:rsidR="00FE624D" w:rsidRDefault="00FE624D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F985E05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91,643</w:t>
            </w:r>
          </w:p>
        </w:tc>
        <w:tc>
          <w:tcPr>
            <w:tcW w:w="180" w:type="dxa"/>
          </w:tcPr>
          <w:p w14:paraId="735BDF46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916B21" w14:textId="77777777" w:rsidR="00FE624D" w:rsidRDefault="00FE624D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C79DA4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F76F74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E7B6492" w14:textId="77777777" w:rsidR="00FE624D" w:rsidRDefault="00FE624D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CE0E0E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135,0</w:t>
            </w:r>
            <w:r w:rsidR="00E80AD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03D95" w:rsidRPr="00DE79CC" w14:paraId="43B2567F" w14:textId="77777777" w:rsidTr="008E082E">
        <w:trPr>
          <w:cantSplit/>
        </w:trPr>
        <w:tc>
          <w:tcPr>
            <w:tcW w:w="2689" w:type="dxa"/>
          </w:tcPr>
          <w:p w14:paraId="1872CBBD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52" w:type="dxa"/>
          </w:tcPr>
          <w:p w14:paraId="06FEDBC5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41BA54" w14:textId="77777777" w:rsidR="00D03D95" w:rsidRPr="00DE79CC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56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961756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0A0A99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454695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B1820B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D6B783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AFC6C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16C2A14A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7282B91A" w14:textId="77777777" w:rsidTr="008E082E">
        <w:trPr>
          <w:cantSplit/>
        </w:trPr>
        <w:tc>
          <w:tcPr>
            <w:tcW w:w="2689" w:type="dxa"/>
          </w:tcPr>
          <w:p w14:paraId="2BAD0BF9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C53B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552" w:type="dxa"/>
          </w:tcPr>
          <w:p w14:paraId="28B10E06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73C95B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08559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86046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25F6F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F3DE7F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B7852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338E85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EEF6F03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2CC345FC" w14:textId="77777777" w:rsidTr="008E082E">
        <w:trPr>
          <w:cantSplit/>
        </w:trPr>
        <w:tc>
          <w:tcPr>
            <w:tcW w:w="2689" w:type="dxa"/>
          </w:tcPr>
          <w:p w14:paraId="1C0413C2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52" w:type="dxa"/>
          </w:tcPr>
          <w:p w14:paraId="6376AFF3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48D923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F0815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A5C479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F54AA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0FB73A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F5121F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C51863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4561BD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315759D6" w14:textId="77777777" w:rsidTr="008E082E">
        <w:trPr>
          <w:cantSplit/>
        </w:trPr>
        <w:tc>
          <w:tcPr>
            <w:tcW w:w="2689" w:type="dxa"/>
          </w:tcPr>
          <w:p w14:paraId="5A60A279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>เ</w:t>
            </w:r>
            <w:r w:rsidRPr="00C53B14">
              <w:rPr>
                <w:rFonts w:ascii="Angsana New" w:hAnsi="Angsana New"/>
                <w:sz w:val="30"/>
                <w:szCs w:val="30"/>
                <w:cs/>
              </w:rPr>
              <w:t>งินให้กู้ยืมระยะสั้นแก่บริษัท</w:t>
            </w:r>
          </w:p>
        </w:tc>
        <w:tc>
          <w:tcPr>
            <w:tcW w:w="1552" w:type="dxa"/>
          </w:tcPr>
          <w:p w14:paraId="4845D233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9DCAFD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12B4A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766BED9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48C89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80276F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7581A1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FAA8B9" w14:textId="77777777" w:rsidR="00D03D95" w:rsidRPr="00D36CB5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82793A1" w14:textId="77777777" w:rsidR="00D03D95" w:rsidRPr="00D36CB5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20C452C5" w14:textId="77777777" w:rsidTr="008E082E">
        <w:trPr>
          <w:cantSplit/>
        </w:trPr>
        <w:tc>
          <w:tcPr>
            <w:tcW w:w="2689" w:type="dxa"/>
          </w:tcPr>
          <w:p w14:paraId="7F1E321E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3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     ที่เกี่ยวข้องกัน</w:t>
            </w:r>
          </w:p>
        </w:tc>
        <w:tc>
          <w:tcPr>
            <w:tcW w:w="1552" w:type="dxa"/>
          </w:tcPr>
          <w:p w14:paraId="44759EC3" w14:textId="77777777" w:rsidR="00D03D95" w:rsidRPr="00DE79CC" w:rsidRDefault="00D03D95" w:rsidP="00D03D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79CC">
              <w:rPr>
                <w:rFonts w:ascii="Angsana New" w:hAnsi="Angsana New"/>
                <w:sz w:val="30"/>
                <w:szCs w:val="30"/>
                <w:lang w:val="en-US" w:bidi="th-TH"/>
              </w:rPr>
              <w:t>MMR</w:t>
            </w:r>
          </w:p>
        </w:tc>
        <w:tc>
          <w:tcPr>
            <w:tcW w:w="180" w:type="dxa"/>
          </w:tcPr>
          <w:p w14:paraId="6F586E09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824F40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  <w:tc>
          <w:tcPr>
            <w:tcW w:w="180" w:type="dxa"/>
          </w:tcPr>
          <w:p w14:paraId="58270704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C450A34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FA5605B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E5973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6A7B2E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A04447D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340,000</w:t>
            </w:r>
          </w:p>
        </w:tc>
      </w:tr>
      <w:tr w:rsidR="00D03D95" w:rsidRPr="00DE79CC" w14:paraId="0BB3FDC8" w14:textId="77777777" w:rsidTr="008E082E">
        <w:trPr>
          <w:cantSplit/>
        </w:trPr>
        <w:tc>
          <w:tcPr>
            <w:tcW w:w="2689" w:type="dxa"/>
          </w:tcPr>
          <w:p w14:paraId="26A81481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  <w:tab w:val="left" w:pos="3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1927508A" w14:textId="77777777" w:rsidR="00D03D95" w:rsidRPr="00DE79CC" w:rsidRDefault="00D03D95" w:rsidP="00D03D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49700A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5BE20F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FC3CA8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AFBF63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4E284F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6D3563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A61D3D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FBC73D1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0AAEE6A9" w14:textId="77777777" w:rsidTr="008E082E">
        <w:trPr>
          <w:cantSplit/>
        </w:trPr>
        <w:tc>
          <w:tcPr>
            <w:tcW w:w="2689" w:type="dxa"/>
          </w:tcPr>
          <w:p w14:paraId="131BA7DE" w14:textId="77777777" w:rsidR="00D03D95" w:rsidRPr="00C53B14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left" w:pos="371"/>
              </w:tabs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B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52" w:type="dxa"/>
          </w:tcPr>
          <w:p w14:paraId="2703AAB2" w14:textId="77777777" w:rsidR="00D03D95" w:rsidRPr="00DE79CC" w:rsidRDefault="00D03D95" w:rsidP="00D03D9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B8273C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607F4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2C0FB5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3542C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A0BF0D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E2FDD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F0F77" w14:textId="77777777" w:rsidR="00D03D95" w:rsidRPr="00DE79CC" w:rsidRDefault="00D03D95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5D154CC" w14:textId="77777777" w:rsidR="00D03D95" w:rsidRPr="00DE79CC" w:rsidRDefault="00D03D95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4659" w:rsidRPr="00DE79CC" w14:paraId="5D93DCED" w14:textId="77777777" w:rsidTr="00084659">
        <w:trPr>
          <w:cantSplit/>
        </w:trPr>
        <w:tc>
          <w:tcPr>
            <w:tcW w:w="2689" w:type="dxa"/>
          </w:tcPr>
          <w:p w14:paraId="72D39EFC" w14:textId="77777777" w:rsidR="00084659" w:rsidRPr="00C53B14" w:rsidRDefault="00084659" w:rsidP="0008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B14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3371C1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52" w:type="dxa"/>
            <w:vAlign w:val="center"/>
          </w:tcPr>
          <w:p w14:paraId="3B870F3A" w14:textId="77777777" w:rsidR="00084659" w:rsidRPr="00084659" w:rsidRDefault="00084659" w:rsidP="000846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8C0EEF">
              <w:rPr>
                <w:szCs w:val="22"/>
              </w:rPr>
              <w:t>FDR.6M/BIBOR</w:t>
            </w:r>
          </w:p>
        </w:tc>
        <w:tc>
          <w:tcPr>
            <w:tcW w:w="180" w:type="dxa"/>
          </w:tcPr>
          <w:p w14:paraId="475FEA47" w14:textId="77777777" w:rsidR="00084659" w:rsidRPr="00DE79CC" w:rsidRDefault="00084659" w:rsidP="00D03D9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B8733" w14:textId="77777777" w:rsidR="00084659" w:rsidRPr="00DE79CC" w:rsidRDefault="00084659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E8E76" w14:textId="77777777" w:rsidR="00084659" w:rsidRPr="00DE79CC" w:rsidRDefault="00084659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C2408" w14:textId="77777777" w:rsidR="00084659" w:rsidRPr="00DE79CC" w:rsidRDefault="00084659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5DEEE3E" w14:textId="77777777" w:rsidR="00084659" w:rsidRPr="00DE79CC" w:rsidRDefault="00084659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6A83A" w14:textId="77777777" w:rsidR="00084659" w:rsidRPr="00DE79CC" w:rsidRDefault="00084659" w:rsidP="00D03D9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507B88" w14:textId="77777777" w:rsidR="00084659" w:rsidRPr="00DE79CC" w:rsidRDefault="00084659" w:rsidP="00D03D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9FEEAA" w14:textId="77777777" w:rsidR="00084659" w:rsidRPr="00DE79CC" w:rsidRDefault="00084659" w:rsidP="00D03D9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3D95" w:rsidRPr="00DE79CC" w14:paraId="073025BB" w14:textId="77777777" w:rsidTr="00084659">
        <w:trPr>
          <w:cantSplit/>
        </w:trPr>
        <w:tc>
          <w:tcPr>
            <w:tcW w:w="2689" w:type="dxa"/>
          </w:tcPr>
          <w:p w14:paraId="0C8F62E4" w14:textId="77777777" w:rsidR="00D03D95" w:rsidRPr="003371C1" w:rsidRDefault="00D03D95" w:rsidP="00D03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left" w:pos="37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552" w:type="dxa"/>
          </w:tcPr>
          <w:p w14:paraId="73D182CA" w14:textId="77777777" w:rsidR="00D03D95" w:rsidRPr="00DE79CC" w:rsidRDefault="00176CD0" w:rsidP="008E08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+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อัตราคงที่</w:t>
            </w:r>
          </w:p>
        </w:tc>
        <w:tc>
          <w:tcPr>
            <w:tcW w:w="180" w:type="dxa"/>
          </w:tcPr>
          <w:p w14:paraId="479387E7" w14:textId="77777777" w:rsidR="00D03D95" w:rsidRPr="00DE79CC" w:rsidRDefault="00D03D95" w:rsidP="00D03D9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D180F6" w14:textId="77777777" w:rsidR="00D03D95" w:rsidRPr="00DE79CC" w:rsidRDefault="00D03D95" w:rsidP="0008465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43,4</w:t>
            </w:r>
            <w:r w:rsidR="002A325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D4D2140" w14:textId="77777777" w:rsidR="00D03D95" w:rsidRPr="00DE79CC" w:rsidRDefault="00D03D95" w:rsidP="0008465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0183D1" w14:textId="77777777" w:rsidR="00D03D95" w:rsidRPr="00DE79CC" w:rsidRDefault="00D03D95" w:rsidP="0008465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135,071</w:t>
            </w:r>
          </w:p>
        </w:tc>
        <w:tc>
          <w:tcPr>
            <w:tcW w:w="180" w:type="dxa"/>
            <w:vAlign w:val="bottom"/>
          </w:tcPr>
          <w:p w14:paraId="1C2AEB87" w14:textId="77777777" w:rsidR="00D03D95" w:rsidRPr="00DE79CC" w:rsidRDefault="00D03D95" w:rsidP="0008465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9A6499" w14:textId="77777777" w:rsidR="00D03D95" w:rsidRPr="00DE79CC" w:rsidRDefault="00D03D95" w:rsidP="0008465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9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121127" w14:textId="77777777" w:rsidR="00D03D95" w:rsidRPr="00DE79CC" w:rsidRDefault="00D03D95" w:rsidP="00084659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7329019F" w14:textId="77777777" w:rsidR="00D03D95" w:rsidRPr="00DE79CC" w:rsidRDefault="00D03D95" w:rsidP="0008465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178,499</w:t>
            </w:r>
          </w:p>
        </w:tc>
      </w:tr>
    </w:tbl>
    <w:p w14:paraId="5D2418E0" w14:textId="77777777" w:rsidR="009D2A89" w:rsidRDefault="009D2A89" w:rsidP="00B1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CDB2E14" w14:textId="77777777" w:rsidR="00030124" w:rsidRPr="00971C74" w:rsidRDefault="00030124" w:rsidP="003371C1">
      <w:pPr>
        <w:ind w:left="312" w:firstLine="227"/>
        <w:rPr>
          <w:rFonts w:ascii="Angsana New" w:hAnsi="Angsana New"/>
          <w:b/>
          <w:bCs/>
          <w:i/>
          <w:iCs/>
          <w:sz w:val="30"/>
          <w:szCs w:val="30"/>
        </w:rPr>
      </w:pPr>
      <w:r w:rsidRPr="00971C7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0F8393E7" w14:textId="77777777" w:rsidR="00315974" w:rsidRPr="00AA728E" w:rsidRDefault="00315974" w:rsidP="0097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</w:rPr>
      </w:pPr>
    </w:p>
    <w:p w14:paraId="45CDC834" w14:textId="5E258271" w:rsidR="00450B5B" w:rsidRDefault="000A1E5A" w:rsidP="00971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971C7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Pr="00971C74">
        <w:rPr>
          <w:rFonts w:ascii="Angsana New" w:hAnsi="Angsana New"/>
          <w:sz w:val="30"/>
          <w:szCs w:val="30"/>
        </w:rPr>
        <w:t xml:space="preserve"> </w:t>
      </w:r>
      <w:r w:rsidRPr="00971C74">
        <w:rPr>
          <w:rFonts w:ascii="Angsana New" w:hAnsi="Angsana New"/>
          <w:sz w:val="30"/>
          <w:szCs w:val="30"/>
          <w:cs/>
        </w:rPr>
        <w:t>ซึ่งเกิดจากการซื้อสินค้าและการขายสินค้าที่เป็นเงินตราต่างประเทศ</w:t>
      </w:r>
      <w:r w:rsidRPr="00971C74">
        <w:rPr>
          <w:rFonts w:ascii="Angsana New" w:hAnsi="Angsana New"/>
          <w:sz w:val="30"/>
          <w:szCs w:val="30"/>
        </w:rPr>
        <w:t xml:space="preserve"> </w:t>
      </w:r>
      <w:r w:rsidRPr="00971C74">
        <w:rPr>
          <w:rFonts w:ascii="Angsana New" w:hAnsi="Angsana New"/>
          <w:sz w:val="30"/>
          <w:szCs w:val="30"/>
          <w:cs/>
        </w:rPr>
        <w:t>กลุ่มบริษัทจะพิจารณาทำสัญญาซื้อขายเงินตราต่างประเทศล่วงหน้า</w:t>
      </w:r>
      <w:r w:rsidRPr="00971C74">
        <w:rPr>
          <w:rFonts w:ascii="Angsana New" w:hAnsi="Angsana New"/>
          <w:sz w:val="30"/>
          <w:szCs w:val="30"/>
        </w:rPr>
        <w:t xml:space="preserve"> </w:t>
      </w:r>
      <w:r w:rsidRPr="00971C74">
        <w:rPr>
          <w:rFonts w:ascii="Angsana New" w:hAnsi="Angsana New"/>
          <w:sz w:val="30"/>
          <w:szCs w:val="30"/>
          <w:cs/>
        </w:rPr>
        <w:t>ซึ่งรายการดังกล่าวจะมีอายุไม่เกินหนึ่งปี</w:t>
      </w:r>
      <w:r w:rsidRPr="00971C74">
        <w:rPr>
          <w:rFonts w:ascii="Angsana New" w:hAnsi="Angsana New"/>
          <w:sz w:val="30"/>
          <w:szCs w:val="30"/>
        </w:rPr>
        <w:t xml:space="preserve"> </w:t>
      </w:r>
      <w:r w:rsidRPr="00971C74">
        <w:rPr>
          <w:rFonts w:ascii="Angsana New" w:hAnsi="Angsana New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</w:t>
      </w:r>
      <w:r w:rsidR="00C53B1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BCFEE7A" w14:textId="77777777" w:rsidR="00456547" w:rsidRDefault="00456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2865114" w14:textId="600A0789" w:rsidR="00B73E66" w:rsidRDefault="00B73E66" w:rsidP="00B73E6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75E12C1A" w14:textId="77777777" w:rsidR="00B73E66" w:rsidRDefault="00B73E66" w:rsidP="00B73E6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47"/>
        <w:gridCol w:w="18"/>
        <w:gridCol w:w="945"/>
        <w:gridCol w:w="270"/>
        <w:gridCol w:w="9"/>
        <w:gridCol w:w="981"/>
        <w:gridCol w:w="9"/>
        <w:gridCol w:w="171"/>
        <w:gridCol w:w="7"/>
        <w:gridCol w:w="983"/>
        <w:gridCol w:w="9"/>
        <w:gridCol w:w="171"/>
        <w:gridCol w:w="7"/>
        <w:gridCol w:w="983"/>
        <w:gridCol w:w="183"/>
        <w:gridCol w:w="978"/>
        <w:gridCol w:w="9"/>
      </w:tblGrid>
      <w:tr w:rsidR="00B73E66" w14:paraId="7EF01A94" w14:textId="77777777" w:rsidTr="00B73E66">
        <w:trPr>
          <w:cantSplit/>
          <w:tblHeader/>
        </w:trPr>
        <w:tc>
          <w:tcPr>
            <w:tcW w:w="3465" w:type="dxa"/>
            <w:gridSpan w:val="2"/>
          </w:tcPr>
          <w:p w14:paraId="5A65D85C" w14:textId="77777777" w:rsidR="00B73E66" w:rsidRDefault="00B73E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945" w:type="dxa"/>
          </w:tcPr>
          <w:p w14:paraId="102A1605" w14:textId="77777777" w:rsidR="00B73E66" w:rsidRDefault="00B73E66">
            <w:pPr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B7411" w14:textId="77777777" w:rsidR="00B73E66" w:rsidRDefault="00B73E66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6"/>
            <w:hideMark/>
          </w:tcPr>
          <w:p w14:paraId="1BC07723" w14:textId="77777777" w:rsidR="00B73E66" w:rsidRDefault="00B73E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41A72DB7" w14:textId="77777777" w:rsidR="00B73E66" w:rsidRDefault="00B73E6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5"/>
            <w:hideMark/>
          </w:tcPr>
          <w:p w14:paraId="4591A191" w14:textId="77777777" w:rsidR="00B73E66" w:rsidRDefault="00B73E6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3E66" w14:paraId="10A1D2B7" w14:textId="77777777" w:rsidTr="007969C1">
        <w:trPr>
          <w:cantSplit/>
          <w:tblHeader/>
        </w:trPr>
        <w:tc>
          <w:tcPr>
            <w:tcW w:w="3465" w:type="dxa"/>
            <w:gridSpan w:val="2"/>
          </w:tcPr>
          <w:p w14:paraId="5C3896FA" w14:textId="77777777" w:rsidR="00B73E66" w:rsidRDefault="00B73E6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204CE5D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6D7B96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14:paraId="3C2AED01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55D32318" w14:textId="77777777" w:rsidR="00B73E66" w:rsidRDefault="00B73E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14:paraId="1FF6207E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gridSpan w:val="2"/>
          </w:tcPr>
          <w:p w14:paraId="40495445" w14:textId="77777777" w:rsidR="00B73E66" w:rsidRDefault="00B73E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hideMark/>
          </w:tcPr>
          <w:p w14:paraId="5832B461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2C3EDADC" w14:textId="77777777" w:rsidR="00B73E66" w:rsidRDefault="00B73E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hideMark/>
          </w:tcPr>
          <w:p w14:paraId="025EF9CD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2561</w:t>
            </w:r>
          </w:p>
        </w:tc>
      </w:tr>
      <w:tr w:rsidR="00B73E66" w14:paraId="75342FFE" w14:textId="77777777" w:rsidTr="00B73E66">
        <w:trPr>
          <w:cantSplit/>
        </w:trPr>
        <w:tc>
          <w:tcPr>
            <w:tcW w:w="3465" w:type="dxa"/>
            <w:gridSpan w:val="2"/>
          </w:tcPr>
          <w:p w14:paraId="2B1D7486" w14:textId="77777777" w:rsidR="00B73E66" w:rsidRDefault="00B73E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240C1272" w14:textId="77777777" w:rsidR="00B73E66" w:rsidRDefault="00B73E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C6A1D" w14:textId="77777777" w:rsidR="00B73E66" w:rsidRDefault="00B73E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0" w:type="dxa"/>
            <w:gridSpan w:val="13"/>
            <w:hideMark/>
          </w:tcPr>
          <w:p w14:paraId="08EFDE6A" w14:textId="77777777" w:rsidR="00B73E66" w:rsidRDefault="00B73E6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3E66" w14:paraId="7F8D1EC1" w14:textId="77777777" w:rsidTr="007969C1">
        <w:trPr>
          <w:cantSplit/>
        </w:trPr>
        <w:tc>
          <w:tcPr>
            <w:tcW w:w="3465" w:type="dxa"/>
            <w:gridSpan w:val="2"/>
            <w:hideMark/>
          </w:tcPr>
          <w:p w14:paraId="6E2218E9" w14:textId="77777777" w:rsidR="00B73E66" w:rsidRDefault="00B73E6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45" w:type="dxa"/>
          </w:tcPr>
          <w:p w14:paraId="2D228361" w14:textId="77777777" w:rsidR="00B73E66" w:rsidRDefault="00B73E6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16E6E6" w14:textId="77777777" w:rsidR="00B73E66" w:rsidRDefault="00B73E6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A4C40C" w14:textId="77777777" w:rsidR="00B73E66" w:rsidRDefault="00B73E6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01C692" w14:textId="77777777" w:rsidR="00B73E66" w:rsidRDefault="00B73E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2B8A16" w14:textId="77777777" w:rsidR="00B73E66" w:rsidRDefault="00B73E6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5D2691" w14:textId="77777777" w:rsidR="00B73E66" w:rsidRDefault="00B73E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99D4179" w14:textId="77777777" w:rsidR="00B73E66" w:rsidRDefault="00B73E6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B73E66" w:rsidRDefault="00B73E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151F0BB" w14:textId="77777777" w:rsidR="00B73E66" w:rsidRDefault="00B73E6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783E" w14:paraId="4D232DC7" w14:textId="77777777" w:rsidTr="007969C1">
        <w:trPr>
          <w:cantSplit/>
        </w:trPr>
        <w:tc>
          <w:tcPr>
            <w:tcW w:w="3465" w:type="dxa"/>
            <w:gridSpan w:val="2"/>
          </w:tcPr>
          <w:p w14:paraId="63E1D6BC" w14:textId="77777777" w:rsidR="00AA783E" w:rsidRPr="00AA783E" w:rsidRDefault="00AA783E" w:rsidP="00AA78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A783E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14:paraId="69F7D79D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17A2C3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CBEEEC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1F99DD01" w14:textId="77777777" w:rsidR="00AA783E" w:rsidRDefault="00AA783E" w:rsidP="00AA783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C04035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66C3115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A3C7F9" w14:textId="77777777" w:rsidR="00AA783E" w:rsidRDefault="00BD49B4" w:rsidP="00BD49B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93B7106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86BDDA8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783E" w14:paraId="36763884" w14:textId="77777777" w:rsidTr="007969C1">
        <w:trPr>
          <w:cantSplit/>
        </w:trPr>
        <w:tc>
          <w:tcPr>
            <w:tcW w:w="3465" w:type="dxa"/>
            <w:gridSpan w:val="2"/>
            <w:hideMark/>
          </w:tcPr>
          <w:p w14:paraId="59A00A87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45" w:type="dxa"/>
          </w:tcPr>
          <w:p w14:paraId="6BC0B1B6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E76B2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CC73F0" w14:textId="77777777" w:rsidR="00AA783E" w:rsidRDefault="00BD49B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66,231</w:t>
            </w:r>
          </w:p>
        </w:tc>
        <w:tc>
          <w:tcPr>
            <w:tcW w:w="180" w:type="dxa"/>
            <w:gridSpan w:val="2"/>
            <w:vAlign w:val="bottom"/>
          </w:tcPr>
          <w:p w14:paraId="70889FE4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446AE8A3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60,874</w:t>
            </w:r>
          </w:p>
        </w:tc>
        <w:tc>
          <w:tcPr>
            <w:tcW w:w="180" w:type="dxa"/>
            <w:gridSpan w:val="2"/>
            <w:vAlign w:val="bottom"/>
          </w:tcPr>
          <w:p w14:paraId="546B83F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B270E6" w14:textId="77777777" w:rsidR="00AA783E" w:rsidRDefault="00BD49B4" w:rsidP="00AA783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66,231</w:t>
            </w:r>
          </w:p>
        </w:tc>
        <w:tc>
          <w:tcPr>
            <w:tcW w:w="183" w:type="dxa"/>
            <w:vAlign w:val="bottom"/>
          </w:tcPr>
          <w:p w14:paraId="47A1FD0C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2C7598DE" w14:textId="77777777" w:rsidR="00AA783E" w:rsidRDefault="00AA783E" w:rsidP="00AA783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60,874</w:t>
            </w:r>
          </w:p>
        </w:tc>
      </w:tr>
      <w:tr w:rsidR="00AA783E" w14:paraId="30AF812E" w14:textId="77777777" w:rsidTr="007969C1">
        <w:trPr>
          <w:cantSplit/>
        </w:trPr>
        <w:tc>
          <w:tcPr>
            <w:tcW w:w="3465" w:type="dxa"/>
            <w:gridSpan w:val="2"/>
            <w:hideMark/>
          </w:tcPr>
          <w:p w14:paraId="7062FECF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45" w:type="dxa"/>
          </w:tcPr>
          <w:p w14:paraId="20D649C1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D84302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8F9206" w14:textId="77777777" w:rsidR="00AA783E" w:rsidRDefault="00BD49B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gridSpan w:val="2"/>
            <w:vAlign w:val="bottom"/>
          </w:tcPr>
          <w:p w14:paraId="04E1B20C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61781CDF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</w:p>
        </w:tc>
        <w:tc>
          <w:tcPr>
            <w:tcW w:w="180" w:type="dxa"/>
            <w:gridSpan w:val="2"/>
            <w:vAlign w:val="bottom"/>
          </w:tcPr>
          <w:p w14:paraId="57F87EC9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24D4CF" w14:textId="77777777" w:rsidR="00AA783E" w:rsidRDefault="00BD49B4" w:rsidP="00BD49B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49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70509B3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475205A6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783E" w14:paraId="1E7F2269" w14:textId="77777777" w:rsidTr="007969C1">
        <w:trPr>
          <w:cantSplit/>
        </w:trPr>
        <w:tc>
          <w:tcPr>
            <w:tcW w:w="3465" w:type="dxa"/>
            <w:gridSpan w:val="2"/>
            <w:hideMark/>
          </w:tcPr>
          <w:p w14:paraId="57FB8D50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45" w:type="dxa"/>
          </w:tcPr>
          <w:p w14:paraId="68691A77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29305B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30E6D3" w14:textId="77777777" w:rsidR="00AA783E" w:rsidRDefault="00BD49B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(1,287)</w:t>
            </w:r>
          </w:p>
        </w:tc>
        <w:tc>
          <w:tcPr>
            <w:tcW w:w="180" w:type="dxa"/>
            <w:gridSpan w:val="2"/>
            <w:vAlign w:val="bottom"/>
          </w:tcPr>
          <w:p w14:paraId="35142FB4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6276DA64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(958)</w:t>
            </w:r>
          </w:p>
        </w:tc>
        <w:tc>
          <w:tcPr>
            <w:tcW w:w="180" w:type="dxa"/>
            <w:gridSpan w:val="2"/>
            <w:vAlign w:val="bottom"/>
          </w:tcPr>
          <w:p w14:paraId="04A50B8B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B88579" w14:textId="77777777" w:rsidR="00AA783E" w:rsidRDefault="00BD49B4" w:rsidP="00BD49B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2FA31591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783E" w14:paraId="7AF89E6E" w14:textId="77777777" w:rsidTr="007969C1">
        <w:trPr>
          <w:cantSplit/>
        </w:trPr>
        <w:tc>
          <w:tcPr>
            <w:tcW w:w="3465" w:type="dxa"/>
            <w:gridSpan w:val="2"/>
            <w:hideMark/>
          </w:tcPr>
          <w:p w14:paraId="0E57DB9B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45" w:type="dxa"/>
          </w:tcPr>
          <w:p w14:paraId="5B908B65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08379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00945E" w14:textId="77777777" w:rsidR="00AA783E" w:rsidRDefault="00BD49B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180" w:type="dxa"/>
            <w:gridSpan w:val="2"/>
            <w:vAlign w:val="bottom"/>
          </w:tcPr>
          <w:p w14:paraId="4A48CB11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14:paraId="65A31AD3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1,555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3D48EDB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D44FE3" w14:textId="77777777" w:rsidR="00AA783E" w:rsidRDefault="00BD49B4" w:rsidP="00BD49B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09791A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  <w:hideMark/>
          </w:tcPr>
          <w:p w14:paraId="3B77B8C8" w14:textId="77777777" w:rsidR="00AA783E" w:rsidRDefault="00AA783E" w:rsidP="00AA783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(1,555)</w:t>
            </w:r>
          </w:p>
        </w:tc>
      </w:tr>
      <w:tr w:rsidR="00AA783E" w14:paraId="18DD3479" w14:textId="77777777" w:rsidTr="007969C1">
        <w:trPr>
          <w:cantSplit/>
        </w:trPr>
        <w:tc>
          <w:tcPr>
            <w:tcW w:w="3465" w:type="dxa"/>
            <w:gridSpan w:val="2"/>
            <w:hideMark/>
          </w:tcPr>
          <w:p w14:paraId="2EE2D0A2" w14:textId="77777777" w:rsidR="00AA783E" w:rsidRDefault="00AA783E" w:rsidP="00AA78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45" w:type="dxa"/>
          </w:tcPr>
          <w:p w14:paraId="4E6A9544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D374E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77777777" w:rsidR="00AA783E" w:rsidRPr="00BD49B4" w:rsidRDefault="00BD49B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49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64,947</w:t>
            </w:r>
          </w:p>
        </w:tc>
        <w:tc>
          <w:tcPr>
            <w:tcW w:w="180" w:type="dxa"/>
            <w:gridSpan w:val="2"/>
            <w:vAlign w:val="bottom"/>
          </w:tcPr>
          <w:p w14:paraId="6F154CD8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58,431</w:t>
            </w:r>
          </w:p>
        </w:tc>
        <w:tc>
          <w:tcPr>
            <w:tcW w:w="180" w:type="dxa"/>
            <w:gridSpan w:val="2"/>
            <w:vAlign w:val="bottom"/>
          </w:tcPr>
          <w:p w14:paraId="56FDDD2F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77777777" w:rsidR="00AA783E" w:rsidRPr="00BD49B4" w:rsidRDefault="00BD49B4" w:rsidP="00AA783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49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66,231</w:t>
            </w:r>
          </w:p>
        </w:tc>
        <w:tc>
          <w:tcPr>
            <w:tcW w:w="183" w:type="dxa"/>
            <w:vAlign w:val="bottom"/>
          </w:tcPr>
          <w:p w14:paraId="04947AF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77777777" w:rsidR="00AA783E" w:rsidRDefault="00AA783E" w:rsidP="00AA783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59,319</w:t>
            </w:r>
          </w:p>
        </w:tc>
      </w:tr>
      <w:tr w:rsidR="00AA783E" w14:paraId="623ADF84" w14:textId="77777777" w:rsidTr="00B73E66">
        <w:trPr>
          <w:cantSplit/>
          <w:trHeight w:val="224"/>
          <w:tblHeader/>
        </w:trPr>
        <w:tc>
          <w:tcPr>
            <w:tcW w:w="3465" w:type="dxa"/>
            <w:gridSpan w:val="2"/>
          </w:tcPr>
          <w:p w14:paraId="7932C917" w14:textId="77777777" w:rsidR="00AA783E" w:rsidRDefault="00AA783E" w:rsidP="00AA7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br w:type="page"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945" w:type="dxa"/>
          </w:tcPr>
          <w:p w14:paraId="2C596DF8" w14:textId="77777777" w:rsidR="00AA783E" w:rsidRDefault="00AA783E" w:rsidP="00AA783E">
            <w:pPr>
              <w:outlineLvl w:val="0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C8B3F" w14:textId="77777777" w:rsidR="00AA783E" w:rsidRDefault="00AA783E" w:rsidP="00AA783E">
            <w:pPr>
              <w:outlineLvl w:val="0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160" w:type="dxa"/>
            <w:gridSpan w:val="6"/>
          </w:tcPr>
          <w:p w14:paraId="10D6ED05" w14:textId="77777777" w:rsidR="00AA783E" w:rsidRDefault="00AA783E" w:rsidP="00AA78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4F997B" w14:textId="77777777" w:rsidR="00AA783E" w:rsidRDefault="00AA783E" w:rsidP="00AA783E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5"/>
          </w:tcPr>
          <w:p w14:paraId="28BFD429" w14:textId="77777777" w:rsidR="00AA783E" w:rsidRDefault="00AA783E" w:rsidP="00AA783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</w:tr>
      <w:tr w:rsidR="00AA783E" w14:paraId="3998018E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079DB4C1" w14:textId="77777777" w:rsidR="00AA783E" w:rsidRDefault="00AA783E" w:rsidP="00AA783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963" w:type="dxa"/>
            <w:gridSpan w:val="2"/>
          </w:tcPr>
          <w:p w14:paraId="482C15DF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5E4FE9F8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CFC6C1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008B706" w14:textId="77777777" w:rsidR="00AA783E" w:rsidRDefault="00AA783E" w:rsidP="00AA783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9624402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9D7F0F8" w14:textId="77777777" w:rsidR="00AA783E" w:rsidRDefault="00AA783E" w:rsidP="00AA783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7C4437D3" w14:textId="77777777" w:rsidR="00AA783E" w:rsidRDefault="00AA783E" w:rsidP="00AA783E">
            <w:pPr>
              <w:pStyle w:val="acctfourfigures"/>
              <w:tabs>
                <w:tab w:val="decimal" w:pos="4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AA783E" w:rsidRDefault="00AA783E" w:rsidP="00AA783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125748FE" w14:textId="77777777" w:rsidR="00AA783E" w:rsidRDefault="00AA783E" w:rsidP="00AA783E">
            <w:pPr>
              <w:pStyle w:val="acctfourfigures"/>
              <w:tabs>
                <w:tab w:val="decimal" w:pos="4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783E" w14:paraId="158F556E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178070CA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63" w:type="dxa"/>
            <w:gridSpan w:val="2"/>
          </w:tcPr>
          <w:p w14:paraId="3573C4CF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552015B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0AD6D4" w14:textId="77777777" w:rsidR="00AA783E" w:rsidRDefault="004C26C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(20,684)</w:t>
            </w:r>
          </w:p>
        </w:tc>
        <w:tc>
          <w:tcPr>
            <w:tcW w:w="178" w:type="dxa"/>
            <w:gridSpan w:val="2"/>
            <w:vAlign w:val="bottom"/>
          </w:tcPr>
          <w:p w14:paraId="08E04388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1E8B7AF2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(9,164)</w:t>
            </w:r>
          </w:p>
        </w:tc>
        <w:tc>
          <w:tcPr>
            <w:tcW w:w="178" w:type="dxa"/>
            <w:gridSpan w:val="2"/>
            <w:vAlign w:val="bottom"/>
          </w:tcPr>
          <w:p w14:paraId="67F854C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CD93F58" w14:textId="77777777" w:rsidR="00AA783E" w:rsidRDefault="004C26C4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(1,929)</w:t>
            </w:r>
          </w:p>
        </w:tc>
        <w:tc>
          <w:tcPr>
            <w:tcW w:w="183" w:type="dxa"/>
            <w:vAlign w:val="bottom"/>
          </w:tcPr>
          <w:p w14:paraId="755FDFC4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vAlign w:val="bottom"/>
            <w:hideMark/>
          </w:tcPr>
          <w:p w14:paraId="7A18695F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(3,136)</w:t>
            </w:r>
          </w:p>
        </w:tc>
      </w:tr>
      <w:tr w:rsidR="00AA783E" w14:paraId="092F6F97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36CD1070" w14:textId="77777777" w:rsidR="00AA783E" w:rsidRDefault="00AA783E" w:rsidP="00AA783E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63" w:type="dxa"/>
            <w:gridSpan w:val="2"/>
          </w:tcPr>
          <w:p w14:paraId="73FC6A5B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358924D0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560DDC" w14:textId="77777777" w:rsidR="00AA783E" w:rsidRDefault="004C26C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(1,057)</w:t>
            </w:r>
          </w:p>
        </w:tc>
        <w:tc>
          <w:tcPr>
            <w:tcW w:w="178" w:type="dxa"/>
            <w:gridSpan w:val="2"/>
            <w:vAlign w:val="bottom"/>
          </w:tcPr>
          <w:p w14:paraId="255EAA02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3BACD695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(6,555)</w:t>
            </w:r>
          </w:p>
        </w:tc>
        <w:tc>
          <w:tcPr>
            <w:tcW w:w="178" w:type="dxa"/>
            <w:gridSpan w:val="2"/>
            <w:vAlign w:val="bottom"/>
          </w:tcPr>
          <w:p w14:paraId="70B0F362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4F75EDF6" w14:textId="77777777" w:rsidR="00AA783E" w:rsidRDefault="004C26C4" w:rsidP="00AA783E">
            <w:pPr>
              <w:pStyle w:val="acctfourfigures"/>
              <w:tabs>
                <w:tab w:val="decimal" w:pos="544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(717)</w:t>
            </w:r>
          </w:p>
        </w:tc>
        <w:tc>
          <w:tcPr>
            <w:tcW w:w="183" w:type="dxa"/>
            <w:vAlign w:val="bottom"/>
          </w:tcPr>
          <w:p w14:paraId="7A36DDD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vAlign w:val="bottom"/>
            <w:hideMark/>
          </w:tcPr>
          <w:p w14:paraId="25E97B64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783E" w14:paraId="3AE7FDFE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7BD8B989" w14:textId="77777777" w:rsidR="00AA783E" w:rsidRDefault="00AA783E" w:rsidP="00AA783E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963" w:type="dxa"/>
            <w:gridSpan w:val="2"/>
          </w:tcPr>
          <w:p w14:paraId="4452BA20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34BB331F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77777777" w:rsidR="00AA783E" w:rsidRDefault="004C26C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(1,316)</w:t>
            </w:r>
          </w:p>
        </w:tc>
        <w:tc>
          <w:tcPr>
            <w:tcW w:w="178" w:type="dxa"/>
            <w:gridSpan w:val="2"/>
            <w:vAlign w:val="bottom"/>
          </w:tcPr>
          <w:p w14:paraId="2D9AF6A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(6,125)</w:t>
            </w:r>
          </w:p>
        </w:tc>
        <w:tc>
          <w:tcPr>
            <w:tcW w:w="178" w:type="dxa"/>
            <w:gridSpan w:val="2"/>
            <w:vAlign w:val="bottom"/>
          </w:tcPr>
          <w:p w14:paraId="526CAC73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77777777" w:rsidR="00AA783E" w:rsidRDefault="004C26C4" w:rsidP="004C26C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14B99E9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(534)</w:t>
            </w:r>
          </w:p>
        </w:tc>
      </w:tr>
      <w:tr w:rsidR="00AA783E" w14:paraId="68E36817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7107BE34" w14:textId="77777777" w:rsidR="00AA783E" w:rsidRDefault="00AA783E" w:rsidP="00AA78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63" w:type="dxa"/>
            <w:gridSpan w:val="2"/>
          </w:tcPr>
          <w:p w14:paraId="5118D54A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40BB5039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77777777" w:rsidR="00AA783E" w:rsidRDefault="004C26C4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(23,057)</w:t>
            </w:r>
          </w:p>
        </w:tc>
        <w:tc>
          <w:tcPr>
            <w:tcW w:w="178" w:type="dxa"/>
            <w:gridSpan w:val="2"/>
            <w:vAlign w:val="bottom"/>
          </w:tcPr>
          <w:p w14:paraId="6CC40650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(21,844)</w:t>
            </w:r>
          </w:p>
        </w:tc>
        <w:tc>
          <w:tcPr>
            <w:tcW w:w="178" w:type="dxa"/>
            <w:gridSpan w:val="2"/>
            <w:vAlign w:val="bottom"/>
          </w:tcPr>
          <w:p w14:paraId="3E35824D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488E9" w14:textId="6C7387B2" w:rsidR="00AA783E" w:rsidRDefault="001A39F5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C26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5950A50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B99DB2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(3,670)</w:t>
            </w:r>
          </w:p>
        </w:tc>
      </w:tr>
      <w:tr w:rsidR="00AA783E" w14:paraId="1241A7D2" w14:textId="77777777" w:rsidTr="007969C1">
        <w:trPr>
          <w:gridAfter w:val="1"/>
          <w:wAfter w:w="9" w:type="dxa"/>
          <w:cantSplit/>
        </w:trPr>
        <w:tc>
          <w:tcPr>
            <w:tcW w:w="3447" w:type="dxa"/>
          </w:tcPr>
          <w:p w14:paraId="771D1D8F" w14:textId="77777777" w:rsidR="00AA783E" w:rsidRDefault="00AA783E" w:rsidP="00AA78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gridSpan w:val="2"/>
          </w:tcPr>
          <w:p w14:paraId="3303E3AC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3742068A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01B9CA" w14:textId="77777777" w:rsidR="00AA783E" w:rsidRDefault="00AA783E" w:rsidP="00AA783E">
            <w:pPr>
              <w:pStyle w:val="acctfourfigures"/>
              <w:spacing w:line="240" w:lineRule="atLeas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C417C89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35AE0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3D22BAC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25FB2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77DECF4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F83CD0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A783E" w14:paraId="3D6CE13F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7BCFD5DD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63" w:type="dxa"/>
            <w:gridSpan w:val="2"/>
          </w:tcPr>
          <w:p w14:paraId="6F4C706D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6281EA39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D038AD0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BF11BEF" w14:textId="77777777" w:rsidR="00AA783E" w:rsidRDefault="00AA783E" w:rsidP="00AA783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BC99FE0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1073E8D" w14:textId="77777777" w:rsidR="00AA783E" w:rsidRDefault="00AA783E" w:rsidP="00AA783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DF76988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7987D18" w14:textId="77777777" w:rsidR="00AA783E" w:rsidRDefault="00AA783E" w:rsidP="00AA783E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vAlign w:val="bottom"/>
          </w:tcPr>
          <w:p w14:paraId="5003D0C4" w14:textId="77777777" w:rsidR="00AA783E" w:rsidRDefault="00AA783E" w:rsidP="00AA783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A783E" w14:paraId="5A503033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1509F2E6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63" w:type="dxa"/>
            <w:gridSpan w:val="2"/>
          </w:tcPr>
          <w:p w14:paraId="39B82032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7B7F24E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799DE" w14:textId="77777777" w:rsidR="00AA783E" w:rsidRDefault="004C26C4" w:rsidP="004C26C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683692F7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10C36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178" w:type="dxa"/>
            <w:gridSpan w:val="2"/>
            <w:vAlign w:val="bottom"/>
          </w:tcPr>
          <w:p w14:paraId="732E3E78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F6D0A" w14:textId="77777777" w:rsidR="00AA783E" w:rsidRDefault="004C26C4" w:rsidP="004C26C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0A704C1" w14:textId="77777777" w:rsidR="00AA783E" w:rsidRDefault="00AA783E" w:rsidP="00AA783E">
            <w:pPr>
              <w:pStyle w:val="acctfourfigures"/>
              <w:tabs>
                <w:tab w:val="decimal" w:pos="63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E3E14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783E" w14:paraId="4BC4C098" w14:textId="77777777" w:rsidTr="007969C1">
        <w:trPr>
          <w:gridAfter w:val="1"/>
          <w:wAfter w:w="9" w:type="dxa"/>
          <w:cantSplit/>
        </w:trPr>
        <w:tc>
          <w:tcPr>
            <w:tcW w:w="3447" w:type="dxa"/>
            <w:hideMark/>
          </w:tcPr>
          <w:p w14:paraId="5155F171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963" w:type="dxa"/>
            <w:gridSpan w:val="2"/>
          </w:tcPr>
          <w:p w14:paraId="691C4F85" w14:textId="77777777" w:rsidR="00AA783E" w:rsidRDefault="00AA783E" w:rsidP="00AA783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7E23887D" w14:textId="77777777" w:rsidR="00AA783E" w:rsidRDefault="00AA783E" w:rsidP="00AA783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8282F" w14:textId="77777777" w:rsidR="00AA783E" w:rsidRPr="004C26C4" w:rsidRDefault="004C26C4" w:rsidP="004C26C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26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696A67D1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1DA77A" w14:textId="77777777" w:rsidR="00AA783E" w:rsidRDefault="00AA783E" w:rsidP="00AA783E">
            <w:pPr>
              <w:pStyle w:val="acctfourfigures"/>
              <w:spacing w:line="240" w:lineRule="atLeast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178" w:type="dxa"/>
            <w:gridSpan w:val="2"/>
            <w:vAlign w:val="bottom"/>
          </w:tcPr>
          <w:p w14:paraId="36AEB209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0DE61" w14:textId="77777777" w:rsidR="00AA783E" w:rsidRPr="004C26C4" w:rsidRDefault="004C26C4" w:rsidP="004C26C4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26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1902AA5" w14:textId="77777777" w:rsidR="00AA783E" w:rsidRDefault="00AA783E" w:rsidP="00AA783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C0DC00" w14:textId="77777777" w:rsidR="00AA783E" w:rsidRDefault="00AA783E" w:rsidP="00AA783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61D63D4" w14:textId="77777777" w:rsidR="00B73E66" w:rsidRDefault="00B73E66" w:rsidP="00B7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  <w:sectPr w:rsidR="00B73E66" w:rsidSect="008B0FBC">
          <w:headerReference w:type="default" r:id="rId40"/>
          <w:footerReference w:type="default" r:id="rId41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08BA956" w14:textId="77777777" w:rsidR="00030124" w:rsidRPr="008C68F7" w:rsidRDefault="00030124" w:rsidP="004B6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C68F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48EC229B" w14:textId="77777777" w:rsidR="00D55137" w:rsidRPr="003A4546" w:rsidRDefault="00D55137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24"/>
          <w:szCs w:val="24"/>
        </w:rPr>
      </w:pPr>
    </w:p>
    <w:p w14:paraId="25F87066" w14:textId="77777777" w:rsidR="00030124" w:rsidRPr="008C68F7" w:rsidRDefault="00030124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8C68F7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46FCB599" w14:textId="77777777" w:rsidR="00450B5B" w:rsidRPr="00726D04" w:rsidRDefault="00450B5B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24"/>
          <w:szCs w:val="24"/>
        </w:rPr>
      </w:pPr>
    </w:p>
    <w:p w14:paraId="67CF7F6D" w14:textId="77777777" w:rsidR="00030124" w:rsidRDefault="00030124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8C68F7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</w:t>
      </w:r>
      <w:r w:rsidR="005B095A">
        <w:rPr>
          <w:rFonts w:ascii="Angsana New" w:hAnsi="Angsana New"/>
          <w:sz w:val="30"/>
          <w:szCs w:val="30"/>
        </w:rPr>
        <w:t xml:space="preserve"> </w:t>
      </w:r>
      <w:r w:rsidRPr="008C68F7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404259" w:rsidRPr="008C68F7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C68F7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1E58786D" w14:textId="77777777" w:rsidR="00A40724" w:rsidRPr="008C68F7" w:rsidRDefault="00A40724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</w:p>
    <w:p w14:paraId="4310C2CB" w14:textId="77777777" w:rsidR="00030124" w:rsidRPr="008C68F7" w:rsidRDefault="00030124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68F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50DAD60" w14:textId="77777777" w:rsidR="00D55137" w:rsidRPr="00726D04" w:rsidRDefault="00D55137" w:rsidP="0047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24"/>
          <w:szCs w:val="24"/>
        </w:rPr>
      </w:pPr>
    </w:p>
    <w:p w14:paraId="28C12E98" w14:textId="77777777" w:rsidR="000A1E5A" w:rsidRPr="007063AE" w:rsidRDefault="00030124" w:rsidP="00BC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8C68F7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</w:t>
      </w:r>
      <w:r w:rsidRPr="007063AE">
        <w:rPr>
          <w:rFonts w:ascii="Angsana New" w:hAnsi="Angsana New"/>
          <w:sz w:val="30"/>
          <w:szCs w:val="30"/>
          <w:cs/>
        </w:rPr>
        <w:t>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1625344B" w14:textId="77777777" w:rsidR="0053709D" w:rsidRDefault="0053709D" w:rsidP="00C87AE5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53E821" w14:textId="77777777" w:rsidR="00C87AE5" w:rsidRDefault="00C87AE5" w:rsidP="00C87AE5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14:paraId="29FD0D63" w14:textId="77777777" w:rsidR="00C87AE5" w:rsidRPr="00254BED" w:rsidRDefault="00C87AE5" w:rsidP="00C87AE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BF748CF" w14:textId="77777777" w:rsidR="00C87AE5" w:rsidRDefault="00C87AE5" w:rsidP="00C87AE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นโยบายการบัญชีและการเปิดเผยของกลุ่มบริษัท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กำหนดให้มีการกำหนดมูลค่ายุติธรรมทั้งสินทรัพย์และหนี้สินทั้งทางการเงินและไม่ใช่ทางการเงิน</w:t>
      </w:r>
      <w:r>
        <w:rPr>
          <w:rFonts w:ascii="Angsana New" w:hAnsi="Angsana New"/>
          <w:sz w:val="30"/>
          <w:szCs w:val="30"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มูลค่ายุติธรรม หมายถึง </w:t>
      </w:r>
      <w:r w:rsidR="006954EC" w:rsidRPr="006954EC">
        <w:rPr>
          <w:rFonts w:ascii="Angsana New" w:hAnsi="Angsana New" w:hint="cs"/>
          <w:sz w:val="30"/>
          <w:szCs w:val="30"/>
          <w:cs/>
        </w:rPr>
        <w:t>รายการที่เกิดขึ้นในสภาพปกติในการขายสินทรัพย์หรือการโอนหนี้สินที่เกิดขึ้นระหว่างผู้ร่วมตลาด</w:t>
      </w:r>
      <w:r w:rsidR="002F318E">
        <w:rPr>
          <w:rFonts w:ascii="Angsana New" w:hAnsi="Angsana New" w:hint="cs"/>
          <w:sz w:val="30"/>
          <w:szCs w:val="30"/>
          <w:cs/>
        </w:rPr>
        <w:t xml:space="preserve"> </w:t>
      </w:r>
      <w:r w:rsidR="002F318E" w:rsidRPr="002F318E">
        <w:rPr>
          <w:rFonts w:ascii="Angsana New" w:hAnsi="Angsana New" w:hint="cs"/>
          <w:sz w:val="30"/>
          <w:szCs w:val="30"/>
          <w:cs/>
        </w:rPr>
        <w:t>ณ</w:t>
      </w:r>
      <w:r w:rsidR="002F318E" w:rsidRPr="002F318E">
        <w:rPr>
          <w:rFonts w:ascii="Angsana New" w:hAnsi="Angsana New"/>
          <w:sz w:val="30"/>
          <w:szCs w:val="30"/>
        </w:rPr>
        <w:t xml:space="preserve"> </w:t>
      </w:r>
      <w:r w:rsidR="002F318E" w:rsidRPr="002F318E">
        <w:rPr>
          <w:rFonts w:ascii="Angsana New" w:hAnsi="Angsana New" w:hint="cs"/>
          <w:sz w:val="30"/>
          <w:szCs w:val="30"/>
          <w:cs/>
        </w:rPr>
        <w:t>วันที่วัดมูลค่าภายใต้สภาพปัจจุบันของตลาด</w:t>
      </w:r>
      <w:r>
        <w:rPr>
          <w:rFonts w:ascii="Angsana New" w:hAnsi="Angsana New" w:hint="cs"/>
          <w:sz w:val="30"/>
          <w:szCs w:val="30"/>
          <w:cs/>
        </w:rPr>
        <w:t xml:space="preserve"> ข้อมูลเพิ่มเติมเกี่ยวกับสมมติฐานในการกำหนดมูลค่ายุติธรรมถูกเปิดเผยในหมายเหตุที่เกี่ยวข้องกับสินทรัพย์และหนี้สินนั้นๆ</w:t>
      </w:r>
    </w:p>
    <w:p w14:paraId="08B10FBC" w14:textId="77777777" w:rsidR="00C87AE5" w:rsidRPr="00254BED" w:rsidRDefault="00C87AE5" w:rsidP="00C87AE5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54D62" w14:textId="77777777" w:rsidR="00C87AE5" w:rsidRDefault="00C87AE5" w:rsidP="0031597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456650EA" w14:textId="77777777" w:rsidR="002616D8" w:rsidRDefault="002616D8" w:rsidP="00093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13AF036" w14:textId="77777777" w:rsidR="00030124" w:rsidRDefault="00AA728E" w:rsidP="0043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90B2C" w:rsidRPr="0047748C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2E2EB7">
        <w:rPr>
          <w:rFonts w:ascii="Angsana New" w:hAnsi="Angsana New"/>
          <w:b/>
          <w:bCs/>
          <w:sz w:val="30"/>
          <w:szCs w:val="30"/>
        </w:rPr>
        <w:t>1</w:t>
      </w:r>
      <w:r w:rsidR="00030124" w:rsidRPr="0047748C">
        <w:rPr>
          <w:rFonts w:ascii="Angsana New" w:hAnsi="Angsana New"/>
          <w:b/>
          <w:bCs/>
          <w:sz w:val="30"/>
          <w:szCs w:val="30"/>
        </w:rPr>
        <w:tab/>
      </w:r>
      <w:r w:rsidR="00030124" w:rsidRPr="0047748C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Default="00E66E01" w:rsidP="0043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89"/>
        <w:gridCol w:w="990"/>
        <w:gridCol w:w="275"/>
        <w:gridCol w:w="901"/>
        <w:gridCol w:w="275"/>
        <w:gridCol w:w="896"/>
        <w:gridCol w:w="275"/>
        <w:gridCol w:w="979"/>
      </w:tblGrid>
      <w:tr w:rsidR="00E66E01" w:rsidRPr="00E66E01" w14:paraId="283C3087" w14:textId="77777777" w:rsidTr="002456CE">
        <w:trPr>
          <w:tblHeader/>
        </w:trPr>
        <w:tc>
          <w:tcPr>
            <w:tcW w:w="2499" w:type="pct"/>
            <w:shd w:val="clear" w:color="auto" w:fill="auto"/>
          </w:tcPr>
          <w:p w14:paraId="122DF9C8" w14:textId="77777777" w:rsidR="00E66E01" w:rsidRPr="00E66E01" w:rsidRDefault="00E66E01" w:rsidP="0099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  <w:shd w:val="clear" w:color="auto" w:fill="auto"/>
          </w:tcPr>
          <w:p w14:paraId="08D43883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5088BEA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pct"/>
            <w:gridSpan w:val="3"/>
            <w:shd w:val="clear" w:color="auto" w:fill="auto"/>
          </w:tcPr>
          <w:p w14:paraId="2907B875" w14:textId="77777777" w:rsidR="00E66E01" w:rsidRPr="00E66E01" w:rsidRDefault="00E66E01" w:rsidP="000A7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E01" w:rsidRPr="00E66E01" w14:paraId="187C4F3D" w14:textId="77777777" w:rsidTr="002456CE">
        <w:trPr>
          <w:trHeight w:val="344"/>
          <w:tblHeader/>
        </w:trPr>
        <w:tc>
          <w:tcPr>
            <w:tcW w:w="2499" w:type="pct"/>
            <w:shd w:val="clear" w:color="auto" w:fill="auto"/>
          </w:tcPr>
          <w:p w14:paraId="281E8496" w14:textId="77777777" w:rsidR="00E66E01" w:rsidRPr="00E66E01" w:rsidRDefault="00E66E01" w:rsidP="0099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D1244B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336A14C2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07AB2335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  <w:shd w:val="clear" w:color="auto" w:fill="auto"/>
          </w:tcPr>
          <w:p w14:paraId="4B725BBB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7D35E69A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17DCA1B3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41E55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66E01" w:rsidRPr="00E66E01" w14:paraId="2BC14044" w14:textId="77777777" w:rsidTr="001C5DF9">
        <w:trPr>
          <w:tblHeader/>
        </w:trPr>
        <w:tc>
          <w:tcPr>
            <w:tcW w:w="2499" w:type="pct"/>
            <w:shd w:val="clear" w:color="auto" w:fill="auto"/>
            <w:vAlign w:val="center"/>
          </w:tcPr>
          <w:p w14:paraId="73F89F03" w14:textId="77777777" w:rsidR="00E66E01" w:rsidRPr="00E66E01" w:rsidRDefault="00E66E01" w:rsidP="0099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1" w:type="pct"/>
            <w:gridSpan w:val="7"/>
            <w:shd w:val="clear" w:color="auto" w:fill="auto"/>
          </w:tcPr>
          <w:p w14:paraId="23F93DB6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E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6E01" w:rsidRPr="00E66E01" w14:paraId="767EC527" w14:textId="77777777" w:rsidTr="002456CE">
        <w:tc>
          <w:tcPr>
            <w:tcW w:w="2499" w:type="pct"/>
            <w:shd w:val="clear" w:color="auto" w:fill="auto"/>
          </w:tcPr>
          <w:p w14:paraId="2FCB3FAE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6E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E66E01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2356BAE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14DB8DD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DB9DAEA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E101AA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14:paraId="5ADC2641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AB4696C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63D3DF6" w14:textId="77777777" w:rsidR="00E66E01" w:rsidRPr="00E66E01" w:rsidRDefault="00E66E01" w:rsidP="00991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DF9" w:rsidRPr="00E66E01" w14:paraId="07F62FCB" w14:textId="77777777" w:rsidTr="002456CE">
        <w:tc>
          <w:tcPr>
            <w:tcW w:w="2499" w:type="pct"/>
            <w:shd w:val="clear" w:color="auto" w:fill="auto"/>
          </w:tcPr>
          <w:p w14:paraId="785E719C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6E0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A396508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0" w:type="pct"/>
            <w:shd w:val="clear" w:color="auto" w:fill="auto"/>
          </w:tcPr>
          <w:p w14:paraId="66E5CB61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18B84286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FDCD2F0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05952D3D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6F52DF0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6F0338B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5DF9" w:rsidRPr="001C5DF9" w14:paraId="6576DA4C" w14:textId="77777777" w:rsidTr="002456CE">
        <w:tc>
          <w:tcPr>
            <w:tcW w:w="2499" w:type="pct"/>
            <w:shd w:val="clear" w:color="auto" w:fill="auto"/>
          </w:tcPr>
          <w:p w14:paraId="0A943F7D" w14:textId="77777777" w:rsidR="001C5DF9" w:rsidRPr="00E66E01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6E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44F7C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50" w:type="pct"/>
            <w:shd w:val="clear" w:color="auto" w:fill="auto"/>
          </w:tcPr>
          <w:p w14:paraId="617A4746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D32C1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460E64A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F6600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A8BB8F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02136" w14:textId="77777777" w:rsidR="001C5DF9" w:rsidRPr="001C5DF9" w:rsidRDefault="001C5DF9" w:rsidP="001C5D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DF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A192F8" w14:textId="77777777" w:rsidR="001D68B3" w:rsidRDefault="001D68B3" w:rsidP="0043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19"/>
        <w:gridCol w:w="961"/>
        <w:gridCol w:w="236"/>
        <w:gridCol w:w="901"/>
        <w:gridCol w:w="236"/>
        <w:gridCol w:w="890"/>
        <w:gridCol w:w="273"/>
        <w:gridCol w:w="973"/>
        <w:gridCol w:w="7"/>
      </w:tblGrid>
      <w:tr w:rsidR="008357F9" w:rsidRPr="00C664CA" w14:paraId="19CE61ED" w14:textId="77777777" w:rsidTr="00254BED">
        <w:trPr>
          <w:gridAfter w:val="1"/>
          <w:wAfter w:w="4" w:type="pct"/>
        </w:trPr>
        <w:tc>
          <w:tcPr>
            <w:tcW w:w="2539" w:type="pct"/>
          </w:tcPr>
          <w:p w14:paraId="208FE327" w14:textId="77777777" w:rsidR="008357F9" w:rsidRPr="002456CE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56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4B0A0557" w14:textId="77777777" w:rsidR="008357F9" w:rsidRPr="002456CE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2456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456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528" w:type="pct"/>
          </w:tcPr>
          <w:p w14:paraId="5A7BC0F5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8A6557D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002A7820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4F23B0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0F18FC65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C976E4E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86F8857" w14:textId="77777777" w:rsidR="008357F9" w:rsidRPr="00C664CA" w:rsidRDefault="008357F9" w:rsidP="00835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6019" w:rsidRPr="00C664CA" w14:paraId="7F9E79F6" w14:textId="77777777" w:rsidTr="00254BED">
        <w:trPr>
          <w:gridAfter w:val="1"/>
          <w:wAfter w:w="4" w:type="pct"/>
        </w:trPr>
        <w:tc>
          <w:tcPr>
            <w:tcW w:w="2539" w:type="pct"/>
          </w:tcPr>
          <w:p w14:paraId="1D8F7F4A" w14:textId="77777777" w:rsidR="00136019" w:rsidRPr="002456CE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2456CE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2456CE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456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28" w:type="pct"/>
          </w:tcPr>
          <w:p w14:paraId="25130A95" w14:textId="77777777" w:rsidR="00136019" w:rsidRPr="00C664CA" w:rsidRDefault="001C5DF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74F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6689C1A8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4DD72777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30" w:type="pct"/>
          </w:tcPr>
          <w:p w14:paraId="5211ED7A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14D034B8" w14:textId="77777777" w:rsidR="00136019" w:rsidRPr="00C664CA" w:rsidRDefault="001C5DF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0" w:type="pct"/>
          </w:tcPr>
          <w:p w14:paraId="128330B1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DEFB278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136019" w:rsidRPr="00C664CA" w14:paraId="6C61A263" w14:textId="77777777" w:rsidTr="00254BED">
        <w:trPr>
          <w:gridAfter w:val="1"/>
          <w:wAfter w:w="4" w:type="pct"/>
        </w:trPr>
        <w:tc>
          <w:tcPr>
            <w:tcW w:w="2539" w:type="pct"/>
          </w:tcPr>
          <w:p w14:paraId="7DB9C06F" w14:textId="77777777" w:rsidR="00136019" w:rsidRPr="002456CE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6CE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2456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28" w:type="pct"/>
          </w:tcPr>
          <w:p w14:paraId="5A185C15" w14:textId="77777777" w:rsidR="00136019" w:rsidRPr="00C664CA" w:rsidRDefault="001C5DF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54F7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39171E9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2DCBE125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0" w:type="pct"/>
          </w:tcPr>
          <w:p w14:paraId="018918B2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03850663" w14:textId="77777777" w:rsidR="00136019" w:rsidRPr="00C664CA" w:rsidRDefault="001C5DF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2152AD67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BD3188C" w14:textId="77777777" w:rsidR="00136019" w:rsidRPr="00C664CA" w:rsidRDefault="00136019" w:rsidP="0013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FA000F" w:rsidRPr="00C664CA" w14:paraId="29FAD17C" w14:textId="77777777" w:rsidTr="00254BED">
        <w:trPr>
          <w:gridAfter w:val="1"/>
          <w:wAfter w:w="4" w:type="pct"/>
        </w:trPr>
        <w:tc>
          <w:tcPr>
            <w:tcW w:w="2539" w:type="pct"/>
          </w:tcPr>
          <w:p w14:paraId="789FAB5E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07E3BA6" w14:textId="77777777" w:rsidR="00FA000F" w:rsidRPr="00C664CA" w:rsidRDefault="001C5DF9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74F3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5C30495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45938139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30" w:type="pct"/>
          </w:tcPr>
          <w:p w14:paraId="46D15148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67280E5F" w14:textId="77777777" w:rsidR="00FA000F" w:rsidRPr="00C664CA" w:rsidRDefault="001C5DF9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50" w:type="pct"/>
          </w:tcPr>
          <w:p w14:paraId="06BC3CD7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E76ADE9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A000F" w:rsidRPr="00C664CA" w14:paraId="6F7705A1" w14:textId="77777777" w:rsidTr="002975AD">
        <w:trPr>
          <w:trHeight w:val="224"/>
        </w:trPr>
        <w:tc>
          <w:tcPr>
            <w:tcW w:w="2539" w:type="pct"/>
          </w:tcPr>
          <w:p w14:paraId="1643560B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1" w:type="pct"/>
            <w:gridSpan w:val="8"/>
          </w:tcPr>
          <w:p w14:paraId="3048AF3A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00F" w:rsidRPr="00C664CA" w14:paraId="285EAEA1" w14:textId="77777777" w:rsidTr="00254BED">
        <w:trPr>
          <w:gridAfter w:val="1"/>
          <w:wAfter w:w="4" w:type="pct"/>
        </w:trPr>
        <w:tc>
          <w:tcPr>
            <w:tcW w:w="2539" w:type="pct"/>
          </w:tcPr>
          <w:p w14:paraId="441FEF38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8" w:type="pct"/>
          </w:tcPr>
          <w:p w14:paraId="18290965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5A1731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038B927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481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3D0A090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5AC9D24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A1525F9" w14:textId="77777777" w:rsidR="00FA000F" w:rsidRPr="00C664CA" w:rsidRDefault="00FA000F" w:rsidP="00FA0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4F77" w:rsidRPr="00C664CA" w14:paraId="46325D58" w14:textId="77777777" w:rsidTr="004F103A">
        <w:trPr>
          <w:gridAfter w:val="1"/>
          <w:wAfter w:w="4" w:type="pct"/>
        </w:trPr>
        <w:tc>
          <w:tcPr>
            <w:tcW w:w="2539" w:type="pct"/>
          </w:tcPr>
          <w:p w14:paraId="535E22EA" w14:textId="77777777" w:rsidR="00954F77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5D6E4F56" w14:textId="77777777" w:rsidR="00954F77" w:rsidRPr="006D7C95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28" w:type="pct"/>
            <w:vAlign w:val="bottom"/>
          </w:tcPr>
          <w:p w14:paraId="6BE67865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0" w:type="pct"/>
          </w:tcPr>
          <w:p w14:paraId="03A5B8F3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07B4F84E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44A67A63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41B20EB1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0" w:type="pct"/>
          </w:tcPr>
          <w:p w14:paraId="66EA7743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BEE32CF" w14:textId="77777777" w:rsidR="00954F77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201781" w14:textId="77777777" w:rsidR="00954F77" w:rsidRPr="00C664CA" w:rsidRDefault="00954F77" w:rsidP="00954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103A" w:rsidRPr="00C664CA" w14:paraId="5366DE30" w14:textId="77777777" w:rsidTr="006D7C95">
        <w:trPr>
          <w:gridAfter w:val="1"/>
          <w:wAfter w:w="4" w:type="pct"/>
        </w:trPr>
        <w:tc>
          <w:tcPr>
            <w:tcW w:w="2539" w:type="pct"/>
          </w:tcPr>
          <w:p w14:paraId="1533DCA0" w14:textId="77777777" w:rsidR="004F103A" w:rsidRPr="00C664C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01A3AFEF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30" w:type="pct"/>
          </w:tcPr>
          <w:p w14:paraId="7FA11413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618C1C34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D7C9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0" w:type="pct"/>
          </w:tcPr>
          <w:p w14:paraId="5722F3A5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72E9EB56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50" w:type="pct"/>
          </w:tcPr>
          <w:p w14:paraId="12F63FC0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BF865D2" w14:textId="77777777" w:rsidR="004F103A" w:rsidRPr="006D7C95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D7C95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4F103A" w:rsidRPr="00C664CA" w14:paraId="262790BA" w14:textId="77777777" w:rsidTr="006D7C95">
        <w:trPr>
          <w:gridAfter w:val="1"/>
          <w:wAfter w:w="4" w:type="pct"/>
        </w:trPr>
        <w:tc>
          <w:tcPr>
            <w:tcW w:w="2539" w:type="pct"/>
          </w:tcPr>
          <w:p w14:paraId="2C66BA6B" w14:textId="77777777" w:rsidR="004F103A" w:rsidRPr="00C664C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7C0A72AF" w14:textId="77777777" w:rsidR="004F103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130" w:type="pct"/>
          </w:tcPr>
          <w:p w14:paraId="37DE9F48" w14:textId="77777777" w:rsidR="004F103A" w:rsidRPr="00C664C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729162CC" w14:textId="77777777" w:rsidR="004F103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30" w:type="pct"/>
          </w:tcPr>
          <w:p w14:paraId="4E881D8D" w14:textId="77777777" w:rsidR="004F103A" w:rsidRPr="00C664C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56E2845C" w14:textId="77777777" w:rsidR="004F103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50" w:type="pct"/>
          </w:tcPr>
          <w:p w14:paraId="4AFCAAF7" w14:textId="77777777" w:rsidR="004F103A" w:rsidRPr="00C664C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37B4FF" w14:textId="77777777" w:rsidR="004F103A" w:rsidRDefault="004F103A" w:rsidP="004F1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</w:tr>
    </w:tbl>
    <w:p w14:paraId="56E7ED3C" w14:textId="77777777" w:rsidR="00971C74" w:rsidRDefault="00971C74" w:rsidP="00F6400E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1A850372" w14:textId="77777777" w:rsidR="00E65F22" w:rsidRDefault="00DB56C7" w:rsidP="00F6400E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203EFA">
        <w:rPr>
          <w:rFonts w:ascii="Angsana New" w:hAnsi="Angsana New"/>
          <w:sz w:val="30"/>
          <w:szCs w:val="30"/>
          <w:cs/>
        </w:rPr>
        <w:t>บริษัท</w:t>
      </w:r>
      <w:r w:rsidR="00203EFA">
        <w:rPr>
          <w:rFonts w:ascii="Angsana New" w:hAnsi="Angsana New" w:hint="cs"/>
          <w:sz w:val="30"/>
          <w:szCs w:val="30"/>
          <w:cs/>
        </w:rPr>
        <w:t>มี</w:t>
      </w:r>
      <w:r w:rsidR="000A1E5A" w:rsidRPr="000A1E5A">
        <w:rPr>
          <w:rFonts w:ascii="Angsana New" w:hAnsi="Angsana New"/>
          <w:sz w:val="30"/>
          <w:szCs w:val="30"/>
          <w:cs/>
        </w:rPr>
        <w:t>สัญญาความช่วยเหลือทางเทคนิคกับ</w:t>
      </w:r>
      <w:r w:rsidR="000A1E5A" w:rsidRPr="00BA7D21">
        <w:rPr>
          <w:rFonts w:ascii="Angsana New" w:hAnsi="Angsana New"/>
          <w:sz w:val="30"/>
          <w:szCs w:val="30"/>
          <w:cs/>
        </w:rPr>
        <w:t>บริษัท</w:t>
      </w:r>
      <w:r w:rsidR="000A1E5A" w:rsidRPr="000A1E5A">
        <w:rPr>
          <w:rFonts w:ascii="Angsana New" w:hAnsi="Angsana New"/>
          <w:sz w:val="30"/>
          <w:szCs w:val="30"/>
          <w:cs/>
        </w:rPr>
        <w:t>ต่างประเทศ</w:t>
      </w:r>
      <w:r w:rsidR="004A1C90" w:rsidRPr="00BA7D21">
        <w:rPr>
          <w:rFonts w:ascii="Angsana New" w:hAnsi="Angsana New" w:hint="cs"/>
          <w:sz w:val="30"/>
          <w:szCs w:val="30"/>
          <w:cs/>
        </w:rPr>
        <w:t>หลายแห่ง</w:t>
      </w:r>
      <w:r w:rsidR="000A1E5A" w:rsidRPr="000A1E5A">
        <w:rPr>
          <w:rFonts w:ascii="Angsana New" w:hAnsi="Angsana New"/>
          <w:sz w:val="30"/>
          <w:szCs w:val="30"/>
        </w:rPr>
        <w:t xml:space="preserve"> </w:t>
      </w:r>
      <w:r w:rsidR="000A1E5A" w:rsidRPr="000A1E5A">
        <w:rPr>
          <w:rFonts w:ascii="Angsana New" w:hAnsi="Angsana New"/>
          <w:sz w:val="30"/>
          <w:szCs w:val="30"/>
          <w:cs/>
        </w:rPr>
        <w:t>เพื่อ</w:t>
      </w:r>
      <w:r w:rsidR="00BA7D21">
        <w:rPr>
          <w:rFonts w:ascii="Angsana New" w:hAnsi="Angsana New" w:hint="cs"/>
          <w:sz w:val="30"/>
          <w:szCs w:val="30"/>
          <w:cs/>
        </w:rPr>
        <w:t>รับความช่วยเหลือใน</w:t>
      </w:r>
      <w:r w:rsidR="0083696E">
        <w:rPr>
          <w:rFonts w:ascii="Angsana New" w:hAnsi="Angsana New"/>
          <w:sz w:val="30"/>
          <w:szCs w:val="30"/>
          <w:cs/>
        </w:rPr>
        <w:t>กระบวนการผลิต</w:t>
      </w:r>
      <w:r w:rsidR="004A1C90">
        <w:rPr>
          <w:rFonts w:ascii="Angsana New" w:hAnsi="Angsana New" w:hint="cs"/>
          <w:sz w:val="30"/>
          <w:szCs w:val="30"/>
          <w:cs/>
        </w:rPr>
        <w:t xml:space="preserve">ต่างๆ </w:t>
      </w:r>
      <w:r w:rsidR="000A1E5A" w:rsidRPr="000A1E5A">
        <w:rPr>
          <w:rFonts w:ascii="Angsana New" w:hAnsi="Angsana New"/>
          <w:sz w:val="30"/>
          <w:szCs w:val="30"/>
          <w:cs/>
        </w:rPr>
        <w:t>โดย</w:t>
      </w:r>
      <w:r w:rsidR="004A1C90">
        <w:rPr>
          <w:rFonts w:ascii="Angsana New" w:hAnsi="Angsana New" w:hint="cs"/>
          <w:sz w:val="30"/>
          <w:szCs w:val="30"/>
          <w:cs/>
        </w:rPr>
        <w:t>กลุ่ม</w:t>
      </w:r>
      <w:r w:rsidR="000A1E5A" w:rsidRPr="000A1E5A">
        <w:rPr>
          <w:rFonts w:ascii="Angsana New" w:hAnsi="Angsana New"/>
          <w:sz w:val="30"/>
          <w:szCs w:val="30"/>
          <w:cs/>
        </w:rPr>
        <w:t>บริษั</w:t>
      </w:r>
      <w:r w:rsidR="000A1E5A" w:rsidRPr="00F8457C">
        <w:rPr>
          <w:rFonts w:ascii="Angsana New" w:hAnsi="Angsana New"/>
          <w:sz w:val="30"/>
          <w:szCs w:val="30"/>
          <w:cs/>
        </w:rPr>
        <w:t>ทต้องจ่ายค่าธรรมเนียม</w:t>
      </w:r>
      <w:r w:rsidRPr="00F8457C">
        <w:rPr>
          <w:rFonts w:ascii="Angsana New" w:hAnsi="Angsana New" w:hint="cs"/>
          <w:sz w:val="30"/>
          <w:szCs w:val="30"/>
          <w:cs/>
        </w:rPr>
        <w:t>ตาม</w:t>
      </w:r>
      <w:r w:rsidR="004A1C90" w:rsidRPr="00F8457C">
        <w:rPr>
          <w:rFonts w:ascii="Angsana New" w:hAnsi="Angsana New" w:hint="cs"/>
          <w:sz w:val="30"/>
          <w:szCs w:val="30"/>
          <w:cs/>
        </w:rPr>
        <w:t>อัตรา</w:t>
      </w:r>
      <w:r w:rsidRPr="00F8457C">
        <w:rPr>
          <w:rFonts w:ascii="Angsana New" w:hAnsi="Angsana New" w:hint="cs"/>
          <w:sz w:val="30"/>
          <w:szCs w:val="30"/>
          <w:cs/>
        </w:rPr>
        <w:t xml:space="preserve">ที่ระบุในสัญญา </w:t>
      </w:r>
      <w:r w:rsidR="00F6400E" w:rsidRPr="00F8457C">
        <w:rPr>
          <w:rFonts w:ascii="Angsana New" w:hAnsi="Angsana New"/>
          <w:sz w:val="30"/>
          <w:szCs w:val="30"/>
          <w:cs/>
        </w:rPr>
        <w:t>สัญญา</w:t>
      </w:r>
      <w:r w:rsidR="004A1C90" w:rsidRPr="00F8457C">
        <w:rPr>
          <w:rFonts w:ascii="Angsana New" w:hAnsi="Angsana New" w:hint="cs"/>
          <w:sz w:val="30"/>
          <w:szCs w:val="30"/>
          <w:cs/>
        </w:rPr>
        <w:t>เหล่านี้</w:t>
      </w:r>
      <w:r w:rsidR="00F6400E" w:rsidRPr="00F8457C">
        <w:rPr>
          <w:rFonts w:ascii="Angsana New" w:hAnsi="Angsana New"/>
          <w:sz w:val="30"/>
          <w:szCs w:val="30"/>
          <w:cs/>
        </w:rPr>
        <w:t>มีอายุ</w:t>
      </w:r>
      <w:r w:rsidR="00F6400E" w:rsidRPr="00F8457C">
        <w:rPr>
          <w:rFonts w:ascii="Angsana New" w:hAnsi="Angsana New"/>
          <w:sz w:val="30"/>
          <w:szCs w:val="30"/>
        </w:rPr>
        <w:t xml:space="preserve"> 5</w:t>
      </w:r>
      <w:r w:rsidR="00F6400E" w:rsidRPr="00F8457C">
        <w:rPr>
          <w:rFonts w:ascii="Angsana New" w:hAnsi="Angsana New"/>
          <w:sz w:val="30"/>
          <w:szCs w:val="30"/>
          <w:cs/>
        </w:rPr>
        <w:t xml:space="preserve"> ปี สิ้นสุด</w:t>
      </w:r>
      <w:r w:rsidR="004A1C90" w:rsidRPr="00F8457C">
        <w:rPr>
          <w:rFonts w:ascii="Angsana New" w:hAnsi="Angsana New" w:hint="cs"/>
          <w:sz w:val="30"/>
          <w:szCs w:val="30"/>
          <w:cs/>
        </w:rPr>
        <w:t>ในงวดต่างกัน</w:t>
      </w:r>
      <w:r w:rsidR="0009306D" w:rsidRPr="00F8457C">
        <w:rPr>
          <w:rFonts w:ascii="Angsana New" w:hAnsi="Angsana New" w:hint="cs"/>
          <w:sz w:val="30"/>
          <w:szCs w:val="30"/>
          <w:cs/>
        </w:rPr>
        <w:t>จนถึง</w:t>
      </w:r>
      <w:r w:rsidR="00F6400E" w:rsidRPr="00F8457C">
        <w:rPr>
          <w:rFonts w:ascii="Angsana New" w:hAnsi="Angsana New"/>
          <w:sz w:val="30"/>
          <w:szCs w:val="30"/>
          <w:cs/>
        </w:rPr>
        <w:t>ปี</w:t>
      </w:r>
      <w:r w:rsidR="00F6400E" w:rsidRPr="00F8457C">
        <w:rPr>
          <w:rFonts w:ascii="Angsana New" w:hAnsi="Angsana New"/>
          <w:sz w:val="30"/>
          <w:szCs w:val="30"/>
        </w:rPr>
        <w:t xml:space="preserve"> 25</w:t>
      </w:r>
      <w:r w:rsidR="004A1C90" w:rsidRPr="00F8457C">
        <w:rPr>
          <w:rFonts w:ascii="Angsana New" w:hAnsi="Angsana New"/>
          <w:sz w:val="30"/>
          <w:szCs w:val="30"/>
        </w:rPr>
        <w:t>63</w:t>
      </w:r>
      <w:r w:rsidR="00F6400E" w:rsidRPr="00F8457C">
        <w:rPr>
          <w:rFonts w:ascii="Angsana New" w:hAnsi="Angsana New"/>
          <w:sz w:val="30"/>
          <w:szCs w:val="30"/>
        </w:rPr>
        <w:t xml:space="preserve"> </w:t>
      </w:r>
      <w:r w:rsidR="00BA7D21" w:rsidRPr="00F8457C">
        <w:rPr>
          <w:rFonts w:ascii="Angsana New" w:hAnsi="Angsana New" w:hint="cs"/>
          <w:sz w:val="30"/>
          <w:szCs w:val="30"/>
          <w:cs/>
        </w:rPr>
        <w:t>กลุ่ม</w:t>
      </w:r>
      <w:r w:rsidR="00BA7D21" w:rsidRPr="00F8457C">
        <w:rPr>
          <w:rFonts w:ascii="Angsana New" w:hAnsi="Angsana New"/>
          <w:sz w:val="30"/>
          <w:szCs w:val="30"/>
          <w:cs/>
        </w:rPr>
        <w:t>บริษัท</w:t>
      </w:r>
      <w:r w:rsidR="00F6400E" w:rsidRPr="00F8457C">
        <w:rPr>
          <w:rFonts w:ascii="Angsana New" w:hAnsi="Angsana New"/>
          <w:sz w:val="30"/>
          <w:szCs w:val="30"/>
          <w:cs/>
        </w:rPr>
        <w:t xml:space="preserve">มีสิทธิต่อสัญญาได้อีกเป็นระยะเวลา </w:t>
      </w:r>
      <w:r w:rsidR="00F6400E" w:rsidRPr="00F8457C">
        <w:rPr>
          <w:rFonts w:ascii="Angsana New" w:hAnsi="Angsana New"/>
          <w:sz w:val="30"/>
          <w:szCs w:val="30"/>
        </w:rPr>
        <w:t>5</w:t>
      </w:r>
      <w:r w:rsidR="00F6400E" w:rsidRPr="00F8457C">
        <w:rPr>
          <w:rFonts w:ascii="Angsana New" w:hAnsi="Angsana New"/>
          <w:sz w:val="30"/>
          <w:szCs w:val="30"/>
          <w:cs/>
        </w:rPr>
        <w:t xml:space="preserve"> ปี</w:t>
      </w:r>
    </w:p>
    <w:p w14:paraId="7BE1EE6C" w14:textId="77777777" w:rsidR="00E87E86" w:rsidRDefault="00E87E86" w:rsidP="00F6400E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2584A66A" w14:textId="77777777" w:rsidR="00A94257" w:rsidRPr="0075591B" w:rsidRDefault="00AA728E" w:rsidP="00654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bookmarkStart w:id="7" w:name="_Hlk33009563"/>
      <w:r w:rsidR="00141EEE" w:rsidRPr="0075591B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2E2EB7">
        <w:rPr>
          <w:rFonts w:ascii="Angsana New" w:hAnsi="Angsana New"/>
          <w:b/>
          <w:bCs/>
          <w:sz w:val="30"/>
          <w:szCs w:val="30"/>
        </w:rPr>
        <w:t>2</w:t>
      </w:r>
      <w:r w:rsidR="000A1E5A" w:rsidRPr="0075591B">
        <w:rPr>
          <w:rFonts w:ascii="Angsana New" w:hAnsi="Angsana New"/>
          <w:b/>
          <w:bCs/>
          <w:sz w:val="30"/>
          <w:szCs w:val="30"/>
        </w:rPr>
        <w:tab/>
      </w:r>
      <w:r w:rsidR="000A1E5A" w:rsidRPr="0075591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CF0E9AD" w14:textId="77777777" w:rsidR="000A1E5A" w:rsidRDefault="000A1E5A" w:rsidP="009B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418263" w14:textId="3BBF1121" w:rsidR="003F1377" w:rsidRDefault="003F1377" w:rsidP="009B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40E3F">
        <w:rPr>
          <w:rFonts w:ascii="Angsana New" w:hAnsi="Angsana New" w:hint="cs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Default="00CF6F16" w:rsidP="009B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27E9FE" w14:textId="64D398B3" w:rsidR="00CF6F16" w:rsidRDefault="00CF6F16" w:rsidP="00CF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20AC5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Pr="00920AC5">
        <w:rPr>
          <w:rFonts w:ascii="Angsana New" w:hAnsi="Angsana New"/>
          <w:sz w:val="30"/>
          <w:szCs w:val="30"/>
        </w:rPr>
        <w:t xml:space="preserve"> 20 </w:t>
      </w:r>
      <w:r w:rsidRPr="00920AC5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20AC5">
        <w:rPr>
          <w:rFonts w:ascii="Angsana New" w:hAnsi="Angsana New"/>
          <w:sz w:val="30"/>
          <w:szCs w:val="30"/>
        </w:rPr>
        <w:t>2563</w:t>
      </w:r>
      <w:r w:rsidRPr="00920AC5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คณะกรรมการมีมติอนุมัติจ่ายปันผล</w:t>
      </w:r>
      <w:r w:rsidRPr="00920AC5">
        <w:rPr>
          <w:rFonts w:ascii="Angsana New" w:hAnsi="Angsana New" w:hint="cs"/>
          <w:sz w:val="30"/>
          <w:szCs w:val="30"/>
          <w:cs/>
        </w:rPr>
        <w:t>ประจำปี</w:t>
      </w:r>
      <w:r w:rsidRPr="00920AC5">
        <w:rPr>
          <w:rFonts w:ascii="Angsana New" w:hAnsi="Angsana New"/>
          <w:sz w:val="30"/>
          <w:szCs w:val="30"/>
          <w:cs/>
        </w:rPr>
        <w:t xml:space="preserve"> </w:t>
      </w:r>
      <w:r w:rsidRPr="00920AC5">
        <w:rPr>
          <w:rFonts w:ascii="Angsana New" w:hAnsi="Angsana New"/>
          <w:sz w:val="30"/>
          <w:szCs w:val="30"/>
        </w:rPr>
        <w:t>2562</w:t>
      </w:r>
      <w:r w:rsidRPr="00920AC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1.</w:t>
      </w:r>
      <w:r w:rsidR="0090608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5</w:t>
      </w:r>
      <w:r w:rsidRPr="00920AC5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</w:rPr>
        <w:t>5</w:t>
      </w:r>
      <w:r w:rsidR="00906083">
        <w:rPr>
          <w:rFonts w:ascii="Angsana New" w:hAnsi="Angsana New"/>
          <w:sz w:val="30"/>
          <w:szCs w:val="30"/>
        </w:rPr>
        <w:t>74</w:t>
      </w:r>
      <w:r>
        <w:rPr>
          <w:rFonts w:ascii="Angsana New" w:hAnsi="Angsana New"/>
          <w:sz w:val="30"/>
          <w:szCs w:val="30"/>
        </w:rPr>
        <w:t xml:space="preserve"> </w:t>
      </w:r>
      <w:r w:rsidRPr="00920AC5">
        <w:rPr>
          <w:rFonts w:ascii="Angsana New" w:hAnsi="Angsana New"/>
          <w:sz w:val="30"/>
          <w:szCs w:val="30"/>
          <w:cs/>
        </w:rPr>
        <w:t>ล้านบาท ซึ่งเป็นการจ่าย</w:t>
      </w:r>
      <w:r w:rsidR="00906083">
        <w:rPr>
          <w:rFonts w:ascii="Angsana New" w:hAnsi="Angsana New" w:hint="cs"/>
          <w:sz w:val="30"/>
          <w:szCs w:val="30"/>
          <w:cs/>
        </w:rPr>
        <w:t xml:space="preserve">ผลการดำเนินงานของปี </w:t>
      </w:r>
      <w:r w:rsidR="00906083">
        <w:rPr>
          <w:rFonts w:ascii="Angsana New" w:hAnsi="Angsana New"/>
          <w:sz w:val="30"/>
          <w:szCs w:val="30"/>
        </w:rPr>
        <w:t xml:space="preserve">2562 </w:t>
      </w:r>
      <w:r w:rsidR="00906083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906083">
        <w:rPr>
          <w:rFonts w:ascii="Angsana New" w:hAnsi="Angsana New"/>
          <w:sz w:val="30"/>
          <w:szCs w:val="30"/>
        </w:rPr>
        <w:t xml:space="preserve">1.25 </w:t>
      </w:r>
      <w:r w:rsidR="00906083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906083">
        <w:rPr>
          <w:rFonts w:ascii="Angsana New" w:hAnsi="Angsana New"/>
          <w:sz w:val="30"/>
          <w:szCs w:val="30"/>
        </w:rPr>
        <w:t xml:space="preserve">532 </w:t>
      </w:r>
      <w:r w:rsidR="00906083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906083">
        <w:rPr>
          <w:rFonts w:ascii="Angsana New" w:hAnsi="Angsana New" w:hint="cs"/>
          <w:sz w:val="30"/>
          <w:szCs w:val="30"/>
          <w:cs/>
        </w:rPr>
        <w:t>จ่ายจาก</w:t>
      </w:r>
      <w:r>
        <w:rPr>
          <w:rFonts w:ascii="Angsana New" w:hAnsi="Angsana New" w:hint="cs"/>
          <w:sz w:val="30"/>
          <w:szCs w:val="30"/>
          <w:cs/>
        </w:rPr>
        <w:t>กำไรสะสม</w:t>
      </w:r>
      <w:r w:rsidRPr="00920AC5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0.10 </w:t>
      </w:r>
      <w:r w:rsidRPr="00920AC5">
        <w:rPr>
          <w:rFonts w:ascii="Angsana New" w:hAnsi="Angsana New" w:hint="cs"/>
          <w:sz w:val="30"/>
          <w:szCs w:val="30"/>
          <w:cs/>
        </w:rPr>
        <w:t xml:space="preserve">บาท </w:t>
      </w:r>
      <w:r w:rsidR="00E14FCF">
        <w:rPr>
          <w:rFonts w:ascii="Angsana New" w:hAnsi="Angsana New" w:hint="cs"/>
          <w:sz w:val="30"/>
          <w:szCs w:val="30"/>
          <w:cs/>
        </w:rPr>
        <w:t>เป็น</w:t>
      </w:r>
      <w:r w:rsidRPr="00920AC5">
        <w:rPr>
          <w:rFonts w:ascii="Angsana New" w:hAnsi="Angsana New" w:hint="cs"/>
          <w:sz w:val="30"/>
          <w:szCs w:val="30"/>
          <w:cs/>
        </w:rPr>
        <w:t>จำนวน</w:t>
      </w:r>
      <w:r w:rsidR="00E14FCF">
        <w:rPr>
          <w:rFonts w:ascii="Angsana New" w:hAnsi="Angsana New" w:hint="cs"/>
          <w:sz w:val="30"/>
          <w:szCs w:val="30"/>
          <w:cs/>
        </w:rPr>
        <w:t>เงิน</w:t>
      </w:r>
      <w:r w:rsidRPr="00920AC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="00906083">
        <w:rPr>
          <w:rFonts w:ascii="Angsana New" w:hAnsi="Angsana New"/>
          <w:sz w:val="30"/>
          <w:szCs w:val="30"/>
        </w:rPr>
        <w:t>2</w:t>
      </w:r>
      <w:r w:rsidRPr="00920AC5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920AC5">
        <w:rPr>
          <w:rFonts w:ascii="Angsana New" w:hAnsi="Angsana New"/>
          <w:sz w:val="30"/>
          <w:szCs w:val="30"/>
          <w:cs/>
        </w:rPr>
        <w:t xml:space="preserve">ทั้งนี้เงินปันผลระหว่างกาลปี </w:t>
      </w:r>
      <w:r w:rsidRPr="00920AC5">
        <w:rPr>
          <w:rFonts w:ascii="Angsana New" w:hAnsi="Angsana New"/>
          <w:sz w:val="30"/>
          <w:szCs w:val="30"/>
        </w:rPr>
        <w:t>2562</w:t>
      </w:r>
      <w:r w:rsidRPr="00920AC5">
        <w:rPr>
          <w:rFonts w:ascii="Angsana New" w:hAnsi="Angsana New"/>
          <w:sz w:val="30"/>
          <w:szCs w:val="30"/>
          <w:cs/>
        </w:rPr>
        <w:t xml:space="preserve"> </w:t>
      </w:r>
      <w:r w:rsidR="00E14FCF">
        <w:rPr>
          <w:rFonts w:ascii="Angsana New" w:hAnsi="Angsana New" w:hint="cs"/>
          <w:sz w:val="30"/>
          <w:szCs w:val="30"/>
          <w:cs/>
        </w:rPr>
        <w:t>ใน</w:t>
      </w:r>
      <w:r w:rsidRPr="00920AC5">
        <w:rPr>
          <w:rFonts w:ascii="Angsana New" w:hAnsi="Angsana New" w:hint="cs"/>
          <w:sz w:val="30"/>
          <w:szCs w:val="30"/>
          <w:cs/>
        </w:rPr>
        <w:t>อั</w:t>
      </w:r>
      <w:r w:rsidRPr="00920AC5">
        <w:rPr>
          <w:rFonts w:ascii="Angsana New" w:hAnsi="Angsana New"/>
          <w:sz w:val="30"/>
          <w:szCs w:val="30"/>
          <w:cs/>
        </w:rPr>
        <w:t xml:space="preserve">ตราหุ้นละ </w:t>
      </w:r>
      <w:r w:rsidRPr="00920AC5">
        <w:rPr>
          <w:rFonts w:ascii="Angsana New" w:hAnsi="Angsana New"/>
          <w:sz w:val="30"/>
          <w:szCs w:val="30"/>
        </w:rPr>
        <w:t xml:space="preserve">0.35 </w:t>
      </w:r>
      <w:r w:rsidRPr="00920AC5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920AC5">
        <w:rPr>
          <w:rFonts w:ascii="Angsana New" w:hAnsi="Angsana New"/>
          <w:sz w:val="30"/>
          <w:szCs w:val="30"/>
        </w:rPr>
        <w:t xml:space="preserve">149 </w:t>
      </w:r>
      <w:r w:rsidRPr="00920AC5">
        <w:rPr>
          <w:rFonts w:ascii="Angsana New" w:hAnsi="Angsana New" w:hint="cs"/>
          <w:sz w:val="30"/>
          <w:szCs w:val="30"/>
          <w:cs/>
        </w:rPr>
        <w:t>ล้านบาท</w:t>
      </w:r>
      <w:r w:rsidRPr="00920AC5">
        <w:rPr>
          <w:rFonts w:ascii="Angsana New" w:hAnsi="Angsana New"/>
          <w:sz w:val="30"/>
          <w:szCs w:val="30"/>
        </w:rPr>
        <w:t xml:space="preserve"> </w:t>
      </w:r>
      <w:r w:rsidR="00E14FCF">
        <w:rPr>
          <w:rFonts w:ascii="Angsana New" w:hAnsi="Angsana New" w:hint="cs"/>
          <w:sz w:val="30"/>
          <w:szCs w:val="30"/>
          <w:cs/>
        </w:rPr>
        <w:t>ได้</w:t>
      </w:r>
      <w:r w:rsidR="005625A8">
        <w:rPr>
          <w:rFonts w:ascii="Angsana New" w:hAnsi="Angsana New" w:hint="cs"/>
          <w:sz w:val="30"/>
          <w:szCs w:val="30"/>
          <w:cs/>
        </w:rPr>
        <w:t>จ่ายให้แก่ผู้ถือหุ้นในเดือน</w:t>
      </w:r>
      <w:r w:rsidR="00FE716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E716A">
        <w:rPr>
          <w:rFonts w:ascii="Angsana New" w:hAnsi="Angsana New"/>
          <w:sz w:val="30"/>
          <w:szCs w:val="30"/>
        </w:rPr>
        <w:t xml:space="preserve">2562 </w:t>
      </w:r>
      <w:r w:rsidRPr="00920AC5">
        <w:rPr>
          <w:rFonts w:ascii="Angsana New" w:hAnsi="Angsana New" w:hint="cs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920AC5">
        <w:rPr>
          <w:rFonts w:ascii="Angsana New" w:hAnsi="Angsana New"/>
          <w:sz w:val="30"/>
          <w:szCs w:val="30"/>
        </w:rPr>
        <w:t xml:space="preserve"> </w:t>
      </w:r>
      <w:r w:rsidR="00906083">
        <w:rPr>
          <w:rFonts w:ascii="Angsana New" w:hAnsi="Angsana New"/>
          <w:sz w:val="30"/>
          <w:szCs w:val="30"/>
        </w:rPr>
        <w:t>1.00</w:t>
      </w:r>
      <w:r w:rsidRPr="00920AC5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="00C75C9C">
        <w:rPr>
          <w:rFonts w:ascii="Angsana New" w:hAnsi="Angsana New"/>
          <w:sz w:val="30"/>
          <w:szCs w:val="30"/>
        </w:rPr>
        <w:t>425</w:t>
      </w:r>
      <w:r w:rsidRPr="00920AC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920AC5">
        <w:rPr>
          <w:rFonts w:ascii="Angsana New" w:hAnsi="Angsana New"/>
          <w:sz w:val="30"/>
          <w:szCs w:val="30"/>
        </w:rPr>
        <w:t xml:space="preserve"> </w:t>
      </w:r>
      <w:r w:rsidRPr="00920AC5">
        <w:rPr>
          <w:rFonts w:ascii="Angsana New" w:hAnsi="Angsana New" w:hint="cs"/>
          <w:sz w:val="30"/>
          <w:szCs w:val="30"/>
          <w:cs/>
        </w:rPr>
        <w:t>จะ</w:t>
      </w:r>
      <w:r w:rsidRPr="00920AC5">
        <w:rPr>
          <w:rFonts w:ascii="Angsana New" w:hAnsi="Angsana New"/>
          <w:sz w:val="30"/>
          <w:szCs w:val="30"/>
          <w:cs/>
        </w:rPr>
        <w:t>จ่ายให้แก่ผู้ถือหุ้น</w:t>
      </w:r>
      <w:r w:rsidRPr="00920AC5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20AC5">
        <w:rPr>
          <w:rFonts w:ascii="Angsana New" w:hAnsi="Angsana New" w:hint="cs"/>
          <w:sz w:val="30"/>
          <w:szCs w:val="30"/>
          <w:cs/>
        </w:rPr>
        <w:t>พฤษภาคม</w:t>
      </w:r>
      <w:r w:rsidRPr="00920AC5">
        <w:rPr>
          <w:rFonts w:ascii="Angsana New" w:hAnsi="Angsana New"/>
          <w:sz w:val="30"/>
          <w:szCs w:val="30"/>
          <w:cs/>
        </w:rPr>
        <w:t xml:space="preserve"> </w:t>
      </w:r>
      <w:r w:rsidRPr="00920AC5">
        <w:rPr>
          <w:rFonts w:ascii="Angsana New" w:hAnsi="Angsana New"/>
          <w:sz w:val="30"/>
          <w:szCs w:val="30"/>
        </w:rPr>
        <w:t>2563</w:t>
      </w:r>
      <w:r w:rsidRPr="00920AC5">
        <w:rPr>
          <w:rFonts w:ascii="Angsana New" w:hAnsi="Angsana New" w:hint="cs"/>
          <w:sz w:val="30"/>
          <w:szCs w:val="30"/>
          <w:cs/>
        </w:rPr>
        <w:t xml:space="preserve"> </w:t>
      </w:r>
      <w:r w:rsidR="00FE716A">
        <w:rPr>
          <w:rFonts w:ascii="Angsana New" w:hAnsi="Angsana New" w:hint="cs"/>
          <w:sz w:val="30"/>
          <w:szCs w:val="30"/>
          <w:cs/>
        </w:rPr>
        <w:t>ทั้งนี้</w:t>
      </w:r>
      <w:r w:rsidRPr="00920AC5">
        <w:rPr>
          <w:rFonts w:ascii="Angsana New" w:hAnsi="Angsana New" w:hint="cs"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การจ่ายเงินปันผลดังกล่าวขึ้นอยู่กับการอนุมัติจากที่ประชุมสามัญผู้ถือหุ้น</w:t>
      </w:r>
    </w:p>
    <w:p w14:paraId="631B09E6" w14:textId="77777777" w:rsidR="009E46CF" w:rsidRDefault="009E46CF" w:rsidP="00CF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bookmarkEnd w:id="7"/>
    <w:p w14:paraId="0451DC5D" w14:textId="77777777" w:rsidR="0051585E" w:rsidRPr="0075591B" w:rsidRDefault="00B92A42" w:rsidP="0051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2E2EB7">
        <w:rPr>
          <w:rFonts w:ascii="Angsana New" w:hAnsi="Angsana New"/>
          <w:b/>
          <w:bCs/>
          <w:sz w:val="30"/>
          <w:szCs w:val="30"/>
        </w:rPr>
        <w:t>3</w:t>
      </w:r>
      <w:r w:rsidR="0051585E" w:rsidRPr="0051585E">
        <w:rPr>
          <w:rFonts w:ascii="Angsana New" w:hAnsi="Angsana New"/>
          <w:b/>
          <w:bCs/>
          <w:sz w:val="30"/>
          <w:szCs w:val="30"/>
          <w:cs/>
        </w:rPr>
        <w:tab/>
      </w:r>
      <w:r w:rsidR="0051585E" w:rsidRPr="0051585E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37F8093" w14:textId="77777777" w:rsidR="0051585E" w:rsidRDefault="0051585E" w:rsidP="00C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74685C" w14:textId="77777777" w:rsidR="0051585E" w:rsidRPr="0051585E" w:rsidRDefault="0051585E" w:rsidP="0051585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51585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1585E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</w:t>
      </w:r>
      <w:r w:rsidR="00B92A42">
        <w:rPr>
          <w:rFonts w:ascii="Angsana New" w:hAnsi="Angsana New"/>
          <w:sz w:val="30"/>
          <w:szCs w:val="30"/>
          <w:lang w:bidi="th-TH"/>
        </w:rPr>
        <w:t xml:space="preserve"> </w:t>
      </w:r>
      <w:r w:rsidR="00F70F60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51585E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เงินรวมหรืองบการเงินเฉพาะกิจการ</w:t>
      </w:r>
      <w:r w:rsidRPr="0051585E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เมื่อนำมาถือปฏิบัติเป็นครั้งแรก</w:t>
      </w:r>
      <w:r w:rsidRPr="0051585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F70F60">
        <w:rPr>
          <w:rFonts w:ascii="Angsana New" w:hAnsi="Angsana New" w:hint="cs"/>
          <w:sz w:val="30"/>
          <w:szCs w:val="30"/>
          <w:cs/>
          <w:lang w:val="en-US" w:bidi="th-TH"/>
        </w:rPr>
        <w:t>และมีผลบังคับใช้กับ</w:t>
      </w:r>
      <w:r w:rsidRPr="0051585E">
        <w:rPr>
          <w:rFonts w:ascii="Angsana New" w:hAnsi="Angsana New" w:hint="cs"/>
          <w:sz w:val="30"/>
          <w:szCs w:val="30"/>
          <w:cs/>
          <w:lang w:val="en-US" w:bidi="th-TH"/>
        </w:rPr>
        <w:t>กับงบการเงิน</w:t>
      </w:r>
      <w:r w:rsidRPr="0051585E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51585E">
        <w:rPr>
          <w:rFonts w:ascii="Angsana New" w:hAnsi="Angsana New"/>
          <w:sz w:val="30"/>
          <w:szCs w:val="30"/>
        </w:rPr>
        <w:t xml:space="preserve"> 1</w:t>
      </w:r>
      <w:r w:rsidRPr="0051585E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="00F70F60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="00F70F60">
        <w:rPr>
          <w:rFonts w:ascii="Angsana New" w:hAnsi="Angsana New" w:hint="cs"/>
          <w:sz w:val="30"/>
          <w:szCs w:val="30"/>
          <w:cs/>
          <w:lang w:val="en-US" w:bidi="th-TH"/>
        </w:rPr>
        <w:t>มี</w:t>
      </w:r>
      <w:r w:rsidRPr="0051585E">
        <w:rPr>
          <w:rFonts w:ascii="Angsana New" w:hAnsi="Angsana New" w:hint="cs"/>
          <w:sz w:val="30"/>
          <w:szCs w:val="30"/>
          <w:cs/>
          <w:lang w:bidi="th-TH"/>
        </w:rPr>
        <w:t>ดังต่อไปนี</w:t>
      </w:r>
      <w:r>
        <w:rPr>
          <w:rFonts w:ascii="Angsana New" w:hAnsi="Angsana New" w:hint="cs"/>
          <w:sz w:val="30"/>
          <w:szCs w:val="30"/>
          <w:cs/>
          <w:lang w:eastAsia="ja-JP" w:bidi="th-TH"/>
        </w:rPr>
        <w:t>้</w:t>
      </w:r>
    </w:p>
    <w:p w14:paraId="55D46CE9" w14:textId="77777777" w:rsidR="0051585E" w:rsidRPr="0051585E" w:rsidRDefault="0051585E"/>
    <w:tbl>
      <w:tblPr>
        <w:tblW w:w="9687" w:type="dxa"/>
        <w:tblInd w:w="450" w:type="dxa"/>
        <w:tblLook w:val="04A0" w:firstRow="1" w:lastRow="0" w:firstColumn="1" w:lastColumn="0" w:noHBand="0" w:noVBand="1"/>
      </w:tblPr>
      <w:tblGrid>
        <w:gridCol w:w="4608"/>
        <w:gridCol w:w="5079"/>
      </w:tblGrid>
      <w:tr w:rsidR="00F70F60" w:rsidRPr="0051585E" w14:paraId="4BE7905F" w14:textId="77777777" w:rsidTr="00F70F60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5162F82A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shd w:val="clear" w:color="auto" w:fill="D9D9D9"/>
                <w:cs/>
              </w:rPr>
            </w:pPr>
            <w:r w:rsidRPr="00BC695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shd w:val="clear" w:color="auto" w:fill="auto"/>
            <w:vAlign w:val="bottom"/>
          </w:tcPr>
          <w:p w14:paraId="5CD75513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C695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70F60" w:rsidRPr="0051585E" w14:paraId="564F7530" w14:textId="77777777" w:rsidTr="00F70F60">
        <w:tc>
          <w:tcPr>
            <w:tcW w:w="4608" w:type="dxa"/>
            <w:shd w:val="clear" w:color="auto" w:fill="auto"/>
          </w:tcPr>
          <w:p w14:paraId="0D9A5785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C695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C6954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  <w:shd w:val="clear" w:color="auto" w:fill="auto"/>
          </w:tcPr>
          <w:p w14:paraId="751C35F9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F70F60" w:rsidRPr="0051585E" w14:paraId="32D178BE" w14:textId="77777777" w:rsidTr="00F70F60">
        <w:tc>
          <w:tcPr>
            <w:tcW w:w="4608" w:type="dxa"/>
            <w:shd w:val="clear" w:color="auto" w:fill="auto"/>
          </w:tcPr>
          <w:p w14:paraId="414F8349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C695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  <w:shd w:val="clear" w:color="auto" w:fill="auto"/>
          </w:tcPr>
          <w:p w14:paraId="226C60FC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0F60" w:rsidRPr="0051585E" w14:paraId="2E5799F7" w14:textId="77777777" w:rsidTr="00F70F60">
        <w:tc>
          <w:tcPr>
            <w:tcW w:w="4608" w:type="dxa"/>
            <w:shd w:val="clear" w:color="auto" w:fill="auto"/>
          </w:tcPr>
          <w:p w14:paraId="2911D8A8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C695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C6954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079" w:type="dxa"/>
            <w:shd w:val="clear" w:color="auto" w:fill="auto"/>
          </w:tcPr>
          <w:p w14:paraId="2CB17162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C6954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70F60" w:rsidRPr="0051585E" w14:paraId="11912D57" w14:textId="77777777" w:rsidTr="00F70F60">
        <w:tc>
          <w:tcPr>
            <w:tcW w:w="4608" w:type="dxa"/>
            <w:shd w:val="clear" w:color="auto" w:fill="auto"/>
          </w:tcPr>
          <w:p w14:paraId="71BA58A4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BC6954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BC695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  <w:shd w:val="clear" w:color="auto" w:fill="auto"/>
          </w:tcPr>
          <w:p w14:paraId="14E78976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F70F60" w:rsidRPr="0051585E" w14:paraId="2A20D08B" w14:textId="77777777" w:rsidTr="00F70F60">
        <w:tc>
          <w:tcPr>
            <w:tcW w:w="4608" w:type="dxa"/>
            <w:shd w:val="clear" w:color="auto" w:fill="auto"/>
          </w:tcPr>
          <w:p w14:paraId="0985224C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C6954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9" w:type="dxa"/>
            <w:shd w:val="clear" w:color="auto" w:fill="auto"/>
          </w:tcPr>
          <w:p w14:paraId="53818038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0F60" w:rsidRPr="0051585E" w14:paraId="5A2B6C32" w14:textId="77777777" w:rsidTr="00F70F60">
        <w:tc>
          <w:tcPr>
            <w:tcW w:w="4608" w:type="dxa"/>
            <w:shd w:val="clear" w:color="auto" w:fill="auto"/>
          </w:tcPr>
          <w:p w14:paraId="47ED2310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C6954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9" w:type="dxa"/>
            <w:shd w:val="clear" w:color="auto" w:fill="auto"/>
          </w:tcPr>
          <w:p w14:paraId="6F66E9FC" w14:textId="77777777" w:rsidR="00F70F60" w:rsidRPr="00BC6954" w:rsidRDefault="00F70F60" w:rsidP="00B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954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EE2998C" w14:textId="77777777" w:rsidR="0051585E" w:rsidRPr="0051585E" w:rsidRDefault="0051585E" w:rsidP="0051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611D169F" w14:textId="33863417" w:rsidR="00CB7FAF" w:rsidRPr="009E46CF" w:rsidRDefault="0051585E" w:rsidP="009E4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585E">
        <w:rPr>
          <w:rFonts w:ascii="Angsana New" w:hAnsi="Angsana New"/>
          <w:i/>
          <w:iCs/>
          <w:sz w:val="30"/>
          <w:szCs w:val="30"/>
        </w:rPr>
        <w:t xml:space="preserve">* </w:t>
      </w:r>
      <w:r w:rsidRPr="0051585E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CB7FA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3F9CBD2" w14:textId="77777777" w:rsidR="0051585E" w:rsidRPr="0051585E" w:rsidRDefault="0051585E" w:rsidP="0044127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99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1585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10D0D03" w14:textId="77777777" w:rsidR="0051585E" w:rsidRPr="00C22C8B" w:rsidRDefault="0051585E" w:rsidP="00C2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3CB8D7C6" w14:textId="77777777" w:rsidR="002456CE" w:rsidRPr="00F435AB" w:rsidRDefault="002456CE" w:rsidP="002456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35A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435AB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F435AB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8" w:name="_Hlk15580843"/>
      <w:bookmarkStart w:id="9" w:name="_Hlk15582546"/>
      <w:r w:rsidRPr="00F435AB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8"/>
      <w:r w:rsidRPr="00F435AB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9"/>
    </w:p>
    <w:p w14:paraId="1A3A9CCD" w14:textId="77777777" w:rsidR="0051585E" w:rsidRPr="00C22C8B" w:rsidRDefault="0051585E" w:rsidP="00C2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559E1E17" w14:textId="77777777" w:rsidR="0051585E" w:rsidRPr="0051585E" w:rsidRDefault="0051585E" w:rsidP="0044127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99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51585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1585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1585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DF54C59" w14:textId="77777777" w:rsidR="0051585E" w:rsidRPr="00C22C8B" w:rsidRDefault="0051585E" w:rsidP="00C2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367EACB4" w14:textId="43BF7906" w:rsidR="002456CE" w:rsidRDefault="00AB0465" w:rsidP="00AB04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AB046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B0465">
        <w:rPr>
          <w:rFonts w:ascii="Angsana New" w:hAnsi="Angsana New"/>
          <w:sz w:val="30"/>
          <w:szCs w:val="30"/>
        </w:rPr>
        <w:t>16</w:t>
      </w:r>
      <w:r w:rsidRPr="00AB0465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AB0465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</w:t>
      </w:r>
      <w:r w:rsidRPr="00AB0465">
        <w:rPr>
          <w:rFonts w:ascii="Angsana New" w:hAnsi="Angsana New"/>
          <w:color w:val="000000"/>
          <w:sz w:val="30"/>
          <w:szCs w:val="30"/>
        </w:rPr>
        <w:t xml:space="preserve"> </w:t>
      </w:r>
      <w:r w:rsidRPr="00AB0465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โดยผู้เช่าต้องรับรู้สินทรัพย์</w:t>
      </w:r>
      <w:r w:rsidRPr="00AB0465">
        <w:rPr>
          <w:rFonts w:ascii="Angsana New" w:hAnsi="Angsana New"/>
          <w:color w:val="000000"/>
          <w:sz w:val="30"/>
          <w:szCs w:val="30"/>
        </w:rPr>
        <w:br/>
      </w:r>
      <w:r w:rsidRPr="00AB0465">
        <w:rPr>
          <w:rFonts w:ascii="Angsana New" w:hAnsi="Angsana New"/>
          <w:color w:val="000000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</w:t>
      </w:r>
      <w:r w:rsidR="00ED3785">
        <w:rPr>
          <w:rFonts w:ascii="Angsana New" w:hAnsi="Angsana New" w:hint="cs"/>
          <w:color w:val="000000"/>
          <w:sz w:val="30"/>
          <w:szCs w:val="30"/>
          <w:cs/>
        </w:rPr>
        <w:t>การเงิน</w:t>
      </w:r>
      <w:r w:rsidRPr="00AB0465">
        <w:rPr>
          <w:rFonts w:ascii="Angsana New" w:hAnsi="Angsana New"/>
          <w:color w:val="000000"/>
          <w:sz w:val="30"/>
          <w:szCs w:val="30"/>
          <w:cs/>
        </w:rPr>
        <w:t>หรือสัญญาเช่า</w:t>
      </w:r>
      <w:r w:rsidRPr="00AB0465">
        <w:rPr>
          <w:rFonts w:ascii="Angsana New" w:hAnsi="Angsana New"/>
          <w:sz w:val="30"/>
          <w:szCs w:val="30"/>
          <w:cs/>
        </w:rPr>
        <w:t>ดำเนินงาน</w:t>
      </w:r>
      <w:r w:rsidRPr="00AB0465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10" w:name="_Hlk15581419"/>
      <w:bookmarkStart w:id="11" w:name="_Hlk15582558"/>
      <w:r w:rsidRPr="00AB0465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AB0465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0"/>
      <w:r w:rsidRPr="00AB0465">
        <w:rPr>
          <w:rFonts w:ascii="Angsana New" w:hAnsi="Angsana New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1"/>
    </w:p>
    <w:p w14:paraId="34B43BF9" w14:textId="77777777" w:rsidR="00AB0465" w:rsidRPr="00AB0465" w:rsidRDefault="00AB0465" w:rsidP="00AB04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16D9D59" w14:textId="77777777" w:rsidR="002456CE" w:rsidRPr="002456CE" w:rsidRDefault="002456CE" w:rsidP="00AB04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2456C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14:paraId="653A034C" w14:textId="77777777" w:rsidR="0051585E" w:rsidRPr="0051585E" w:rsidRDefault="0051585E" w:rsidP="002456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51585E" w:rsidRPr="0051585E" w:rsidSect="00646F4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5267F" w14:textId="77777777" w:rsidR="00632D8A" w:rsidRDefault="00632D8A">
      <w:r>
        <w:separator/>
      </w:r>
    </w:p>
  </w:endnote>
  <w:endnote w:type="continuationSeparator" w:id="0">
    <w:p w14:paraId="15C937BF" w14:textId="77777777" w:rsidR="00632D8A" w:rsidRDefault="00632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27129" w14:textId="77777777" w:rsidR="00B23A8A" w:rsidRPr="004C2902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BCB93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622D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80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DC8F2" w14:textId="77777777" w:rsidR="00B23A8A" w:rsidRPr="004C2902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CF1E6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E859E" w14:textId="77777777" w:rsidR="00B23A8A" w:rsidRPr="004C2902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3E5A1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6D138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3DBAB" w14:textId="77777777" w:rsidR="00B23A8A" w:rsidRPr="003C3524" w:rsidRDefault="00B23A8A" w:rsidP="005961B9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3C352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62</w:t>
    </w:r>
    <w:r w:rsidRPr="003C352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4EF542" w14:textId="1AA60551" w:rsidR="00B23A8A" w:rsidRPr="001D2470" w:rsidRDefault="00B23A8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2C7C91">
      <w:rPr>
        <w:rFonts w:ascii="Angsana New" w:hAnsi="Angsana New"/>
        <w:noProof/>
        <w:sz w:val="30"/>
        <w:szCs w:val="30"/>
      </w:rPr>
      <w:t>som003a191a-12t-1 Rev 15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0AE7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54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076F9" w14:textId="77777777" w:rsidR="00B23A8A" w:rsidRPr="0075591B" w:rsidRDefault="00B23A8A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13CFC" w14:textId="77777777" w:rsidR="00632D8A" w:rsidRDefault="00632D8A">
      <w:r>
        <w:separator/>
      </w:r>
    </w:p>
  </w:footnote>
  <w:footnote w:type="continuationSeparator" w:id="0">
    <w:p w14:paraId="1B7ADD23" w14:textId="77777777" w:rsidR="00632D8A" w:rsidRDefault="00632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E73FD" w14:textId="77777777" w:rsidR="00B23A8A" w:rsidRDefault="00B23A8A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2BD12" w14:textId="77777777" w:rsidR="00B23A8A" w:rsidRPr="00774FEB" w:rsidRDefault="00B23A8A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E0C2FC3" w14:textId="77777777" w:rsidR="00B23A8A" w:rsidRDefault="00B23A8A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491059D" w14:textId="77777777" w:rsidR="00B23A8A" w:rsidRPr="006E020C" w:rsidRDefault="00B23A8A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4A910D3C" w14:textId="77777777" w:rsidR="00B23A8A" w:rsidRPr="006E020C" w:rsidRDefault="00B23A8A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C322" w14:textId="77777777" w:rsidR="00B23A8A" w:rsidRDefault="00B23A8A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B36FE" w14:textId="77777777" w:rsidR="00B23A8A" w:rsidRDefault="00B23A8A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44683" w14:textId="77777777" w:rsidR="00B23A8A" w:rsidRPr="00774FEB" w:rsidRDefault="00B23A8A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61E3CF" w14:textId="77777777" w:rsidR="00B23A8A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6D5C56" w14:textId="77777777" w:rsidR="00B23A8A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707C0470" w14:textId="77777777" w:rsidR="00B23A8A" w:rsidRPr="004F073B" w:rsidRDefault="00B23A8A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524B" w14:textId="77777777" w:rsidR="00B23A8A" w:rsidRDefault="00B23A8A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AE724" w14:textId="77777777" w:rsidR="00B23A8A" w:rsidRDefault="00B23A8A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91FA6" w14:textId="77777777" w:rsidR="00B23A8A" w:rsidRPr="00774FEB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FF460" w14:textId="77777777" w:rsidR="00B23A8A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4EF53E" w14:textId="77777777" w:rsidR="00B23A8A" w:rsidRPr="006E020C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5233AB7" w14:textId="77777777" w:rsidR="00B23A8A" w:rsidRPr="00666BC6" w:rsidRDefault="00B23A8A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96EBC" w14:textId="77777777" w:rsidR="00B23A8A" w:rsidRDefault="00B23A8A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DFECA" w14:textId="77777777" w:rsidR="00B23A8A" w:rsidRPr="00774FEB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45470" w14:textId="77777777" w:rsidR="00B23A8A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77777777" w:rsidR="00B23A8A" w:rsidRPr="006E020C" w:rsidRDefault="00B23A8A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224D741F" w14:textId="77777777" w:rsidR="00B23A8A" w:rsidRPr="00666BC6" w:rsidRDefault="00B23A8A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86E94" w14:textId="77777777" w:rsidR="00B23A8A" w:rsidRDefault="00B23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0D76C" w14:textId="77777777" w:rsidR="00B23A8A" w:rsidRPr="00774FEB" w:rsidRDefault="00B23A8A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3546FE" w14:textId="77777777" w:rsidR="00B23A8A" w:rsidRPr="00C30CBE" w:rsidRDefault="00B23A8A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77777777" w:rsidR="00B23A8A" w:rsidRDefault="00B23A8A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30CB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B23A8A" w:rsidRPr="006E020C" w:rsidRDefault="00B23A8A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1836" w14:textId="77777777" w:rsidR="00B23A8A" w:rsidRPr="00EC2581" w:rsidRDefault="00B23A8A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EC2581">
      <w:rPr>
        <w:rFonts w:ascii="Angsana New" w:hAnsi="Angsana New"/>
        <w:b/>
        <w:bCs/>
        <w:sz w:val="32"/>
        <w:szCs w:val="32"/>
      </w:rPr>
      <w:t xml:space="preserve"> </w:t>
    </w:r>
    <w:r w:rsidRPr="00EC258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1C350" w14:textId="77777777" w:rsidR="00B23A8A" w:rsidRDefault="00B23A8A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77777777" w:rsidR="00B23A8A" w:rsidRPr="00EC2581" w:rsidRDefault="00B23A8A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593072F" w14:textId="77777777" w:rsidR="00B23A8A" w:rsidRPr="0075591B" w:rsidRDefault="00B23A8A">
    <w:pPr>
      <w:pStyle w:val="Header"/>
      <w:rPr>
        <w:rFonts w:ascii="Angsana New" w:hAnsi="Angsana New"/>
        <w:sz w:val="32"/>
        <w:szCs w:val="3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41924" w14:textId="77777777" w:rsidR="00B23A8A" w:rsidRDefault="00B23A8A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8D060" w14:textId="77777777" w:rsidR="00B23A8A" w:rsidRPr="00774FEB" w:rsidRDefault="00B23A8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E9CC2" w14:textId="77777777" w:rsidR="00B23A8A" w:rsidRDefault="00B23A8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77777777" w:rsidR="00B23A8A" w:rsidRPr="006E020C" w:rsidRDefault="00B23A8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14:paraId="54E6A988" w14:textId="77777777" w:rsidR="00B23A8A" w:rsidRPr="00D52E97" w:rsidRDefault="00B23A8A">
    <w:pPr>
      <w:pStyle w:val="Header"/>
      <w:rPr>
        <w:sz w:val="22"/>
        <w:szCs w:val="2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CA4F1" w14:textId="77777777" w:rsidR="00B23A8A" w:rsidRPr="00774FEB" w:rsidRDefault="00B23A8A" w:rsidP="002677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309A4C" w14:textId="77777777" w:rsidR="00B23A8A" w:rsidRDefault="00B23A8A" w:rsidP="002677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E9C536A" w14:textId="77777777" w:rsidR="00B23A8A" w:rsidRPr="006E020C" w:rsidRDefault="00B23A8A" w:rsidP="002677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E38E25F" w14:textId="77777777" w:rsidR="00B23A8A" w:rsidRPr="006E020C" w:rsidRDefault="00B23A8A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7C614" w14:textId="77777777" w:rsidR="00B23A8A" w:rsidRPr="00774FEB" w:rsidRDefault="00B23A8A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B23A8A" w:rsidRDefault="00B23A8A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77777777" w:rsidR="00B23A8A" w:rsidRDefault="00B23A8A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6A76F7E" w14:textId="77777777" w:rsidR="00B23A8A" w:rsidRPr="0015281B" w:rsidRDefault="00B23A8A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1679D" w14:textId="77777777" w:rsidR="00B23A8A" w:rsidRDefault="00B23A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B970" w14:textId="77777777" w:rsidR="00B23A8A" w:rsidRPr="00774FEB" w:rsidRDefault="00B23A8A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D6E16A" w14:textId="77777777" w:rsidR="00B23A8A" w:rsidRPr="00C30CBE" w:rsidRDefault="00B23A8A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77777777" w:rsidR="00B23A8A" w:rsidRDefault="00B23A8A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30CBE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EACEA4E" w14:textId="77777777" w:rsidR="00B23A8A" w:rsidRPr="006E020C" w:rsidRDefault="00B23A8A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B19CF" w14:textId="77777777" w:rsidR="00B23A8A" w:rsidRDefault="00B23A8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D400" w14:textId="77777777" w:rsidR="00B23A8A" w:rsidRDefault="00B23A8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EBC7A" w14:textId="77777777" w:rsidR="00B23A8A" w:rsidRPr="00774FEB" w:rsidRDefault="00B23A8A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DD16FE2" w14:textId="77777777" w:rsidR="00B23A8A" w:rsidRDefault="00B23A8A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BE150E" w14:textId="77777777" w:rsidR="00B23A8A" w:rsidRPr="006E020C" w:rsidRDefault="00B23A8A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54438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753A9FC3" w14:textId="77777777" w:rsidR="00B23A8A" w:rsidRDefault="00B23A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31495" w14:textId="77777777" w:rsidR="00B23A8A" w:rsidRDefault="00B23A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C94AA7"/>
    <w:multiLevelType w:val="hybridMultilevel"/>
    <w:tmpl w:val="C4021B7C"/>
    <w:lvl w:ilvl="0" w:tplc="E53A9A9A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6"/>
  </w:num>
  <w:num w:numId="15">
    <w:abstractNumId w:val="20"/>
  </w:num>
  <w:num w:numId="16">
    <w:abstractNumId w:val="14"/>
  </w:num>
  <w:num w:numId="17">
    <w:abstractNumId w:val="26"/>
  </w:num>
  <w:num w:numId="18">
    <w:abstractNumId w:val="17"/>
  </w:num>
  <w:num w:numId="19">
    <w:abstractNumId w:val="10"/>
  </w:num>
  <w:num w:numId="20">
    <w:abstractNumId w:val="21"/>
  </w:num>
  <w:num w:numId="21">
    <w:abstractNumId w:val="27"/>
  </w:num>
  <w:num w:numId="22">
    <w:abstractNumId w:val="22"/>
  </w:num>
  <w:num w:numId="23">
    <w:abstractNumId w:val="12"/>
  </w:num>
  <w:num w:numId="24">
    <w:abstractNumId w:val="19"/>
  </w:num>
  <w:num w:numId="25">
    <w:abstractNumId w:val="11"/>
  </w:num>
  <w:num w:numId="26">
    <w:abstractNumId w:val="23"/>
  </w:num>
  <w:num w:numId="27">
    <w:abstractNumId w:val="13"/>
  </w:num>
  <w:num w:numId="28">
    <w:abstractNumId w:val="21"/>
  </w:num>
  <w:num w:numId="29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9B8"/>
    <w:rsid w:val="00003EBA"/>
    <w:rsid w:val="0000424B"/>
    <w:rsid w:val="0000482B"/>
    <w:rsid w:val="000049E5"/>
    <w:rsid w:val="00004B38"/>
    <w:rsid w:val="00004E31"/>
    <w:rsid w:val="00004FF1"/>
    <w:rsid w:val="0000509A"/>
    <w:rsid w:val="000053CC"/>
    <w:rsid w:val="00005411"/>
    <w:rsid w:val="000055EB"/>
    <w:rsid w:val="00005659"/>
    <w:rsid w:val="000057A1"/>
    <w:rsid w:val="00005908"/>
    <w:rsid w:val="00005CC7"/>
    <w:rsid w:val="00006497"/>
    <w:rsid w:val="00006C99"/>
    <w:rsid w:val="0000714E"/>
    <w:rsid w:val="000071ED"/>
    <w:rsid w:val="00007433"/>
    <w:rsid w:val="00007524"/>
    <w:rsid w:val="0000779F"/>
    <w:rsid w:val="0000795D"/>
    <w:rsid w:val="00007C06"/>
    <w:rsid w:val="00007CC3"/>
    <w:rsid w:val="00010590"/>
    <w:rsid w:val="0001094D"/>
    <w:rsid w:val="00010C43"/>
    <w:rsid w:val="00010CC0"/>
    <w:rsid w:val="00011152"/>
    <w:rsid w:val="00011265"/>
    <w:rsid w:val="000114BF"/>
    <w:rsid w:val="00011513"/>
    <w:rsid w:val="00012002"/>
    <w:rsid w:val="0001203C"/>
    <w:rsid w:val="000123A4"/>
    <w:rsid w:val="00012B2F"/>
    <w:rsid w:val="00012BD8"/>
    <w:rsid w:val="00012DA4"/>
    <w:rsid w:val="00012F54"/>
    <w:rsid w:val="000131C0"/>
    <w:rsid w:val="0001363D"/>
    <w:rsid w:val="000136ED"/>
    <w:rsid w:val="00013756"/>
    <w:rsid w:val="000142C5"/>
    <w:rsid w:val="00014398"/>
    <w:rsid w:val="00014880"/>
    <w:rsid w:val="000152E6"/>
    <w:rsid w:val="00015EF8"/>
    <w:rsid w:val="00015F20"/>
    <w:rsid w:val="00015F37"/>
    <w:rsid w:val="00015F74"/>
    <w:rsid w:val="0001613D"/>
    <w:rsid w:val="000168BB"/>
    <w:rsid w:val="00017778"/>
    <w:rsid w:val="00017874"/>
    <w:rsid w:val="00017A71"/>
    <w:rsid w:val="00017CF0"/>
    <w:rsid w:val="0002037C"/>
    <w:rsid w:val="0002043D"/>
    <w:rsid w:val="0002077F"/>
    <w:rsid w:val="00020A1D"/>
    <w:rsid w:val="00020A23"/>
    <w:rsid w:val="000210F4"/>
    <w:rsid w:val="00021548"/>
    <w:rsid w:val="00021717"/>
    <w:rsid w:val="00021740"/>
    <w:rsid w:val="00021AD8"/>
    <w:rsid w:val="00021B0F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E00"/>
    <w:rsid w:val="00031318"/>
    <w:rsid w:val="00031B22"/>
    <w:rsid w:val="00031C47"/>
    <w:rsid w:val="00031C7E"/>
    <w:rsid w:val="000322AF"/>
    <w:rsid w:val="00032392"/>
    <w:rsid w:val="0003324D"/>
    <w:rsid w:val="000334D5"/>
    <w:rsid w:val="000336DA"/>
    <w:rsid w:val="0003383A"/>
    <w:rsid w:val="00033A69"/>
    <w:rsid w:val="00033E54"/>
    <w:rsid w:val="00033E59"/>
    <w:rsid w:val="000341DA"/>
    <w:rsid w:val="000346A2"/>
    <w:rsid w:val="00034CB4"/>
    <w:rsid w:val="00034F14"/>
    <w:rsid w:val="000350E9"/>
    <w:rsid w:val="000351AE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10BE"/>
    <w:rsid w:val="0004144D"/>
    <w:rsid w:val="0004164D"/>
    <w:rsid w:val="000424B3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5A8"/>
    <w:rsid w:val="00044A77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3FB"/>
    <w:rsid w:val="000505AE"/>
    <w:rsid w:val="00050845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CD"/>
    <w:rsid w:val="00055049"/>
    <w:rsid w:val="00055193"/>
    <w:rsid w:val="00055595"/>
    <w:rsid w:val="000557F2"/>
    <w:rsid w:val="00055809"/>
    <w:rsid w:val="00055C7B"/>
    <w:rsid w:val="00055EFA"/>
    <w:rsid w:val="000563F0"/>
    <w:rsid w:val="000569BE"/>
    <w:rsid w:val="00056B41"/>
    <w:rsid w:val="00056DEB"/>
    <w:rsid w:val="0005743F"/>
    <w:rsid w:val="00057667"/>
    <w:rsid w:val="00057714"/>
    <w:rsid w:val="00057944"/>
    <w:rsid w:val="00057B3E"/>
    <w:rsid w:val="00057BE5"/>
    <w:rsid w:val="000600A0"/>
    <w:rsid w:val="000604C0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E94"/>
    <w:rsid w:val="0006338F"/>
    <w:rsid w:val="00063472"/>
    <w:rsid w:val="00063480"/>
    <w:rsid w:val="00063833"/>
    <w:rsid w:val="00064ECA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9F6"/>
    <w:rsid w:val="00067EB1"/>
    <w:rsid w:val="00067F21"/>
    <w:rsid w:val="00067FF6"/>
    <w:rsid w:val="00070192"/>
    <w:rsid w:val="000701FC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92"/>
    <w:rsid w:val="00073DCC"/>
    <w:rsid w:val="0007429D"/>
    <w:rsid w:val="00074342"/>
    <w:rsid w:val="00074CDA"/>
    <w:rsid w:val="00074DAB"/>
    <w:rsid w:val="00074E17"/>
    <w:rsid w:val="00075205"/>
    <w:rsid w:val="00075253"/>
    <w:rsid w:val="00075464"/>
    <w:rsid w:val="000755E8"/>
    <w:rsid w:val="00075826"/>
    <w:rsid w:val="000760E1"/>
    <w:rsid w:val="00076590"/>
    <w:rsid w:val="00076862"/>
    <w:rsid w:val="00076E8D"/>
    <w:rsid w:val="00076F97"/>
    <w:rsid w:val="0007722C"/>
    <w:rsid w:val="000775BB"/>
    <w:rsid w:val="0007773B"/>
    <w:rsid w:val="00077F57"/>
    <w:rsid w:val="000802E9"/>
    <w:rsid w:val="000803B9"/>
    <w:rsid w:val="00080B6D"/>
    <w:rsid w:val="00080CDB"/>
    <w:rsid w:val="00080D61"/>
    <w:rsid w:val="00081721"/>
    <w:rsid w:val="00081F53"/>
    <w:rsid w:val="000822A5"/>
    <w:rsid w:val="0008234D"/>
    <w:rsid w:val="00082B6E"/>
    <w:rsid w:val="00082BBE"/>
    <w:rsid w:val="00082C53"/>
    <w:rsid w:val="0008408D"/>
    <w:rsid w:val="000840FB"/>
    <w:rsid w:val="00084659"/>
    <w:rsid w:val="00084D1F"/>
    <w:rsid w:val="00084ED3"/>
    <w:rsid w:val="00084FCB"/>
    <w:rsid w:val="000853CB"/>
    <w:rsid w:val="000855C8"/>
    <w:rsid w:val="00086C4B"/>
    <w:rsid w:val="00086E1A"/>
    <w:rsid w:val="0008744D"/>
    <w:rsid w:val="000874C6"/>
    <w:rsid w:val="0008791B"/>
    <w:rsid w:val="00087C18"/>
    <w:rsid w:val="00087C42"/>
    <w:rsid w:val="000902CA"/>
    <w:rsid w:val="00090477"/>
    <w:rsid w:val="00090576"/>
    <w:rsid w:val="00090C1D"/>
    <w:rsid w:val="00090F7F"/>
    <w:rsid w:val="00091CCD"/>
    <w:rsid w:val="00091CFF"/>
    <w:rsid w:val="0009216A"/>
    <w:rsid w:val="00092F7D"/>
    <w:rsid w:val="0009306D"/>
    <w:rsid w:val="000931C2"/>
    <w:rsid w:val="00093435"/>
    <w:rsid w:val="000936B9"/>
    <w:rsid w:val="00093901"/>
    <w:rsid w:val="0009391B"/>
    <w:rsid w:val="00093CF9"/>
    <w:rsid w:val="00093E55"/>
    <w:rsid w:val="00094012"/>
    <w:rsid w:val="0009436D"/>
    <w:rsid w:val="000947ED"/>
    <w:rsid w:val="00094BDD"/>
    <w:rsid w:val="000950F2"/>
    <w:rsid w:val="0009519B"/>
    <w:rsid w:val="000957D3"/>
    <w:rsid w:val="00095E37"/>
    <w:rsid w:val="00096045"/>
    <w:rsid w:val="000961B9"/>
    <w:rsid w:val="00096937"/>
    <w:rsid w:val="00097752"/>
    <w:rsid w:val="00097849"/>
    <w:rsid w:val="00097CFC"/>
    <w:rsid w:val="000A17C2"/>
    <w:rsid w:val="000A184D"/>
    <w:rsid w:val="000A1BE2"/>
    <w:rsid w:val="000A1CEB"/>
    <w:rsid w:val="000A1E52"/>
    <w:rsid w:val="000A1E5A"/>
    <w:rsid w:val="000A1EAB"/>
    <w:rsid w:val="000A214D"/>
    <w:rsid w:val="000A236C"/>
    <w:rsid w:val="000A2606"/>
    <w:rsid w:val="000A2A4D"/>
    <w:rsid w:val="000A2CD6"/>
    <w:rsid w:val="000A2E6B"/>
    <w:rsid w:val="000A32CE"/>
    <w:rsid w:val="000A362E"/>
    <w:rsid w:val="000A363B"/>
    <w:rsid w:val="000A365B"/>
    <w:rsid w:val="000A371B"/>
    <w:rsid w:val="000A39C9"/>
    <w:rsid w:val="000A41B1"/>
    <w:rsid w:val="000A42DB"/>
    <w:rsid w:val="000A43B2"/>
    <w:rsid w:val="000A484D"/>
    <w:rsid w:val="000A488B"/>
    <w:rsid w:val="000A4E0B"/>
    <w:rsid w:val="000A51FB"/>
    <w:rsid w:val="000A53FF"/>
    <w:rsid w:val="000A5AAA"/>
    <w:rsid w:val="000A5CF4"/>
    <w:rsid w:val="000A6011"/>
    <w:rsid w:val="000A6026"/>
    <w:rsid w:val="000A621C"/>
    <w:rsid w:val="000A66B6"/>
    <w:rsid w:val="000A67C5"/>
    <w:rsid w:val="000A716B"/>
    <w:rsid w:val="000A721A"/>
    <w:rsid w:val="000A784F"/>
    <w:rsid w:val="000A7C5F"/>
    <w:rsid w:val="000A7C8E"/>
    <w:rsid w:val="000B0610"/>
    <w:rsid w:val="000B092C"/>
    <w:rsid w:val="000B104A"/>
    <w:rsid w:val="000B16EF"/>
    <w:rsid w:val="000B1BE0"/>
    <w:rsid w:val="000B26AB"/>
    <w:rsid w:val="000B26B9"/>
    <w:rsid w:val="000B2A40"/>
    <w:rsid w:val="000B2A5F"/>
    <w:rsid w:val="000B2C9C"/>
    <w:rsid w:val="000B302E"/>
    <w:rsid w:val="000B3129"/>
    <w:rsid w:val="000B3A29"/>
    <w:rsid w:val="000B3C4A"/>
    <w:rsid w:val="000B3C93"/>
    <w:rsid w:val="000B3D36"/>
    <w:rsid w:val="000B3F07"/>
    <w:rsid w:val="000B40F8"/>
    <w:rsid w:val="000B45BB"/>
    <w:rsid w:val="000B4806"/>
    <w:rsid w:val="000B4DDC"/>
    <w:rsid w:val="000B5037"/>
    <w:rsid w:val="000B5480"/>
    <w:rsid w:val="000B549D"/>
    <w:rsid w:val="000B55EC"/>
    <w:rsid w:val="000B5A60"/>
    <w:rsid w:val="000B611A"/>
    <w:rsid w:val="000B61F5"/>
    <w:rsid w:val="000B6212"/>
    <w:rsid w:val="000B6520"/>
    <w:rsid w:val="000B7409"/>
    <w:rsid w:val="000B76F0"/>
    <w:rsid w:val="000B7868"/>
    <w:rsid w:val="000B7DCA"/>
    <w:rsid w:val="000B7F28"/>
    <w:rsid w:val="000B7F6C"/>
    <w:rsid w:val="000C01B4"/>
    <w:rsid w:val="000C0BFA"/>
    <w:rsid w:val="000C0C99"/>
    <w:rsid w:val="000C1999"/>
    <w:rsid w:val="000C1B3F"/>
    <w:rsid w:val="000C20C3"/>
    <w:rsid w:val="000C267C"/>
    <w:rsid w:val="000C272E"/>
    <w:rsid w:val="000C3256"/>
    <w:rsid w:val="000C3BE8"/>
    <w:rsid w:val="000C3E49"/>
    <w:rsid w:val="000C3F2F"/>
    <w:rsid w:val="000C420B"/>
    <w:rsid w:val="000C4FBD"/>
    <w:rsid w:val="000C5016"/>
    <w:rsid w:val="000C5132"/>
    <w:rsid w:val="000C551F"/>
    <w:rsid w:val="000C57F5"/>
    <w:rsid w:val="000C5A45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1A7"/>
    <w:rsid w:val="000D1CB3"/>
    <w:rsid w:val="000D22CA"/>
    <w:rsid w:val="000D2354"/>
    <w:rsid w:val="000D2604"/>
    <w:rsid w:val="000D29F0"/>
    <w:rsid w:val="000D3690"/>
    <w:rsid w:val="000D3ED8"/>
    <w:rsid w:val="000D42E1"/>
    <w:rsid w:val="000D42F3"/>
    <w:rsid w:val="000D4353"/>
    <w:rsid w:val="000D4637"/>
    <w:rsid w:val="000D46A9"/>
    <w:rsid w:val="000D4765"/>
    <w:rsid w:val="000D488A"/>
    <w:rsid w:val="000D4D80"/>
    <w:rsid w:val="000D5597"/>
    <w:rsid w:val="000D55C7"/>
    <w:rsid w:val="000D5683"/>
    <w:rsid w:val="000D577E"/>
    <w:rsid w:val="000D5F1C"/>
    <w:rsid w:val="000D5F68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14C3"/>
    <w:rsid w:val="000E1AEB"/>
    <w:rsid w:val="000E241E"/>
    <w:rsid w:val="000E3923"/>
    <w:rsid w:val="000E3B69"/>
    <w:rsid w:val="000E3BBB"/>
    <w:rsid w:val="000E3CDD"/>
    <w:rsid w:val="000E3D1D"/>
    <w:rsid w:val="000E4305"/>
    <w:rsid w:val="000E4679"/>
    <w:rsid w:val="000E49C0"/>
    <w:rsid w:val="000E4AD6"/>
    <w:rsid w:val="000E5D24"/>
    <w:rsid w:val="000E69AF"/>
    <w:rsid w:val="000E71D6"/>
    <w:rsid w:val="000E7C8D"/>
    <w:rsid w:val="000E7CFD"/>
    <w:rsid w:val="000F0243"/>
    <w:rsid w:val="000F0331"/>
    <w:rsid w:val="000F0BA5"/>
    <w:rsid w:val="000F0E76"/>
    <w:rsid w:val="000F119E"/>
    <w:rsid w:val="000F1323"/>
    <w:rsid w:val="000F149A"/>
    <w:rsid w:val="000F1CAD"/>
    <w:rsid w:val="000F1CF8"/>
    <w:rsid w:val="000F1DAC"/>
    <w:rsid w:val="000F257C"/>
    <w:rsid w:val="000F2976"/>
    <w:rsid w:val="000F2E8F"/>
    <w:rsid w:val="000F3104"/>
    <w:rsid w:val="000F3626"/>
    <w:rsid w:val="000F3704"/>
    <w:rsid w:val="000F3727"/>
    <w:rsid w:val="000F3DBD"/>
    <w:rsid w:val="000F3DE9"/>
    <w:rsid w:val="000F3E7D"/>
    <w:rsid w:val="000F4148"/>
    <w:rsid w:val="000F4466"/>
    <w:rsid w:val="000F4ADF"/>
    <w:rsid w:val="000F4B69"/>
    <w:rsid w:val="000F4D2D"/>
    <w:rsid w:val="000F5578"/>
    <w:rsid w:val="000F5BF3"/>
    <w:rsid w:val="000F68B5"/>
    <w:rsid w:val="000F70EA"/>
    <w:rsid w:val="000F7352"/>
    <w:rsid w:val="000F7E40"/>
    <w:rsid w:val="000F7F8C"/>
    <w:rsid w:val="00100016"/>
    <w:rsid w:val="001005E2"/>
    <w:rsid w:val="0010068A"/>
    <w:rsid w:val="00100BFA"/>
    <w:rsid w:val="001016D1"/>
    <w:rsid w:val="00101BBD"/>
    <w:rsid w:val="00101F19"/>
    <w:rsid w:val="00102046"/>
    <w:rsid w:val="001030A3"/>
    <w:rsid w:val="00103262"/>
    <w:rsid w:val="001034D6"/>
    <w:rsid w:val="0010385F"/>
    <w:rsid w:val="001039D6"/>
    <w:rsid w:val="00103DBB"/>
    <w:rsid w:val="00103EEE"/>
    <w:rsid w:val="001041F1"/>
    <w:rsid w:val="001044C1"/>
    <w:rsid w:val="0010482A"/>
    <w:rsid w:val="00104A46"/>
    <w:rsid w:val="00104C16"/>
    <w:rsid w:val="0010503E"/>
    <w:rsid w:val="0010553C"/>
    <w:rsid w:val="0010567C"/>
    <w:rsid w:val="00105785"/>
    <w:rsid w:val="0010623F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10124"/>
    <w:rsid w:val="00110332"/>
    <w:rsid w:val="001104CC"/>
    <w:rsid w:val="001109BD"/>
    <w:rsid w:val="00110A24"/>
    <w:rsid w:val="0011107F"/>
    <w:rsid w:val="00111108"/>
    <w:rsid w:val="00111701"/>
    <w:rsid w:val="001119A0"/>
    <w:rsid w:val="00112076"/>
    <w:rsid w:val="001120CC"/>
    <w:rsid w:val="00112212"/>
    <w:rsid w:val="0011225C"/>
    <w:rsid w:val="00112271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CB3"/>
    <w:rsid w:val="00115EC8"/>
    <w:rsid w:val="001163DF"/>
    <w:rsid w:val="0011692D"/>
    <w:rsid w:val="0011735D"/>
    <w:rsid w:val="0011753F"/>
    <w:rsid w:val="001175AC"/>
    <w:rsid w:val="0011768D"/>
    <w:rsid w:val="00117F23"/>
    <w:rsid w:val="00117FD2"/>
    <w:rsid w:val="001202E8"/>
    <w:rsid w:val="00120327"/>
    <w:rsid w:val="0012088C"/>
    <w:rsid w:val="0012122E"/>
    <w:rsid w:val="00121A0B"/>
    <w:rsid w:val="00121AD1"/>
    <w:rsid w:val="00121C0C"/>
    <w:rsid w:val="001224EC"/>
    <w:rsid w:val="0012262A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D09"/>
    <w:rsid w:val="001262F3"/>
    <w:rsid w:val="001263D9"/>
    <w:rsid w:val="00126E06"/>
    <w:rsid w:val="00126FE2"/>
    <w:rsid w:val="001271FD"/>
    <w:rsid w:val="00127A61"/>
    <w:rsid w:val="00130089"/>
    <w:rsid w:val="00130273"/>
    <w:rsid w:val="00130383"/>
    <w:rsid w:val="001307BC"/>
    <w:rsid w:val="00130D88"/>
    <w:rsid w:val="00130DAE"/>
    <w:rsid w:val="0013108E"/>
    <w:rsid w:val="001310A1"/>
    <w:rsid w:val="00131198"/>
    <w:rsid w:val="0013138A"/>
    <w:rsid w:val="00131957"/>
    <w:rsid w:val="00131B69"/>
    <w:rsid w:val="001322CC"/>
    <w:rsid w:val="00132755"/>
    <w:rsid w:val="00132A61"/>
    <w:rsid w:val="00132CA1"/>
    <w:rsid w:val="00133092"/>
    <w:rsid w:val="00133250"/>
    <w:rsid w:val="00133285"/>
    <w:rsid w:val="00133395"/>
    <w:rsid w:val="0013346F"/>
    <w:rsid w:val="001337E8"/>
    <w:rsid w:val="001337EF"/>
    <w:rsid w:val="001337FB"/>
    <w:rsid w:val="001339A6"/>
    <w:rsid w:val="001339B3"/>
    <w:rsid w:val="00133E02"/>
    <w:rsid w:val="001342FA"/>
    <w:rsid w:val="001348DD"/>
    <w:rsid w:val="00134A31"/>
    <w:rsid w:val="00134B83"/>
    <w:rsid w:val="00134C6A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48F"/>
    <w:rsid w:val="00140137"/>
    <w:rsid w:val="001402D3"/>
    <w:rsid w:val="001405BD"/>
    <w:rsid w:val="00140784"/>
    <w:rsid w:val="00140B69"/>
    <w:rsid w:val="00140BD0"/>
    <w:rsid w:val="00140D0C"/>
    <w:rsid w:val="00141217"/>
    <w:rsid w:val="0014150E"/>
    <w:rsid w:val="001416BD"/>
    <w:rsid w:val="0014193A"/>
    <w:rsid w:val="00141BB5"/>
    <w:rsid w:val="00141EEE"/>
    <w:rsid w:val="0014211C"/>
    <w:rsid w:val="001425DF"/>
    <w:rsid w:val="00142C2E"/>
    <w:rsid w:val="00142CC3"/>
    <w:rsid w:val="00142CD7"/>
    <w:rsid w:val="00144793"/>
    <w:rsid w:val="00145672"/>
    <w:rsid w:val="00145B8A"/>
    <w:rsid w:val="00145C7F"/>
    <w:rsid w:val="001461CC"/>
    <w:rsid w:val="0014633F"/>
    <w:rsid w:val="00146601"/>
    <w:rsid w:val="001467A3"/>
    <w:rsid w:val="00146AC9"/>
    <w:rsid w:val="00146E97"/>
    <w:rsid w:val="00147029"/>
    <w:rsid w:val="001470E0"/>
    <w:rsid w:val="00147146"/>
    <w:rsid w:val="0014746F"/>
    <w:rsid w:val="001477CF"/>
    <w:rsid w:val="00147869"/>
    <w:rsid w:val="00147924"/>
    <w:rsid w:val="00147BEB"/>
    <w:rsid w:val="0015026C"/>
    <w:rsid w:val="00150310"/>
    <w:rsid w:val="00150729"/>
    <w:rsid w:val="0015094E"/>
    <w:rsid w:val="00150A39"/>
    <w:rsid w:val="00150AEB"/>
    <w:rsid w:val="001513DA"/>
    <w:rsid w:val="00151ACD"/>
    <w:rsid w:val="00151BAC"/>
    <w:rsid w:val="00152120"/>
    <w:rsid w:val="001522D3"/>
    <w:rsid w:val="0015281B"/>
    <w:rsid w:val="00152D34"/>
    <w:rsid w:val="00152D37"/>
    <w:rsid w:val="00153206"/>
    <w:rsid w:val="0015351F"/>
    <w:rsid w:val="0015409E"/>
    <w:rsid w:val="001540A2"/>
    <w:rsid w:val="00154229"/>
    <w:rsid w:val="001544C4"/>
    <w:rsid w:val="00154556"/>
    <w:rsid w:val="00154563"/>
    <w:rsid w:val="001546C0"/>
    <w:rsid w:val="001547DB"/>
    <w:rsid w:val="00154845"/>
    <w:rsid w:val="00154B68"/>
    <w:rsid w:val="0015545B"/>
    <w:rsid w:val="001558D9"/>
    <w:rsid w:val="00155996"/>
    <w:rsid w:val="00155D09"/>
    <w:rsid w:val="00155D22"/>
    <w:rsid w:val="00155D43"/>
    <w:rsid w:val="00156410"/>
    <w:rsid w:val="00156B62"/>
    <w:rsid w:val="00156DC2"/>
    <w:rsid w:val="00156DC5"/>
    <w:rsid w:val="00157158"/>
    <w:rsid w:val="00157637"/>
    <w:rsid w:val="00157793"/>
    <w:rsid w:val="0015788E"/>
    <w:rsid w:val="00160482"/>
    <w:rsid w:val="001608C2"/>
    <w:rsid w:val="0016092E"/>
    <w:rsid w:val="00161019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CE"/>
    <w:rsid w:val="001668A8"/>
    <w:rsid w:val="00166D34"/>
    <w:rsid w:val="00167250"/>
    <w:rsid w:val="0016726B"/>
    <w:rsid w:val="00167787"/>
    <w:rsid w:val="001677AE"/>
    <w:rsid w:val="00167B49"/>
    <w:rsid w:val="0017021B"/>
    <w:rsid w:val="001705B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3735"/>
    <w:rsid w:val="00173994"/>
    <w:rsid w:val="001740EE"/>
    <w:rsid w:val="001742AF"/>
    <w:rsid w:val="001744D8"/>
    <w:rsid w:val="0017480F"/>
    <w:rsid w:val="00174EB8"/>
    <w:rsid w:val="00174F36"/>
    <w:rsid w:val="00175882"/>
    <w:rsid w:val="00176129"/>
    <w:rsid w:val="001761D5"/>
    <w:rsid w:val="0017623D"/>
    <w:rsid w:val="0017643B"/>
    <w:rsid w:val="00176557"/>
    <w:rsid w:val="0017683B"/>
    <w:rsid w:val="00176A4D"/>
    <w:rsid w:val="00176CD0"/>
    <w:rsid w:val="00177728"/>
    <w:rsid w:val="00177856"/>
    <w:rsid w:val="00177BAD"/>
    <w:rsid w:val="00177C3D"/>
    <w:rsid w:val="00177E01"/>
    <w:rsid w:val="001802EE"/>
    <w:rsid w:val="0018063D"/>
    <w:rsid w:val="00180872"/>
    <w:rsid w:val="00180895"/>
    <w:rsid w:val="001810C2"/>
    <w:rsid w:val="00181172"/>
    <w:rsid w:val="001815A8"/>
    <w:rsid w:val="00181628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F70"/>
    <w:rsid w:val="001852B0"/>
    <w:rsid w:val="00185348"/>
    <w:rsid w:val="001854AF"/>
    <w:rsid w:val="001854B4"/>
    <w:rsid w:val="00185D35"/>
    <w:rsid w:val="001860D9"/>
    <w:rsid w:val="001863B0"/>
    <w:rsid w:val="00186998"/>
    <w:rsid w:val="00186A3C"/>
    <w:rsid w:val="00187305"/>
    <w:rsid w:val="00187A5D"/>
    <w:rsid w:val="00187AA7"/>
    <w:rsid w:val="00187C04"/>
    <w:rsid w:val="00187C0D"/>
    <w:rsid w:val="00187F71"/>
    <w:rsid w:val="00190631"/>
    <w:rsid w:val="00190656"/>
    <w:rsid w:val="00190FA1"/>
    <w:rsid w:val="001914DF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31F4"/>
    <w:rsid w:val="0019361A"/>
    <w:rsid w:val="0019364F"/>
    <w:rsid w:val="00193894"/>
    <w:rsid w:val="00193DB0"/>
    <w:rsid w:val="00193DEA"/>
    <w:rsid w:val="00194063"/>
    <w:rsid w:val="0019461A"/>
    <w:rsid w:val="001947EF"/>
    <w:rsid w:val="00194E00"/>
    <w:rsid w:val="00194EB9"/>
    <w:rsid w:val="00195250"/>
    <w:rsid w:val="00195382"/>
    <w:rsid w:val="00195AFE"/>
    <w:rsid w:val="00195EAF"/>
    <w:rsid w:val="00196564"/>
    <w:rsid w:val="00196845"/>
    <w:rsid w:val="00196EE3"/>
    <w:rsid w:val="0019721F"/>
    <w:rsid w:val="001974AE"/>
    <w:rsid w:val="001975EC"/>
    <w:rsid w:val="00197727"/>
    <w:rsid w:val="00197D81"/>
    <w:rsid w:val="001A07C3"/>
    <w:rsid w:val="001A0966"/>
    <w:rsid w:val="001A0D2D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22B"/>
    <w:rsid w:val="001A3589"/>
    <w:rsid w:val="001A39F5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A1"/>
    <w:rsid w:val="001A604F"/>
    <w:rsid w:val="001A60FF"/>
    <w:rsid w:val="001A65FC"/>
    <w:rsid w:val="001A67DB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C20"/>
    <w:rsid w:val="001B2C6C"/>
    <w:rsid w:val="001B2D5E"/>
    <w:rsid w:val="001B2F4B"/>
    <w:rsid w:val="001B320E"/>
    <w:rsid w:val="001B3A1A"/>
    <w:rsid w:val="001B3B04"/>
    <w:rsid w:val="001B49B9"/>
    <w:rsid w:val="001B4A38"/>
    <w:rsid w:val="001B4DD5"/>
    <w:rsid w:val="001B527B"/>
    <w:rsid w:val="001B5BC3"/>
    <w:rsid w:val="001B5C63"/>
    <w:rsid w:val="001B5C71"/>
    <w:rsid w:val="001B5CBD"/>
    <w:rsid w:val="001B5EA4"/>
    <w:rsid w:val="001B5EA5"/>
    <w:rsid w:val="001B5F04"/>
    <w:rsid w:val="001B5F63"/>
    <w:rsid w:val="001B606B"/>
    <w:rsid w:val="001B6340"/>
    <w:rsid w:val="001B649D"/>
    <w:rsid w:val="001B65BE"/>
    <w:rsid w:val="001B676A"/>
    <w:rsid w:val="001B6938"/>
    <w:rsid w:val="001B6C4D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C5"/>
    <w:rsid w:val="001C1A00"/>
    <w:rsid w:val="001C1D19"/>
    <w:rsid w:val="001C1E2B"/>
    <w:rsid w:val="001C2038"/>
    <w:rsid w:val="001C2085"/>
    <w:rsid w:val="001C2426"/>
    <w:rsid w:val="001C2D34"/>
    <w:rsid w:val="001C2FB2"/>
    <w:rsid w:val="001C3545"/>
    <w:rsid w:val="001C41CB"/>
    <w:rsid w:val="001C41DE"/>
    <w:rsid w:val="001C4581"/>
    <w:rsid w:val="001C45A9"/>
    <w:rsid w:val="001C5753"/>
    <w:rsid w:val="001C58FB"/>
    <w:rsid w:val="001C5DF9"/>
    <w:rsid w:val="001C67D3"/>
    <w:rsid w:val="001C6821"/>
    <w:rsid w:val="001C6BCE"/>
    <w:rsid w:val="001C6C6B"/>
    <w:rsid w:val="001C6C81"/>
    <w:rsid w:val="001C6EF9"/>
    <w:rsid w:val="001C77FB"/>
    <w:rsid w:val="001C7C3F"/>
    <w:rsid w:val="001C7E8D"/>
    <w:rsid w:val="001D05EB"/>
    <w:rsid w:val="001D069A"/>
    <w:rsid w:val="001D0AE1"/>
    <w:rsid w:val="001D0ED7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A0D"/>
    <w:rsid w:val="001D3187"/>
    <w:rsid w:val="001D3633"/>
    <w:rsid w:val="001D380E"/>
    <w:rsid w:val="001D3A7B"/>
    <w:rsid w:val="001D3B9C"/>
    <w:rsid w:val="001D3E5C"/>
    <w:rsid w:val="001D40D5"/>
    <w:rsid w:val="001D4172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7FA"/>
    <w:rsid w:val="001D686E"/>
    <w:rsid w:val="001D68B3"/>
    <w:rsid w:val="001D6FC5"/>
    <w:rsid w:val="001D72F9"/>
    <w:rsid w:val="001D7612"/>
    <w:rsid w:val="001D7AED"/>
    <w:rsid w:val="001D7C23"/>
    <w:rsid w:val="001D7C8A"/>
    <w:rsid w:val="001D7D60"/>
    <w:rsid w:val="001D7F71"/>
    <w:rsid w:val="001E000A"/>
    <w:rsid w:val="001E028F"/>
    <w:rsid w:val="001E080B"/>
    <w:rsid w:val="001E0FD3"/>
    <w:rsid w:val="001E1210"/>
    <w:rsid w:val="001E16C8"/>
    <w:rsid w:val="001E16CC"/>
    <w:rsid w:val="001E17AC"/>
    <w:rsid w:val="001E25F1"/>
    <w:rsid w:val="001E277A"/>
    <w:rsid w:val="001E2869"/>
    <w:rsid w:val="001E28EA"/>
    <w:rsid w:val="001E2B0C"/>
    <w:rsid w:val="001E2F95"/>
    <w:rsid w:val="001E316A"/>
    <w:rsid w:val="001E32F1"/>
    <w:rsid w:val="001E3328"/>
    <w:rsid w:val="001E359F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5193"/>
    <w:rsid w:val="001E59C7"/>
    <w:rsid w:val="001E5F6D"/>
    <w:rsid w:val="001E64CF"/>
    <w:rsid w:val="001E6D33"/>
    <w:rsid w:val="001E7477"/>
    <w:rsid w:val="001E7654"/>
    <w:rsid w:val="001E771C"/>
    <w:rsid w:val="001E7A0F"/>
    <w:rsid w:val="001E7AC9"/>
    <w:rsid w:val="001F0150"/>
    <w:rsid w:val="001F024A"/>
    <w:rsid w:val="001F0631"/>
    <w:rsid w:val="001F0C13"/>
    <w:rsid w:val="001F0CFA"/>
    <w:rsid w:val="001F0FA7"/>
    <w:rsid w:val="001F117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4329"/>
    <w:rsid w:val="001F48B8"/>
    <w:rsid w:val="001F556F"/>
    <w:rsid w:val="001F55DE"/>
    <w:rsid w:val="001F638A"/>
    <w:rsid w:val="001F63BA"/>
    <w:rsid w:val="001F6424"/>
    <w:rsid w:val="001F64F2"/>
    <w:rsid w:val="001F6878"/>
    <w:rsid w:val="001F6A93"/>
    <w:rsid w:val="001F6FEB"/>
    <w:rsid w:val="001F73E5"/>
    <w:rsid w:val="001F75C8"/>
    <w:rsid w:val="001F7914"/>
    <w:rsid w:val="0020014C"/>
    <w:rsid w:val="00200166"/>
    <w:rsid w:val="002002CB"/>
    <w:rsid w:val="00200359"/>
    <w:rsid w:val="002008F2"/>
    <w:rsid w:val="00200975"/>
    <w:rsid w:val="00201192"/>
    <w:rsid w:val="002015D2"/>
    <w:rsid w:val="002016F8"/>
    <w:rsid w:val="00201701"/>
    <w:rsid w:val="0020211F"/>
    <w:rsid w:val="00202197"/>
    <w:rsid w:val="00202553"/>
    <w:rsid w:val="00202599"/>
    <w:rsid w:val="002025B8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E93"/>
    <w:rsid w:val="00205459"/>
    <w:rsid w:val="0020549E"/>
    <w:rsid w:val="002055C2"/>
    <w:rsid w:val="00205875"/>
    <w:rsid w:val="00205D7E"/>
    <w:rsid w:val="00206EF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390"/>
    <w:rsid w:val="002116E4"/>
    <w:rsid w:val="00211C58"/>
    <w:rsid w:val="00212070"/>
    <w:rsid w:val="00212A59"/>
    <w:rsid w:val="00212C38"/>
    <w:rsid w:val="00212F20"/>
    <w:rsid w:val="002130D8"/>
    <w:rsid w:val="0021317C"/>
    <w:rsid w:val="002132FB"/>
    <w:rsid w:val="00213531"/>
    <w:rsid w:val="002138C4"/>
    <w:rsid w:val="00213BF6"/>
    <w:rsid w:val="002140CD"/>
    <w:rsid w:val="00214134"/>
    <w:rsid w:val="00214246"/>
    <w:rsid w:val="002142F7"/>
    <w:rsid w:val="00214439"/>
    <w:rsid w:val="00214A9B"/>
    <w:rsid w:val="00214B57"/>
    <w:rsid w:val="0021526D"/>
    <w:rsid w:val="00215CF2"/>
    <w:rsid w:val="00215EE6"/>
    <w:rsid w:val="00215F22"/>
    <w:rsid w:val="0021634C"/>
    <w:rsid w:val="002164F8"/>
    <w:rsid w:val="0021662E"/>
    <w:rsid w:val="00216908"/>
    <w:rsid w:val="00216F2B"/>
    <w:rsid w:val="002170CC"/>
    <w:rsid w:val="00217197"/>
    <w:rsid w:val="00217557"/>
    <w:rsid w:val="00217CEA"/>
    <w:rsid w:val="00217D45"/>
    <w:rsid w:val="00217ECD"/>
    <w:rsid w:val="00220373"/>
    <w:rsid w:val="002203DE"/>
    <w:rsid w:val="002203E1"/>
    <w:rsid w:val="00221293"/>
    <w:rsid w:val="0022132F"/>
    <w:rsid w:val="002218AC"/>
    <w:rsid w:val="00221966"/>
    <w:rsid w:val="00221BBA"/>
    <w:rsid w:val="00221D44"/>
    <w:rsid w:val="00222021"/>
    <w:rsid w:val="00222356"/>
    <w:rsid w:val="0022274E"/>
    <w:rsid w:val="00222912"/>
    <w:rsid w:val="00222A6D"/>
    <w:rsid w:val="00222ACA"/>
    <w:rsid w:val="00222BEF"/>
    <w:rsid w:val="00223420"/>
    <w:rsid w:val="00223583"/>
    <w:rsid w:val="00223832"/>
    <w:rsid w:val="00223CA2"/>
    <w:rsid w:val="00224113"/>
    <w:rsid w:val="0022516B"/>
    <w:rsid w:val="0022521E"/>
    <w:rsid w:val="0022563E"/>
    <w:rsid w:val="00225664"/>
    <w:rsid w:val="0022744F"/>
    <w:rsid w:val="00227917"/>
    <w:rsid w:val="00227925"/>
    <w:rsid w:val="002302AB"/>
    <w:rsid w:val="002308F2"/>
    <w:rsid w:val="00230AD9"/>
    <w:rsid w:val="00230DFE"/>
    <w:rsid w:val="00230EB5"/>
    <w:rsid w:val="00230FBC"/>
    <w:rsid w:val="00231B24"/>
    <w:rsid w:val="00231C06"/>
    <w:rsid w:val="00231CD6"/>
    <w:rsid w:val="00231FD6"/>
    <w:rsid w:val="002328D0"/>
    <w:rsid w:val="00232C5F"/>
    <w:rsid w:val="00232DB8"/>
    <w:rsid w:val="002331B1"/>
    <w:rsid w:val="00233467"/>
    <w:rsid w:val="002336E2"/>
    <w:rsid w:val="00233751"/>
    <w:rsid w:val="00233B5C"/>
    <w:rsid w:val="0023435B"/>
    <w:rsid w:val="00234462"/>
    <w:rsid w:val="00234A87"/>
    <w:rsid w:val="00234C87"/>
    <w:rsid w:val="00234C9E"/>
    <w:rsid w:val="00234D9E"/>
    <w:rsid w:val="00234DD2"/>
    <w:rsid w:val="00234E1F"/>
    <w:rsid w:val="00234E83"/>
    <w:rsid w:val="00234F4D"/>
    <w:rsid w:val="002351B7"/>
    <w:rsid w:val="0023528F"/>
    <w:rsid w:val="002352AD"/>
    <w:rsid w:val="002353B6"/>
    <w:rsid w:val="00235819"/>
    <w:rsid w:val="002358FE"/>
    <w:rsid w:val="00235981"/>
    <w:rsid w:val="00235986"/>
    <w:rsid w:val="00236188"/>
    <w:rsid w:val="002363E1"/>
    <w:rsid w:val="002364CA"/>
    <w:rsid w:val="00236626"/>
    <w:rsid w:val="00236749"/>
    <w:rsid w:val="00236933"/>
    <w:rsid w:val="00236A80"/>
    <w:rsid w:val="0023748E"/>
    <w:rsid w:val="002400D9"/>
    <w:rsid w:val="002401F2"/>
    <w:rsid w:val="002406B3"/>
    <w:rsid w:val="002406E7"/>
    <w:rsid w:val="00240955"/>
    <w:rsid w:val="00240E2F"/>
    <w:rsid w:val="00241368"/>
    <w:rsid w:val="002415FF"/>
    <w:rsid w:val="00241809"/>
    <w:rsid w:val="00241897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BC9"/>
    <w:rsid w:val="00243CB2"/>
    <w:rsid w:val="00243F3F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6192"/>
    <w:rsid w:val="0024621E"/>
    <w:rsid w:val="00246AC6"/>
    <w:rsid w:val="00247B78"/>
    <w:rsid w:val="0025027F"/>
    <w:rsid w:val="00250482"/>
    <w:rsid w:val="002505DA"/>
    <w:rsid w:val="00250B13"/>
    <w:rsid w:val="002512E1"/>
    <w:rsid w:val="00251B3C"/>
    <w:rsid w:val="00251BFC"/>
    <w:rsid w:val="00251D7D"/>
    <w:rsid w:val="0025219B"/>
    <w:rsid w:val="0025239A"/>
    <w:rsid w:val="002523BF"/>
    <w:rsid w:val="002525F9"/>
    <w:rsid w:val="00252729"/>
    <w:rsid w:val="002527B9"/>
    <w:rsid w:val="00252C4C"/>
    <w:rsid w:val="00253023"/>
    <w:rsid w:val="0025315F"/>
    <w:rsid w:val="00253876"/>
    <w:rsid w:val="00253950"/>
    <w:rsid w:val="00253D9D"/>
    <w:rsid w:val="00253E2E"/>
    <w:rsid w:val="002547A0"/>
    <w:rsid w:val="00254BED"/>
    <w:rsid w:val="00254F8A"/>
    <w:rsid w:val="002550D3"/>
    <w:rsid w:val="002552B1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E0A"/>
    <w:rsid w:val="002600A8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22BA"/>
    <w:rsid w:val="00262472"/>
    <w:rsid w:val="0026249A"/>
    <w:rsid w:val="00262849"/>
    <w:rsid w:val="00262B2D"/>
    <w:rsid w:val="00263125"/>
    <w:rsid w:val="002632C6"/>
    <w:rsid w:val="00263441"/>
    <w:rsid w:val="00263C7E"/>
    <w:rsid w:val="00263EFD"/>
    <w:rsid w:val="00264119"/>
    <w:rsid w:val="0026466E"/>
    <w:rsid w:val="002646B2"/>
    <w:rsid w:val="002647DC"/>
    <w:rsid w:val="0026485B"/>
    <w:rsid w:val="00264D0A"/>
    <w:rsid w:val="00265022"/>
    <w:rsid w:val="00265576"/>
    <w:rsid w:val="002657AC"/>
    <w:rsid w:val="002657E8"/>
    <w:rsid w:val="002662C5"/>
    <w:rsid w:val="00266324"/>
    <w:rsid w:val="002666D0"/>
    <w:rsid w:val="00266B46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700CA"/>
    <w:rsid w:val="00270419"/>
    <w:rsid w:val="00270993"/>
    <w:rsid w:val="00270A3F"/>
    <w:rsid w:val="00270BD9"/>
    <w:rsid w:val="00271978"/>
    <w:rsid w:val="00271CB7"/>
    <w:rsid w:val="00271D89"/>
    <w:rsid w:val="00271D9B"/>
    <w:rsid w:val="002723FA"/>
    <w:rsid w:val="00272781"/>
    <w:rsid w:val="00272828"/>
    <w:rsid w:val="00272FB4"/>
    <w:rsid w:val="00273086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2FE"/>
    <w:rsid w:val="0027554C"/>
    <w:rsid w:val="00275643"/>
    <w:rsid w:val="00275E7B"/>
    <w:rsid w:val="00275EAE"/>
    <w:rsid w:val="00275EC8"/>
    <w:rsid w:val="00276443"/>
    <w:rsid w:val="002769DF"/>
    <w:rsid w:val="00276C68"/>
    <w:rsid w:val="00276CDE"/>
    <w:rsid w:val="00276DD3"/>
    <w:rsid w:val="00276FBE"/>
    <w:rsid w:val="002773EC"/>
    <w:rsid w:val="00277580"/>
    <w:rsid w:val="00277D7C"/>
    <w:rsid w:val="00277F91"/>
    <w:rsid w:val="00280014"/>
    <w:rsid w:val="002802AD"/>
    <w:rsid w:val="002803AA"/>
    <w:rsid w:val="00280CBF"/>
    <w:rsid w:val="002811D4"/>
    <w:rsid w:val="00281542"/>
    <w:rsid w:val="002815B6"/>
    <w:rsid w:val="00281621"/>
    <w:rsid w:val="00281E75"/>
    <w:rsid w:val="0028205E"/>
    <w:rsid w:val="00282193"/>
    <w:rsid w:val="0028240B"/>
    <w:rsid w:val="002824C2"/>
    <w:rsid w:val="0028299B"/>
    <w:rsid w:val="00282E3E"/>
    <w:rsid w:val="002830D8"/>
    <w:rsid w:val="0028325C"/>
    <w:rsid w:val="002833DB"/>
    <w:rsid w:val="002836DE"/>
    <w:rsid w:val="002838D9"/>
    <w:rsid w:val="00283BC4"/>
    <w:rsid w:val="00283BEB"/>
    <w:rsid w:val="00283D95"/>
    <w:rsid w:val="00284041"/>
    <w:rsid w:val="002840AF"/>
    <w:rsid w:val="00284235"/>
    <w:rsid w:val="002847FE"/>
    <w:rsid w:val="00284DA3"/>
    <w:rsid w:val="0028577F"/>
    <w:rsid w:val="00285FE2"/>
    <w:rsid w:val="00286093"/>
    <w:rsid w:val="00286714"/>
    <w:rsid w:val="002870A4"/>
    <w:rsid w:val="0028734D"/>
    <w:rsid w:val="00287A6A"/>
    <w:rsid w:val="00287BB1"/>
    <w:rsid w:val="0029011D"/>
    <w:rsid w:val="002905C2"/>
    <w:rsid w:val="0029070F"/>
    <w:rsid w:val="00290B03"/>
    <w:rsid w:val="00290B2C"/>
    <w:rsid w:val="00290E46"/>
    <w:rsid w:val="00290F38"/>
    <w:rsid w:val="00290F7C"/>
    <w:rsid w:val="00291082"/>
    <w:rsid w:val="0029121B"/>
    <w:rsid w:val="00291251"/>
    <w:rsid w:val="002913E3"/>
    <w:rsid w:val="002914B9"/>
    <w:rsid w:val="0029189D"/>
    <w:rsid w:val="00291BD3"/>
    <w:rsid w:val="00291DA9"/>
    <w:rsid w:val="00291E5F"/>
    <w:rsid w:val="00291EE6"/>
    <w:rsid w:val="00291FF3"/>
    <w:rsid w:val="00292042"/>
    <w:rsid w:val="002921F6"/>
    <w:rsid w:val="002923F4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40AB"/>
    <w:rsid w:val="002940BF"/>
    <w:rsid w:val="00294110"/>
    <w:rsid w:val="002945F0"/>
    <w:rsid w:val="002948D7"/>
    <w:rsid w:val="00294A28"/>
    <w:rsid w:val="00294AB6"/>
    <w:rsid w:val="00294BA7"/>
    <w:rsid w:val="00294BC5"/>
    <w:rsid w:val="00295127"/>
    <w:rsid w:val="002954AD"/>
    <w:rsid w:val="0029594D"/>
    <w:rsid w:val="00295966"/>
    <w:rsid w:val="00295A18"/>
    <w:rsid w:val="00295BAC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E79"/>
    <w:rsid w:val="002A158E"/>
    <w:rsid w:val="002A1A24"/>
    <w:rsid w:val="002A2035"/>
    <w:rsid w:val="002A2136"/>
    <w:rsid w:val="002A241E"/>
    <w:rsid w:val="002A28B6"/>
    <w:rsid w:val="002A2936"/>
    <w:rsid w:val="002A299E"/>
    <w:rsid w:val="002A2EF5"/>
    <w:rsid w:val="002A2F19"/>
    <w:rsid w:val="002A3252"/>
    <w:rsid w:val="002A34A8"/>
    <w:rsid w:val="002A363B"/>
    <w:rsid w:val="002A368F"/>
    <w:rsid w:val="002A3B06"/>
    <w:rsid w:val="002A4596"/>
    <w:rsid w:val="002A49BB"/>
    <w:rsid w:val="002A4CE4"/>
    <w:rsid w:val="002A4EB0"/>
    <w:rsid w:val="002A5049"/>
    <w:rsid w:val="002A507F"/>
    <w:rsid w:val="002A529B"/>
    <w:rsid w:val="002A571D"/>
    <w:rsid w:val="002A61B8"/>
    <w:rsid w:val="002A6474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56B"/>
    <w:rsid w:val="002B2740"/>
    <w:rsid w:val="002B294A"/>
    <w:rsid w:val="002B2E88"/>
    <w:rsid w:val="002B2F2C"/>
    <w:rsid w:val="002B3FBF"/>
    <w:rsid w:val="002B411E"/>
    <w:rsid w:val="002B418F"/>
    <w:rsid w:val="002B4307"/>
    <w:rsid w:val="002B430F"/>
    <w:rsid w:val="002B4EF8"/>
    <w:rsid w:val="002B4F76"/>
    <w:rsid w:val="002B566B"/>
    <w:rsid w:val="002B5697"/>
    <w:rsid w:val="002B5808"/>
    <w:rsid w:val="002B59A8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D9A"/>
    <w:rsid w:val="002C2DF4"/>
    <w:rsid w:val="002C2F29"/>
    <w:rsid w:val="002C3188"/>
    <w:rsid w:val="002C32F2"/>
    <w:rsid w:val="002C32F3"/>
    <w:rsid w:val="002C33DC"/>
    <w:rsid w:val="002C3AC1"/>
    <w:rsid w:val="002C3CB5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C21"/>
    <w:rsid w:val="002C7C91"/>
    <w:rsid w:val="002D0BA0"/>
    <w:rsid w:val="002D0BC0"/>
    <w:rsid w:val="002D0F28"/>
    <w:rsid w:val="002D10C3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73"/>
    <w:rsid w:val="002D388A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C49"/>
    <w:rsid w:val="002D6C6D"/>
    <w:rsid w:val="002D7621"/>
    <w:rsid w:val="002D782F"/>
    <w:rsid w:val="002D7908"/>
    <w:rsid w:val="002D7C69"/>
    <w:rsid w:val="002E0631"/>
    <w:rsid w:val="002E07EF"/>
    <w:rsid w:val="002E0E19"/>
    <w:rsid w:val="002E1C8F"/>
    <w:rsid w:val="002E2593"/>
    <w:rsid w:val="002E2783"/>
    <w:rsid w:val="002E2D21"/>
    <w:rsid w:val="002E2EB7"/>
    <w:rsid w:val="002E32A8"/>
    <w:rsid w:val="002E3418"/>
    <w:rsid w:val="002E3743"/>
    <w:rsid w:val="002E37CF"/>
    <w:rsid w:val="002E3E1D"/>
    <w:rsid w:val="002E3FB5"/>
    <w:rsid w:val="002E4705"/>
    <w:rsid w:val="002E4A0A"/>
    <w:rsid w:val="002E4C10"/>
    <w:rsid w:val="002E4EF1"/>
    <w:rsid w:val="002E4FD7"/>
    <w:rsid w:val="002E55A8"/>
    <w:rsid w:val="002E589E"/>
    <w:rsid w:val="002E592A"/>
    <w:rsid w:val="002E5A5E"/>
    <w:rsid w:val="002E6640"/>
    <w:rsid w:val="002E6860"/>
    <w:rsid w:val="002E6C71"/>
    <w:rsid w:val="002E7370"/>
    <w:rsid w:val="002E76DD"/>
    <w:rsid w:val="002E7932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4F9"/>
    <w:rsid w:val="002F2A9E"/>
    <w:rsid w:val="002F2BF5"/>
    <w:rsid w:val="002F2C68"/>
    <w:rsid w:val="002F2FBD"/>
    <w:rsid w:val="002F318E"/>
    <w:rsid w:val="002F3224"/>
    <w:rsid w:val="002F3401"/>
    <w:rsid w:val="002F371A"/>
    <w:rsid w:val="002F3FBF"/>
    <w:rsid w:val="002F4143"/>
    <w:rsid w:val="002F44B2"/>
    <w:rsid w:val="002F45CC"/>
    <w:rsid w:val="002F4681"/>
    <w:rsid w:val="002F4A05"/>
    <w:rsid w:val="002F5503"/>
    <w:rsid w:val="002F5ACF"/>
    <w:rsid w:val="002F5E96"/>
    <w:rsid w:val="002F642B"/>
    <w:rsid w:val="002F657D"/>
    <w:rsid w:val="002F664D"/>
    <w:rsid w:val="002F669D"/>
    <w:rsid w:val="002F676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392"/>
    <w:rsid w:val="00300B72"/>
    <w:rsid w:val="00301140"/>
    <w:rsid w:val="00301205"/>
    <w:rsid w:val="003018B3"/>
    <w:rsid w:val="00301B7C"/>
    <w:rsid w:val="00301CD4"/>
    <w:rsid w:val="00301D8B"/>
    <w:rsid w:val="00302337"/>
    <w:rsid w:val="00302340"/>
    <w:rsid w:val="00302873"/>
    <w:rsid w:val="00302D62"/>
    <w:rsid w:val="00302E7D"/>
    <w:rsid w:val="00302F00"/>
    <w:rsid w:val="00303070"/>
    <w:rsid w:val="003030DC"/>
    <w:rsid w:val="00303119"/>
    <w:rsid w:val="00303310"/>
    <w:rsid w:val="003033C1"/>
    <w:rsid w:val="00303B9A"/>
    <w:rsid w:val="00304179"/>
    <w:rsid w:val="003046BE"/>
    <w:rsid w:val="0030480E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E76"/>
    <w:rsid w:val="0030720A"/>
    <w:rsid w:val="003074DD"/>
    <w:rsid w:val="003075C3"/>
    <w:rsid w:val="003075D0"/>
    <w:rsid w:val="00307D1A"/>
    <w:rsid w:val="00307EA4"/>
    <w:rsid w:val="00310206"/>
    <w:rsid w:val="003105A5"/>
    <w:rsid w:val="00310EEC"/>
    <w:rsid w:val="00311146"/>
    <w:rsid w:val="003111B8"/>
    <w:rsid w:val="00311305"/>
    <w:rsid w:val="0031229A"/>
    <w:rsid w:val="00312411"/>
    <w:rsid w:val="00312501"/>
    <w:rsid w:val="00312596"/>
    <w:rsid w:val="0031285B"/>
    <w:rsid w:val="00312AF5"/>
    <w:rsid w:val="00312DB4"/>
    <w:rsid w:val="00312DF3"/>
    <w:rsid w:val="00312E5D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5738"/>
    <w:rsid w:val="00315974"/>
    <w:rsid w:val="00316104"/>
    <w:rsid w:val="00316190"/>
    <w:rsid w:val="00316D5F"/>
    <w:rsid w:val="00316E7A"/>
    <w:rsid w:val="00317192"/>
    <w:rsid w:val="00317277"/>
    <w:rsid w:val="003175E2"/>
    <w:rsid w:val="00317D17"/>
    <w:rsid w:val="00320297"/>
    <w:rsid w:val="0032172C"/>
    <w:rsid w:val="00321BD1"/>
    <w:rsid w:val="00321D4D"/>
    <w:rsid w:val="00321EF3"/>
    <w:rsid w:val="00321FB1"/>
    <w:rsid w:val="00322069"/>
    <w:rsid w:val="003229C8"/>
    <w:rsid w:val="00322B8F"/>
    <w:rsid w:val="003235D4"/>
    <w:rsid w:val="00323BDF"/>
    <w:rsid w:val="00323C29"/>
    <w:rsid w:val="003248B8"/>
    <w:rsid w:val="0032492B"/>
    <w:rsid w:val="00324AA4"/>
    <w:rsid w:val="00324AE9"/>
    <w:rsid w:val="00325749"/>
    <w:rsid w:val="003258A6"/>
    <w:rsid w:val="00325BA2"/>
    <w:rsid w:val="00325C93"/>
    <w:rsid w:val="00325D78"/>
    <w:rsid w:val="00325E71"/>
    <w:rsid w:val="003261EA"/>
    <w:rsid w:val="0032645E"/>
    <w:rsid w:val="00326A53"/>
    <w:rsid w:val="00326A54"/>
    <w:rsid w:val="00326E2B"/>
    <w:rsid w:val="00326E4D"/>
    <w:rsid w:val="00327341"/>
    <w:rsid w:val="0032756C"/>
    <w:rsid w:val="003275BF"/>
    <w:rsid w:val="00327688"/>
    <w:rsid w:val="00327692"/>
    <w:rsid w:val="00327A36"/>
    <w:rsid w:val="00327F72"/>
    <w:rsid w:val="003300D7"/>
    <w:rsid w:val="003301CB"/>
    <w:rsid w:val="00330243"/>
    <w:rsid w:val="00330557"/>
    <w:rsid w:val="00330578"/>
    <w:rsid w:val="003306CC"/>
    <w:rsid w:val="00330DB3"/>
    <w:rsid w:val="00330FCC"/>
    <w:rsid w:val="003310F5"/>
    <w:rsid w:val="00331303"/>
    <w:rsid w:val="0033142C"/>
    <w:rsid w:val="00331860"/>
    <w:rsid w:val="003319C0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50B8"/>
    <w:rsid w:val="00335310"/>
    <w:rsid w:val="0033540B"/>
    <w:rsid w:val="00335726"/>
    <w:rsid w:val="00335A9E"/>
    <w:rsid w:val="00335E85"/>
    <w:rsid w:val="0033637B"/>
    <w:rsid w:val="003367FE"/>
    <w:rsid w:val="00336808"/>
    <w:rsid w:val="00336824"/>
    <w:rsid w:val="003369DC"/>
    <w:rsid w:val="00336C17"/>
    <w:rsid w:val="00336CEB"/>
    <w:rsid w:val="00337128"/>
    <w:rsid w:val="003371C1"/>
    <w:rsid w:val="00337440"/>
    <w:rsid w:val="00337BF2"/>
    <w:rsid w:val="00337D9D"/>
    <w:rsid w:val="00340CE6"/>
    <w:rsid w:val="00340E2A"/>
    <w:rsid w:val="00340E7D"/>
    <w:rsid w:val="00341313"/>
    <w:rsid w:val="00341334"/>
    <w:rsid w:val="003415EC"/>
    <w:rsid w:val="00341B41"/>
    <w:rsid w:val="00341B5F"/>
    <w:rsid w:val="00341E82"/>
    <w:rsid w:val="00341EA8"/>
    <w:rsid w:val="00342271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D49"/>
    <w:rsid w:val="00343DFF"/>
    <w:rsid w:val="0034456B"/>
    <w:rsid w:val="003446A3"/>
    <w:rsid w:val="0034481F"/>
    <w:rsid w:val="00344ED1"/>
    <w:rsid w:val="00345292"/>
    <w:rsid w:val="003456DB"/>
    <w:rsid w:val="003457E8"/>
    <w:rsid w:val="0034591C"/>
    <w:rsid w:val="00345F8B"/>
    <w:rsid w:val="00346044"/>
    <w:rsid w:val="0034626F"/>
    <w:rsid w:val="0034649A"/>
    <w:rsid w:val="003464D7"/>
    <w:rsid w:val="003468E8"/>
    <w:rsid w:val="00346D84"/>
    <w:rsid w:val="00346F61"/>
    <w:rsid w:val="003471ED"/>
    <w:rsid w:val="003477A5"/>
    <w:rsid w:val="003479F2"/>
    <w:rsid w:val="00347ED3"/>
    <w:rsid w:val="003501F0"/>
    <w:rsid w:val="0035047B"/>
    <w:rsid w:val="0035056E"/>
    <w:rsid w:val="00350649"/>
    <w:rsid w:val="00350AD9"/>
    <w:rsid w:val="00350CF2"/>
    <w:rsid w:val="00351493"/>
    <w:rsid w:val="003518D4"/>
    <w:rsid w:val="00351EF0"/>
    <w:rsid w:val="003520BB"/>
    <w:rsid w:val="003529FB"/>
    <w:rsid w:val="00352C07"/>
    <w:rsid w:val="00352CE3"/>
    <w:rsid w:val="00352F7F"/>
    <w:rsid w:val="0035301E"/>
    <w:rsid w:val="0035313B"/>
    <w:rsid w:val="0035360E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EAF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3209"/>
    <w:rsid w:val="0036337F"/>
    <w:rsid w:val="00363395"/>
    <w:rsid w:val="003637F5"/>
    <w:rsid w:val="0036396B"/>
    <w:rsid w:val="0036409A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FDC"/>
    <w:rsid w:val="0036738E"/>
    <w:rsid w:val="0036744C"/>
    <w:rsid w:val="00367CB6"/>
    <w:rsid w:val="00367CBC"/>
    <w:rsid w:val="00367E9B"/>
    <w:rsid w:val="00370410"/>
    <w:rsid w:val="003704C4"/>
    <w:rsid w:val="003708B8"/>
    <w:rsid w:val="00370B68"/>
    <w:rsid w:val="00370DA5"/>
    <w:rsid w:val="00372415"/>
    <w:rsid w:val="0037247E"/>
    <w:rsid w:val="00373621"/>
    <w:rsid w:val="0037369A"/>
    <w:rsid w:val="003737DE"/>
    <w:rsid w:val="00373C49"/>
    <w:rsid w:val="00373EAC"/>
    <w:rsid w:val="003740E6"/>
    <w:rsid w:val="003743CA"/>
    <w:rsid w:val="00374725"/>
    <w:rsid w:val="00374A56"/>
    <w:rsid w:val="00374ABD"/>
    <w:rsid w:val="003756C2"/>
    <w:rsid w:val="00375A1A"/>
    <w:rsid w:val="0037623F"/>
    <w:rsid w:val="0037624E"/>
    <w:rsid w:val="003763CB"/>
    <w:rsid w:val="00376782"/>
    <w:rsid w:val="00376D03"/>
    <w:rsid w:val="0037735C"/>
    <w:rsid w:val="003778C1"/>
    <w:rsid w:val="00377D9C"/>
    <w:rsid w:val="00377F0A"/>
    <w:rsid w:val="00377FFE"/>
    <w:rsid w:val="00380540"/>
    <w:rsid w:val="00380548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35FF"/>
    <w:rsid w:val="00383985"/>
    <w:rsid w:val="00383AB5"/>
    <w:rsid w:val="00383C92"/>
    <w:rsid w:val="0038405C"/>
    <w:rsid w:val="0038477A"/>
    <w:rsid w:val="00384C3D"/>
    <w:rsid w:val="0038534C"/>
    <w:rsid w:val="0038545E"/>
    <w:rsid w:val="00385505"/>
    <w:rsid w:val="00385A50"/>
    <w:rsid w:val="00385BAD"/>
    <w:rsid w:val="003862FB"/>
    <w:rsid w:val="00386399"/>
    <w:rsid w:val="003864D6"/>
    <w:rsid w:val="0038688F"/>
    <w:rsid w:val="0038695E"/>
    <w:rsid w:val="003869FD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11F6"/>
    <w:rsid w:val="00391394"/>
    <w:rsid w:val="00391B60"/>
    <w:rsid w:val="00391BFC"/>
    <w:rsid w:val="00391EB9"/>
    <w:rsid w:val="00391ECB"/>
    <w:rsid w:val="00392000"/>
    <w:rsid w:val="00392422"/>
    <w:rsid w:val="003926ED"/>
    <w:rsid w:val="0039293F"/>
    <w:rsid w:val="00392AC4"/>
    <w:rsid w:val="00393364"/>
    <w:rsid w:val="00393490"/>
    <w:rsid w:val="0039496D"/>
    <w:rsid w:val="00394C22"/>
    <w:rsid w:val="003953EA"/>
    <w:rsid w:val="003955A3"/>
    <w:rsid w:val="0039572E"/>
    <w:rsid w:val="0039595D"/>
    <w:rsid w:val="003965C7"/>
    <w:rsid w:val="00396810"/>
    <w:rsid w:val="00396BF0"/>
    <w:rsid w:val="00396E94"/>
    <w:rsid w:val="003976B3"/>
    <w:rsid w:val="00397E60"/>
    <w:rsid w:val="003A02F8"/>
    <w:rsid w:val="003A08BE"/>
    <w:rsid w:val="003A0940"/>
    <w:rsid w:val="003A0A39"/>
    <w:rsid w:val="003A0D4C"/>
    <w:rsid w:val="003A1610"/>
    <w:rsid w:val="003A1A6E"/>
    <w:rsid w:val="003A1B00"/>
    <w:rsid w:val="003A1CA5"/>
    <w:rsid w:val="003A244F"/>
    <w:rsid w:val="003A3E02"/>
    <w:rsid w:val="003A4121"/>
    <w:rsid w:val="003A427E"/>
    <w:rsid w:val="003A4546"/>
    <w:rsid w:val="003A5164"/>
    <w:rsid w:val="003A53A0"/>
    <w:rsid w:val="003A5B17"/>
    <w:rsid w:val="003A5F6D"/>
    <w:rsid w:val="003A5FEC"/>
    <w:rsid w:val="003A693A"/>
    <w:rsid w:val="003A6AFD"/>
    <w:rsid w:val="003A75F2"/>
    <w:rsid w:val="003A7D2B"/>
    <w:rsid w:val="003A7F29"/>
    <w:rsid w:val="003B008C"/>
    <w:rsid w:val="003B0718"/>
    <w:rsid w:val="003B0868"/>
    <w:rsid w:val="003B0872"/>
    <w:rsid w:val="003B0DC7"/>
    <w:rsid w:val="003B0F7D"/>
    <w:rsid w:val="003B122C"/>
    <w:rsid w:val="003B144A"/>
    <w:rsid w:val="003B154C"/>
    <w:rsid w:val="003B1F55"/>
    <w:rsid w:val="003B24E5"/>
    <w:rsid w:val="003B2BA0"/>
    <w:rsid w:val="003B2E66"/>
    <w:rsid w:val="003B323F"/>
    <w:rsid w:val="003B394A"/>
    <w:rsid w:val="003B3A18"/>
    <w:rsid w:val="003B3CE9"/>
    <w:rsid w:val="003B3FA2"/>
    <w:rsid w:val="003B4052"/>
    <w:rsid w:val="003B416B"/>
    <w:rsid w:val="003B41B6"/>
    <w:rsid w:val="003B49BD"/>
    <w:rsid w:val="003B4C3E"/>
    <w:rsid w:val="003B4D5B"/>
    <w:rsid w:val="003B518D"/>
    <w:rsid w:val="003B5578"/>
    <w:rsid w:val="003B5B8D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7C7"/>
    <w:rsid w:val="003B7967"/>
    <w:rsid w:val="003B7B94"/>
    <w:rsid w:val="003B7D39"/>
    <w:rsid w:val="003C00A4"/>
    <w:rsid w:val="003C0153"/>
    <w:rsid w:val="003C067B"/>
    <w:rsid w:val="003C0BB2"/>
    <w:rsid w:val="003C0BF5"/>
    <w:rsid w:val="003C1A03"/>
    <w:rsid w:val="003C252B"/>
    <w:rsid w:val="003C263F"/>
    <w:rsid w:val="003C2854"/>
    <w:rsid w:val="003C3068"/>
    <w:rsid w:val="003C3524"/>
    <w:rsid w:val="003C3565"/>
    <w:rsid w:val="003C37DE"/>
    <w:rsid w:val="003C3A8E"/>
    <w:rsid w:val="003C3EBA"/>
    <w:rsid w:val="003C4AE2"/>
    <w:rsid w:val="003C4FBD"/>
    <w:rsid w:val="003C5202"/>
    <w:rsid w:val="003C5285"/>
    <w:rsid w:val="003C52D7"/>
    <w:rsid w:val="003C565C"/>
    <w:rsid w:val="003C57F0"/>
    <w:rsid w:val="003C595B"/>
    <w:rsid w:val="003C5AD7"/>
    <w:rsid w:val="003C67B4"/>
    <w:rsid w:val="003C6C36"/>
    <w:rsid w:val="003C6ED2"/>
    <w:rsid w:val="003C74C1"/>
    <w:rsid w:val="003C7534"/>
    <w:rsid w:val="003C7656"/>
    <w:rsid w:val="003C76D1"/>
    <w:rsid w:val="003C7F55"/>
    <w:rsid w:val="003D0744"/>
    <w:rsid w:val="003D0800"/>
    <w:rsid w:val="003D0C3D"/>
    <w:rsid w:val="003D0D5B"/>
    <w:rsid w:val="003D0D8F"/>
    <w:rsid w:val="003D0E37"/>
    <w:rsid w:val="003D0E9E"/>
    <w:rsid w:val="003D0FFD"/>
    <w:rsid w:val="003D104A"/>
    <w:rsid w:val="003D1163"/>
    <w:rsid w:val="003D11BF"/>
    <w:rsid w:val="003D1BCC"/>
    <w:rsid w:val="003D1BE3"/>
    <w:rsid w:val="003D2072"/>
    <w:rsid w:val="003D2BE2"/>
    <w:rsid w:val="003D2C87"/>
    <w:rsid w:val="003D35DE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A50"/>
    <w:rsid w:val="003D7B95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2473"/>
    <w:rsid w:val="003E26D1"/>
    <w:rsid w:val="003E2C17"/>
    <w:rsid w:val="003E2CD0"/>
    <w:rsid w:val="003E2EBB"/>
    <w:rsid w:val="003E3247"/>
    <w:rsid w:val="003E3275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83"/>
    <w:rsid w:val="003E697B"/>
    <w:rsid w:val="003E6A2C"/>
    <w:rsid w:val="003E6B6A"/>
    <w:rsid w:val="003E6DE9"/>
    <w:rsid w:val="003E6E4C"/>
    <w:rsid w:val="003E6F95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7FE"/>
    <w:rsid w:val="003F2B7E"/>
    <w:rsid w:val="003F354A"/>
    <w:rsid w:val="003F3C2C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EC4"/>
    <w:rsid w:val="003F5FE8"/>
    <w:rsid w:val="003F6334"/>
    <w:rsid w:val="003F63FC"/>
    <w:rsid w:val="003F660F"/>
    <w:rsid w:val="003F6790"/>
    <w:rsid w:val="003F6941"/>
    <w:rsid w:val="003F6A31"/>
    <w:rsid w:val="003F6D4C"/>
    <w:rsid w:val="003F7D89"/>
    <w:rsid w:val="003F7FCA"/>
    <w:rsid w:val="0040001F"/>
    <w:rsid w:val="00400334"/>
    <w:rsid w:val="004004A5"/>
    <w:rsid w:val="00400501"/>
    <w:rsid w:val="00400BE3"/>
    <w:rsid w:val="00400EBD"/>
    <w:rsid w:val="00400FE3"/>
    <w:rsid w:val="0040120C"/>
    <w:rsid w:val="004016A5"/>
    <w:rsid w:val="00401BB7"/>
    <w:rsid w:val="00401D50"/>
    <w:rsid w:val="00401D83"/>
    <w:rsid w:val="004020A8"/>
    <w:rsid w:val="00402308"/>
    <w:rsid w:val="00402625"/>
    <w:rsid w:val="0040281F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DA2"/>
    <w:rsid w:val="00405146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FE"/>
    <w:rsid w:val="00407D91"/>
    <w:rsid w:val="00407ED1"/>
    <w:rsid w:val="0041018F"/>
    <w:rsid w:val="0041034B"/>
    <w:rsid w:val="0041038E"/>
    <w:rsid w:val="0041089B"/>
    <w:rsid w:val="00410B49"/>
    <w:rsid w:val="00410D5E"/>
    <w:rsid w:val="00410E01"/>
    <w:rsid w:val="004119D8"/>
    <w:rsid w:val="00411A2C"/>
    <w:rsid w:val="00411A79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51D"/>
    <w:rsid w:val="00413DB8"/>
    <w:rsid w:val="00413DD8"/>
    <w:rsid w:val="00413E24"/>
    <w:rsid w:val="00414481"/>
    <w:rsid w:val="00414DA7"/>
    <w:rsid w:val="00415520"/>
    <w:rsid w:val="00415577"/>
    <w:rsid w:val="004157A4"/>
    <w:rsid w:val="00415BFF"/>
    <w:rsid w:val="00416258"/>
    <w:rsid w:val="004173FB"/>
    <w:rsid w:val="0041782F"/>
    <w:rsid w:val="00417A96"/>
    <w:rsid w:val="00417C18"/>
    <w:rsid w:val="00417E5E"/>
    <w:rsid w:val="00420085"/>
    <w:rsid w:val="0042090F"/>
    <w:rsid w:val="00421AA3"/>
    <w:rsid w:val="00421ABE"/>
    <w:rsid w:val="0042219B"/>
    <w:rsid w:val="004221F5"/>
    <w:rsid w:val="0042231A"/>
    <w:rsid w:val="0042235A"/>
    <w:rsid w:val="0042242C"/>
    <w:rsid w:val="00422531"/>
    <w:rsid w:val="0042256C"/>
    <w:rsid w:val="00422BA4"/>
    <w:rsid w:val="0042306B"/>
    <w:rsid w:val="00423164"/>
    <w:rsid w:val="00423DA4"/>
    <w:rsid w:val="00423DE7"/>
    <w:rsid w:val="00423E48"/>
    <w:rsid w:val="00424245"/>
    <w:rsid w:val="00424369"/>
    <w:rsid w:val="004243F6"/>
    <w:rsid w:val="00424B2E"/>
    <w:rsid w:val="00424C63"/>
    <w:rsid w:val="00425FDA"/>
    <w:rsid w:val="00426491"/>
    <w:rsid w:val="00426540"/>
    <w:rsid w:val="00426915"/>
    <w:rsid w:val="00426C10"/>
    <w:rsid w:val="00426FB8"/>
    <w:rsid w:val="004277B7"/>
    <w:rsid w:val="00427852"/>
    <w:rsid w:val="00427872"/>
    <w:rsid w:val="004278F3"/>
    <w:rsid w:val="00427CA9"/>
    <w:rsid w:val="00427FCA"/>
    <w:rsid w:val="00430406"/>
    <w:rsid w:val="004304D7"/>
    <w:rsid w:val="0043058B"/>
    <w:rsid w:val="004309C8"/>
    <w:rsid w:val="00430C9F"/>
    <w:rsid w:val="00430D27"/>
    <w:rsid w:val="004312D6"/>
    <w:rsid w:val="00432048"/>
    <w:rsid w:val="004321C1"/>
    <w:rsid w:val="004325DD"/>
    <w:rsid w:val="00432651"/>
    <w:rsid w:val="004327E7"/>
    <w:rsid w:val="004328BD"/>
    <w:rsid w:val="00432D70"/>
    <w:rsid w:val="004337DB"/>
    <w:rsid w:val="004338F3"/>
    <w:rsid w:val="00433A3A"/>
    <w:rsid w:val="00434156"/>
    <w:rsid w:val="0043444A"/>
    <w:rsid w:val="00434857"/>
    <w:rsid w:val="00434DB4"/>
    <w:rsid w:val="00435199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CBF"/>
    <w:rsid w:val="00437F67"/>
    <w:rsid w:val="004401E5"/>
    <w:rsid w:val="00440582"/>
    <w:rsid w:val="0044089B"/>
    <w:rsid w:val="00440BE5"/>
    <w:rsid w:val="00440E03"/>
    <w:rsid w:val="00440ED0"/>
    <w:rsid w:val="00441044"/>
    <w:rsid w:val="004410DF"/>
    <w:rsid w:val="0044127A"/>
    <w:rsid w:val="00441A29"/>
    <w:rsid w:val="00441FA1"/>
    <w:rsid w:val="004421A8"/>
    <w:rsid w:val="00442350"/>
    <w:rsid w:val="004425E9"/>
    <w:rsid w:val="00442ECD"/>
    <w:rsid w:val="00443607"/>
    <w:rsid w:val="004437B6"/>
    <w:rsid w:val="004437CA"/>
    <w:rsid w:val="00443B9E"/>
    <w:rsid w:val="00443C70"/>
    <w:rsid w:val="00443F3D"/>
    <w:rsid w:val="0044437F"/>
    <w:rsid w:val="00444536"/>
    <w:rsid w:val="00444665"/>
    <w:rsid w:val="0044499D"/>
    <w:rsid w:val="00444B54"/>
    <w:rsid w:val="00444C22"/>
    <w:rsid w:val="00444DD0"/>
    <w:rsid w:val="00444EB2"/>
    <w:rsid w:val="00444F34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D3"/>
    <w:rsid w:val="00447EC6"/>
    <w:rsid w:val="00450582"/>
    <w:rsid w:val="004508C4"/>
    <w:rsid w:val="00450A05"/>
    <w:rsid w:val="00450B5B"/>
    <w:rsid w:val="00450DAF"/>
    <w:rsid w:val="00450E12"/>
    <w:rsid w:val="00450E13"/>
    <w:rsid w:val="00450EA5"/>
    <w:rsid w:val="004518A8"/>
    <w:rsid w:val="00451C7A"/>
    <w:rsid w:val="004521AD"/>
    <w:rsid w:val="00452B5E"/>
    <w:rsid w:val="00452E3B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E83"/>
    <w:rsid w:val="00455229"/>
    <w:rsid w:val="00455311"/>
    <w:rsid w:val="00455410"/>
    <w:rsid w:val="0045553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51A"/>
    <w:rsid w:val="00457565"/>
    <w:rsid w:val="00457E56"/>
    <w:rsid w:val="004600CF"/>
    <w:rsid w:val="004606C7"/>
    <w:rsid w:val="00460729"/>
    <w:rsid w:val="00460B36"/>
    <w:rsid w:val="00460BD6"/>
    <w:rsid w:val="00460FD8"/>
    <w:rsid w:val="004615D9"/>
    <w:rsid w:val="00461655"/>
    <w:rsid w:val="004616BF"/>
    <w:rsid w:val="004617C1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426C"/>
    <w:rsid w:val="004646A1"/>
    <w:rsid w:val="00464D94"/>
    <w:rsid w:val="00464DD0"/>
    <w:rsid w:val="0046500D"/>
    <w:rsid w:val="0046506C"/>
    <w:rsid w:val="00465104"/>
    <w:rsid w:val="004659E8"/>
    <w:rsid w:val="00466091"/>
    <w:rsid w:val="004662E2"/>
    <w:rsid w:val="00466414"/>
    <w:rsid w:val="0046646E"/>
    <w:rsid w:val="004665F4"/>
    <w:rsid w:val="00467020"/>
    <w:rsid w:val="00467346"/>
    <w:rsid w:val="0046737C"/>
    <w:rsid w:val="004675A4"/>
    <w:rsid w:val="00467B78"/>
    <w:rsid w:val="00467CDE"/>
    <w:rsid w:val="00467D3E"/>
    <w:rsid w:val="0047064F"/>
    <w:rsid w:val="00470A9D"/>
    <w:rsid w:val="00470E0F"/>
    <w:rsid w:val="00470E43"/>
    <w:rsid w:val="00471297"/>
    <w:rsid w:val="00471849"/>
    <w:rsid w:val="004719D2"/>
    <w:rsid w:val="00471E20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43F4"/>
    <w:rsid w:val="00474486"/>
    <w:rsid w:val="0047462D"/>
    <w:rsid w:val="00474BC4"/>
    <w:rsid w:val="00474D44"/>
    <w:rsid w:val="004751D4"/>
    <w:rsid w:val="00475465"/>
    <w:rsid w:val="00475661"/>
    <w:rsid w:val="004759DE"/>
    <w:rsid w:val="00476C5F"/>
    <w:rsid w:val="0047748C"/>
    <w:rsid w:val="00477EA0"/>
    <w:rsid w:val="0048013A"/>
    <w:rsid w:val="0048031E"/>
    <w:rsid w:val="00480859"/>
    <w:rsid w:val="0048098A"/>
    <w:rsid w:val="00482178"/>
    <w:rsid w:val="00482C01"/>
    <w:rsid w:val="00482EBF"/>
    <w:rsid w:val="0048305E"/>
    <w:rsid w:val="0048387B"/>
    <w:rsid w:val="0048392F"/>
    <w:rsid w:val="00483F7F"/>
    <w:rsid w:val="0048403C"/>
    <w:rsid w:val="004844F0"/>
    <w:rsid w:val="00484A51"/>
    <w:rsid w:val="00484DFB"/>
    <w:rsid w:val="0048504A"/>
    <w:rsid w:val="004850C5"/>
    <w:rsid w:val="0048560F"/>
    <w:rsid w:val="004861F1"/>
    <w:rsid w:val="0048621C"/>
    <w:rsid w:val="004866E0"/>
    <w:rsid w:val="004870DD"/>
    <w:rsid w:val="004876C4"/>
    <w:rsid w:val="004902DB"/>
    <w:rsid w:val="00490487"/>
    <w:rsid w:val="00490CBB"/>
    <w:rsid w:val="004910F5"/>
    <w:rsid w:val="00491186"/>
    <w:rsid w:val="00491CFA"/>
    <w:rsid w:val="00491E54"/>
    <w:rsid w:val="00491FDA"/>
    <w:rsid w:val="004921DC"/>
    <w:rsid w:val="004921E9"/>
    <w:rsid w:val="0049229E"/>
    <w:rsid w:val="0049240E"/>
    <w:rsid w:val="00492B0D"/>
    <w:rsid w:val="00492B8F"/>
    <w:rsid w:val="00492DD9"/>
    <w:rsid w:val="00492FD7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69F"/>
    <w:rsid w:val="00495CC4"/>
    <w:rsid w:val="00495DEA"/>
    <w:rsid w:val="00495F0C"/>
    <w:rsid w:val="00496373"/>
    <w:rsid w:val="004964F1"/>
    <w:rsid w:val="004969FE"/>
    <w:rsid w:val="00497517"/>
    <w:rsid w:val="004976A1"/>
    <w:rsid w:val="004A0134"/>
    <w:rsid w:val="004A014A"/>
    <w:rsid w:val="004A06B1"/>
    <w:rsid w:val="004A09C0"/>
    <w:rsid w:val="004A0B0E"/>
    <w:rsid w:val="004A0B17"/>
    <w:rsid w:val="004A0CC8"/>
    <w:rsid w:val="004A0D32"/>
    <w:rsid w:val="004A0E96"/>
    <w:rsid w:val="004A0EDA"/>
    <w:rsid w:val="004A1493"/>
    <w:rsid w:val="004A18C1"/>
    <w:rsid w:val="004A1924"/>
    <w:rsid w:val="004A1A0C"/>
    <w:rsid w:val="004A1C90"/>
    <w:rsid w:val="004A1D3A"/>
    <w:rsid w:val="004A1E6E"/>
    <w:rsid w:val="004A1F45"/>
    <w:rsid w:val="004A1F97"/>
    <w:rsid w:val="004A23E7"/>
    <w:rsid w:val="004A25FA"/>
    <w:rsid w:val="004A26D1"/>
    <w:rsid w:val="004A29C3"/>
    <w:rsid w:val="004A3068"/>
    <w:rsid w:val="004A36EC"/>
    <w:rsid w:val="004A3958"/>
    <w:rsid w:val="004A3B56"/>
    <w:rsid w:val="004A3DD9"/>
    <w:rsid w:val="004A41A4"/>
    <w:rsid w:val="004A43D2"/>
    <w:rsid w:val="004A4410"/>
    <w:rsid w:val="004A45B8"/>
    <w:rsid w:val="004A4E74"/>
    <w:rsid w:val="004A5018"/>
    <w:rsid w:val="004A5062"/>
    <w:rsid w:val="004A50CF"/>
    <w:rsid w:val="004A538E"/>
    <w:rsid w:val="004A5769"/>
    <w:rsid w:val="004A580C"/>
    <w:rsid w:val="004A588A"/>
    <w:rsid w:val="004A5A90"/>
    <w:rsid w:val="004A5BFD"/>
    <w:rsid w:val="004A5DBD"/>
    <w:rsid w:val="004A607E"/>
    <w:rsid w:val="004A6139"/>
    <w:rsid w:val="004A65E8"/>
    <w:rsid w:val="004A67FB"/>
    <w:rsid w:val="004A6A1F"/>
    <w:rsid w:val="004A6AD7"/>
    <w:rsid w:val="004A6D37"/>
    <w:rsid w:val="004A6DDA"/>
    <w:rsid w:val="004A7183"/>
    <w:rsid w:val="004A7199"/>
    <w:rsid w:val="004A73C8"/>
    <w:rsid w:val="004A7445"/>
    <w:rsid w:val="004B05F1"/>
    <w:rsid w:val="004B079D"/>
    <w:rsid w:val="004B0899"/>
    <w:rsid w:val="004B10D4"/>
    <w:rsid w:val="004B1AC1"/>
    <w:rsid w:val="004B2370"/>
    <w:rsid w:val="004B28D3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6F"/>
    <w:rsid w:val="004B4C34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AAA"/>
    <w:rsid w:val="004B73FF"/>
    <w:rsid w:val="004B7586"/>
    <w:rsid w:val="004B7A10"/>
    <w:rsid w:val="004B7F3D"/>
    <w:rsid w:val="004C0062"/>
    <w:rsid w:val="004C0338"/>
    <w:rsid w:val="004C0501"/>
    <w:rsid w:val="004C09B5"/>
    <w:rsid w:val="004C0EDA"/>
    <w:rsid w:val="004C1191"/>
    <w:rsid w:val="004C1719"/>
    <w:rsid w:val="004C1A8A"/>
    <w:rsid w:val="004C2414"/>
    <w:rsid w:val="004C24D8"/>
    <w:rsid w:val="004C26C4"/>
    <w:rsid w:val="004C2902"/>
    <w:rsid w:val="004C2E4D"/>
    <w:rsid w:val="004C3410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A67"/>
    <w:rsid w:val="004C5CA5"/>
    <w:rsid w:val="004C68E7"/>
    <w:rsid w:val="004C6F5B"/>
    <w:rsid w:val="004C7260"/>
    <w:rsid w:val="004C7895"/>
    <w:rsid w:val="004C7FB0"/>
    <w:rsid w:val="004D0046"/>
    <w:rsid w:val="004D02CE"/>
    <w:rsid w:val="004D033C"/>
    <w:rsid w:val="004D059E"/>
    <w:rsid w:val="004D0638"/>
    <w:rsid w:val="004D0680"/>
    <w:rsid w:val="004D0FFA"/>
    <w:rsid w:val="004D1CD7"/>
    <w:rsid w:val="004D22EF"/>
    <w:rsid w:val="004D2871"/>
    <w:rsid w:val="004D2A32"/>
    <w:rsid w:val="004D3144"/>
    <w:rsid w:val="004D31CD"/>
    <w:rsid w:val="004D3660"/>
    <w:rsid w:val="004D391E"/>
    <w:rsid w:val="004D3955"/>
    <w:rsid w:val="004D3FB4"/>
    <w:rsid w:val="004D41E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E32"/>
    <w:rsid w:val="004D75F3"/>
    <w:rsid w:val="004D7926"/>
    <w:rsid w:val="004E022C"/>
    <w:rsid w:val="004E041D"/>
    <w:rsid w:val="004E0B15"/>
    <w:rsid w:val="004E0EBA"/>
    <w:rsid w:val="004E16FF"/>
    <w:rsid w:val="004E1B0B"/>
    <w:rsid w:val="004E1C0C"/>
    <w:rsid w:val="004E1DCD"/>
    <w:rsid w:val="004E2777"/>
    <w:rsid w:val="004E27BE"/>
    <w:rsid w:val="004E2854"/>
    <w:rsid w:val="004E2FE7"/>
    <w:rsid w:val="004E3F4E"/>
    <w:rsid w:val="004E4C20"/>
    <w:rsid w:val="004E4DEF"/>
    <w:rsid w:val="004E50C5"/>
    <w:rsid w:val="004E5154"/>
    <w:rsid w:val="004E5325"/>
    <w:rsid w:val="004E53BA"/>
    <w:rsid w:val="004E5B3E"/>
    <w:rsid w:val="004E5F37"/>
    <w:rsid w:val="004E61F1"/>
    <w:rsid w:val="004E68F1"/>
    <w:rsid w:val="004E7211"/>
    <w:rsid w:val="004E7C23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464"/>
    <w:rsid w:val="004F1613"/>
    <w:rsid w:val="004F1939"/>
    <w:rsid w:val="004F20FD"/>
    <w:rsid w:val="004F2493"/>
    <w:rsid w:val="004F2785"/>
    <w:rsid w:val="004F2BDD"/>
    <w:rsid w:val="004F2FDD"/>
    <w:rsid w:val="004F3F73"/>
    <w:rsid w:val="004F4080"/>
    <w:rsid w:val="004F425E"/>
    <w:rsid w:val="004F4514"/>
    <w:rsid w:val="004F48DC"/>
    <w:rsid w:val="004F4B7C"/>
    <w:rsid w:val="004F4F35"/>
    <w:rsid w:val="004F517D"/>
    <w:rsid w:val="004F530E"/>
    <w:rsid w:val="004F5624"/>
    <w:rsid w:val="004F5C1A"/>
    <w:rsid w:val="004F636C"/>
    <w:rsid w:val="004F65AD"/>
    <w:rsid w:val="004F67C6"/>
    <w:rsid w:val="004F697D"/>
    <w:rsid w:val="004F743E"/>
    <w:rsid w:val="004F78D2"/>
    <w:rsid w:val="004F7B21"/>
    <w:rsid w:val="004F7B24"/>
    <w:rsid w:val="004F7E93"/>
    <w:rsid w:val="0050013C"/>
    <w:rsid w:val="00500267"/>
    <w:rsid w:val="005006E5"/>
    <w:rsid w:val="00500BBB"/>
    <w:rsid w:val="00500BE1"/>
    <w:rsid w:val="00500F99"/>
    <w:rsid w:val="005011EB"/>
    <w:rsid w:val="005012E5"/>
    <w:rsid w:val="00501567"/>
    <w:rsid w:val="0050193F"/>
    <w:rsid w:val="005022FE"/>
    <w:rsid w:val="005023FE"/>
    <w:rsid w:val="00502401"/>
    <w:rsid w:val="00502419"/>
    <w:rsid w:val="005025D7"/>
    <w:rsid w:val="00502C06"/>
    <w:rsid w:val="00503229"/>
    <w:rsid w:val="005032A7"/>
    <w:rsid w:val="00503D2C"/>
    <w:rsid w:val="005040C4"/>
    <w:rsid w:val="005043A4"/>
    <w:rsid w:val="005048C0"/>
    <w:rsid w:val="0050622A"/>
    <w:rsid w:val="005064E7"/>
    <w:rsid w:val="00506D53"/>
    <w:rsid w:val="0050731D"/>
    <w:rsid w:val="00507B48"/>
    <w:rsid w:val="00507EFC"/>
    <w:rsid w:val="005100CF"/>
    <w:rsid w:val="005103EB"/>
    <w:rsid w:val="005109D9"/>
    <w:rsid w:val="00510B4D"/>
    <w:rsid w:val="00510BAA"/>
    <w:rsid w:val="00510CA3"/>
    <w:rsid w:val="00510EEC"/>
    <w:rsid w:val="00511009"/>
    <w:rsid w:val="00511465"/>
    <w:rsid w:val="00511624"/>
    <w:rsid w:val="00511A0B"/>
    <w:rsid w:val="00511A82"/>
    <w:rsid w:val="005123E3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5055"/>
    <w:rsid w:val="00515236"/>
    <w:rsid w:val="0051585E"/>
    <w:rsid w:val="005158AC"/>
    <w:rsid w:val="00515A55"/>
    <w:rsid w:val="0051600A"/>
    <w:rsid w:val="005163C4"/>
    <w:rsid w:val="00516B25"/>
    <w:rsid w:val="00516C76"/>
    <w:rsid w:val="00516D93"/>
    <w:rsid w:val="00516E60"/>
    <w:rsid w:val="0051701B"/>
    <w:rsid w:val="00517A33"/>
    <w:rsid w:val="00517BCA"/>
    <w:rsid w:val="00517BE8"/>
    <w:rsid w:val="00517D4E"/>
    <w:rsid w:val="00517DDD"/>
    <w:rsid w:val="00520129"/>
    <w:rsid w:val="005203C7"/>
    <w:rsid w:val="0052074A"/>
    <w:rsid w:val="00520B40"/>
    <w:rsid w:val="0052106D"/>
    <w:rsid w:val="005212D5"/>
    <w:rsid w:val="005218DD"/>
    <w:rsid w:val="005220BF"/>
    <w:rsid w:val="0052249A"/>
    <w:rsid w:val="00522B11"/>
    <w:rsid w:val="00523023"/>
    <w:rsid w:val="005234EC"/>
    <w:rsid w:val="005235A5"/>
    <w:rsid w:val="005236E8"/>
    <w:rsid w:val="00523A48"/>
    <w:rsid w:val="00523AA2"/>
    <w:rsid w:val="00523B28"/>
    <w:rsid w:val="00523C97"/>
    <w:rsid w:val="00523CF5"/>
    <w:rsid w:val="00523D8A"/>
    <w:rsid w:val="00523E30"/>
    <w:rsid w:val="00523E88"/>
    <w:rsid w:val="00524796"/>
    <w:rsid w:val="005247A0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7A0A"/>
    <w:rsid w:val="00527AA0"/>
    <w:rsid w:val="00527BA5"/>
    <w:rsid w:val="00530048"/>
    <w:rsid w:val="00530237"/>
    <w:rsid w:val="00530332"/>
    <w:rsid w:val="005305C5"/>
    <w:rsid w:val="005305E7"/>
    <w:rsid w:val="005305FE"/>
    <w:rsid w:val="005309F0"/>
    <w:rsid w:val="00530E77"/>
    <w:rsid w:val="00531288"/>
    <w:rsid w:val="0053186A"/>
    <w:rsid w:val="005318C4"/>
    <w:rsid w:val="005318DD"/>
    <w:rsid w:val="00531DED"/>
    <w:rsid w:val="00532037"/>
    <w:rsid w:val="005322CD"/>
    <w:rsid w:val="00532E80"/>
    <w:rsid w:val="00532F39"/>
    <w:rsid w:val="005332E2"/>
    <w:rsid w:val="00533737"/>
    <w:rsid w:val="00533841"/>
    <w:rsid w:val="0053454B"/>
    <w:rsid w:val="005348BA"/>
    <w:rsid w:val="00534A66"/>
    <w:rsid w:val="00534A9F"/>
    <w:rsid w:val="00534F26"/>
    <w:rsid w:val="005353FB"/>
    <w:rsid w:val="00535691"/>
    <w:rsid w:val="0053588A"/>
    <w:rsid w:val="00535965"/>
    <w:rsid w:val="0053601F"/>
    <w:rsid w:val="00536177"/>
    <w:rsid w:val="005365CD"/>
    <w:rsid w:val="00536701"/>
    <w:rsid w:val="00536909"/>
    <w:rsid w:val="005369DA"/>
    <w:rsid w:val="00536B04"/>
    <w:rsid w:val="0053709D"/>
    <w:rsid w:val="0053714F"/>
    <w:rsid w:val="00537647"/>
    <w:rsid w:val="005379AD"/>
    <w:rsid w:val="00537ADE"/>
    <w:rsid w:val="00537E44"/>
    <w:rsid w:val="00537F0E"/>
    <w:rsid w:val="00537F40"/>
    <w:rsid w:val="00540086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312"/>
    <w:rsid w:val="0054250E"/>
    <w:rsid w:val="00542558"/>
    <w:rsid w:val="00542809"/>
    <w:rsid w:val="0054288F"/>
    <w:rsid w:val="0054294B"/>
    <w:rsid w:val="005430A8"/>
    <w:rsid w:val="00543A9D"/>
    <w:rsid w:val="00543D5D"/>
    <w:rsid w:val="0054436A"/>
    <w:rsid w:val="005443F8"/>
    <w:rsid w:val="005445B3"/>
    <w:rsid w:val="00544BE9"/>
    <w:rsid w:val="00545A64"/>
    <w:rsid w:val="00546398"/>
    <w:rsid w:val="0054645F"/>
    <w:rsid w:val="0054663F"/>
    <w:rsid w:val="00546947"/>
    <w:rsid w:val="005471B4"/>
    <w:rsid w:val="00547476"/>
    <w:rsid w:val="005479AC"/>
    <w:rsid w:val="00547E8D"/>
    <w:rsid w:val="00550051"/>
    <w:rsid w:val="00550245"/>
    <w:rsid w:val="005508C3"/>
    <w:rsid w:val="00550A4D"/>
    <w:rsid w:val="00550A8D"/>
    <w:rsid w:val="005513C0"/>
    <w:rsid w:val="00551764"/>
    <w:rsid w:val="00551874"/>
    <w:rsid w:val="00551FBA"/>
    <w:rsid w:val="0055220D"/>
    <w:rsid w:val="005526B4"/>
    <w:rsid w:val="005526BE"/>
    <w:rsid w:val="0055292F"/>
    <w:rsid w:val="00553025"/>
    <w:rsid w:val="00553096"/>
    <w:rsid w:val="00553296"/>
    <w:rsid w:val="00553E97"/>
    <w:rsid w:val="00553F16"/>
    <w:rsid w:val="0055477B"/>
    <w:rsid w:val="00554BFB"/>
    <w:rsid w:val="00554CC6"/>
    <w:rsid w:val="005552B8"/>
    <w:rsid w:val="005571B0"/>
    <w:rsid w:val="00557504"/>
    <w:rsid w:val="005579AC"/>
    <w:rsid w:val="005579D3"/>
    <w:rsid w:val="00557CBB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4232"/>
    <w:rsid w:val="005644A8"/>
    <w:rsid w:val="005649BD"/>
    <w:rsid w:val="00564BB6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EC9"/>
    <w:rsid w:val="00566FB7"/>
    <w:rsid w:val="005673E0"/>
    <w:rsid w:val="005676F2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384"/>
    <w:rsid w:val="005739C0"/>
    <w:rsid w:val="00573EC1"/>
    <w:rsid w:val="0057411F"/>
    <w:rsid w:val="0057431C"/>
    <w:rsid w:val="0057439B"/>
    <w:rsid w:val="005747D4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C95"/>
    <w:rsid w:val="00576CAF"/>
    <w:rsid w:val="00576E47"/>
    <w:rsid w:val="0057700E"/>
    <w:rsid w:val="005778B8"/>
    <w:rsid w:val="00577B45"/>
    <w:rsid w:val="00577C6F"/>
    <w:rsid w:val="00577D45"/>
    <w:rsid w:val="00577EF6"/>
    <w:rsid w:val="00577FAD"/>
    <w:rsid w:val="0058009F"/>
    <w:rsid w:val="00580430"/>
    <w:rsid w:val="005807F8"/>
    <w:rsid w:val="005808A0"/>
    <w:rsid w:val="005820BC"/>
    <w:rsid w:val="00582492"/>
    <w:rsid w:val="00583409"/>
    <w:rsid w:val="00583967"/>
    <w:rsid w:val="00583B93"/>
    <w:rsid w:val="00584057"/>
    <w:rsid w:val="005841D0"/>
    <w:rsid w:val="0058427C"/>
    <w:rsid w:val="0058467E"/>
    <w:rsid w:val="00584732"/>
    <w:rsid w:val="00584A27"/>
    <w:rsid w:val="00584F42"/>
    <w:rsid w:val="00585078"/>
    <w:rsid w:val="0058529B"/>
    <w:rsid w:val="00585C07"/>
    <w:rsid w:val="00585E81"/>
    <w:rsid w:val="0058669A"/>
    <w:rsid w:val="00586965"/>
    <w:rsid w:val="00586971"/>
    <w:rsid w:val="00586E10"/>
    <w:rsid w:val="00586E1A"/>
    <w:rsid w:val="00587249"/>
    <w:rsid w:val="00587DB4"/>
    <w:rsid w:val="00587DC2"/>
    <w:rsid w:val="0059004D"/>
    <w:rsid w:val="0059011A"/>
    <w:rsid w:val="005901FB"/>
    <w:rsid w:val="005905FE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8A"/>
    <w:rsid w:val="00592937"/>
    <w:rsid w:val="00593552"/>
    <w:rsid w:val="005936E9"/>
    <w:rsid w:val="00593856"/>
    <w:rsid w:val="005938E5"/>
    <w:rsid w:val="00593A98"/>
    <w:rsid w:val="00593AFA"/>
    <w:rsid w:val="00593C93"/>
    <w:rsid w:val="005940C3"/>
    <w:rsid w:val="00594939"/>
    <w:rsid w:val="00595110"/>
    <w:rsid w:val="00595949"/>
    <w:rsid w:val="00595D72"/>
    <w:rsid w:val="00595E2E"/>
    <w:rsid w:val="00595FC5"/>
    <w:rsid w:val="0059607A"/>
    <w:rsid w:val="005961B9"/>
    <w:rsid w:val="005962B1"/>
    <w:rsid w:val="00596A6F"/>
    <w:rsid w:val="00596C69"/>
    <w:rsid w:val="005970E3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2470"/>
    <w:rsid w:val="005A28B4"/>
    <w:rsid w:val="005A30E9"/>
    <w:rsid w:val="005A351F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EC"/>
    <w:rsid w:val="005A5C35"/>
    <w:rsid w:val="005A5DE7"/>
    <w:rsid w:val="005A5E24"/>
    <w:rsid w:val="005A6090"/>
    <w:rsid w:val="005A6147"/>
    <w:rsid w:val="005A61B0"/>
    <w:rsid w:val="005A6431"/>
    <w:rsid w:val="005A6888"/>
    <w:rsid w:val="005A6C35"/>
    <w:rsid w:val="005A6D2B"/>
    <w:rsid w:val="005A737C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2558"/>
    <w:rsid w:val="005B287C"/>
    <w:rsid w:val="005B2E5A"/>
    <w:rsid w:val="005B3219"/>
    <w:rsid w:val="005B3611"/>
    <w:rsid w:val="005B43F4"/>
    <w:rsid w:val="005B4414"/>
    <w:rsid w:val="005B463C"/>
    <w:rsid w:val="005B4986"/>
    <w:rsid w:val="005B4CD9"/>
    <w:rsid w:val="005B52AF"/>
    <w:rsid w:val="005B56B8"/>
    <w:rsid w:val="005B5DFF"/>
    <w:rsid w:val="005B5E15"/>
    <w:rsid w:val="005B61CB"/>
    <w:rsid w:val="005B6365"/>
    <w:rsid w:val="005B6464"/>
    <w:rsid w:val="005B6865"/>
    <w:rsid w:val="005B6DB9"/>
    <w:rsid w:val="005B6E68"/>
    <w:rsid w:val="005B6ED9"/>
    <w:rsid w:val="005B7181"/>
    <w:rsid w:val="005B76B7"/>
    <w:rsid w:val="005B7822"/>
    <w:rsid w:val="005B78FF"/>
    <w:rsid w:val="005B7FD5"/>
    <w:rsid w:val="005C0191"/>
    <w:rsid w:val="005C01C0"/>
    <w:rsid w:val="005C073D"/>
    <w:rsid w:val="005C0980"/>
    <w:rsid w:val="005C0C2B"/>
    <w:rsid w:val="005C133C"/>
    <w:rsid w:val="005C1480"/>
    <w:rsid w:val="005C18D9"/>
    <w:rsid w:val="005C1D50"/>
    <w:rsid w:val="005C206D"/>
    <w:rsid w:val="005C23AA"/>
    <w:rsid w:val="005C2B1A"/>
    <w:rsid w:val="005C2B34"/>
    <w:rsid w:val="005C3061"/>
    <w:rsid w:val="005C30AB"/>
    <w:rsid w:val="005C3734"/>
    <w:rsid w:val="005C3870"/>
    <w:rsid w:val="005C399F"/>
    <w:rsid w:val="005C3C8F"/>
    <w:rsid w:val="005C3ED3"/>
    <w:rsid w:val="005C3F50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D03EF"/>
    <w:rsid w:val="005D075D"/>
    <w:rsid w:val="005D117A"/>
    <w:rsid w:val="005D12DB"/>
    <w:rsid w:val="005D1398"/>
    <w:rsid w:val="005D1492"/>
    <w:rsid w:val="005D1496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33C"/>
    <w:rsid w:val="005D3EE5"/>
    <w:rsid w:val="005D4514"/>
    <w:rsid w:val="005D486D"/>
    <w:rsid w:val="005D4ABA"/>
    <w:rsid w:val="005D4DA4"/>
    <w:rsid w:val="005D4F7E"/>
    <w:rsid w:val="005D6263"/>
    <w:rsid w:val="005D647C"/>
    <w:rsid w:val="005D705E"/>
    <w:rsid w:val="005D72EB"/>
    <w:rsid w:val="005D766B"/>
    <w:rsid w:val="005D7E5C"/>
    <w:rsid w:val="005D7EF0"/>
    <w:rsid w:val="005E0007"/>
    <w:rsid w:val="005E03EA"/>
    <w:rsid w:val="005E06EE"/>
    <w:rsid w:val="005E0838"/>
    <w:rsid w:val="005E1E89"/>
    <w:rsid w:val="005E1FC2"/>
    <w:rsid w:val="005E2581"/>
    <w:rsid w:val="005E28A2"/>
    <w:rsid w:val="005E2939"/>
    <w:rsid w:val="005E2BBE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750"/>
    <w:rsid w:val="005E7957"/>
    <w:rsid w:val="005F05D7"/>
    <w:rsid w:val="005F0839"/>
    <w:rsid w:val="005F0CB5"/>
    <w:rsid w:val="005F0F9A"/>
    <w:rsid w:val="005F10D5"/>
    <w:rsid w:val="005F1197"/>
    <w:rsid w:val="005F122A"/>
    <w:rsid w:val="005F146E"/>
    <w:rsid w:val="005F1481"/>
    <w:rsid w:val="005F1C4F"/>
    <w:rsid w:val="005F20D9"/>
    <w:rsid w:val="005F2365"/>
    <w:rsid w:val="005F2862"/>
    <w:rsid w:val="005F2C78"/>
    <w:rsid w:val="005F321C"/>
    <w:rsid w:val="005F33B7"/>
    <w:rsid w:val="005F34A3"/>
    <w:rsid w:val="005F39BA"/>
    <w:rsid w:val="005F3A0D"/>
    <w:rsid w:val="005F41EC"/>
    <w:rsid w:val="005F4288"/>
    <w:rsid w:val="005F42E8"/>
    <w:rsid w:val="005F4498"/>
    <w:rsid w:val="005F46A3"/>
    <w:rsid w:val="005F488C"/>
    <w:rsid w:val="005F4D7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702A"/>
    <w:rsid w:val="005F70C4"/>
    <w:rsid w:val="005F76A1"/>
    <w:rsid w:val="005F78B8"/>
    <w:rsid w:val="005F79A3"/>
    <w:rsid w:val="005F7DFC"/>
    <w:rsid w:val="00600031"/>
    <w:rsid w:val="00600822"/>
    <w:rsid w:val="0060094F"/>
    <w:rsid w:val="00600E77"/>
    <w:rsid w:val="00601033"/>
    <w:rsid w:val="006015CB"/>
    <w:rsid w:val="006018EA"/>
    <w:rsid w:val="00601920"/>
    <w:rsid w:val="006019D1"/>
    <w:rsid w:val="00601AB2"/>
    <w:rsid w:val="00601C62"/>
    <w:rsid w:val="00601ECE"/>
    <w:rsid w:val="00602280"/>
    <w:rsid w:val="0060229A"/>
    <w:rsid w:val="00602771"/>
    <w:rsid w:val="00602A4D"/>
    <w:rsid w:val="00603508"/>
    <w:rsid w:val="00603AE0"/>
    <w:rsid w:val="0060420D"/>
    <w:rsid w:val="00604384"/>
    <w:rsid w:val="0060458B"/>
    <w:rsid w:val="00604744"/>
    <w:rsid w:val="00604857"/>
    <w:rsid w:val="006048AE"/>
    <w:rsid w:val="00604D4A"/>
    <w:rsid w:val="0060520E"/>
    <w:rsid w:val="00605449"/>
    <w:rsid w:val="00605786"/>
    <w:rsid w:val="00605B25"/>
    <w:rsid w:val="00605D1C"/>
    <w:rsid w:val="00605E81"/>
    <w:rsid w:val="0060629B"/>
    <w:rsid w:val="0060699C"/>
    <w:rsid w:val="00606BD4"/>
    <w:rsid w:val="00606D5B"/>
    <w:rsid w:val="006071DA"/>
    <w:rsid w:val="0060725F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412A"/>
    <w:rsid w:val="0061456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A0F"/>
    <w:rsid w:val="00616BE0"/>
    <w:rsid w:val="0061756A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D3"/>
    <w:rsid w:val="006259E8"/>
    <w:rsid w:val="00625A1E"/>
    <w:rsid w:val="00625F01"/>
    <w:rsid w:val="006260CF"/>
    <w:rsid w:val="006261BB"/>
    <w:rsid w:val="00626238"/>
    <w:rsid w:val="00627533"/>
    <w:rsid w:val="006275B8"/>
    <w:rsid w:val="00627AE6"/>
    <w:rsid w:val="00627B78"/>
    <w:rsid w:val="00627BB6"/>
    <w:rsid w:val="00627CAF"/>
    <w:rsid w:val="00627E14"/>
    <w:rsid w:val="006300D0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BC9"/>
    <w:rsid w:val="00632C0B"/>
    <w:rsid w:val="00632CA9"/>
    <w:rsid w:val="00632D8A"/>
    <w:rsid w:val="00633334"/>
    <w:rsid w:val="00633774"/>
    <w:rsid w:val="006337D3"/>
    <w:rsid w:val="006337E8"/>
    <w:rsid w:val="006350A3"/>
    <w:rsid w:val="006351B9"/>
    <w:rsid w:val="0063547C"/>
    <w:rsid w:val="00635598"/>
    <w:rsid w:val="00635AAD"/>
    <w:rsid w:val="00635C5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E7D"/>
    <w:rsid w:val="00642096"/>
    <w:rsid w:val="00642116"/>
    <w:rsid w:val="0064227C"/>
    <w:rsid w:val="006422BE"/>
    <w:rsid w:val="00642B7B"/>
    <w:rsid w:val="00642DFA"/>
    <w:rsid w:val="00643113"/>
    <w:rsid w:val="00643136"/>
    <w:rsid w:val="006432AD"/>
    <w:rsid w:val="006435CC"/>
    <w:rsid w:val="0064393A"/>
    <w:rsid w:val="00643968"/>
    <w:rsid w:val="00643BD2"/>
    <w:rsid w:val="00643C8C"/>
    <w:rsid w:val="00643CD6"/>
    <w:rsid w:val="00643D2C"/>
    <w:rsid w:val="0064450C"/>
    <w:rsid w:val="0064452B"/>
    <w:rsid w:val="00644684"/>
    <w:rsid w:val="00644972"/>
    <w:rsid w:val="00645C86"/>
    <w:rsid w:val="00646B6B"/>
    <w:rsid w:val="00646C97"/>
    <w:rsid w:val="00646F4B"/>
    <w:rsid w:val="0064738B"/>
    <w:rsid w:val="00647471"/>
    <w:rsid w:val="006478FE"/>
    <w:rsid w:val="00647F12"/>
    <w:rsid w:val="0065036F"/>
    <w:rsid w:val="00650F20"/>
    <w:rsid w:val="00650F27"/>
    <w:rsid w:val="0065118D"/>
    <w:rsid w:val="00651263"/>
    <w:rsid w:val="00651300"/>
    <w:rsid w:val="00651723"/>
    <w:rsid w:val="00651728"/>
    <w:rsid w:val="00651C83"/>
    <w:rsid w:val="0065216D"/>
    <w:rsid w:val="0065253E"/>
    <w:rsid w:val="00652FC8"/>
    <w:rsid w:val="00653A92"/>
    <w:rsid w:val="00653ABD"/>
    <w:rsid w:val="00653D23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B4A"/>
    <w:rsid w:val="00656E21"/>
    <w:rsid w:val="00656EE4"/>
    <w:rsid w:val="0065747D"/>
    <w:rsid w:val="0065750E"/>
    <w:rsid w:val="00657989"/>
    <w:rsid w:val="00657D2C"/>
    <w:rsid w:val="00660540"/>
    <w:rsid w:val="00660778"/>
    <w:rsid w:val="00660A1D"/>
    <w:rsid w:val="00660B2C"/>
    <w:rsid w:val="00660C71"/>
    <w:rsid w:val="00660FCC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F9"/>
    <w:rsid w:val="0066336B"/>
    <w:rsid w:val="00663AE1"/>
    <w:rsid w:val="00664690"/>
    <w:rsid w:val="00664997"/>
    <w:rsid w:val="00664C15"/>
    <w:rsid w:val="00665178"/>
    <w:rsid w:val="006652AF"/>
    <w:rsid w:val="00665471"/>
    <w:rsid w:val="006659FA"/>
    <w:rsid w:val="00665AC9"/>
    <w:rsid w:val="00665DDF"/>
    <w:rsid w:val="00665F58"/>
    <w:rsid w:val="00666476"/>
    <w:rsid w:val="00666610"/>
    <w:rsid w:val="00666991"/>
    <w:rsid w:val="00666BC6"/>
    <w:rsid w:val="00666CA0"/>
    <w:rsid w:val="00666EA1"/>
    <w:rsid w:val="006672C4"/>
    <w:rsid w:val="006673A0"/>
    <w:rsid w:val="00667652"/>
    <w:rsid w:val="00667895"/>
    <w:rsid w:val="00667A9B"/>
    <w:rsid w:val="00667BDE"/>
    <w:rsid w:val="0067033C"/>
    <w:rsid w:val="00670440"/>
    <w:rsid w:val="00670D9D"/>
    <w:rsid w:val="00671505"/>
    <w:rsid w:val="0067161C"/>
    <w:rsid w:val="00671C09"/>
    <w:rsid w:val="00671E84"/>
    <w:rsid w:val="00671FB5"/>
    <w:rsid w:val="00672308"/>
    <w:rsid w:val="0067232E"/>
    <w:rsid w:val="006724DF"/>
    <w:rsid w:val="00672513"/>
    <w:rsid w:val="006733F8"/>
    <w:rsid w:val="0067384D"/>
    <w:rsid w:val="00673A8B"/>
    <w:rsid w:val="00673CE1"/>
    <w:rsid w:val="00674520"/>
    <w:rsid w:val="006746E8"/>
    <w:rsid w:val="00675671"/>
    <w:rsid w:val="00675853"/>
    <w:rsid w:val="00675F93"/>
    <w:rsid w:val="0067670A"/>
    <w:rsid w:val="0067681E"/>
    <w:rsid w:val="00676A24"/>
    <w:rsid w:val="00676E4B"/>
    <w:rsid w:val="0067710B"/>
    <w:rsid w:val="0067735C"/>
    <w:rsid w:val="00677662"/>
    <w:rsid w:val="00677E70"/>
    <w:rsid w:val="0068034F"/>
    <w:rsid w:val="00680FDB"/>
    <w:rsid w:val="0068121A"/>
    <w:rsid w:val="006812E4"/>
    <w:rsid w:val="0068138B"/>
    <w:rsid w:val="006813ED"/>
    <w:rsid w:val="0068145D"/>
    <w:rsid w:val="00681B21"/>
    <w:rsid w:val="00681F3D"/>
    <w:rsid w:val="0068229F"/>
    <w:rsid w:val="006823EE"/>
    <w:rsid w:val="006827BF"/>
    <w:rsid w:val="00682A49"/>
    <w:rsid w:val="006831C2"/>
    <w:rsid w:val="00683319"/>
    <w:rsid w:val="00683448"/>
    <w:rsid w:val="006837A4"/>
    <w:rsid w:val="006839EA"/>
    <w:rsid w:val="00683AEF"/>
    <w:rsid w:val="00683D91"/>
    <w:rsid w:val="00683E6B"/>
    <w:rsid w:val="0068469C"/>
    <w:rsid w:val="006847DE"/>
    <w:rsid w:val="00684982"/>
    <w:rsid w:val="00684CB9"/>
    <w:rsid w:val="006854CB"/>
    <w:rsid w:val="0068555E"/>
    <w:rsid w:val="00685724"/>
    <w:rsid w:val="00686AFF"/>
    <w:rsid w:val="00687189"/>
    <w:rsid w:val="00687588"/>
    <w:rsid w:val="00687C77"/>
    <w:rsid w:val="00687CC2"/>
    <w:rsid w:val="006902AD"/>
    <w:rsid w:val="0069043D"/>
    <w:rsid w:val="0069046E"/>
    <w:rsid w:val="00690AF9"/>
    <w:rsid w:val="00690D06"/>
    <w:rsid w:val="00690EB8"/>
    <w:rsid w:val="00691D3C"/>
    <w:rsid w:val="00691DFF"/>
    <w:rsid w:val="00691F55"/>
    <w:rsid w:val="00692046"/>
    <w:rsid w:val="00692A5B"/>
    <w:rsid w:val="00692A7C"/>
    <w:rsid w:val="00692AD4"/>
    <w:rsid w:val="006935F8"/>
    <w:rsid w:val="006938FF"/>
    <w:rsid w:val="00693AEF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313"/>
    <w:rsid w:val="006A05E9"/>
    <w:rsid w:val="006A0624"/>
    <w:rsid w:val="006A0727"/>
    <w:rsid w:val="006A0915"/>
    <w:rsid w:val="006A09F6"/>
    <w:rsid w:val="006A0B5E"/>
    <w:rsid w:val="006A0CE0"/>
    <w:rsid w:val="006A1620"/>
    <w:rsid w:val="006A19EA"/>
    <w:rsid w:val="006A1B24"/>
    <w:rsid w:val="006A1C94"/>
    <w:rsid w:val="006A23D5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3113"/>
    <w:rsid w:val="006A3142"/>
    <w:rsid w:val="006A3868"/>
    <w:rsid w:val="006A3AD4"/>
    <w:rsid w:val="006A3C14"/>
    <w:rsid w:val="006A3D3D"/>
    <w:rsid w:val="006A42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348"/>
    <w:rsid w:val="006A6440"/>
    <w:rsid w:val="006A661F"/>
    <w:rsid w:val="006A6A8F"/>
    <w:rsid w:val="006A6C1C"/>
    <w:rsid w:val="006A7050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DB"/>
    <w:rsid w:val="006B1A03"/>
    <w:rsid w:val="006B1A4D"/>
    <w:rsid w:val="006B1DE5"/>
    <w:rsid w:val="006B2027"/>
    <w:rsid w:val="006B22D5"/>
    <w:rsid w:val="006B2588"/>
    <w:rsid w:val="006B28A4"/>
    <w:rsid w:val="006B2AF5"/>
    <w:rsid w:val="006B2BB4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4273"/>
    <w:rsid w:val="006B443F"/>
    <w:rsid w:val="006B4574"/>
    <w:rsid w:val="006B4841"/>
    <w:rsid w:val="006B4A29"/>
    <w:rsid w:val="006B4DA0"/>
    <w:rsid w:val="006B5114"/>
    <w:rsid w:val="006B5570"/>
    <w:rsid w:val="006B574E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763F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867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5ED"/>
    <w:rsid w:val="006C67DA"/>
    <w:rsid w:val="006C6A3B"/>
    <w:rsid w:val="006C6E9F"/>
    <w:rsid w:val="006C7018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D09"/>
    <w:rsid w:val="006D4DF4"/>
    <w:rsid w:val="006D4F2E"/>
    <w:rsid w:val="006D57B7"/>
    <w:rsid w:val="006D5998"/>
    <w:rsid w:val="006D6107"/>
    <w:rsid w:val="006D6A24"/>
    <w:rsid w:val="006D79BD"/>
    <w:rsid w:val="006D7B1E"/>
    <w:rsid w:val="006D7C95"/>
    <w:rsid w:val="006D7CBB"/>
    <w:rsid w:val="006E020C"/>
    <w:rsid w:val="006E0295"/>
    <w:rsid w:val="006E0366"/>
    <w:rsid w:val="006E03A8"/>
    <w:rsid w:val="006E0480"/>
    <w:rsid w:val="006E06E9"/>
    <w:rsid w:val="006E0C5D"/>
    <w:rsid w:val="006E16E2"/>
    <w:rsid w:val="006E17D1"/>
    <w:rsid w:val="006E19CB"/>
    <w:rsid w:val="006E1AB6"/>
    <w:rsid w:val="006E2580"/>
    <w:rsid w:val="006E26CC"/>
    <w:rsid w:val="006E2769"/>
    <w:rsid w:val="006E27B9"/>
    <w:rsid w:val="006E27E0"/>
    <w:rsid w:val="006E2934"/>
    <w:rsid w:val="006E2A3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54C"/>
    <w:rsid w:val="006E4787"/>
    <w:rsid w:val="006E4BA0"/>
    <w:rsid w:val="006E4C2B"/>
    <w:rsid w:val="006E4DB9"/>
    <w:rsid w:val="006E53F3"/>
    <w:rsid w:val="006E579D"/>
    <w:rsid w:val="006E5AC4"/>
    <w:rsid w:val="006E5DBF"/>
    <w:rsid w:val="006E6284"/>
    <w:rsid w:val="006E6869"/>
    <w:rsid w:val="006E68F4"/>
    <w:rsid w:val="006E6947"/>
    <w:rsid w:val="006E69BB"/>
    <w:rsid w:val="006E6DF7"/>
    <w:rsid w:val="006E6EDE"/>
    <w:rsid w:val="006E7042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B1"/>
    <w:rsid w:val="006F0C56"/>
    <w:rsid w:val="006F0F3C"/>
    <w:rsid w:val="006F177B"/>
    <w:rsid w:val="006F198E"/>
    <w:rsid w:val="006F1CD0"/>
    <w:rsid w:val="006F1E5B"/>
    <w:rsid w:val="006F2382"/>
    <w:rsid w:val="006F2788"/>
    <w:rsid w:val="006F2B5F"/>
    <w:rsid w:val="006F2C4A"/>
    <w:rsid w:val="006F2CDB"/>
    <w:rsid w:val="006F34EB"/>
    <w:rsid w:val="006F409D"/>
    <w:rsid w:val="006F4A4E"/>
    <w:rsid w:val="006F4AE9"/>
    <w:rsid w:val="006F4DA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57"/>
    <w:rsid w:val="00700D8C"/>
    <w:rsid w:val="00700E36"/>
    <w:rsid w:val="00700FE8"/>
    <w:rsid w:val="0070154F"/>
    <w:rsid w:val="007015D2"/>
    <w:rsid w:val="00702340"/>
    <w:rsid w:val="0070291D"/>
    <w:rsid w:val="00702CD8"/>
    <w:rsid w:val="00702ECA"/>
    <w:rsid w:val="00702F4E"/>
    <w:rsid w:val="00702F87"/>
    <w:rsid w:val="00703540"/>
    <w:rsid w:val="007039C6"/>
    <w:rsid w:val="00703AE2"/>
    <w:rsid w:val="0070439F"/>
    <w:rsid w:val="0070442E"/>
    <w:rsid w:val="00704C3D"/>
    <w:rsid w:val="00704DB3"/>
    <w:rsid w:val="00704E55"/>
    <w:rsid w:val="00705148"/>
    <w:rsid w:val="007051B2"/>
    <w:rsid w:val="0070560A"/>
    <w:rsid w:val="00705788"/>
    <w:rsid w:val="0070587A"/>
    <w:rsid w:val="00705F32"/>
    <w:rsid w:val="007063AE"/>
    <w:rsid w:val="007064A4"/>
    <w:rsid w:val="00706D71"/>
    <w:rsid w:val="00706EEB"/>
    <w:rsid w:val="00706F4E"/>
    <w:rsid w:val="00707AA7"/>
    <w:rsid w:val="00707B7D"/>
    <w:rsid w:val="00707C37"/>
    <w:rsid w:val="00707CDE"/>
    <w:rsid w:val="00710095"/>
    <w:rsid w:val="00710125"/>
    <w:rsid w:val="007106E7"/>
    <w:rsid w:val="00710907"/>
    <w:rsid w:val="007112E4"/>
    <w:rsid w:val="0071177E"/>
    <w:rsid w:val="00711A90"/>
    <w:rsid w:val="00711B1F"/>
    <w:rsid w:val="0071208E"/>
    <w:rsid w:val="00712808"/>
    <w:rsid w:val="00712996"/>
    <w:rsid w:val="00712C44"/>
    <w:rsid w:val="00712E0F"/>
    <w:rsid w:val="00712E1E"/>
    <w:rsid w:val="007132CB"/>
    <w:rsid w:val="00713429"/>
    <w:rsid w:val="007144D6"/>
    <w:rsid w:val="00714791"/>
    <w:rsid w:val="00714AEE"/>
    <w:rsid w:val="00714DA2"/>
    <w:rsid w:val="00714F12"/>
    <w:rsid w:val="0071500B"/>
    <w:rsid w:val="00715AFB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20574"/>
    <w:rsid w:val="007208FE"/>
    <w:rsid w:val="00720962"/>
    <w:rsid w:val="00720AC6"/>
    <w:rsid w:val="00720BD6"/>
    <w:rsid w:val="00720FF9"/>
    <w:rsid w:val="00721302"/>
    <w:rsid w:val="007213C2"/>
    <w:rsid w:val="007213D7"/>
    <w:rsid w:val="00721669"/>
    <w:rsid w:val="00721BF1"/>
    <w:rsid w:val="00721CF0"/>
    <w:rsid w:val="00722705"/>
    <w:rsid w:val="00722855"/>
    <w:rsid w:val="00722E94"/>
    <w:rsid w:val="00722EA0"/>
    <w:rsid w:val="00722F1C"/>
    <w:rsid w:val="0072324B"/>
    <w:rsid w:val="0072370B"/>
    <w:rsid w:val="00723D2E"/>
    <w:rsid w:val="00724361"/>
    <w:rsid w:val="00724680"/>
    <w:rsid w:val="00724B87"/>
    <w:rsid w:val="00724D85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AA"/>
    <w:rsid w:val="007274D8"/>
    <w:rsid w:val="00727781"/>
    <w:rsid w:val="00727CEB"/>
    <w:rsid w:val="00730191"/>
    <w:rsid w:val="007301C7"/>
    <w:rsid w:val="0073041F"/>
    <w:rsid w:val="00730A06"/>
    <w:rsid w:val="00731342"/>
    <w:rsid w:val="0073165B"/>
    <w:rsid w:val="00731703"/>
    <w:rsid w:val="0073173D"/>
    <w:rsid w:val="00731AA0"/>
    <w:rsid w:val="00731FFC"/>
    <w:rsid w:val="00732093"/>
    <w:rsid w:val="0073292B"/>
    <w:rsid w:val="00732B8E"/>
    <w:rsid w:val="00733031"/>
    <w:rsid w:val="00733063"/>
    <w:rsid w:val="007337B5"/>
    <w:rsid w:val="007337BE"/>
    <w:rsid w:val="007341C5"/>
    <w:rsid w:val="00734370"/>
    <w:rsid w:val="0073440B"/>
    <w:rsid w:val="00734595"/>
    <w:rsid w:val="007349B5"/>
    <w:rsid w:val="00734A5F"/>
    <w:rsid w:val="00734AD8"/>
    <w:rsid w:val="0073591A"/>
    <w:rsid w:val="00735B10"/>
    <w:rsid w:val="00735C3C"/>
    <w:rsid w:val="00735ED9"/>
    <w:rsid w:val="00735F77"/>
    <w:rsid w:val="007365D2"/>
    <w:rsid w:val="007370BB"/>
    <w:rsid w:val="00737148"/>
    <w:rsid w:val="007371D2"/>
    <w:rsid w:val="0073784E"/>
    <w:rsid w:val="00737906"/>
    <w:rsid w:val="00737B10"/>
    <w:rsid w:val="00737CDA"/>
    <w:rsid w:val="007403F9"/>
    <w:rsid w:val="007404CA"/>
    <w:rsid w:val="0074096B"/>
    <w:rsid w:val="00740A6B"/>
    <w:rsid w:val="007411CB"/>
    <w:rsid w:val="0074125A"/>
    <w:rsid w:val="00741460"/>
    <w:rsid w:val="00741686"/>
    <w:rsid w:val="00741839"/>
    <w:rsid w:val="00741B11"/>
    <w:rsid w:val="00741B1D"/>
    <w:rsid w:val="00741CC5"/>
    <w:rsid w:val="00741DB6"/>
    <w:rsid w:val="00741F95"/>
    <w:rsid w:val="00741FD7"/>
    <w:rsid w:val="007421BE"/>
    <w:rsid w:val="00742752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504D9"/>
    <w:rsid w:val="00750511"/>
    <w:rsid w:val="00750C86"/>
    <w:rsid w:val="007513A8"/>
    <w:rsid w:val="007513C2"/>
    <w:rsid w:val="007518EC"/>
    <w:rsid w:val="00751932"/>
    <w:rsid w:val="00751EE1"/>
    <w:rsid w:val="007529E3"/>
    <w:rsid w:val="00753B7D"/>
    <w:rsid w:val="00753D89"/>
    <w:rsid w:val="0075409E"/>
    <w:rsid w:val="0075442F"/>
    <w:rsid w:val="007548DA"/>
    <w:rsid w:val="00754917"/>
    <w:rsid w:val="00754A35"/>
    <w:rsid w:val="007551D3"/>
    <w:rsid w:val="007556F6"/>
    <w:rsid w:val="007557EE"/>
    <w:rsid w:val="0075591B"/>
    <w:rsid w:val="00755D32"/>
    <w:rsid w:val="007563E6"/>
    <w:rsid w:val="00756724"/>
    <w:rsid w:val="00756BF1"/>
    <w:rsid w:val="00756D2B"/>
    <w:rsid w:val="00756E72"/>
    <w:rsid w:val="007571C1"/>
    <w:rsid w:val="007572CA"/>
    <w:rsid w:val="0075747F"/>
    <w:rsid w:val="00757C9A"/>
    <w:rsid w:val="007607C0"/>
    <w:rsid w:val="00760866"/>
    <w:rsid w:val="007608A8"/>
    <w:rsid w:val="00760ED1"/>
    <w:rsid w:val="00761201"/>
    <w:rsid w:val="007613F6"/>
    <w:rsid w:val="007614AC"/>
    <w:rsid w:val="00761B92"/>
    <w:rsid w:val="00761C1E"/>
    <w:rsid w:val="00761FCF"/>
    <w:rsid w:val="00762402"/>
    <w:rsid w:val="00762A37"/>
    <w:rsid w:val="00763299"/>
    <w:rsid w:val="00763616"/>
    <w:rsid w:val="00763646"/>
    <w:rsid w:val="00763C4C"/>
    <w:rsid w:val="00763FCD"/>
    <w:rsid w:val="0076490F"/>
    <w:rsid w:val="00764AA0"/>
    <w:rsid w:val="00764C3E"/>
    <w:rsid w:val="00764E33"/>
    <w:rsid w:val="00764EB7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775"/>
    <w:rsid w:val="00766910"/>
    <w:rsid w:val="00766AA1"/>
    <w:rsid w:val="00766AA4"/>
    <w:rsid w:val="00766D8F"/>
    <w:rsid w:val="00766DE3"/>
    <w:rsid w:val="00766FC7"/>
    <w:rsid w:val="00767340"/>
    <w:rsid w:val="0076734C"/>
    <w:rsid w:val="0076796F"/>
    <w:rsid w:val="00767BE8"/>
    <w:rsid w:val="00770584"/>
    <w:rsid w:val="00770C4E"/>
    <w:rsid w:val="00770D12"/>
    <w:rsid w:val="00771219"/>
    <w:rsid w:val="00771394"/>
    <w:rsid w:val="007715CF"/>
    <w:rsid w:val="00771F5A"/>
    <w:rsid w:val="00772B6D"/>
    <w:rsid w:val="00773D8E"/>
    <w:rsid w:val="00773E18"/>
    <w:rsid w:val="00774051"/>
    <w:rsid w:val="0077420D"/>
    <w:rsid w:val="0077439F"/>
    <w:rsid w:val="00774774"/>
    <w:rsid w:val="00774F3D"/>
    <w:rsid w:val="00774FD3"/>
    <w:rsid w:val="00774FEB"/>
    <w:rsid w:val="00775088"/>
    <w:rsid w:val="007750B4"/>
    <w:rsid w:val="007756AC"/>
    <w:rsid w:val="0077572F"/>
    <w:rsid w:val="00775EC2"/>
    <w:rsid w:val="00775ECC"/>
    <w:rsid w:val="0077667B"/>
    <w:rsid w:val="00776AC6"/>
    <w:rsid w:val="007772E8"/>
    <w:rsid w:val="007774DB"/>
    <w:rsid w:val="0077751B"/>
    <w:rsid w:val="00777BF3"/>
    <w:rsid w:val="00780136"/>
    <w:rsid w:val="0078048A"/>
    <w:rsid w:val="00780902"/>
    <w:rsid w:val="0078092B"/>
    <w:rsid w:val="00780D7C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BE"/>
    <w:rsid w:val="00782900"/>
    <w:rsid w:val="007829C9"/>
    <w:rsid w:val="00782A9B"/>
    <w:rsid w:val="007831E2"/>
    <w:rsid w:val="00783684"/>
    <w:rsid w:val="00783831"/>
    <w:rsid w:val="00783AB3"/>
    <w:rsid w:val="00783B87"/>
    <w:rsid w:val="00783C67"/>
    <w:rsid w:val="00784BDC"/>
    <w:rsid w:val="00784F56"/>
    <w:rsid w:val="00785637"/>
    <w:rsid w:val="00785B0A"/>
    <w:rsid w:val="007861D8"/>
    <w:rsid w:val="00786269"/>
    <w:rsid w:val="007864CA"/>
    <w:rsid w:val="00786538"/>
    <w:rsid w:val="00786D16"/>
    <w:rsid w:val="007870CB"/>
    <w:rsid w:val="007873C7"/>
    <w:rsid w:val="00787B0D"/>
    <w:rsid w:val="00787B35"/>
    <w:rsid w:val="00787C94"/>
    <w:rsid w:val="00787DF0"/>
    <w:rsid w:val="00787E10"/>
    <w:rsid w:val="00790507"/>
    <w:rsid w:val="00791FC6"/>
    <w:rsid w:val="00792474"/>
    <w:rsid w:val="00792601"/>
    <w:rsid w:val="00792996"/>
    <w:rsid w:val="007929E3"/>
    <w:rsid w:val="00792A8E"/>
    <w:rsid w:val="00792B47"/>
    <w:rsid w:val="00793378"/>
    <w:rsid w:val="007933DA"/>
    <w:rsid w:val="00793434"/>
    <w:rsid w:val="00793986"/>
    <w:rsid w:val="007943A2"/>
    <w:rsid w:val="00794460"/>
    <w:rsid w:val="00794C95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C3"/>
    <w:rsid w:val="00797C25"/>
    <w:rsid w:val="00797F18"/>
    <w:rsid w:val="00797F46"/>
    <w:rsid w:val="007A002D"/>
    <w:rsid w:val="007A01C1"/>
    <w:rsid w:val="007A069B"/>
    <w:rsid w:val="007A09C5"/>
    <w:rsid w:val="007A0F1A"/>
    <w:rsid w:val="007A1160"/>
    <w:rsid w:val="007A1A16"/>
    <w:rsid w:val="007A1BD3"/>
    <w:rsid w:val="007A1BDA"/>
    <w:rsid w:val="007A1F03"/>
    <w:rsid w:val="007A21F1"/>
    <w:rsid w:val="007A22DE"/>
    <w:rsid w:val="007A26B1"/>
    <w:rsid w:val="007A2E08"/>
    <w:rsid w:val="007A2E64"/>
    <w:rsid w:val="007A2EF4"/>
    <w:rsid w:val="007A35B5"/>
    <w:rsid w:val="007A3752"/>
    <w:rsid w:val="007A3B11"/>
    <w:rsid w:val="007A46F0"/>
    <w:rsid w:val="007A47A9"/>
    <w:rsid w:val="007A4AA9"/>
    <w:rsid w:val="007A4BBD"/>
    <w:rsid w:val="007A4D65"/>
    <w:rsid w:val="007A4DBF"/>
    <w:rsid w:val="007A4EAE"/>
    <w:rsid w:val="007A52F5"/>
    <w:rsid w:val="007A5560"/>
    <w:rsid w:val="007A5694"/>
    <w:rsid w:val="007A5CD7"/>
    <w:rsid w:val="007A5DA1"/>
    <w:rsid w:val="007A644F"/>
    <w:rsid w:val="007A64B2"/>
    <w:rsid w:val="007A6690"/>
    <w:rsid w:val="007A6BC6"/>
    <w:rsid w:val="007A6CA5"/>
    <w:rsid w:val="007A74C2"/>
    <w:rsid w:val="007A7947"/>
    <w:rsid w:val="007A7980"/>
    <w:rsid w:val="007B030E"/>
    <w:rsid w:val="007B044F"/>
    <w:rsid w:val="007B0BB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897"/>
    <w:rsid w:val="007B34E0"/>
    <w:rsid w:val="007B36DD"/>
    <w:rsid w:val="007B38D3"/>
    <w:rsid w:val="007B3A3F"/>
    <w:rsid w:val="007B3C08"/>
    <w:rsid w:val="007B3DD5"/>
    <w:rsid w:val="007B4057"/>
    <w:rsid w:val="007B40BB"/>
    <w:rsid w:val="007B42D8"/>
    <w:rsid w:val="007B436F"/>
    <w:rsid w:val="007B48F5"/>
    <w:rsid w:val="007B4D31"/>
    <w:rsid w:val="007B57C8"/>
    <w:rsid w:val="007B580E"/>
    <w:rsid w:val="007B58A9"/>
    <w:rsid w:val="007B5AF4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90A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B77"/>
    <w:rsid w:val="007C2BE0"/>
    <w:rsid w:val="007C2D07"/>
    <w:rsid w:val="007C3562"/>
    <w:rsid w:val="007C364A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EF"/>
    <w:rsid w:val="007C5E5C"/>
    <w:rsid w:val="007C6201"/>
    <w:rsid w:val="007C62B5"/>
    <w:rsid w:val="007C6469"/>
    <w:rsid w:val="007C68EB"/>
    <w:rsid w:val="007C69AF"/>
    <w:rsid w:val="007C74DD"/>
    <w:rsid w:val="007C7811"/>
    <w:rsid w:val="007C7A8E"/>
    <w:rsid w:val="007C7B0B"/>
    <w:rsid w:val="007D01A9"/>
    <w:rsid w:val="007D0373"/>
    <w:rsid w:val="007D050E"/>
    <w:rsid w:val="007D0578"/>
    <w:rsid w:val="007D065A"/>
    <w:rsid w:val="007D0759"/>
    <w:rsid w:val="007D1ABD"/>
    <w:rsid w:val="007D1B5A"/>
    <w:rsid w:val="007D25BA"/>
    <w:rsid w:val="007D28FB"/>
    <w:rsid w:val="007D295C"/>
    <w:rsid w:val="007D2C91"/>
    <w:rsid w:val="007D2D0E"/>
    <w:rsid w:val="007D32E8"/>
    <w:rsid w:val="007D335F"/>
    <w:rsid w:val="007D35ED"/>
    <w:rsid w:val="007D39A1"/>
    <w:rsid w:val="007D3C04"/>
    <w:rsid w:val="007D3C05"/>
    <w:rsid w:val="007D3C76"/>
    <w:rsid w:val="007D3CE1"/>
    <w:rsid w:val="007D44C3"/>
    <w:rsid w:val="007D4BF9"/>
    <w:rsid w:val="007D4C58"/>
    <w:rsid w:val="007D4F00"/>
    <w:rsid w:val="007D5012"/>
    <w:rsid w:val="007D5387"/>
    <w:rsid w:val="007D54A1"/>
    <w:rsid w:val="007D568D"/>
    <w:rsid w:val="007D56C7"/>
    <w:rsid w:val="007D5AE1"/>
    <w:rsid w:val="007D5CF0"/>
    <w:rsid w:val="007D60B7"/>
    <w:rsid w:val="007D62D9"/>
    <w:rsid w:val="007D64C5"/>
    <w:rsid w:val="007D6575"/>
    <w:rsid w:val="007D66D8"/>
    <w:rsid w:val="007D6898"/>
    <w:rsid w:val="007D68E7"/>
    <w:rsid w:val="007D69CF"/>
    <w:rsid w:val="007D6CAE"/>
    <w:rsid w:val="007D6FEA"/>
    <w:rsid w:val="007D71F0"/>
    <w:rsid w:val="007D72B9"/>
    <w:rsid w:val="007E024E"/>
    <w:rsid w:val="007E060E"/>
    <w:rsid w:val="007E0A14"/>
    <w:rsid w:val="007E125F"/>
    <w:rsid w:val="007E135B"/>
    <w:rsid w:val="007E13AD"/>
    <w:rsid w:val="007E15F1"/>
    <w:rsid w:val="007E164F"/>
    <w:rsid w:val="007E174D"/>
    <w:rsid w:val="007E1820"/>
    <w:rsid w:val="007E1A29"/>
    <w:rsid w:val="007E20CA"/>
    <w:rsid w:val="007E20F2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299"/>
    <w:rsid w:val="007E77B8"/>
    <w:rsid w:val="007E7844"/>
    <w:rsid w:val="007E7CFC"/>
    <w:rsid w:val="007F0035"/>
    <w:rsid w:val="007F01BC"/>
    <w:rsid w:val="007F0265"/>
    <w:rsid w:val="007F060F"/>
    <w:rsid w:val="007F0AA3"/>
    <w:rsid w:val="007F0B1A"/>
    <w:rsid w:val="007F0FCA"/>
    <w:rsid w:val="007F159D"/>
    <w:rsid w:val="007F197C"/>
    <w:rsid w:val="007F1ECF"/>
    <w:rsid w:val="007F285F"/>
    <w:rsid w:val="007F2FB6"/>
    <w:rsid w:val="007F3A77"/>
    <w:rsid w:val="007F3C36"/>
    <w:rsid w:val="007F3CC2"/>
    <w:rsid w:val="007F445E"/>
    <w:rsid w:val="007F4A60"/>
    <w:rsid w:val="007F5132"/>
    <w:rsid w:val="007F5357"/>
    <w:rsid w:val="007F541C"/>
    <w:rsid w:val="007F55F3"/>
    <w:rsid w:val="007F5775"/>
    <w:rsid w:val="007F57F6"/>
    <w:rsid w:val="007F582D"/>
    <w:rsid w:val="007F69F0"/>
    <w:rsid w:val="007F7364"/>
    <w:rsid w:val="007F761F"/>
    <w:rsid w:val="007F7C82"/>
    <w:rsid w:val="00800055"/>
    <w:rsid w:val="008001AE"/>
    <w:rsid w:val="0080026A"/>
    <w:rsid w:val="00800353"/>
    <w:rsid w:val="0080084B"/>
    <w:rsid w:val="0080101D"/>
    <w:rsid w:val="00802D6D"/>
    <w:rsid w:val="00803172"/>
    <w:rsid w:val="008035C0"/>
    <w:rsid w:val="00803861"/>
    <w:rsid w:val="00803957"/>
    <w:rsid w:val="00803C6B"/>
    <w:rsid w:val="00803E69"/>
    <w:rsid w:val="00803F17"/>
    <w:rsid w:val="008049BC"/>
    <w:rsid w:val="00804A09"/>
    <w:rsid w:val="00804D02"/>
    <w:rsid w:val="0080518D"/>
    <w:rsid w:val="008052AE"/>
    <w:rsid w:val="00805579"/>
    <w:rsid w:val="00805AA7"/>
    <w:rsid w:val="00805AF3"/>
    <w:rsid w:val="008060C8"/>
    <w:rsid w:val="008064D6"/>
    <w:rsid w:val="0080669C"/>
    <w:rsid w:val="00806B79"/>
    <w:rsid w:val="00806D83"/>
    <w:rsid w:val="00806E99"/>
    <w:rsid w:val="00806FBA"/>
    <w:rsid w:val="008071D2"/>
    <w:rsid w:val="0080780A"/>
    <w:rsid w:val="00807B2A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DC4"/>
    <w:rsid w:val="00811DC6"/>
    <w:rsid w:val="00811F0A"/>
    <w:rsid w:val="008123BF"/>
    <w:rsid w:val="0081268A"/>
    <w:rsid w:val="008126B4"/>
    <w:rsid w:val="00812F56"/>
    <w:rsid w:val="00813144"/>
    <w:rsid w:val="00813797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6225"/>
    <w:rsid w:val="00816239"/>
    <w:rsid w:val="0081649D"/>
    <w:rsid w:val="0081670B"/>
    <w:rsid w:val="00816B35"/>
    <w:rsid w:val="00816D40"/>
    <w:rsid w:val="0081707A"/>
    <w:rsid w:val="00817548"/>
    <w:rsid w:val="008177B0"/>
    <w:rsid w:val="00817981"/>
    <w:rsid w:val="00817DCD"/>
    <w:rsid w:val="00817E82"/>
    <w:rsid w:val="0082059D"/>
    <w:rsid w:val="0082085D"/>
    <w:rsid w:val="00820A65"/>
    <w:rsid w:val="00820C6F"/>
    <w:rsid w:val="00820D63"/>
    <w:rsid w:val="00821256"/>
    <w:rsid w:val="00821F4E"/>
    <w:rsid w:val="0082239D"/>
    <w:rsid w:val="0082248A"/>
    <w:rsid w:val="00822502"/>
    <w:rsid w:val="008226F4"/>
    <w:rsid w:val="008230F4"/>
    <w:rsid w:val="0082325F"/>
    <w:rsid w:val="008233E8"/>
    <w:rsid w:val="00823451"/>
    <w:rsid w:val="00823607"/>
    <w:rsid w:val="0082493A"/>
    <w:rsid w:val="008249E6"/>
    <w:rsid w:val="00824AF0"/>
    <w:rsid w:val="00824C19"/>
    <w:rsid w:val="00824F5B"/>
    <w:rsid w:val="00824F78"/>
    <w:rsid w:val="008250AD"/>
    <w:rsid w:val="0082511D"/>
    <w:rsid w:val="008254B1"/>
    <w:rsid w:val="00825A84"/>
    <w:rsid w:val="00825D96"/>
    <w:rsid w:val="00825FD7"/>
    <w:rsid w:val="00825FFB"/>
    <w:rsid w:val="0082672A"/>
    <w:rsid w:val="00826796"/>
    <w:rsid w:val="0082687C"/>
    <w:rsid w:val="00826A32"/>
    <w:rsid w:val="008272F8"/>
    <w:rsid w:val="00827362"/>
    <w:rsid w:val="008274EB"/>
    <w:rsid w:val="00827785"/>
    <w:rsid w:val="00827976"/>
    <w:rsid w:val="00827988"/>
    <w:rsid w:val="00827D02"/>
    <w:rsid w:val="008307DF"/>
    <w:rsid w:val="008307EB"/>
    <w:rsid w:val="00830809"/>
    <w:rsid w:val="0083125B"/>
    <w:rsid w:val="008312B9"/>
    <w:rsid w:val="00832056"/>
    <w:rsid w:val="0083206D"/>
    <w:rsid w:val="0083207C"/>
    <w:rsid w:val="008321F6"/>
    <w:rsid w:val="008328A2"/>
    <w:rsid w:val="00832CB4"/>
    <w:rsid w:val="00833929"/>
    <w:rsid w:val="00833B57"/>
    <w:rsid w:val="00833C3E"/>
    <w:rsid w:val="00833D72"/>
    <w:rsid w:val="00833E98"/>
    <w:rsid w:val="00834421"/>
    <w:rsid w:val="008345FB"/>
    <w:rsid w:val="00834763"/>
    <w:rsid w:val="008348F6"/>
    <w:rsid w:val="008349E8"/>
    <w:rsid w:val="00834DB2"/>
    <w:rsid w:val="0083562C"/>
    <w:rsid w:val="008357F1"/>
    <w:rsid w:val="008357F9"/>
    <w:rsid w:val="00835869"/>
    <w:rsid w:val="00835F85"/>
    <w:rsid w:val="00836314"/>
    <w:rsid w:val="00836633"/>
    <w:rsid w:val="00836888"/>
    <w:rsid w:val="0083696E"/>
    <w:rsid w:val="00836F33"/>
    <w:rsid w:val="008371C1"/>
    <w:rsid w:val="008371D9"/>
    <w:rsid w:val="0083734D"/>
    <w:rsid w:val="008375F2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D0E"/>
    <w:rsid w:val="00840E3F"/>
    <w:rsid w:val="00841631"/>
    <w:rsid w:val="008417B8"/>
    <w:rsid w:val="00841CD1"/>
    <w:rsid w:val="00841D5E"/>
    <w:rsid w:val="008420C5"/>
    <w:rsid w:val="008421A8"/>
    <w:rsid w:val="00842850"/>
    <w:rsid w:val="00842895"/>
    <w:rsid w:val="00842C3F"/>
    <w:rsid w:val="00842C99"/>
    <w:rsid w:val="008432DC"/>
    <w:rsid w:val="00843374"/>
    <w:rsid w:val="00843678"/>
    <w:rsid w:val="00843B74"/>
    <w:rsid w:val="00843C9B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ABF"/>
    <w:rsid w:val="00844B63"/>
    <w:rsid w:val="00844CBF"/>
    <w:rsid w:val="0084511D"/>
    <w:rsid w:val="0084544D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2A0"/>
    <w:rsid w:val="0084743F"/>
    <w:rsid w:val="00847A46"/>
    <w:rsid w:val="00847DB3"/>
    <w:rsid w:val="00847FEF"/>
    <w:rsid w:val="00850762"/>
    <w:rsid w:val="00850FB5"/>
    <w:rsid w:val="00851A1A"/>
    <w:rsid w:val="00851E01"/>
    <w:rsid w:val="00851F90"/>
    <w:rsid w:val="0085235A"/>
    <w:rsid w:val="00852369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218"/>
    <w:rsid w:val="00854495"/>
    <w:rsid w:val="00854948"/>
    <w:rsid w:val="00854FCE"/>
    <w:rsid w:val="008553B7"/>
    <w:rsid w:val="008555ED"/>
    <w:rsid w:val="0085579B"/>
    <w:rsid w:val="00855927"/>
    <w:rsid w:val="00855B27"/>
    <w:rsid w:val="00855C26"/>
    <w:rsid w:val="00855E23"/>
    <w:rsid w:val="00855E2E"/>
    <w:rsid w:val="008561FB"/>
    <w:rsid w:val="008564C7"/>
    <w:rsid w:val="00856B3A"/>
    <w:rsid w:val="00856EA0"/>
    <w:rsid w:val="00856F86"/>
    <w:rsid w:val="00857344"/>
    <w:rsid w:val="0085740F"/>
    <w:rsid w:val="008575F6"/>
    <w:rsid w:val="00857627"/>
    <w:rsid w:val="00860133"/>
    <w:rsid w:val="008604CB"/>
    <w:rsid w:val="008611CD"/>
    <w:rsid w:val="00861215"/>
    <w:rsid w:val="00861A49"/>
    <w:rsid w:val="00861D16"/>
    <w:rsid w:val="00861F57"/>
    <w:rsid w:val="00862194"/>
    <w:rsid w:val="00862313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4207"/>
    <w:rsid w:val="00864257"/>
    <w:rsid w:val="00864769"/>
    <w:rsid w:val="00864B21"/>
    <w:rsid w:val="008655AB"/>
    <w:rsid w:val="00865927"/>
    <w:rsid w:val="00865996"/>
    <w:rsid w:val="00865FBA"/>
    <w:rsid w:val="0086634E"/>
    <w:rsid w:val="0086664B"/>
    <w:rsid w:val="0086673A"/>
    <w:rsid w:val="00866838"/>
    <w:rsid w:val="00866ABA"/>
    <w:rsid w:val="00866B86"/>
    <w:rsid w:val="008672DF"/>
    <w:rsid w:val="008677CE"/>
    <w:rsid w:val="00867C3A"/>
    <w:rsid w:val="00867D7C"/>
    <w:rsid w:val="00867DA1"/>
    <w:rsid w:val="00867EB4"/>
    <w:rsid w:val="00867FCA"/>
    <w:rsid w:val="00870272"/>
    <w:rsid w:val="00870935"/>
    <w:rsid w:val="00870F34"/>
    <w:rsid w:val="008710D2"/>
    <w:rsid w:val="008712D7"/>
    <w:rsid w:val="0087138E"/>
    <w:rsid w:val="0087154D"/>
    <w:rsid w:val="008719F0"/>
    <w:rsid w:val="008720D5"/>
    <w:rsid w:val="00872213"/>
    <w:rsid w:val="0087230A"/>
    <w:rsid w:val="008724BD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8BB"/>
    <w:rsid w:val="00874BCF"/>
    <w:rsid w:val="008750D2"/>
    <w:rsid w:val="00875144"/>
    <w:rsid w:val="0087541A"/>
    <w:rsid w:val="00875969"/>
    <w:rsid w:val="00876116"/>
    <w:rsid w:val="008765FE"/>
    <w:rsid w:val="008767A5"/>
    <w:rsid w:val="00876D1C"/>
    <w:rsid w:val="00876E5B"/>
    <w:rsid w:val="0087707A"/>
    <w:rsid w:val="008773F2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1012"/>
    <w:rsid w:val="0088190A"/>
    <w:rsid w:val="008819D9"/>
    <w:rsid w:val="00881A17"/>
    <w:rsid w:val="00881A1A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F90"/>
    <w:rsid w:val="00884480"/>
    <w:rsid w:val="00884497"/>
    <w:rsid w:val="00884F6D"/>
    <w:rsid w:val="00884F82"/>
    <w:rsid w:val="00885224"/>
    <w:rsid w:val="008852C5"/>
    <w:rsid w:val="0088533C"/>
    <w:rsid w:val="0088594A"/>
    <w:rsid w:val="00885A9F"/>
    <w:rsid w:val="00885CF7"/>
    <w:rsid w:val="008862C1"/>
    <w:rsid w:val="00886636"/>
    <w:rsid w:val="00886943"/>
    <w:rsid w:val="00886B0C"/>
    <w:rsid w:val="00886C0E"/>
    <w:rsid w:val="00886DB2"/>
    <w:rsid w:val="0088767C"/>
    <w:rsid w:val="0088799D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490"/>
    <w:rsid w:val="008914D0"/>
    <w:rsid w:val="00891CFD"/>
    <w:rsid w:val="00891F82"/>
    <w:rsid w:val="00892212"/>
    <w:rsid w:val="00892995"/>
    <w:rsid w:val="00892AF8"/>
    <w:rsid w:val="00892CF6"/>
    <w:rsid w:val="0089323B"/>
    <w:rsid w:val="00893276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D49"/>
    <w:rsid w:val="008970A1"/>
    <w:rsid w:val="0089729F"/>
    <w:rsid w:val="00897566"/>
    <w:rsid w:val="00897FD2"/>
    <w:rsid w:val="008A0716"/>
    <w:rsid w:val="008A0929"/>
    <w:rsid w:val="008A0A5B"/>
    <w:rsid w:val="008A0AE7"/>
    <w:rsid w:val="008A0DBC"/>
    <w:rsid w:val="008A1469"/>
    <w:rsid w:val="008A1CDD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AB5"/>
    <w:rsid w:val="008A3EEE"/>
    <w:rsid w:val="008A42E9"/>
    <w:rsid w:val="008A43D1"/>
    <w:rsid w:val="008A4616"/>
    <w:rsid w:val="008A496E"/>
    <w:rsid w:val="008A4C94"/>
    <w:rsid w:val="008A4D71"/>
    <w:rsid w:val="008A4EC1"/>
    <w:rsid w:val="008A5030"/>
    <w:rsid w:val="008A50AC"/>
    <w:rsid w:val="008A53D3"/>
    <w:rsid w:val="008A5650"/>
    <w:rsid w:val="008A566C"/>
    <w:rsid w:val="008A5C46"/>
    <w:rsid w:val="008A5FAE"/>
    <w:rsid w:val="008A61B1"/>
    <w:rsid w:val="008A63DB"/>
    <w:rsid w:val="008A6479"/>
    <w:rsid w:val="008A7196"/>
    <w:rsid w:val="008A7628"/>
    <w:rsid w:val="008A7633"/>
    <w:rsid w:val="008A7849"/>
    <w:rsid w:val="008A7A05"/>
    <w:rsid w:val="008A7CE1"/>
    <w:rsid w:val="008A7ECA"/>
    <w:rsid w:val="008B084A"/>
    <w:rsid w:val="008B0895"/>
    <w:rsid w:val="008B09B5"/>
    <w:rsid w:val="008B0C84"/>
    <w:rsid w:val="008B0DB3"/>
    <w:rsid w:val="008B0E27"/>
    <w:rsid w:val="008B0FBC"/>
    <w:rsid w:val="008B1A3B"/>
    <w:rsid w:val="008B1D17"/>
    <w:rsid w:val="008B2476"/>
    <w:rsid w:val="008B264E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385"/>
    <w:rsid w:val="008B569F"/>
    <w:rsid w:val="008B5A33"/>
    <w:rsid w:val="008B5BBF"/>
    <w:rsid w:val="008B5E1E"/>
    <w:rsid w:val="008B611F"/>
    <w:rsid w:val="008B6319"/>
    <w:rsid w:val="008B68EE"/>
    <w:rsid w:val="008B6F94"/>
    <w:rsid w:val="008B716D"/>
    <w:rsid w:val="008B73B3"/>
    <w:rsid w:val="008B747E"/>
    <w:rsid w:val="008B75F5"/>
    <w:rsid w:val="008B7691"/>
    <w:rsid w:val="008B7B10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9CE"/>
    <w:rsid w:val="008C54E2"/>
    <w:rsid w:val="008C55DE"/>
    <w:rsid w:val="008C5A66"/>
    <w:rsid w:val="008C5E25"/>
    <w:rsid w:val="008C61B0"/>
    <w:rsid w:val="008C637F"/>
    <w:rsid w:val="008C6569"/>
    <w:rsid w:val="008C65EC"/>
    <w:rsid w:val="008C6643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E8C"/>
    <w:rsid w:val="008D004A"/>
    <w:rsid w:val="008D0680"/>
    <w:rsid w:val="008D07B0"/>
    <w:rsid w:val="008D07F6"/>
    <w:rsid w:val="008D086D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F4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D1"/>
    <w:rsid w:val="008D3E55"/>
    <w:rsid w:val="008D42D2"/>
    <w:rsid w:val="008D4B90"/>
    <w:rsid w:val="008D4DF6"/>
    <w:rsid w:val="008D4EA2"/>
    <w:rsid w:val="008D543F"/>
    <w:rsid w:val="008D5DF9"/>
    <w:rsid w:val="008D5F61"/>
    <w:rsid w:val="008D61BE"/>
    <w:rsid w:val="008D6C0A"/>
    <w:rsid w:val="008D6F6F"/>
    <w:rsid w:val="008D7895"/>
    <w:rsid w:val="008D7998"/>
    <w:rsid w:val="008E02AA"/>
    <w:rsid w:val="008E073D"/>
    <w:rsid w:val="008E082E"/>
    <w:rsid w:val="008E0A6B"/>
    <w:rsid w:val="008E0BF1"/>
    <w:rsid w:val="008E0C74"/>
    <w:rsid w:val="008E0C8C"/>
    <w:rsid w:val="008E0E7E"/>
    <w:rsid w:val="008E1200"/>
    <w:rsid w:val="008E1612"/>
    <w:rsid w:val="008E163A"/>
    <w:rsid w:val="008E1673"/>
    <w:rsid w:val="008E1963"/>
    <w:rsid w:val="008E1D8C"/>
    <w:rsid w:val="008E2238"/>
    <w:rsid w:val="008E22CD"/>
    <w:rsid w:val="008E2843"/>
    <w:rsid w:val="008E2B70"/>
    <w:rsid w:val="008E3310"/>
    <w:rsid w:val="008E356F"/>
    <w:rsid w:val="008E3A4F"/>
    <w:rsid w:val="008E3CAD"/>
    <w:rsid w:val="008E4198"/>
    <w:rsid w:val="008E4521"/>
    <w:rsid w:val="008E489D"/>
    <w:rsid w:val="008E4C4B"/>
    <w:rsid w:val="008E4F91"/>
    <w:rsid w:val="008E5137"/>
    <w:rsid w:val="008E533B"/>
    <w:rsid w:val="008E53FD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552"/>
    <w:rsid w:val="008E6710"/>
    <w:rsid w:val="008E6DE6"/>
    <w:rsid w:val="008E6EE9"/>
    <w:rsid w:val="008E6FD4"/>
    <w:rsid w:val="008E763C"/>
    <w:rsid w:val="008E76BD"/>
    <w:rsid w:val="008E77E6"/>
    <w:rsid w:val="008E7849"/>
    <w:rsid w:val="008E7BF0"/>
    <w:rsid w:val="008E7ED4"/>
    <w:rsid w:val="008F0733"/>
    <w:rsid w:val="008F07A2"/>
    <w:rsid w:val="008F0CAE"/>
    <w:rsid w:val="008F10F8"/>
    <w:rsid w:val="008F12E0"/>
    <w:rsid w:val="008F143B"/>
    <w:rsid w:val="008F1563"/>
    <w:rsid w:val="008F1681"/>
    <w:rsid w:val="008F1A8B"/>
    <w:rsid w:val="008F1EA8"/>
    <w:rsid w:val="008F1FA8"/>
    <w:rsid w:val="008F2C27"/>
    <w:rsid w:val="008F33F8"/>
    <w:rsid w:val="008F3572"/>
    <w:rsid w:val="008F3579"/>
    <w:rsid w:val="008F365D"/>
    <w:rsid w:val="008F386B"/>
    <w:rsid w:val="008F3951"/>
    <w:rsid w:val="008F3EA8"/>
    <w:rsid w:val="008F3ED1"/>
    <w:rsid w:val="008F4AB3"/>
    <w:rsid w:val="008F4FCB"/>
    <w:rsid w:val="008F5453"/>
    <w:rsid w:val="008F59DE"/>
    <w:rsid w:val="008F5B94"/>
    <w:rsid w:val="008F5E93"/>
    <w:rsid w:val="008F689D"/>
    <w:rsid w:val="008F6AD5"/>
    <w:rsid w:val="008F6CA9"/>
    <w:rsid w:val="008F7103"/>
    <w:rsid w:val="008F7310"/>
    <w:rsid w:val="008F7405"/>
    <w:rsid w:val="008F74E6"/>
    <w:rsid w:val="008F7B11"/>
    <w:rsid w:val="008F7CF6"/>
    <w:rsid w:val="00900A0E"/>
    <w:rsid w:val="00900ECD"/>
    <w:rsid w:val="00901194"/>
    <w:rsid w:val="00901259"/>
    <w:rsid w:val="00901565"/>
    <w:rsid w:val="00902024"/>
    <w:rsid w:val="0090218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E9F"/>
    <w:rsid w:val="00911FE0"/>
    <w:rsid w:val="009120F0"/>
    <w:rsid w:val="0091232B"/>
    <w:rsid w:val="00912474"/>
    <w:rsid w:val="009124A8"/>
    <w:rsid w:val="00912B98"/>
    <w:rsid w:val="00912EBE"/>
    <w:rsid w:val="009130AA"/>
    <w:rsid w:val="00913861"/>
    <w:rsid w:val="009138AC"/>
    <w:rsid w:val="00913CE6"/>
    <w:rsid w:val="009147F3"/>
    <w:rsid w:val="00914BF2"/>
    <w:rsid w:val="00915007"/>
    <w:rsid w:val="00915131"/>
    <w:rsid w:val="0091527C"/>
    <w:rsid w:val="0091545F"/>
    <w:rsid w:val="009158A7"/>
    <w:rsid w:val="00915AAF"/>
    <w:rsid w:val="00915C0D"/>
    <w:rsid w:val="00915C74"/>
    <w:rsid w:val="00916134"/>
    <w:rsid w:val="00916544"/>
    <w:rsid w:val="00916CC9"/>
    <w:rsid w:val="009171C5"/>
    <w:rsid w:val="0091730F"/>
    <w:rsid w:val="00917788"/>
    <w:rsid w:val="00917BC3"/>
    <w:rsid w:val="00917C1F"/>
    <w:rsid w:val="00917D61"/>
    <w:rsid w:val="00920AC5"/>
    <w:rsid w:val="00920FE3"/>
    <w:rsid w:val="00921017"/>
    <w:rsid w:val="00921026"/>
    <w:rsid w:val="00921228"/>
    <w:rsid w:val="0092190C"/>
    <w:rsid w:val="00921DD6"/>
    <w:rsid w:val="00922017"/>
    <w:rsid w:val="009225F8"/>
    <w:rsid w:val="00922686"/>
    <w:rsid w:val="0092298C"/>
    <w:rsid w:val="00923171"/>
    <w:rsid w:val="009231D4"/>
    <w:rsid w:val="00923371"/>
    <w:rsid w:val="009236DC"/>
    <w:rsid w:val="00923FCA"/>
    <w:rsid w:val="009240C9"/>
    <w:rsid w:val="0092418A"/>
    <w:rsid w:val="00924362"/>
    <w:rsid w:val="00924873"/>
    <w:rsid w:val="00924D01"/>
    <w:rsid w:val="00925660"/>
    <w:rsid w:val="00925CB0"/>
    <w:rsid w:val="00925D58"/>
    <w:rsid w:val="009266DF"/>
    <w:rsid w:val="0092695F"/>
    <w:rsid w:val="00926B5D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556"/>
    <w:rsid w:val="00931886"/>
    <w:rsid w:val="009322AB"/>
    <w:rsid w:val="00932959"/>
    <w:rsid w:val="00932BFA"/>
    <w:rsid w:val="00933007"/>
    <w:rsid w:val="009330EB"/>
    <w:rsid w:val="00933BC4"/>
    <w:rsid w:val="0093414A"/>
    <w:rsid w:val="009341BD"/>
    <w:rsid w:val="0093439B"/>
    <w:rsid w:val="00934D68"/>
    <w:rsid w:val="00934DE1"/>
    <w:rsid w:val="00934F5E"/>
    <w:rsid w:val="00934F80"/>
    <w:rsid w:val="009351CB"/>
    <w:rsid w:val="00935B45"/>
    <w:rsid w:val="00935C51"/>
    <w:rsid w:val="00935DCE"/>
    <w:rsid w:val="009367D2"/>
    <w:rsid w:val="00936DD6"/>
    <w:rsid w:val="00936EDE"/>
    <w:rsid w:val="00936EF1"/>
    <w:rsid w:val="00937111"/>
    <w:rsid w:val="009379FE"/>
    <w:rsid w:val="00937D01"/>
    <w:rsid w:val="00937F6F"/>
    <w:rsid w:val="00940121"/>
    <w:rsid w:val="009409BA"/>
    <w:rsid w:val="00940F15"/>
    <w:rsid w:val="00940F83"/>
    <w:rsid w:val="009416B5"/>
    <w:rsid w:val="009416F9"/>
    <w:rsid w:val="00941723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C3A"/>
    <w:rsid w:val="00943F15"/>
    <w:rsid w:val="00943FCC"/>
    <w:rsid w:val="00944484"/>
    <w:rsid w:val="00944485"/>
    <w:rsid w:val="00944873"/>
    <w:rsid w:val="00944C09"/>
    <w:rsid w:val="00944E98"/>
    <w:rsid w:val="0094529B"/>
    <w:rsid w:val="00945372"/>
    <w:rsid w:val="009454F8"/>
    <w:rsid w:val="00945A56"/>
    <w:rsid w:val="0094608F"/>
    <w:rsid w:val="00946628"/>
    <w:rsid w:val="00946C47"/>
    <w:rsid w:val="009470AA"/>
    <w:rsid w:val="00947272"/>
    <w:rsid w:val="00950162"/>
    <w:rsid w:val="009501A3"/>
    <w:rsid w:val="00950B1C"/>
    <w:rsid w:val="00950FDD"/>
    <w:rsid w:val="00951050"/>
    <w:rsid w:val="0095117D"/>
    <w:rsid w:val="009511F9"/>
    <w:rsid w:val="00951242"/>
    <w:rsid w:val="009512A2"/>
    <w:rsid w:val="00952BB3"/>
    <w:rsid w:val="00952CFC"/>
    <w:rsid w:val="00952FAA"/>
    <w:rsid w:val="00953522"/>
    <w:rsid w:val="009538AA"/>
    <w:rsid w:val="00953EAB"/>
    <w:rsid w:val="00954177"/>
    <w:rsid w:val="009543CA"/>
    <w:rsid w:val="00954A0D"/>
    <w:rsid w:val="00954A62"/>
    <w:rsid w:val="00954F77"/>
    <w:rsid w:val="0095695E"/>
    <w:rsid w:val="00956C4D"/>
    <w:rsid w:val="0095727B"/>
    <w:rsid w:val="00957794"/>
    <w:rsid w:val="00957886"/>
    <w:rsid w:val="0096024D"/>
    <w:rsid w:val="009609AF"/>
    <w:rsid w:val="00960F42"/>
    <w:rsid w:val="009619E1"/>
    <w:rsid w:val="009622BC"/>
    <w:rsid w:val="009623EE"/>
    <w:rsid w:val="00962726"/>
    <w:rsid w:val="00962AD9"/>
    <w:rsid w:val="00962F8D"/>
    <w:rsid w:val="00963661"/>
    <w:rsid w:val="00963685"/>
    <w:rsid w:val="009644EE"/>
    <w:rsid w:val="00964D29"/>
    <w:rsid w:val="00964DD9"/>
    <w:rsid w:val="00965210"/>
    <w:rsid w:val="0096526A"/>
    <w:rsid w:val="0096532F"/>
    <w:rsid w:val="009658BB"/>
    <w:rsid w:val="00965CA8"/>
    <w:rsid w:val="00966210"/>
    <w:rsid w:val="009663B1"/>
    <w:rsid w:val="009669CA"/>
    <w:rsid w:val="00966E1D"/>
    <w:rsid w:val="009676E3"/>
    <w:rsid w:val="0096794A"/>
    <w:rsid w:val="00967CEB"/>
    <w:rsid w:val="00967D14"/>
    <w:rsid w:val="0097015C"/>
    <w:rsid w:val="009701B8"/>
    <w:rsid w:val="009702AF"/>
    <w:rsid w:val="00970416"/>
    <w:rsid w:val="00970B0A"/>
    <w:rsid w:val="00970E15"/>
    <w:rsid w:val="009710E4"/>
    <w:rsid w:val="009711B4"/>
    <w:rsid w:val="00971397"/>
    <w:rsid w:val="009717C3"/>
    <w:rsid w:val="00971940"/>
    <w:rsid w:val="00971BFC"/>
    <w:rsid w:val="00971C74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424E"/>
    <w:rsid w:val="00974628"/>
    <w:rsid w:val="009748A8"/>
    <w:rsid w:val="009749EB"/>
    <w:rsid w:val="00974CDB"/>
    <w:rsid w:val="00974FF4"/>
    <w:rsid w:val="0097509F"/>
    <w:rsid w:val="009753B0"/>
    <w:rsid w:val="009759CE"/>
    <w:rsid w:val="00975CA4"/>
    <w:rsid w:val="00975D9E"/>
    <w:rsid w:val="0097654C"/>
    <w:rsid w:val="00976D27"/>
    <w:rsid w:val="00976D9F"/>
    <w:rsid w:val="00976EB4"/>
    <w:rsid w:val="009770C1"/>
    <w:rsid w:val="009773E7"/>
    <w:rsid w:val="0097761A"/>
    <w:rsid w:val="0097765D"/>
    <w:rsid w:val="00977A8B"/>
    <w:rsid w:val="00977DE8"/>
    <w:rsid w:val="009800F0"/>
    <w:rsid w:val="009808FA"/>
    <w:rsid w:val="00980A27"/>
    <w:rsid w:val="00980A5E"/>
    <w:rsid w:val="00980BA0"/>
    <w:rsid w:val="00980EA3"/>
    <w:rsid w:val="00981350"/>
    <w:rsid w:val="009814BF"/>
    <w:rsid w:val="00981652"/>
    <w:rsid w:val="00981905"/>
    <w:rsid w:val="00981B60"/>
    <w:rsid w:val="00982011"/>
    <w:rsid w:val="009822BE"/>
    <w:rsid w:val="00982603"/>
    <w:rsid w:val="0098337F"/>
    <w:rsid w:val="009833EA"/>
    <w:rsid w:val="0098340F"/>
    <w:rsid w:val="009836A1"/>
    <w:rsid w:val="00983AB8"/>
    <w:rsid w:val="00984191"/>
    <w:rsid w:val="00984263"/>
    <w:rsid w:val="0098452B"/>
    <w:rsid w:val="0098454E"/>
    <w:rsid w:val="00984571"/>
    <w:rsid w:val="0098479D"/>
    <w:rsid w:val="0098488E"/>
    <w:rsid w:val="00984B58"/>
    <w:rsid w:val="00984C33"/>
    <w:rsid w:val="00984D1B"/>
    <w:rsid w:val="00984FCA"/>
    <w:rsid w:val="00985409"/>
    <w:rsid w:val="0098588C"/>
    <w:rsid w:val="009858C7"/>
    <w:rsid w:val="0098594D"/>
    <w:rsid w:val="00985A3C"/>
    <w:rsid w:val="00985D3B"/>
    <w:rsid w:val="00985DA9"/>
    <w:rsid w:val="009862F8"/>
    <w:rsid w:val="00986A3B"/>
    <w:rsid w:val="00986AE3"/>
    <w:rsid w:val="00986B55"/>
    <w:rsid w:val="00986C18"/>
    <w:rsid w:val="00986D4C"/>
    <w:rsid w:val="00986FD4"/>
    <w:rsid w:val="0098704F"/>
    <w:rsid w:val="009871ED"/>
    <w:rsid w:val="009873A7"/>
    <w:rsid w:val="0098779A"/>
    <w:rsid w:val="00987EEB"/>
    <w:rsid w:val="00987EFA"/>
    <w:rsid w:val="00990436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CB6"/>
    <w:rsid w:val="00994664"/>
    <w:rsid w:val="00994764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E4F"/>
    <w:rsid w:val="00996EE2"/>
    <w:rsid w:val="009978AC"/>
    <w:rsid w:val="00997A34"/>
    <w:rsid w:val="00997D1D"/>
    <w:rsid w:val="00997F3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6F5"/>
    <w:rsid w:val="009A2901"/>
    <w:rsid w:val="009A2A6C"/>
    <w:rsid w:val="009A2B4D"/>
    <w:rsid w:val="009A2D09"/>
    <w:rsid w:val="009A2D85"/>
    <w:rsid w:val="009A2EB5"/>
    <w:rsid w:val="009A2F3B"/>
    <w:rsid w:val="009A433B"/>
    <w:rsid w:val="009A438C"/>
    <w:rsid w:val="009A454E"/>
    <w:rsid w:val="009A4B4B"/>
    <w:rsid w:val="009A4C1F"/>
    <w:rsid w:val="009A4C94"/>
    <w:rsid w:val="009A4D72"/>
    <w:rsid w:val="009A4FB2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94A"/>
    <w:rsid w:val="009B0D4C"/>
    <w:rsid w:val="009B128D"/>
    <w:rsid w:val="009B15CE"/>
    <w:rsid w:val="009B1AF3"/>
    <w:rsid w:val="009B2043"/>
    <w:rsid w:val="009B2359"/>
    <w:rsid w:val="009B2699"/>
    <w:rsid w:val="009B285F"/>
    <w:rsid w:val="009B28F8"/>
    <w:rsid w:val="009B296A"/>
    <w:rsid w:val="009B2CCF"/>
    <w:rsid w:val="009B3224"/>
    <w:rsid w:val="009B3D69"/>
    <w:rsid w:val="009B41A3"/>
    <w:rsid w:val="009B4625"/>
    <w:rsid w:val="009B493D"/>
    <w:rsid w:val="009B4BA3"/>
    <w:rsid w:val="009B621A"/>
    <w:rsid w:val="009B637F"/>
    <w:rsid w:val="009B67C3"/>
    <w:rsid w:val="009B6923"/>
    <w:rsid w:val="009B695C"/>
    <w:rsid w:val="009B69D7"/>
    <w:rsid w:val="009B6A7E"/>
    <w:rsid w:val="009B6AE2"/>
    <w:rsid w:val="009B6D31"/>
    <w:rsid w:val="009B6EAF"/>
    <w:rsid w:val="009B6FB1"/>
    <w:rsid w:val="009B727C"/>
    <w:rsid w:val="009B7377"/>
    <w:rsid w:val="009B765B"/>
    <w:rsid w:val="009B7901"/>
    <w:rsid w:val="009B7B4C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419B"/>
    <w:rsid w:val="009C435C"/>
    <w:rsid w:val="009C46B8"/>
    <w:rsid w:val="009C483B"/>
    <w:rsid w:val="009C4A83"/>
    <w:rsid w:val="009C5317"/>
    <w:rsid w:val="009C5365"/>
    <w:rsid w:val="009C57CF"/>
    <w:rsid w:val="009C5ADC"/>
    <w:rsid w:val="009C5D2B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D16"/>
    <w:rsid w:val="009D011A"/>
    <w:rsid w:val="009D0570"/>
    <w:rsid w:val="009D0E6E"/>
    <w:rsid w:val="009D115D"/>
    <w:rsid w:val="009D141B"/>
    <w:rsid w:val="009D1DF2"/>
    <w:rsid w:val="009D1E80"/>
    <w:rsid w:val="009D2138"/>
    <w:rsid w:val="009D2A89"/>
    <w:rsid w:val="009D2C99"/>
    <w:rsid w:val="009D2DA7"/>
    <w:rsid w:val="009D2DBC"/>
    <w:rsid w:val="009D3809"/>
    <w:rsid w:val="009D3DDD"/>
    <w:rsid w:val="009D4CE8"/>
    <w:rsid w:val="009D4EA5"/>
    <w:rsid w:val="009D51AB"/>
    <w:rsid w:val="009D556A"/>
    <w:rsid w:val="009D557B"/>
    <w:rsid w:val="009D5CAE"/>
    <w:rsid w:val="009D5ED3"/>
    <w:rsid w:val="009D64E9"/>
    <w:rsid w:val="009D677B"/>
    <w:rsid w:val="009D6FC3"/>
    <w:rsid w:val="009D6FCA"/>
    <w:rsid w:val="009D721A"/>
    <w:rsid w:val="009D7CEA"/>
    <w:rsid w:val="009D7E39"/>
    <w:rsid w:val="009E05F2"/>
    <w:rsid w:val="009E101E"/>
    <w:rsid w:val="009E1144"/>
    <w:rsid w:val="009E1980"/>
    <w:rsid w:val="009E2174"/>
    <w:rsid w:val="009E21E7"/>
    <w:rsid w:val="009E22E2"/>
    <w:rsid w:val="009E270E"/>
    <w:rsid w:val="009E2929"/>
    <w:rsid w:val="009E2DE0"/>
    <w:rsid w:val="009E3111"/>
    <w:rsid w:val="009E315E"/>
    <w:rsid w:val="009E3300"/>
    <w:rsid w:val="009E3491"/>
    <w:rsid w:val="009E353E"/>
    <w:rsid w:val="009E36F2"/>
    <w:rsid w:val="009E3825"/>
    <w:rsid w:val="009E3AEF"/>
    <w:rsid w:val="009E3CC7"/>
    <w:rsid w:val="009E4492"/>
    <w:rsid w:val="009E46CF"/>
    <w:rsid w:val="009E4889"/>
    <w:rsid w:val="009E48AF"/>
    <w:rsid w:val="009E4956"/>
    <w:rsid w:val="009E4B3A"/>
    <w:rsid w:val="009E4B59"/>
    <w:rsid w:val="009E4C59"/>
    <w:rsid w:val="009E567F"/>
    <w:rsid w:val="009E5A36"/>
    <w:rsid w:val="009E60B2"/>
    <w:rsid w:val="009E6332"/>
    <w:rsid w:val="009E650F"/>
    <w:rsid w:val="009E66E4"/>
    <w:rsid w:val="009E70B3"/>
    <w:rsid w:val="009E79F5"/>
    <w:rsid w:val="009E7A0A"/>
    <w:rsid w:val="009E7DEF"/>
    <w:rsid w:val="009F059D"/>
    <w:rsid w:val="009F0D53"/>
    <w:rsid w:val="009F1533"/>
    <w:rsid w:val="009F16C7"/>
    <w:rsid w:val="009F17E9"/>
    <w:rsid w:val="009F1A7F"/>
    <w:rsid w:val="009F212C"/>
    <w:rsid w:val="009F2816"/>
    <w:rsid w:val="009F29E6"/>
    <w:rsid w:val="009F2D39"/>
    <w:rsid w:val="009F356D"/>
    <w:rsid w:val="009F3920"/>
    <w:rsid w:val="009F3970"/>
    <w:rsid w:val="009F3C22"/>
    <w:rsid w:val="009F3CF8"/>
    <w:rsid w:val="009F3FFF"/>
    <w:rsid w:val="009F46AE"/>
    <w:rsid w:val="009F4851"/>
    <w:rsid w:val="009F4FF5"/>
    <w:rsid w:val="009F54C5"/>
    <w:rsid w:val="009F5544"/>
    <w:rsid w:val="009F5834"/>
    <w:rsid w:val="009F5991"/>
    <w:rsid w:val="009F5D2B"/>
    <w:rsid w:val="009F68F1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2175"/>
    <w:rsid w:val="00A021DD"/>
    <w:rsid w:val="00A02371"/>
    <w:rsid w:val="00A027A0"/>
    <w:rsid w:val="00A02F0E"/>
    <w:rsid w:val="00A034ED"/>
    <w:rsid w:val="00A0364B"/>
    <w:rsid w:val="00A036E7"/>
    <w:rsid w:val="00A037C1"/>
    <w:rsid w:val="00A03BEE"/>
    <w:rsid w:val="00A03C15"/>
    <w:rsid w:val="00A03D14"/>
    <w:rsid w:val="00A03F83"/>
    <w:rsid w:val="00A04197"/>
    <w:rsid w:val="00A041A8"/>
    <w:rsid w:val="00A0425A"/>
    <w:rsid w:val="00A0445A"/>
    <w:rsid w:val="00A0454D"/>
    <w:rsid w:val="00A04DF7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10094"/>
    <w:rsid w:val="00A10246"/>
    <w:rsid w:val="00A105F0"/>
    <w:rsid w:val="00A10EC7"/>
    <w:rsid w:val="00A10FA3"/>
    <w:rsid w:val="00A1102E"/>
    <w:rsid w:val="00A114A1"/>
    <w:rsid w:val="00A11651"/>
    <w:rsid w:val="00A1184E"/>
    <w:rsid w:val="00A119AD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F4"/>
    <w:rsid w:val="00A1439D"/>
    <w:rsid w:val="00A14411"/>
    <w:rsid w:val="00A1462D"/>
    <w:rsid w:val="00A1494B"/>
    <w:rsid w:val="00A14B6F"/>
    <w:rsid w:val="00A153B5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798"/>
    <w:rsid w:val="00A217A5"/>
    <w:rsid w:val="00A21EC1"/>
    <w:rsid w:val="00A22489"/>
    <w:rsid w:val="00A22491"/>
    <w:rsid w:val="00A22D25"/>
    <w:rsid w:val="00A22D99"/>
    <w:rsid w:val="00A22DD0"/>
    <w:rsid w:val="00A233D4"/>
    <w:rsid w:val="00A23664"/>
    <w:rsid w:val="00A23AE6"/>
    <w:rsid w:val="00A23E91"/>
    <w:rsid w:val="00A23F4B"/>
    <w:rsid w:val="00A246E4"/>
    <w:rsid w:val="00A2549E"/>
    <w:rsid w:val="00A2589B"/>
    <w:rsid w:val="00A25DCD"/>
    <w:rsid w:val="00A25F4D"/>
    <w:rsid w:val="00A25F86"/>
    <w:rsid w:val="00A262FC"/>
    <w:rsid w:val="00A26609"/>
    <w:rsid w:val="00A268C2"/>
    <w:rsid w:val="00A26983"/>
    <w:rsid w:val="00A26BF3"/>
    <w:rsid w:val="00A26D6B"/>
    <w:rsid w:val="00A26E0B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F20"/>
    <w:rsid w:val="00A319E6"/>
    <w:rsid w:val="00A31BB9"/>
    <w:rsid w:val="00A31BE3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7E8"/>
    <w:rsid w:val="00A338F6"/>
    <w:rsid w:val="00A33AAB"/>
    <w:rsid w:val="00A33DC3"/>
    <w:rsid w:val="00A33E3B"/>
    <w:rsid w:val="00A34065"/>
    <w:rsid w:val="00A34076"/>
    <w:rsid w:val="00A340CB"/>
    <w:rsid w:val="00A34170"/>
    <w:rsid w:val="00A3494A"/>
    <w:rsid w:val="00A352A9"/>
    <w:rsid w:val="00A35396"/>
    <w:rsid w:val="00A353DB"/>
    <w:rsid w:val="00A35482"/>
    <w:rsid w:val="00A35BEF"/>
    <w:rsid w:val="00A35EBF"/>
    <w:rsid w:val="00A3628A"/>
    <w:rsid w:val="00A36362"/>
    <w:rsid w:val="00A36AEE"/>
    <w:rsid w:val="00A36C98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724"/>
    <w:rsid w:val="00A40976"/>
    <w:rsid w:val="00A40984"/>
    <w:rsid w:val="00A40A32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B30"/>
    <w:rsid w:val="00A44BF5"/>
    <w:rsid w:val="00A44D2E"/>
    <w:rsid w:val="00A459F1"/>
    <w:rsid w:val="00A45A14"/>
    <w:rsid w:val="00A45E28"/>
    <w:rsid w:val="00A45E4F"/>
    <w:rsid w:val="00A45F35"/>
    <w:rsid w:val="00A47523"/>
    <w:rsid w:val="00A47554"/>
    <w:rsid w:val="00A4756F"/>
    <w:rsid w:val="00A47790"/>
    <w:rsid w:val="00A47C31"/>
    <w:rsid w:val="00A502AC"/>
    <w:rsid w:val="00A5090D"/>
    <w:rsid w:val="00A50BF7"/>
    <w:rsid w:val="00A51628"/>
    <w:rsid w:val="00A51908"/>
    <w:rsid w:val="00A51C30"/>
    <w:rsid w:val="00A52016"/>
    <w:rsid w:val="00A52224"/>
    <w:rsid w:val="00A5260F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5045"/>
    <w:rsid w:val="00A5539B"/>
    <w:rsid w:val="00A5583E"/>
    <w:rsid w:val="00A55F48"/>
    <w:rsid w:val="00A560BD"/>
    <w:rsid w:val="00A566CC"/>
    <w:rsid w:val="00A567F8"/>
    <w:rsid w:val="00A569FA"/>
    <w:rsid w:val="00A56A2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FDD"/>
    <w:rsid w:val="00A60154"/>
    <w:rsid w:val="00A604F6"/>
    <w:rsid w:val="00A605C1"/>
    <w:rsid w:val="00A606CF"/>
    <w:rsid w:val="00A60CD5"/>
    <w:rsid w:val="00A6119F"/>
    <w:rsid w:val="00A61283"/>
    <w:rsid w:val="00A6165E"/>
    <w:rsid w:val="00A619C2"/>
    <w:rsid w:val="00A61C9D"/>
    <w:rsid w:val="00A622C7"/>
    <w:rsid w:val="00A6239E"/>
    <w:rsid w:val="00A623A2"/>
    <w:rsid w:val="00A6256B"/>
    <w:rsid w:val="00A62643"/>
    <w:rsid w:val="00A62CE6"/>
    <w:rsid w:val="00A630AF"/>
    <w:rsid w:val="00A636D2"/>
    <w:rsid w:val="00A63A2B"/>
    <w:rsid w:val="00A63C41"/>
    <w:rsid w:val="00A63E6D"/>
    <w:rsid w:val="00A63F34"/>
    <w:rsid w:val="00A640EA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B1B"/>
    <w:rsid w:val="00A66DB8"/>
    <w:rsid w:val="00A66E72"/>
    <w:rsid w:val="00A66F8E"/>
    <w:rsid w:val="00A670F4"/>
    <w:rsid w:val="00A6755B"/>
    <w:rsid w:val="00A67662"/>
    <w:rsid w:val="00A67715"/>
    <w:rsid w:val="00A678D3"/>
    <w:rsid w:val="00A678DF"/>
    <w:rsid w:val="00A679CB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2162"/>
    <w:rsid w:val="00A72702"/>
    <w:rsid w:val="00A72B10"/>
    <w:rsid w:val="00A72EDC"/>
    <w:rsid w:val="00A73699"/>
    <w:rsid w:val="00A736DE"/>
    <w:rsid w:val="00A73A5F"/>
    <w:rsid w:val="00A73C27"/>
    <w:rsid w:val="00A7450F"/>
    <w:rsid w:val="00A747E3"/>
    <w:rsid w:val="00A74B88"/>
    <w:rsid w:val="00A74D09"/>
    <w:rsid w:val="00A74F55"/>
    <w:rsid w:val="00A74FA4"/>
    <w:rsid w:val="00A75730"/>
    <w:rsid w:val="00A75967"/>
    <w:rsid w:val="00A76195"/>
    <w:rsid w:val="00A765A0"/>
    <w:rsid w:val="00A76AE3"/>
    <w:rsid w:val="00A76C89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C18"/>
    <w:rsid w:val="00A82020"/>
    <w:rsid w:val="00A82A81"/>
    <w:rsid w:val="00A82C66"/>
    <w:rsid w:val="00A83037"/>
    <w:rsid w:val="00A83076"/>
    <w:rsid w:val="00A831CD"/>
    <w:rsid w:val="00A832EB"/>
    <w:rsid w:val="00A8388F"/>
    <w:rsid w:val="00A83979"/>
    <w:rsid w:val="00A83B87"/>
    <w:rsid w:val="00A83BEE"/>
    <w:rsid w:val="00A83FE8"/>
    <w:rsid w:val="00A84880"/>
    <w:rsid w:val="00A84A78"/>
    <w:rsid w:val="00A84BAF"/>
    <w:rsid w:val="00A84D9E"/>
    <w:rsid w:val="00A84E67"/>
    <w:rsid w:val="00A8505E"/>
    <w:rsid w:val="00A8506E"/>
    <w:rsid w:val="00A85079"/>
    <w:rsid w:val="00A8575D"/>
    <w:rsid w:val="00A85AC6"/>
    <w:rsid w:val="00A85BA5"/>
    <w:rsid w:val="00A85D3B"/>
    <w:rsid w:val="00A8600F"/>
    <w:rsid w:val="00A86481"/>
    <w:rsid w:val="00A874F5"/>
    <w:rsid w:val="00A8762E"/>
    <w:rsid w:val="00A87837"/>
    <w:rsid w:val="00A8792F"/>
    <w:rsid w:val="00A87A5C"/>
    <w:rsid w:val="00A87EE5"/>
    <w:rsid w:val="00A87EEF"/>
    <w:rsid w:val="00A90051"/>
    <w:rsid w:val="00A9096B"/>
    <w:rsid w:val="00A90AB3"/>
    <w:rsid w:val="00A90C2F"/>
    <w:rsid w:val="00A90F60"/>
    <w:rsid w:val="00A90FA0"/>
    <w:rsid w:val="00A91026"/>
    <w:rsid w:val="00A91292"/>
    <w:rsid w:val="00A91327"/>
    <w:rsid w:val="00A91330"/>
    <w:rsid w:val="00A93A04"/>
    <w:rsid w:val="00A94257"/>
    <w:rsid w:val="00A943D6"/>
    <w:rsid w:val="00A94656"/>
    <w:rsid w:val="00A94859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7213"/>
    <w:rsid w:val="00A9773C"/>
    <w:rsid w:val="00A977C4"/>
    <w:rsid w:val="00AA00FA"/>
    <w:rsid w:val="00AA091C"/>
    <w:rsid w:val="00AA09D7"/>
    <w:rsid w:val="00AA0E3A"/>
    <w:rsid w:val="00AA1114"/>
    <w:rsid w:val="00AA164B"/>
    <w:rsid w:val="00AA1A11"/>
    <w:rsid w:val="00AA1D5A"/>
    <w:rsid w:val="00AA25BA"/>
    <w:rsid w:val="00AA2624"/>
    <w:rsid w:val="00AA26BB"/>
    <w:rsid w:val="00AA271B"/>
    <w:rsid w:val="00AA2B90"/>
    <w:rsid w:val="00AA2BB4"/>
    <w:rsid w:val="00AA2E6B"/>
    <w:rsid w:val="00AA3036"/>
    <w:rsid w:val="00AA397F"/>
    <w:rsid w:val="00AA3C21"/>
    <w:rsid w:val="00AA40A8"/>
    <w:rsid w:val="00AA447D"/>
    <w:rsid w:val="00AA449F"/>
    <w:rsid w:val="00AA47A3"/>
    <w:rsid w:val="00AA5B6A"/>
    <w:rsid w:val="00AA61C9"/>
    <w:rsid w:val="00AA66C2"/>
    <w:rsid w:val="00AA67AD"/>
    <w:rsid w:val="00AA6912"/>
    <w:rsid w:val="00AA6B99"/>
    <w:rsid w:val="00AA6BC8"/>
    <w:rsid w:val="00AA728E"/>
    <w:rsid w:val="00AA76D8"/>
    <w:rsid w:val="00AA783E"/>
    <w:rsid w:val="00AA7F3B"/>
    <w:rsid w:val="00AB0465"/>
    <w:rsid w:val="00AB0699"/>
    <w:rsid w:val="00AB0A77"/>
    <w:rsid w:val="00AB18AC"/>
    <w:rsid w:val="00AB1957"/>
    <w:rsid w:val="00AB1B9C"/>
    <w:rsid w:val="00AB1BCC"/>
    <w:rsid w:val="00AB1C03"/>
    <w:rsid w:val="00AB1C8E"/>
    <w:rsid w:val="00AB1F2D"/>
    <w:rsid w:val="00AB215E"/>
    <w:rsid w:val="00AB24BD"/>
    <w:rsid w:val="00AB2BA6"/>
    <w:rsid w:val="00AB2F26"/>
    <w:rsid w:val="00AB30E7"/>
    <w:rsid w:val="00AB33B2"/>
    <w:rsid w:val="00AB3A3D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CAC"/>
    <w:rsid w:val="00AC1481"/>
    <w:rsid w:val="00AC1909"/>
    <w:rsid w:val="00AC1EAC"/>
    <w:rsid w:val="00AC279D"/>
    <w:rsid w:val="00AC285E"/>
    <w:rsid w:val="00AC2C22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DA4"/>
    <w:rsid w:val="00AC5364"/>
    <w:rsid w:val="00AC5513"/>
    <w:rsid w:val="00AC565A"/>
    <w:rsid w:val="00AC580E"/>
    <w:rsid w:val="00AC686B"/>
    <w:rsid w:val="00AC6C3D"/>
    <w:rsid w:val="00AC7228"/>
    <w:rsid w:val="00AC7382"/>
    <w:rsid w:val="00AC7394"/>
    <w:rsid w:val="00AC7399"/>
    <w:rsid w:val="00AC7621"/>
    <w:rsid w:val="00AC788E"/>
    <w:rsid w:val="00AC79E0"/>
    <w:rsid w:val="00AC7C1B"/>
    <w:rsid w:val="00AC7E5A"/>
    <w:rsid w:val="00AD0314"/>
    <w:rsid w:val="00AD0736"/>
    <w:rsid w:val="00AD07DD"/>
    <w:rsid w:val="00AD0BA3"/>
    <w:rsid w:val="00AD0BE2"/>
    <w:rsid w:val="00AD10B6"/>
    <w:rsid w:val="00AD16AA"/>
    <w:rsid w:val="00AD1B96"/>
    <w:rsid w:val="00AD1FEC"/>
    <w:rsid w:val="00AD21F1"/>
    <w:rsid w:val="00AD253C"/>
    <w:rsid w:val="00AD2628"/>
    <w:rsid w:val="00AD2735"/>
    <w:rsid w:val="00AD2FA8"/>
    <w:rsid w:val="00AD33DA"/>
    <w:rsid w:val="00AD38D4"/>
    <w:rsid w:val="00AD3B67"/>
    <w:rsid w:val="00AD40CD"/>
    <w:rsid w:val="00AD4534"/>
    <w:rsid w:val="00AD4921"/>
    <w:rsid w:val="00AD4B6A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6A4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CA1"/>
    <w:rsid w:val="00AE1D33"/>
    <w:rsid w:val="00AE1DDD"/>
    <w:rsid w:val="00AE22B8"/>
    <w:rsid w:val="00AE2704"/>
    <w:rsid w:val="00AE29AF"/>
    <w:rsid w:val="00AE2B8A"/>
    <w:rsid w:val="00AE2CC4"/>
    <w:rsid w:val="00AE3068"/>
    <w:rsid w:val="00AE3270"/>
    <w:rsid w:val="00AE350B"/>
    <w:rsid w:val="00AE4326"/>
    <w:rsid w:val="00AE4380"/>
    <w:rsid w:val="00AE49CC"/>
    <w:rsid w:val="00AE51AE"/>
    <w:rsid w:val="00AE562B"/>
    <w:rsid w:val="00AE5655"/>
    <w:rsid w:val="00AE5821"/>
    <w:rsid w:val="00AE5B78"/>
    <w:rsid w:val="00AE67AB"/>
    <w:rsid w:val="00AE6AE0"/>
    <w:rsid w:val="00AE6EB7"/>
    <w:rsid w:val="00AE7434"/>
    <w:rsid w:val="00AE7E72"/>
    <w:rsid w:val="00AE7EC6"/>
    <w:rsid w:val="00AE7FE9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B4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A99"/>
    <w:rsid w:val="00AF634D"/>
    <w:rsid w:val="00AF63C1"/>
    <w:rsid w:val="00AF66B8"/>
    <w:rsid w:val="00AF6A95"/>
    <w:rsid w:val="00AF721E"/>
    <w:rsid w:val="00AF7386"/>
    <w:rsid w:val="00AF775F"/>
    <w:rsid w:val="00AF7817"/>
    <w:rsid w:val="00AF7C11"/>
    <w:rsid w:val="00AF7C51"/>
    <w:rsid w:val="00B00A3E"/>
    <w:rsid w:val="00B012BE"/>
    <w:rsid w:val="00B01304"/>
    <w:rsid w:val="00B01751"/>
    <w:rsid w:val="00B01C66"/>
    <w:rsid w:val="00B021D6"/>
    <w:rsid w:val="00B02A77"/>
    <w:rsid w:val="00B02B68"/>
    <w:rsid w:val="00B03E4E"/>
    <w:rsid w:val="00B040EB"/>
    <w:rsid w:val="00B04325"/>
    <w:rsid w:val="00B04509"/>
    <w:rsid w:val="00B046D7"/>
    <w:rsid w:val="00B049E2"/>
    <w:rsid w:val="00B05384"/>
    <w:rsid w:val="00B05F57"/>
    <w:rsid w:val="00B06566"/>
    <w:rsid w:val="00B072A5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140D"/>
    <w:rsid w:val="00B1178C"/>
    <w:rsid w:val="00B11809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EE0"/>
    <w:rsid w:val="00B15F21"/>
    <w:rsid w:val="00B15FD6"/>
    <w:rsid w:val="00B16D70"/>
    <w:rsid w:val="00B16ECC"/>
    <w:rsid w:val="00B17294"/>
    <w:rsid w:val="00B172AC"/>
    <w:rsid w:val="00B172BD"/>
    <w:rsid w:val="00B175FE"/>
    <w:rsid w:val="00B177C2"/>
    <w:rsid w:val="00B1784C"/>
    <w:rsid w:val="00B1790D"/>
    <w:rsid w:val="00B1793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CB"/>
    <w:rsid w:val="00B22480"/>
    <w:rsid w:val="00B22489"/>
    <w:rsid w:val="00B23848"/>
    <w:rsid w:val="00B23A8A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4BB"/>
    <w:rsid w:val="00B2568E"/>
    <w:rsid w:val="00B256B3"/>
    <w:rsid w:val="00B25D74"/>
    <w:rsid w:val="00B2616A"/>
    <w:rsid w:val="00B26CBD"/>
    <w:rsid w:val="00B26D0A"/>
    <w:rsid w:val="00B26D34"/>
    <w:rsid w:val="00B26DE5"/>
    <w:rsid w:val="00B26F30"/>
    <w:rsid w:val="00B277EA"/>
    <w:rsid w:val="00B278D3"/>
    <w:rsid w:val="00B27DD0"/>
    <w:rsid w:val="00B27F46"/>
    <w:rsid w:val="00B27F96"/>
    <w:rsid w:val="00B3031B"/>
    <w:rsid w:val="00B3040B"/>
    <w:rsid w:val="00B305A8"/>
    <w:rsid w:val="00B306BF"/>
    <w:rsid w:val="00B30D05"/>
    <w:rsid w:val="00B30DA8"/>
    <w:rsid w:val="00B30EAB"/>
    <w:rsid w:val="00B31324"/>
    <w:rsid w:val="00B318B5"/>
    <w:rsid w:val="00B31955"/>
    <w:rsid w:val="00B31F37"/>
    <w:rsid w:val="00B320E1"/>
    <w:rsid w:val="00B3258E"/>
    <w:rsid w:val="00B32E33"/>
    <w:rsid w:val="00B33377"/>
    <w:rsid w:val="00B336AB"/>
    <w:rsid w:val="00B33F96"/>
    <w:rsid w:val="00B34247"/>
    <w:rsid w:val="00B3441D"/>
    <w:rsid w:val="00B347E2"/>
    <w:rsid w:val="00B3491C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C1D"/>
    <w:rsid w:val="00B40E0A"/>
    <w:rsid w:val="00B40EF6"/>
    <w:rsid w:val="00B411B9"/>
    <w:rsid w:val="00B421E0"/>
    <w:rsid w:val="00B42D61"/>
    <w:rsid w:val="00B43082"/>
    <w:rsid w:val="00B4318F"/>
    <w:rsid w:val="00B433EC"/>
    <w:rsid w:val="00B43610"/>
    <w:rsid w:val="00B4378E"/>
    <w:rsid w:val="00B43B42"/>
    <w:rsid w:val="00B44700"/>
    <w:rsid w:val="00B4479B"/>
    <w:rsid w:val="00B44CA2"/>
    <w:rsid w:val="00B44E51"/>
    <w:rsid w:val="00B44EFD"/>
    <w:rsid w:val="00B456A0"/>
    <w:rsid w:val="00B45711"/>
    <w:rsid w:val="00B458E6"/>
    <w:rsid w:val="00B45BA3"/>
    <w:rsid w:val="00B4605E"/>
    <w:rsid w:val="00B46073"/>
    <w:rsid w:val="00B4646C"/>
    <w:rsid w:val="00B468A2"/>
    <w:rsid w:val="00B469A1"/>
    <w:rsid w:val="00B46BE5"/>
    <w:rsid w:val="00B46D68"/>
    <w:rsid w:val="00B472C8"/>
    <w:rsid w:val="00B47569"/>
    <w:rsid w:val="00B50A98"/>
    <w:rsid w:val="00B50B64"/>
    <w:rsid w:val="00B50BE7"/>
    <w:rsid w:val="00B50C66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810"/>
    <w:rsid w:val="00B533AE"/>
    <w:rsid w:val="00B535DD"/>
    <w:rsid w:val="00B53FBD"/>
    <w:rsid w:val="00B540C3"/>
    <w:rsid w:val="00B544B2"/>
    <w:rsid w:val="00B544C7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97A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D15"/>
    <w:rsid w:val="00B62233"/>
    <w:rsid w:val="00B6236C"/>
    <w:rsid w:val="00B62440"/>
    <w:rsid w:val="00B629FF"/>
    <w:rsid w:val="00B62AE3"/>
    <w:rsid w:val="00B62EE4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707B"/>
    <w:rsid w:val="00B6717F"/>
    <w:rsid w:val="00B671AA"/>
    <w:rsid w:val="00B67A14"/>
    <w:rsid w:val="00B701B2"/>
    <w:rsid w:val="00B70437"/>
    <w:rsid w:val="00B70443"/>
    <w:rsid w:val="00B71602"/>
    <w:rsid w:val="00B71867"/>
    <w:rsid w:val="00B71D9D"/>
    <w:rsid w:val="00B71DDB"/>
    <w:rsid w:val="00B726BE"/>
    <w:rsid w:val="00B72BA1"/>
    <w:rsid w:val="00B7327D"/>
    <w:rsid w:val="00B73283"/>
    <w:rsid w:val="00B7338A"/>
    <w:rsid w:val="00B7344D"/>
    <w:rsid w:val="00B73472"/>
    <w:rsid w:val="00B73E66"/>
    <w:rsid w:val="00B73F4D"/>
    <w:rsid w:val="00B741FC"/>
    <w:rsid w:val="00B746AC"/>
    <w:rsid w:val="00B74AD4"/>
    <w:rsid w:val="00B74AFF"/>
    <w:rsid w:val="00B74C35"/>
    <w:rsid w:val="00B74D08"/>
    <w:rsid w:val="00B7523A"/>
    <w:rsid w:val="00B75341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A9D"/>
    <w:rsid w:val="00B77E33"/>
    <w:rsid w:val="00B77F36"/>
    <w:rsid w:val="00B8023B"/>
    <w:rsid w:val="00B8029E"/>
    <w:rsid w:val="00B8036E"/>
    <w:rsid w:val="00B80745"/>
    <w:rsid w:val="00B80D5D"/>
    <w:rsid w:val="00B80DF0"/>
    <w:rsid w:val="00B80E40"/>
    <w:rsid w:val="00B81262"/>
    <w:rsid w:val="00B81B6F"/>
    <w:rsid w:val="00B81E9A"/>
    <w:rsid w:val="00B82416"/>
    <w:rsid w:val="00B82646"/>
    <w:rsid w:val="00B82837"/>
    <w:rsid w:val="00B82FC3"/>
    <w:rsid w:val="00B836FF"/>
    <w:rsid w:val="00B837F9"/>
    <w:rsid w:val="00B83D47"/>
    <w:rsid w:val="00B843DF"/>
    <w:rsid w:val="00B849A0"/>
    <w:rsid w:val="00B849C6"/>
    <w:rsid w:val="00B8521C"/>
    <w:rsid w:val="00B85383"/>
    <w:rsid w:val="00B853C6"/>
    <w:rsid w:val="00B862C7"/>
    <w:rsid w:val="00B867B6"/>
    <w:rsid w:val="00B86896"/>
    <w:rsid w:val="00B86CCE"/>
    <w:rsid w:val="00B87269"/>
    <w:rsid w:val="00B87399"/>
    <w:rsid w:val="00B877BF"/>
    <w:rsid w:val="00B87F11"/>
    <w:rsid w:val="00B87FAF"/>
    <w:rsid w:val="00B90565"/>
    <w:rsid w:val="00B90DA5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D2D"/>
    <w:rsid w:val="00B94F26"/>
    <w:rsid w:val="00B95552"/>
    <w:rsid w:val="00B957D4"/>
    <w:rsid w:val="00B958C6"/>
    <w:rsid w:val="00B958D8"/>
    <w:rsid w:val="00B95E1C"/>
    <w:rsid w:val="00B96734"/>
    <w:rsid w:val="00B967E4"/>
    <w:rsid w:val="00B96A3D"/>
    <w:rsid w:val="00B96AD8"/>
    <w:rsid w:val="00B96BED"/>
    <w:rsid w:val="00B971B3"/>
    <w:rsid w:val="00B97213"/>
    <w:rsid w:val="00B972D7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84"/>
    <w:rsid w:val="00BA375B"/>
    <w:rsid w:val="00BA3857"/>
    <w:rsid w:val="00BA39B3"/>
    <w:rsid w:val="00BA424C"/>
    <w:rsid w:val="00BA4497"/>
    <w:rsid w:val="00BA4D17"/>
    <w:rsid w:val="00BA5892"/>
    <w:rsid w:val="00BA5D08"/>
    <w:rsid w:val="00BA6740"/>
    <w:rsid w:val="00BA68C0"/>
    <w:rsid w:val="00BA6A03"/>
    <w:rsid w:val="00BA6ED3"/>
    <w:rsid w:val="00BA77D5"/>
    <w:rsid w:val="00BA7D21"/>
    <w:rsid w:val="00BA7EDD"/>
    <w:rsid w:val="00BB0084"/>
    <w:rsid w:val="00BB0F85"/>
    <w:rsid w:val="00BB10AA"/>
    <w:rsid w:val="00BB11D6"/>
    <w:rsid w:val="00BB152F"/>
    <w:rsid w:val="00BB15A2"/>
    <w:rsid w:val="00BB1B41"/>
    <w:rsid w:val="00BB1F07"/>
    <w:rsid w:val="00BB2512"/>
    <w:rsid w:val="00BB263B"/>
    <w:rsid w:val="00BB3306"/>
    <w:rsid w:val="00BB3330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6040"/>
    <w:rsid w:val="00BB6067"/>
    <w:rsid w:val="00BB6077"/>
    <w:rsid w:val="00BB6857"/>
    <w:rsid w:val="00BB6992"/>
    <w:rsid w:val="00BB6B1D"/>
    <w:rsid w:val="00BB6D05"/>
    <w:rsid w:val="00BB779C"/>
    <w:rsid w:val="00BC0053"/>
    <w:rsid w:val="00BC0377"/>
    <w:rsid w:val="00BC03AA"/>
    <w:rsid w:val="00BC14AE"/>
    <w:rsid w:val="00BC14B4"/>
    <w:rsid w:val="00BC1936"/>
    <w:rsid w:val="00BC1A58"/>
    <w:rsid w:val="00BC1D03"/>
    <w:rsid w:val="00BC2246"/>
    <w:rsid w:val="00BC23EC"/>
    <w:rsid w:val="00BC2991"/>
    <w:rsid w:val="00BC2A1C"/>
    <w:rsid w:val="00BC2E35"/>
    <w:rsid w:val="00BC4592"/>
    <w:rsid w:val="00BC4DE7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295"/>
    <w:rsid w:val="00BD1486"/>
    <w:rsid w:val="00BD17C1"/>
    <w:rsid w:val="00BD17F3"/>
    <w:rsid w:val="00BD1BBC"/>
    <w:rsid w:val="00BD25A7"/>
    <w:rsid w:val="00BD2DF3"/>
    <w:rsid w:val="00BD30F9"/>
    <w:rsid w:val="00BD3ADD"/>
    <w:rsid w:val="00BD3EF6"/>
    <w:rsid w:val="00BD4720"/>
    <w:rsid w:val="00BD4949"/>
    <w:rsid w:val="00BD49B4"/>
    <w:rsid w:val="00BD534F"/>
    <w:rsid w:val="00BD5351"/>
    <w:rsid w:val="00BD53DF"/>
    <w:rsid w:val="00BD5591"/>
    <w:rsid w:val="00BD5752"/>
    <w:rsid w:val="00BD58D9"/>
    <w:rsid w:val="00BD5EC3"/>
    <w:rsid w:val="00BD60FC"/>
    <w:rsid w:val="00BD67F1"/>
    <w:rsid w:val="00BD6950"/>
    <w:rsid w:val="00BD6BDE"/>
    <w:rsid w:val="00BD6C4B"/>
    <w:rsid w:val="00BD6F32"/>
    <w:rsid w:val="00BD723C"/>
    <w:rsid w:val="00BD7BED"/>
    <w:rsid w:val="00BD7E2E"/>
    <w:rsid w:val="00BE0208"/>
    <w:rsid w:val="00BE067E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35B9"/>
    <w:rsid w:val="00BE366F"/>
    <w:rsid w:val="00BE40B4"/>
    <w:rsid w:val="00BE450B"/>
    <w:rsid w:val="00BE4BF7"/>
    <w:rsid w:val="00BE5155"/>
    <w:rsid w:val="00BE5C37"/>
    <w:rsid w:val="00BE60C8"/>
    <w:rsid w:val="00BE641F"/>
    <w:rsid w:val="00BE6608"/>
    <w:rsid w:val="00BE665C"/>
    <w:rsid w:val="00BE69DA"/>
    <w:rsid w:val="00BE6F01"/>
    <w:rsid w:val="00BE781D"/>
    <w:rsid w:val="00BE79DF"/>
    <w:rsid w:val="00BE7C88"/>
    <w:rsid w:val="00BF007A"/>
    <w:rsid w:val="00BF0350"/>
    <w:rsid w:val="00BF0AF9"/>
    <w:rsid w:val="00BF0F65"/>
    <w:rsid w:val="00BF156B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A81"/>
    <w:rsid w:val="00BF2D22"/>
    <w:rsid w:val="00BF2F36"/>
    <w:rsid w:val="00BF33BC"/>
    <w:rsid w:val="00BF3C0E"/>
    <w:rsid w:val="00BF471B"/>
    <w:rsid w:val="00BF473D"/>
    <w:rsid w:val="00BF47C5"/>
    <w:rsid w:val="00BF4A16"/>
    <w:rsid w:val="00BF4D4C"/>
    <w:rsid w:val="00BF564C"/>
    <w:rsid w:val="00BF5955"/>
    <w:rsid w:val="00BF5AF9"/>
    <w:rsid w:val="00BF5E90"/>
    <w:rsid w:val="00BF69E9"/>
    <w:rsid w:val="00BF6B60"/>
    <w:rsid w:val="00BF6B9B"/>
    <w:rsid w:val="00BF71B5"/>
    <w:rsid w:val="00BF7431"/>
    <w:rsid w:val="00BF7468"/>
    <w:rsid w:val="00BF7C7F"/>
    <w:rsid w:val="00BF7EE5"/>
    <w:rsid w:val="00BF7FD1"/>
    <w:rsid w:val="00C00BCA"/>
    <w:rsid w:val="00C00EC5"/>
    <w:rsid w:val="00C01091"/>
    <w:rsid w:val="00C01259"/>
    <w:rsid w:val="00C01773"/>
    <w:rsid w:val="00C01B9E"/>
    <w:rsid w:val="00C01BA5"/>
    <w:rsid w:val="00C01C87"/>
    <w:rsid w:val="00C01DC3"/>
    <w:rsid w:val="00C0216C"/>
    <w:rsid w:val="00C02666"/>
    <w:rsid w:val="00C0296C"/>
    <w:rsid w:val="00C02A1D"/>
    <w:rsid w:val="00C02FF1"/>
    <w:rsid w:val="00C03355"/>
    <w:rsid w:val="00C0339F"/>
    <w:rsid w:val="00C033AE"/>
    <w:rsid w:val="00C034EB"/>
    <w:rsid w:val="00C0366D"/>
    <w:rsid w:val="00C03AF8"/>
    <w:rsid w:val="00C03E2F"/>
    <w:rsid w:val="00C03EDA"/>
    <w:rsid w:val="00C0433B"/>
    <w:rsid w:val="00C048BD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13D"/>
    <w:rsid w:val="00C072C5"/>
    <w:rsid w:val="00C073D2"/>
    <w:rsid w:val="00C07912"/>
    <w:rsid w:val="00C07DB6"/>
    <w:rsid w:val="00C07E5C"/>
    <w:rsid w:val="00C10289"/>
    <w:rsid w:val="00C10526"/>
    <w:rsid w:val="00C10CA0"/>
    <w:rsid w:val="00C10DE6"/>
    <w:rsid w:val="00C1107F"/>
    <w:rsid w:val="00C112DA"/>
    <w:rsid w:val="00C11302"/>
    <w:rsid w:val="00C11880"/>
    <w:rsid w:val="00C11B45"/>
    <w:rsid w:val="00C11CB3"/>
    <w:rsid w:val="00C11FAF"/>
    <w:rsid w:val="00C12093"/>
    <w:rsid w:val="00C12827"/>
    <w:rsid w:val="00C12AB3"/>
    <w:rsid w:val="00C12C19"/>
    <w:rsid w:val="00C12DFF"/>
    <w:rsid w:val="00C12EBB"/>
    <w:rsid w:val="00C13022"/>
    <w:rsid w:val="00C13091"/>
    <w:rsid w:val="00C131FC"/>
    <w:rsid w:val="00C13ADD"/>
    <w:rsid w:val="00C13B90"/>
    <w:rsid w:val="00C13D02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D46"/>
    <w:rsid w:val="00C16DC1"/>
    <w:rsid w:val="00C16DD1"/>
    <w:rsid w:val="00C170A5"/>
    <w:rsid w:val="00C17364"/>
    <w:rsid w:val="00C17530"/>
    <w:rsid w:val="00C1762E"/>
    <w:rsid w:val="00C17839"/>
    <w:rsid w:val="00C17E1C"/>
    <w:rsid w:val="00C2014F"/>
    <w:rsid w:val="00C20474"/>
    <w:rsid w:val="00C20541"/>
    <w:rsid w:val="00C20A58"/>
    <w:rsid w:val="00C20BC1"/>
    <w:rsid w:val="00C20CA8"/>
    <w:rsid w:val="00C20FF5"/>
    <w:rsid w:val="00C215DC"/>
    <w:rsid w:val="00C21605"/>
    <w:rsid w:val="00C22838"/>
    <w:rsid w:val="00C22C8B"/>
    <w:rsid w:val="00C230DE"/>
    <w:rsid w:val="00C238AD"/>
    <w:rsid w:val="00C24155"/>
    <w:rsid w:val="00C241C5"/>
    <w:rsid w:val="00C24879"/>
    <w:rsid w:val="00C24C37"/>
    <w:rsid w:val="00C24EFF"/>
    <w:rsid w:val="00C25378"/>
    <w:rsid w:val="00C25437"/>
    <w:rsid w:val="00C2557F"/>
    <w:rsid w:val="00C25852"/>
    <w:rsid w:val="00C25A35"/>
    <w:rsid w:val="00C25BCD"/>
    <w:rsid w:val="00C25F29"/>
    <w:rsid w:val="00C26656"/>
    <w:rsid w:val="00C26785"/>
    <w:rsid w:val="00C2723D"/>
    <w:rsid w:val="00C27246"/>
    <w:rsid w:val="00C274B7"/>
    <w:rsid w:val="00C27503"/>
    <w:rsid w:val="00C278F2"/>
    <w:rsid w:val="00C279EA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2545"/>
    <w:rsid w:val="00C32718"/>
    <w:rsid w:val="00C32F99"/>
    <w:rsid w:val="00C330E4"/>
    <w:rsid w:val="00C334BB"/>
    <w:rsid w:val="00C334D9"/>
    <w:rsid w:val="00C335B8"/>
    <w:rsid w:val="00C33D38"/>
    <w:rsid w:val="00C33ED1"/>
    <w:rsid w:val="00C33F2F"/>
    <w:rsid w:val="00C33FBB"/>
    <w:rsid w:val="00C3401A"/>
    <w:rsid w:val="00C34139"/>
    <w:rsid w:val="00C3431F"/>
    <w:rsid w:val="00C3451F"/>
    <w:rsid w:val="00C3481F"/>
    <w:rsid w:val="00C34A3B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744D"/>
    <w:rsid w:val="00C3746B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EB2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FA7"/>
    <w:rsid w:val="00C42FA8"/>
    <w:rsid w:val="00C4349E"/>
    <w:rsid w:val="00C434F1"/>
    <w:rsid w:val="00C435AE"/>
    <w:rsid w:val="00C438AF"/>
    <w:rsid w:val="00C4399B"/>
    <w:rsid w:val="00C43BF5"/>
    <w:rsid w:val="00C43F94"/>
    <w:rsid w:val="00C443AC"/>
    <w:rsid w:val="00C445F8"/>
    <w:rsid w:val="00C448DF"/>
    <w:rsid w:val="00C44CA9"/>
    <w:rsid w:val="00C44F4B"/>
    <w:rsid w:val="00C44F65"/>
    <w:rsid w:val="00C45BD4"/>
    <w:rsid w:val="00C45EC1"/>
    <w:rsid w:val="00C45FBF"/>
    <w:rsid w:val="00C4624F"/>
    <w:rsid w:val="00C46261"/>
    <w:rsid w:val="00C468E9"/>
    <w:rsid w:val="00C479AA"/>
    <w:rsid w:val="00C47FA9"/>
    <w:rsid w:val="00C47FC4"/>
    <w:rsid w:val="00C50381"/>
    <w:rsid w:val="00C50E74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E23"/>
    <w:rsid w:val="00C54EC1"/>
    <w:rsid w:val="00C55010"/>
    <w:rsid w:val="00C555AC"/>
    <w:rsid w:val="00C555AD"/>
    <w:rsid w:val="00C5575C"/>
    <w:rsid w:val="00C56ACC"/>
    <w:rsid w:val="00C56B63"/>
    <w:rsid w:val="00C56DEB"/>
    <w:rsid w:val="00C5714D"/>
    <w:rsid w:val="00C57331"/>
    <w:rsid w:val="00C573D6"/>
    <w:rsid w:val="00C57486"/>
    <w:rsid w:val="00C57940"/>
    <w:rsid w:val="00C60295"/>
    <w:rsid w:val="00C6091F"/>
    <w:rsid w:val="00C612CB"/>
    <w:rsid w:val="00C614E8"/>
    <w:rsid w:val="00C61B44"/>
    <w:rsid w:val="00C61B47"/>
    <w:rsid w:val="00C61CD6"/>
    <w:rsid w:val="00C62392"/>
    <w:rsid w:val="00C626DB"/>
    <w:rsid w:val="00C62908"/>
    <w:rsid w:val="00C62D0D"/>
    <w:rsid w:val="00C63736"/>
    <w:rsid w:val="00C6382C"/>
    <w:rsid w:val="00C63B2B"/>
    <w:rsid w:val="00C63B3C"/>
    <w:rsid w:val="00C63C02"/>
    <w:rsid w:val="00C63F3C"/>
    <w:rsid w:val="00C64471"/>
    <w:rsid w:val="00C6493F"/>
    <w:rsid w:val="00C64B3F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804"/>
    <w:rsid w:val="00C66837"/>
    <w:rsid w:val="00C672CC"/>
    <w:rsid w:val="00C67663"/>
    <w:rsid w:val="00C67C9D"/>
    <w:rsid w:val="00C67DAB"/>
    <w:rsid w:val="00C67E6A"/>
    <w:rsid w:val="00C70496"/>
    <w:rsid w:val="00C7068A"/>
    <w:rsid w:val="00C70699"/>
    <w:rsid w:val="00C70734"/>
    <w:rsid w:val="00C71131"/>
    <w:rsid w:val="00C7118C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AAF"/>
    <w:rsid w:val="00C72DFD"/>
    <w:rsid w:val="00C7309A"/>
    <w:rsid w:val="00C730A6"/>
    <w:rsid w:val="00C7382B"/>
    <w:rsid w:val="00C738A9"/>
    <w:rsid w:val="00C73C48"/>
    <w:rsid w:val="00C742CC"/>
    <w:rsid w:val="00C74371"/>
    <w:rsid w:val="00C745F8"/>
    <w:rsid w:val="00C74610"/>
    <w:rsid w:val="00C74C74"/>
    <w:rsid w:val="00C74D84"/>
    <w:rsid w:val="00C74EB8"/>
    <w:rsid w:val="00C75760"/>
    <w:rsid w:val="00C75794"/>
    <w:rsid w:val="00C75C1B"/>
    <w:rsid w:val="00C75C9C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FB9"/>
    <w:rsid w:val="00C80008"/>
    <w:rsid w:val="00C802D5"/>
    <w:rsid w:val="00C8048C"/>
    <w:rsid w:val="00C804E0"/>
    <w:rsid w:val="00C80B5A"/>
    <w:rsid w:val="00C80D5D"/>
    <w:rsid w:val="00C815A9"/>
    <w:rsid w:val="00C81DDC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870"/>
    <w:rsid w:val="00C83957"/>
    <w:rsid w:val="00C83DCB"/>
    <w:rsid w:val="00C84018"/>
    <w:rsid w:val="00C84424"/>
    <w:rsid w:val="00C8471E"/>
    <w:rsid w:val="00C8492A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71F5"/>
    <w:rsid w:val="00C8732D"/>
    <w:rsid w:val="00C8739B"/>
    <w:rsid w:val="00C875F0"/>
    <w:rsid w:val="00C875F4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1285"/>
    <w:rsid w:val="00C915ED"/>
    <w:rsid w:val="00C91666"/>
    <w:rsid w:val="00C919C8"/>
    <w:rsid w:val="00C91C45"/>
    <w:rsid w:val="00C9226A"/>
    <w:rsid w:val="00C926AE"/>
    <w:rsid w:val="00C9273E"/>
    <w:rsid w:val="00C92A22"/>
    <w:rsid w:val="00C92B68"/>
    <w:rsid w:val="00C92C04"/>
    <w:rsid w:val="00C92D39"/>
    <w:rsid w:val="00C9337F"/>
    <w:rsid w:val="00C93977"/>
    <w:rsid w:val="00C93CC8"/>
    <w:rsid w:val="00C942D8"/>
    <w:rsid w:val="00C9430B"/>
    <w:rsid w:val="00C94359"/>
    <w:rsid w:val="00C9493B"/>
    <w:rsid w:val="00C94BC6"/>
    <w:rsid w:val="00C94C25"/>
    <w:rsid w:val="00C95659"/>
    <w:rsid w:val="00C956FE"/>
    <w:rsid w:val="00C957A3"/>
    <w:rsid w:val="00C95A3A"/>
    <w:rsid w:val="00C95B49"/>
    <w:rsid w:val="00C95ECB"/>
    <w:rsid w:val="00C96353"/>
    <w:rsid w:val="00C9647E"/>
    <w:rsid w:val="00C96A78"/>
    <w:rsid w:val="00C96AC0"/>
    <w:rsid w:val="00C975B6"/>
    <w:rsid w:val="00C975D0"/>
    <w:rsid w:val="00C97C50"/>
    <w:rsid w:val="00CA0067"/>
    <w:rsid w:val="00CA04DE"/>
    <w:rsid w:val="00CA0595"/>
    <w:rsid w:val="00CA0C25"/>
    <w:rsid w:val="00CA0DC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B2"/>
    <w:rsid w:val="00CA30DD"/>
    <w:rsid w:val="00CA3106"/>
    <w:rsid w:val="00CA310B"/>
    <w:rsid w:val="00CA3223"/>
    <w:rsid w:val="00CA46E4"/>
    <w:rsid w:val="00CA47CC"/>
    <w:rsid w:val="00CA5140"/>
    <w:rsid w:val="00CA521F"/>
    <w:rsid w:val="00CA52D2"/>
    <w:rsid w:val="00CA54E9"/>
    <w:rsid w:val="00CA57E4"/>
    <w:rsid w:val="00CA5AE1"/>
    <w:rsid w:val="00CA5E86"/>
    <w:rsid w:val="00CA62B2"/>
    <w:rsid w:val="00CA66BC"/>
    <w:rsid w:val="00CA67CB"/>
    <w:rsid w:val="00CA6AD3"/>
    <w:rsid w:val="00CA7252"/>
    <w:rsid w:val="00CA78CF"/>
    <w:rsid w:val="00CA7913"/>
    <w:rsid w:val="00CA7EA3"/>
    <w:rsid w:val="00CB0130"/>
    <w:rsid w:val="00CB03F5"/>
    <w:rsid w:val="00CB0673"/>
    <w:rsid w:val="00CB0726"/>
    <w:rsid w:val="00CB08D3"/>
    <w:rsid w:val="00CB1688"/>
    <w:rsid w:val="00CB190A"/>
    <w:rsid w:val="00CB1B53"/>
    <w:rsid w:val="00CB1EAF"/>
    <w:rsid w:val="00CB2680"/>
    <w:rsid w:val="00CB2797"/>
    <w:rsid w:val="00CB2822"/>
    <w:rsid w:val="00CB29DF"/>
    <w:rsid w:val="00CB29F0"/>
    <w:rsid w:val="00CB2D1B"/>
    <w:rsid w:val="00CB2DBB"/>
    <w:rsid w:val="00CB3394"/>
    <w:rsid w:val="00CB347C"/>
    <w:rsid w:val="00CB382B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3DC"/>
    <w:rsid w:val="00CB7347"/>
    <w:rsid w:val="00CB73D3"/>
    <w:rsid w:val="00CB795D"/>
    <w:rsid w:val="00CB7FAF"/>
    <w:rsid w:val="00CC01CA"/>
    <w:rsid w:val="00CC02E2"/>
    <w:rsid w:val="00CC0360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60D"/>
    <w:rsid w:val="00CC2635"/>
    <w:rsid w:val="00CC2CA6"/>
    <w:rsid w:val="00CC2F69"/>
    <w:rsid w:val="00CC36A3"/>
    <w:rsid w:val="00CC376C"/>
    <w:rsid w:val="00CC38F2"/>
    <w:rsid w:val="00CC3A15"/>
    <w:rsid w:val="00CC4633"/>
    <w:rsid w:val="00CC4889"/>
    <w:rsid w:val="00CC4A6A"/>
    <w:rsid w:val="00CC5B22"/>
    <w:rsid w:val="00CC5B30"/>
    <w:rsid w:val="00CC5C04"/>
    <w:rsid w:val="00CC5E0F"/>
    <w:rsid w:val="00CC5EBA"/>
    <w:rsid w:val="00CC5ED1"/>
    <w:rsid w:val="00CC642A"/>
    <w:rsid w:val="00CC6C9E"/>
    <w:rsid w:val="00CC71E4"/>
    <w:rsid w:val="00CC740A"/>
    <w:rsid w:val="00CD0027"/>
    <w:rsid w:val="00CD021C"/>
    <w:rsid w:val="00CD05D7"/>
    <w:rsid w:val="00CD0940"/>
    <w:rsid w:val="00CD134B"/>
    <w:rsid w:val="00CD151E"/>
    <w:rsid w:val="00CD18FC"/>
    <w:rsid w:val="00CD1C44"/>
    <w:rsid w:val="00CD1CA7"/>
    <w:rsid w:val="00CD1D84"/>
    <w:rsid w:val="00CD1E76"/>
    <w:rsid w:val="00CD218C"/>
    <w:rsid w:val="00CD22B6"/>
    <w:rsid w:val="00CD238C"/>
    <w:rsid w:val="00CD2697"/>
    <w:rsid w:val="00CD3020"/>
    <w:rsid w:val="00CD3423"/>
    <w:rsid w:val="00CD36AA"/>
    <w:rsid w:val="00CD3BCA"/>
    <w:rsid w:val="00CD3C20"/>
    <w:rsid w:val="00CD4AAD"/>
    <w:rsid w:val="00CD53C5"/>
    <w:rsid w:val="00CD5C5B"/>
    <w:rsid w:val="00CD5F33"/>
    <w:rsid w:val="00CD6279"/>
    <w:rsid w:val="00CD6471"/>
    <w:rsid w:val="00CD660B"/>
    <w:rsid w:val="00CD6935"/>
    <w:rsid w:val="00CD6A3F"/>
    <w:rsid w:val="00CD6FCC"/>
    <w:rsid w:val="00CD731F"/>
    <w:rsid w:val="00CD799C"/>
    <w:rsid w:val="00CD7AD0"/>
    <w:rsid w:val="00CD7B5E"/>
    <w:rsid w:val="00CE02F5"/>
    <w:rsid w:val="00CE04A4"/>
    <w:rsid w:val="00CE04B7"/>
    <w:rsid w:val="00CE066F"/>
    <w:rsid w:val="00CE0725"/>
    <w:rsid w:val="00CE0835"/>
    <w:rsid w:val="00CE085C"/>
    <w:rsid w:val="00CE0A91"/>
    <w:rsid w:val="00CE0C02"/>
    <w:rsid w:val="00CE161C"/>
    <w:rsid w:val="00CE220A"/>
    <w:rsid w:val="00CE2304"/>
    <w:rsid w:val="00CE2445"/>
    <w:rsid w:val="00CE26D9"/>
    <w:rsid w:val="00CE2B0B"/>
    <w:rsid w:val="00CE3200"/>
    <w:rsid w:val="00CE34CC"/>
    <w:rsid w:val="00CE3994"/>
    <w:rsid w:val="00CE3D8B"/>
    <w:rsid w:val="00CE3F8C"/>
    <w:rsid w:val="00CE4650"/>
    <w:rsid w:val="00CE48F0"/>
    <w:rsid w:val="00CE4C4C"/>
    <w:rsid w:val="00CE6078"/>
    <w:rsid w:val="00CE658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765"/>
    <w:rsid w:val="00CE78C8"/>
    <w:rsid w:val="00CE7AF0"/>
    <w:rsid w:val="00CF0061"/>
    <w:rsid w:val="00CF0250"/>
    <w:rsid w:val="00CF03D5"/>
    <w:rsid w:val="00CF0714"/>
    <w:rsid w:val="00CF093E"/>
    <w:rsid w:val="00CF0A48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126A"/>
    <w:rsid w:val="00D012B4"/>
    <w:rsid w:val="00D015AB"/>
    <w:rsid w:val="00D016DC"/>
    <w:rsid w:val="00D019DD"/>
    <w:rsid w:val="00D01AA9"/>
    <w:rsid w:val="00D02018"/>
    <w:rsid w:val="00D021F7"/>
    <w:rsid w:val="00D02618"/>
    <w:rsid w:val="00D02803"/>
    <w:rsid w:val="00D02C1C"/>
    <w:rsid w:val="00D02D83"/>
    <w:rsid w:val="00D0317B"/>
    <w:rsid w:val="00D034FB"/>
    <w:rsid w:val="00D038A6"/>
    <w:rsid w:val="00D03ABE"/>
    <w:rsid w:val="00D03D61"/>
    <w:rsid w:val="00D03D95"/>
    <w:rsid w:val="00D03E22"/>
    <w:rsid w:val="00D04049"/>
    <w:rsid w:val="00D040DC"/>
    <w:rsid w:val="00D042AD"/>
    <w:rsid w:val="00D04430"/>
    <w:rsid w:val="00D04A8D"/>
    <w:rsid w:val="00D04B8B"/>
    <w:rsid w:val="00D04C79"/>
    <w:rsid w:val="00D04D47"/>
    <w:rsid w:val="00D05150"/>
    <w:rsid w:val="00D05A44"/>
    <w:rsid w:val="00D05B6F"/>
    <w:rsid w:val="00D05FEE"/>
    <w:rsid w:val="00D065C0"/>
    <w:rsid w:val="00D06AA1"/>
    <w:rsid w:val="00D070F9"/>
    <w:rsid w:val="00D072C3"/>
    <w:rsid w:val="00D073ED"/>
    <w:rsid w:val="00D07C62"/>
    <w:rsid w:val="00D07D55"/>
    <w:rsid w:val="00D07E26"/>
    <w:rsid w:val="00D1039E"/>
    <w:rsid w:val="00D10609"/>
    <w:rsid w:val="00D10AB6"/>
    <w:rsid w:val="00D10C6D"/>
    <w:rsid w:val="00D10D59"/>
    <w:rsid w:val="00D1105E"/>
    <w:rsid w:val="00D116F8"/>
    <w:rsid w:val="00D117C6"/>
    <w:rsid w:val="00D12229"/>
    <w:rsid w:val="00D12774"/>
    <w:rsid w:val="00D12EBF"/>
    <w:rsid w:val="00D12EEB"/>
    <w:rsid w:val="00D134E8"/>
    <w:rsid w:val="00D13511"/>
    <w:rsid w:val="00D137B6"/>
    <w:rsid w:val="00D13A02"/>
    <w:rsid w:val="00D13B86"/>
    <w:rsid w:val="00D13F44"/>
    <w:rsid w:val="00D140F2"/>
    <w:rsid w:val="00D1464A"/>
    <w:rsid w:val="00D14969"/>
    <w:rsid w:val="00D149AC"/>
    <w:rsid w:val="00D14B7A"/>
    <w:rsid w:val="00D1531F"/>
    <w:rsid w:val="00D15439"/>
    <w:rsid w:val="00D15534"/>
    <w:rsid w:val="00D159E0"/>
    <w:rsid w:val="00D1629F"/>
    <w:rsid w:val="00D16592"/>
    <w:rsid w:val="00D165AB"/>
    <w:rsid w:val="00D168DA"/>
    <w:rsid w:val="00D170A5"/>
    <w:rsid w:val="00D17323"/>
    <w:rsid w:val="00D17353"/>
    <w:rsid w:val="00D17835"/>
    <w:rsid w:val="00D17954"/>
    <w:rsid w:val="00D17DB0"/>
    <w:rsid w:val="00D17F58"/>
    <w:rsid w:val="00D203A2"/>
    <w:rsid w:val="00D20668"/>
    <w:rsid w:val="00D20EC0"/>
    <w:rsid w:val="00D20F9B"/>
    <w:rsid w:val="00D21080"/>
    <w:rsid w:val="00D21BFD"/>
    <w:rsid w:val="00D21EDD"/>
    <w:rsid w:val="00D21FB5"/>
    <w:rsid w:val="00D22038"/>
    <w:rsid w:val="00D2315E"/>
    <w:rsid w:val="00D23A91"/>
    <w:rsid w:val="00D23CED"/>
    <w:rsid w:val="00D23EB2"/>
    <w:rsid w:val="00D244E1"/>
    <w:rsid w:val="00D245BE"/>
    <w:rsid w:val="00D24634"/>
    <w:rsid w:val="00D25024"/>
    <w:rsid w:val="00D2518E"/>
    <w:rsid w:val="00D253D4"/>
    <w:rsid w:val="00D25BE8"/>
    <w:rsid w:val="00D25DF7"/>
    <w:rsid w:val="00D25ECF"/>
    <w:rsid w:val="00D25F92"/>
    <w:rsid w:val="00D26567"/>
    <w:rsid w:val="00D2681C"/>
    <w:rsid w:val="00D269FE"/>
    <w:rsid w:val="00D26B9B"/>
    <w:rsid w:val="00D26D79"/>
    <w:rsid w:val="00D26DD0"/>
    <w:rsid w:val="00D275D4"/>
    <w:rsid w:val="00D27823"/>
    <w:rsid w:val="00D278BA"/>
    <w:rsid w:val="00D306E2"/>
    <w:rsid w:val="00D308E9"/>
    <w:rsid w:val="00D30C79"/>
    <w:rsid w:val="00D31283"/>
    <w:rsid w:val="00D31336"/>
    <w:rsid w:val="00D31A17"/>
    <w:rsid w:val="00D32217"/>
    <w:rsid w:val="00D32F01"/>
    <w:rsid w:val="00D331CE"/>
    <w:rsid w:val="00D334E8"/>
    <w:rsid w:val="00D335EE"/>
    <w:rsid w:val="00D3360A"/>
    <w:rsid w:val="00D3367F"/>
    <w:rsid w:val="00D33CE0"/>
    <w:rsid w:val="00D33E97"/>
    <w:rsid w:val="00D33FF6"/>
    <w:rsid w:val="00D3436D"/>
    <w:rsid w:val="00D35664"/>
    <w:rsid w:val="00D35A1D"/>
    <w:rsid w:val="00D35DAE"/>
    <w:rsid w:val="00D35F7E"/>
    <w:rsid w:val="00D360FA"/>
    <w:rsid w:val="00D3614F"/>
    <w:rsid w:val="00D364F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EB7"/>
    <w:rsid w:val="00D41F58"/>
    <w:rsid w:val="00D42026"/>
    <w:rsid w:val="00D429DB"/>
    <w:rsid w:val="00D42A12"/>
    <w:rsid w:val="00D430BE"/>
    <w:rsid w:val="00D43193"/>
    <w:rsid w:val="00D43629"/>
    <w:rsid w:val="00D43758"/>
    <w:rsid w:val="00D43CFD"/>
    <w:rsid w:val="00D43DFB"/>
    <w:rsid w:val="00D4408E"/>
    <w:rsid w:val="00D44113"/>
    <w:rsid w:val="00D44149"/>
    <w:rsid w:val="00D443AD"/>
    <w:rsid w:val="00D44401"/>
    <w:rsid w:val="00D44C02"/>
    <w:rsid w:val="00D45004"/>
    <w:rsid w:val="00D4593D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FAA"/>
    <w:rsid w:val="00D47061"/>
    <w:rsid w:val="00D470AF"/>
    <w:rsid w:val="00D47434"/>
    <w:rsid w:val="00D475ED"/>
    <w:rsid w:val="00D47AB6"/>
    <w:rsid w:val="00D47F7B"/>
    <w:rsid w:val="00D506FE"/>
    <w:rsid w:val="00D50DB5"/>
    <w:rsid w:val="00D51265"/>
    <w:rsid w:val="00D5140A"/>
    <w:rsid w:val="00D51D7E"/>
    <w:rsid w:val="00D52007"/>
    <w:rsid w:val="00D520D8"/>
    <w:rsid w:val="00D528F9"/>
    <w:rsid w:val="00D52B9E"/>
    <w:rsid w:val="00D52E97"/>
    <w:rsid w:val="00D53113"/>
    <w:rsid w:val="00D53A88"/>
    <w:rsid w:val="00D53DD5"/>
    <w:rsid w:val="00D541C6"/>
    <w:rsid w:val="00D5421D"/>
    <w:rsid w:val="00D542D1"/>
    <w:rsid w:val="00D5491F"/>
    <w:rsid w:val="00D54D30"/>
    <w:rsid w:val="00D55137"/>
    <w:rsid w:val="00D553BE"/>
    <w:rsid w:val="00D55526"/>
    <w:rsid w:val="00D558E2"/>
    <w:rsid w:val="00D560DD"/>
    <w:rsid w:val="00D563C1"/>
    <w:rsid w:val="00D566EC"/>
    <w:rsid w:val="00D5675D"/>
    <w:rsid w:val="00D56DEF"/>
    <w:rsid w:val="00D57B3B"/>
    <w:rsid w:val="00D57F99"/>
    <w:rsid w:val="00D60272"/>
    <w:rsid w:val="00D60978"/>
    <w:rsid w:val="00D60C78"/>
    <w:rsid w:val="00D61B59"/>
    <w:rsid w:val="00D61C9A"/>
    <w:rsid w:val="00D61E4F"/>
    <w:rsid w:val="00D62041"/>
    <w:rsid w:val="00D6230C"/>
    <w:rsid w:val="00D62434"/>
    <w:rsid w:val="00D62676"/>
    <w:rsid w:val="00D63739"/>
    <w:rsid w:val="00D638A8"/>
    <w:rsid w:val="00D63F81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54CE"/>
    <w:rsid w:val="00D65AB2"/>
    <w:rsid w:val="00D65DA3"/>
    <w:rsid w:val="00D66669"/>
    <w:rsid w:val="00D6694F"/>
    <w:rsid w:val="00D66A36"/>
    <w:rsid w:val="00D66A4C"/>
    <w:rsid w:val="00D66D10"/>
    <w:rsid w:val="00D66D6E"/>
    <w:rsid w:val="00D66F0D"/>
    <w:rsid w:val="00D67A49"/>
    <w:rsid w:val="00D67D02"/>
    <w:rsid w:val="00D70233"/>
    <w:rsid w:val="00D7052D"/>
    <w:rsid w:val="00D70789"/>
    <w:rsid w:val="00D709E6"/>
    <w:rsid w:val="00D70A53"/>
    <w:rsid w:val="00D70D6F"/>
    <w:rsid w:val="00D7107A"/>
    <w:rsid w:val="00D71158"/>
    <w:rsid w:val="00D716EB"/>
    <w:rsid w:val="00D71B7B"/>
    <w:rsid w:val="00D721DB"/>
    <w:rsid w:val="00D72229"/>
    <w:rsid w:val="00D72248"/>
    <w:rsid w:val="00D72FA7"/>
    <w:rsid w:val="00D73EB1"/>
    <w:rsid w:val="00D740A9"/>
    <w:rsid w:val="00D74131"/>
    <w:rsid w:val="00D7480B"/>
    <w:rsid w:val="00D74D04"/>
    <w:rsid w:val="00D74EA7"/>
    <w:rsid w:val="00D74EE0"/>
    <w:rsid w:val="00D75094"/>
    <w:rsid w:val="00D75242"/>
    <w:rsid w:val="00D7571B"/>
    <w:rsid w:val="00D757C2"/>
    <w:rsid w:val="00D76083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EFA"/>
    <w:rsid w:val="00D8153A"/>
    <w:rsid w:val="00D819C4"/>
    <w:rsid w:val="00D81AD9"/>
    <w:rsid w:val="00D81B9E"/>
    <w:rsid w:val="00D81C40"/>
    <w:rsid w:val="00D82142"/>
    <w:rsid w:val="00D82333"/>
    <w:rsid w:val="00D82BC0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F4"/>
    <w:rsid w:val="00D86A27"/>
    <w:rsid w:val="00D871CB"/>
    <w:rsid w:val="00D87330"/>
    <w:rsid w:val="00D875EB"/>
    <w:rsid w:val="00D87A19"/>
    <w:rsid w:val="00D87E43"/>
    <w:rsid w:val="00D90AA5"/>
    <w:rsid w:val="00D90C47"/>
    <w:rsid w:val="00D9136C"/>
    <w:rsid w:val="00D915B9"/>
    <w:rsid w:val="00D918BB"/>
    <w:rsid w:val="00D91ED6"/>
    <w:rsid w:val="00D92287"/>
    <w:rsid w:val="00D92538"/>
    <w:rsid w:val="00D92607"/>
    <w:rsid w:val="00D92AB4"/>
    <w:rsid w:val="00D92B43"/>
    <w:rsid w:val="00D92B46"/>
    <w:rsid w:val="00D92B64"/>
    <w:rsid w:val="00D92CAA"/>
    <w:rsid w:val="00D93018"/>
    <w:rsid w:val="00D93249"/>
    <w:rsid w:val="00D94090"/>
    <w:rsid w:val="00D94170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A0286"/>
    <w:rsid w:val="00DA072A"/>
    <w:rsid w:val="00DA09F0"/>
    <w:rsid w:val="00DA0A85"/>
    <w:rsid w:val="00DA0CC9"/>
    <w:rsid w:val="00DA10AF"/>
    <w:rsid w:val="00DA1488"/>
    <w:rsid w:val="00DA1A7D"/>
    <w:rsid w:val="00DA1ACD"/>
    <w:rsid w:val="00DA21DD"/>
    <w:rsid w:val="00DA22E7"/>
    <w:rsid w:val="00DA23D0"/>
    <w:rsid w:val="00DA2489"/>
    <w:rsid w:val="00DA27DF"/>
    <w:rsid w:val="00DA2DD2"/>
    <w:rsid w:val="00DA314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548D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CD4"/>
    <w:rsid w:val="00DB0EE7"/>
    <w:rsid w:val="00DB1294"/>
    <w:rsid w:val="00DB1516"/>
    <w:rsid w:val="00DB16CF"/>
    <w:rsid w:val="00DB1B7C"/>
    <w:rsid w:val="00DB1C76"/>
    <w:rsid w:val="00DB1E72"/>
    <w:rsid w:val="00DB22E5"/>
    <w:rsid w:val="00DB24B8"/>
    <w:rsid w:val="00DB2F94"/>
    <w:rsid w:val="00DB39BB"/>
    <w:rsid w:val="00DB3A4D"/>
    <w:rsid w:val="00DB3B89"/>
    <w:rsid w:val="00DB3CFA"/>
    <w:rsid w:val="00DB40FD"/>
    <w:rsid w:val="00DB4EE4"/>
    <w:rsid w:val="00DB4FE9"/>
    <w:rsid w:val="00DB5031"/>
    <w:rsid w:val="00DB52F7"/>
    <w:rsid w:val="00DB5429"/>
    <w:rsid w:val="00DB54E4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C0B"/>
    <w:rsid w:val="00DB7E54"/>
    <w:rsid w:val="00DB7FC4"/>
    <w:rsid w:val="00DB7FD6"/>
    <w:rsid w:val="00DC0748"/>
    <w:rsid w:val="00DC0E8D"/>
    <w:rsid w:val="00DC1274"/>
    <w:rsid w:val="00DC1446"/>
    <w:rsid w:val="00DC21B9"/>
    <w:rsid w:val="00DC23F9"/>
    <w:rsid w:val="00DC2AD7"/>
    <w:rsid w:val="00DC2D9D"/>
    <w:rsid w:val="00DC3371"/>
    <w:rsid w:val="00DC3661"/>
    <w:rsid w:val="00DC3958"/>
    <w:rsid w:val="00DC3CAB"/>
    <w:rsid w:val="00DC3E15"/>
    <w:rsid w:val="00DC4174"/>
    <w:rsid w:val="00DC48A7"/>
    <w:rsid w:val="00DC4F72"/>
    <w:rsid w:val="00DC50BD"/>
    <w:rsid w:val="00DC54AE"/>
    <w:rsid w:val="00DC5720"/>
    <w:rsid w:val="00DC5813"/>
    <w:rsid w:val="00DC5881"/>
    <w:rsid w:val="00DC5C58"/>
    <w:rsid w:val="00DC61CC"/>
    <w:rsid w:val="00DC66FD"/>
    <w:rsid w:val="00DC72FA"/>
    <w:rsid w:val="00DC7347"/>
    <w:rsid w:val="00DC7636"/>
    <w:rsid w:val="00DC7D66"/>
    <w:rsid w:val="00DC7F37"/>
    <w:rsid w:val="00DC7F44"/>
    <w:rsid w:val="00DC7F8D"/>
    <w:rsid w:val="00DD0517"/>
    <w:rsid w:val="00DD0A15"/>
    <w:rsid w:val="00DD0EFA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D43"/>
    <w:rsid w:val="00DD469D"/>
    <w:rsid w:val="00DD4C69"/>
    <w:rsid w:val="00DD50D6"/>
    <w:rsid w:val="00DD52BB"/>
    <w:rsid w:val="00DD53BF"/>
    <w:rsid w:val="00DD5773"/>
    <w:rsid w:val="00DD582A"/>
    <w:rsid w:val="00DD5CE8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5E1"/>
    <w:rsid w:val="00DE0942"/>
    <w:rsid w:val="00DE0AB5"/>
    <w:rsid w:val="00DE0DED"/>
    <w:rsid w:val="00DE1025"/>
    <w:rsid w:val="00DE1237"/>
    <w:rsid w:val="00DE146C"/>
    <w:rsid w:val="00DE1799"/>
    <w:rsid w:val="00DE1F4E"/>
    <w:rsid w:val="00DE2093"/>
    <w:rsid w:val="00DE2682"/>
    <w:rsid w:val="00DE2AAB"/>
    <w:rsid w:val="00DE2DCC"/>
    <w:rsid w:val="00DE31EC"/>
    <w:rsid w:val="00DE3F28"/>
    <w:rsid w:val="00DE419F"/>
    <w:rsid w:val="00DE41F4"/>
    <w:rsid w:val="00DE4BE6"/>
    <w:rsid w:val="00DE4CD6"/>
    <w:rsid w:val="00DE4DB4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FCD"/>
    <w:rsid w:val="00DE7005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6CD"/>
    <w:rsid w:val="00DF0A91"/>
    <w:rsid w:val="00DF0CD7"/>
    <w:rsid w:val="00DF13BC"/>
    <w:rsid w:val="00DF1A7D"/>
    <w:rsid w:val="00DF1BCC"/>
    <w:rsid w:val="00DF1F84"/>
    <w:rsid w:val="00DF2334"/>
    <w:rsid w:val="00DF25B6"/>
    <w:rsid w:val="00DF2846"/>
    <w:rsid w:val="00DF28C7"/>
    <w:rsid w:val="00DF2973"/>
    <w:rsid w:val="00DF297C"/>
    <w:rsid w:val="00DF2BC3"/>
    <w:rsid w:val="00DF32FB"/>
    <w:rsid w:val="00DF3A2E"/>
    <w:rsid w:val="00DF3CB1"/>
    <w:rsid w:val="00DF3E66"/>
    <w:rsid w:val="00DF4150"/>
    <w:rsid w:val="00DF43F8"/>
    <w:rsid w:val="00DF46F7"/>
    <w:rsid w:val="00DF46FA"/>
    <w:rsid w:val="00DF4853"/>
    <w:rsid w:val="00DF4C79"/>
    <w:rsid w:val="00DF4D04"/>
    <w:rsid w:val="00DF4D5A"/>
    <w:rsid w:val="00DF4E4F"/>
    <w:rsid w:val="00DF5324"/>
    <w:rsid w:val="00DF556D"/>
    <w:rsid w:val="00DF5718"/>
    <w:rsid w:val="00DF5964"/>
    <w:rsid w:val="00DF62D0"/>
    <w:rsid w:val="00DF6316"/>
    <w:rsid w:val="00DF7700"/>
    <w:rsid w:val="00DF7E6E"/>
    <w:rsid w:val="00E003AE"/>
    <w:rsid w:val="00E0057D"/>
    <w:rsid w:val="00E0071C"/>
    <w:rsid w:val="00E00DE3"/>
    <w:rsid w:val="00E013B4"/>
    <w:rsid w:val="00E013C8"/>
    <w:rsid w:val="00E01AF7"/>
    <w:rsid w:val="00E01EA2"/>
    <w:rsid w:val="00E0212F"/>
    <w:rsid w:val="00E02222"/>
    <w:rsid w:val="00E02618"/>
    <w:rsid w:val="00E02758"/>
    <w:rsid w:val="00E02D7F"/>
    <w:rsid w:val="00E02F7E"/>
    <w:rsid w:val="00E030AD"/>
    <w:rsid w:val="00E03596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F34"/>
    <w:rsid w:val="00E06816"/>
    <w:rsid w:val="00E0712C"/>
    <w:rsid w:val="00E071F0"/>
    <w:rsid w:val="00E0733B"/>
    <w:rsid w:val="00E07365"/>
    <w:rsid w:val="00E0742A"/>
    <w:rsid w:val="00E07E35"/>
    <w:rsid w:val="00E10082"/>
    <w:rsid w:val="00E1049C"/>
    <w:rsid w:val="00E10BD7"/>
    <w:rsid w:val="00E10D93"/>
    <w:rsid w:val="00E10E89"/>
    <w:rsid w:val="00E11167"/>
    <w:rsid w:val="00E1185E"/>
    <w:rsid w:val="00E11E2C"/>
    <w:rsid w:val="00E123CD"/>
    <w:rsid w:val="00E123FC"/>
    <w:rsid w:val="00E12477"/>
    <w:rsid w:val="00E12509"/>
    <w:rsid w:val="00E1274D"/>
    <w:rsid w:val="00E12808"/>
    <w:rsid w:val="00E130CD"/>
    <w:rsid w:val="00E132D0"/>
    <w:rsid w:val="00E13368"/>
    <w:rsid w:val="00E13486"/>
    <w:rsid w:val="00E13CD5"/>
    <w:rsid w:val="00E13E81"/>
    <w:rsid w:val="00E13EA1"/>
    <w:rsid w:val="00E143F5"/>
    <w:rsid w:val="00E1460B"/>
    <w:rsid w:val="00E14AA6"/>
    <w:rsid w:val="00E14DDA"/>
    <w:rsid w:val="00E14F41"/>
    <w:rsid w:val="00E14FCF"/>
    <w:rsid w:val="00E15407"/>
    <w:rsid w:val="00E1546C"/>
    <w:rsid w:val="00E15540"/>
    <w:rsid w:val="00E15885"/>
    <w:rsid w:val="00E159D0"/>
    <w:rsid w:val="00E15A4E"/>
    <w:rsid w:val="00E15A54"/>
    <w:rsid w:val="00E15B77"/>
    <w:rsid w:val="00E16139"/>
    <w:rsid w:val="00E16214"/>
    <w:rsid w:val="00E16353"/>
    <w:rsid w:val="00E163D6"/>
    <w:rsid w:val="00E16702"/>
    <w:rsid w:val="00E16B44"/>
    <w:rsid w:val="00E16EE0"/>
    <w:rsid w:val="00E16F84"/>
    <w:rsid w:val="00E1713E"/>
    <w:rsid w:val="00E173B2"/>
    <w:rsid w:val="00E1785D"/>
    <w:rsid w:val="00E2082F"/>
    <w:rsid w:val="00E20D27"/>
    <w:rsid w:val="00E20DAD"/>
    <w:rsid w:val="00E2128C"/>
    <w:rsid w:val="00E216E4"/>
    <w:rsid w:val="00E219C7"/>
    <w:rsid w:val="00E21FE1"/>
    <w:rsid w:val="00E22037"/>
    <w:rsid w:val="00E223AB"/>
    <w:rsid w:val="00E225C7"/>
    <w:rsid w:val="00E22744"/>
    <w:rsid w:val="00E22F3A"/>
    <w:rsid w:val="00E22FA7"/>
    <w:rsid w:val="00E231D5"/>
    <w:rsid w:val="00E23401"/>
    <w:rsid w:val="00E23584"/>
    <w:rsid w:val="00E23730"/>
    <w:rsid w:val="00E239CE"/>
    <w:rsid w:val="00E241DA"/>
    <w:rsid w:val="00E24DDD"/>
    <w:rsid w:val="00E24FF2"/>
    <w:rsid w:val="00E2506C"/>
    <w:rsid w:val="00E254F1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B19"/>
    <w:rsid w:val="00E27E7F"/>
    <w:rsid w:val="00E30669"/>
    <w:rsid w:val="00E30738"/>
    <w:rsid w:val="00E307A6"/>
    <w:rsid w:val="00E30831"/>
    <w:rsid w:val="00E30AB8"/>
    <w:rsid w:val="00E31330"/>
    <w:rsid w:val="00E31375"/>
    <w:rsid w:val="00E31421"/>
    <w:rsid w:val="00E3149C"/>
    <w:rsid w:val="00E31F9F"/>
    <w:rsid w:val="00E32181"/>
    <w:rsid w:val="00E32580"/>
    <w:rsid w:val="00E32E1F"/>
    <w:rsid w:val="00E3323E"/>
    <w:rsid w:val="00E3386E"/>
    <w:rsid w:val="00E33B40"/>
    <w:rsid w:val="00E34160"/>
    <w:rsid w:val="00E34DA5"/>
    <w:rsid w:val="00E3513D"/>
    <w:rsid w:val="00E351DB"/>
    <w:rsid w:val="00E35690"/>
    <w:rsid w:val="00E35854"/>
    <w:rsid w:val="00E3659D"/>
    <w:rsid w:val="00E36E9A"/>
    <w:rsid w:val="00E3700C"/>
    <w:rsid w:val="00E37674"/>
    <w:rsid w:val="00E37A63"/>
    <w:rsid w:val="00E37B0E"/>
    <w:rsid w:val="00E37D16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CEE"/>
    <w:rsid w:val="00E421A6"/>
    <w:rsid w:val="00E4289C"/>
    <w:rsid w:val="00E4292A"/>
    <w:rsid w:val="00E43002"/>
    <w:rsid w:val="00E43802"/>
    <w:rsid w:val="00E4382E"/>
    <w:rsid w:val="00E43ADE"/>
    <w:rsid w:val="00E43D97"/>
    <w:rsid w:val="00E43F6C"/>
    <w:rsid w:val="00E441F6"/>
    <w:rsid w:val="00E44247"/>
    <w:rsid w:val="00E44495"/>
    <w:rsid w:val="00E444E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42F"/>
    <w:rsid w:val="00E47553"/>
    <w:rsid w:val="00E4773A"/>
    <w:rsid w:val="00E47897"/>
    <w:rsid w:val="00E47D77"/>
    <w:rsid w:val="00E47EE7"/>
    <w:rsid w:val="00E505F5"/>
    <w:rsid w:val="00E5061E"/>
    <w:rsid w:val="00E50754"/>
    <w:rsid w:val="00E5083A"/>
    <w:rsid w:val="00E50D1B"/>
    <w:rsid w:val="00E5120C"/>
    <w:rsid w:val="00E519D0"/>
    <w:rsid w:val="00E519D5"/>
    <w:rsid w:val="00E51AE4"/>
    <w:rsid w:val="00E51BAA"/>
    <w:rsid w:val="00E51E21"/>
    <w:rsid w:val="00E52305"/>
    <w:rsid w:val="00E523EA"/>
    <w:rsid w:val="00E52696"/>
    <w:rsid w:val="00E527F6"/>
    <w:rsid w:val="00E52842"/>
    <w:rsid w:val="00E52CCA"/>
    <w:rsid w:val="00E53659"/>
    <w:rsid w:val="00E53941"/>
    <w:rsid w:val="00E539B6"/>
    <w:rsid w:val="00E53A26"/>
    <w:rsid w:val="00E5422E"/>
    <w:rsid w:val="00E5446A"/>
    <w:rsid w:val="00E544EC"/>
    <w:rsid w:val="00E5456F"/>
    <w:rsid w:val="00E5477A"/>
    <w:rsid w:val="00E54A9E"/>
    <w:rsid w:val="00E55252"/>
    <w:rsid w:val="00E55B82"/>
    <w:rsid w:val="00E56193"/>
    <w:rsid w:val="00E564ED"/>
    <w:rsid w:val="00E566A2"/>
    <w:rsid w:val="00E566A9"/>
    <w:rsid w:val="00E567A2"/>
    <w:rsid w:val="00E56EC4"/>
    <w:rsid w:val="00E56EDD"/>
    <w:rsid w:val="00E57106"/>
    <w:rsid w:val="00E57297"/>
    <w:rsid w:val="00E57AEA"/>
    <w:rsid w:val="00E602A6"/>
    <w:rsid w:val="00E605C7"/>
    <w:rsid w:val="00E6098C"/>
    <w:rsid w:val="00E60C04"/>
    <w:rsid w:val="00E60F46"/>
    <w:rsid w:val="00E61771"/>
    <w:rsid w:val="00E6246A"/>
    <w:rsid w:val="00E628E8"/>
    <w:rsid w:val="00E62968"/>
    <w:rsid w:val="00E62CE8"/>
    <w:rsid w:val="00E635F8"/>
    <w:rsid w:val="00E63631"/>
    <w:rsid w:val="00E63815"/>
    <w:rsid w:val="00E638E6"/>
    <w:rsid w:val="00E64246"/>
    <w:rsid w:val="00E643AC"/>
    <w:rsid w:val="00E6450E"/>
    <w:rsid w:val="00E64571"/>
    <w:rsid w:val="00E64682"/>
    <w:rsid w:val="00E6470A"/>
    <w:rsid w:val="00E64831"/>
    <w:rsid w:val="00E64857"/>
    <w:rsid w:val="00E64DA9"/>
    <w:rsid w:val="00E6542C"/>
    <w:rsid w:val="00E65A8C"/>
    <w:rsid w:val="00E65E5A"/>
    <w:rsid w:val="00E65F22"/>
    <w:rsid w:val="00E6600B"/>
    <w:rsid w:val="00E66030"/>
    <w:rsid w:val="00E668C9"/>
    <w:rsid w:val="00E66DDF"/>
    <w:rsid w:val="00E66E01"/>
    <w:rsid w:val="00E672A1"/>
    <w:rsid w:val="00E6736C"/>
    <w:rsid w:val="00E67579"/>
    <w:rsid w:val="00E6769D"/>
    <w:rsid w:val="00E677CF"/>
    <w:rsid w:val="00E67A8C"/>
    <w:rsid w:val="00E67F63"/>
    <w:rsid w:val="00E67FAB"/>
    <w:rsid w:val="00E700B8"/>
    <w:rsid w:val="00E70207"/>
    <w:rsid w:val="00E70B57"/>
    <w:rsid w:val="00E70CE7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3200"/>
    <w:rsid w:val="00E73240"/>
    <w:rsid w:val="00E73521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34E"/>
    <w:rsid w:val="00E77435"/>
    <w:rsid w:val="00E7755C"/>
    <w:rsid w:val="00E775F9"/>
    <w:rsid w:val="00E776D9"/>
    <w:rsid w:val="00E807EC"/>
    <w:rsid w:val="00E80ADB"/>
    <w:rsid w:val="00E810B7"/>
    <w:rsid w:val="00E81385"/>
    <w:rsid w:val="00E816D5"/>
    <w:rsid w:val="00E81F90"/>
    <w:rsid w:val="00E821F0"/>
    <w:rsid w:val="00E828E5"/>
    <w:rsid w:val="00E82CE7"/>
    <w:rsid w:val="00E83366"/>
    <w:rsid w:val="00E836EF"/>
    <w:rsid w:val="00E83922"/>
    <w:rsid w:val="00E83E11"/>
    <w:rsid w:val="00E83EEC"/>
    <w:rsid w:val="00E8476B"/>
    <w:rsid w:val="00E84A5E"/>
    <w:rsid w:val="00E8519A"/>
    <w:rsid w:val="00E851CA"/>
    <w:rsid w:val="00E851D8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BC3"/>
    <w:rsid w:val="00E94264"/>
    <w:rsid w:val="00E94266"/>
    <w:rsid w:val="00E94627"/>
    <w:rsid w:val="00E94985"/>
    <w:rsid w:val="00E94C84"/>
    <w:rsid w:val="00E952EA"/>
    <w:rsid w:val="00E955B9"/>
    <w:rsid w:val="00E95978"/>
    <w:rsid w:val="00E95AA0"/>
    <w:rsid w:val="00E95DF5"/>
    <w:rsid w:val="00E95E08"/>
    <w:rsid w:val="00E961B0"/>
    <w:rsid w:val="00E96301"/>
    <w:rsid w:val="00E96B06"/>
    <w:rsid w:val="00E970F3"/>
    <w:rsid w:val="00E9710F"/>
    <w:rsid w:val="00E97393"/>
    <w:rsid w:val="00E97484"/>
    <w:rsid w:val="00E97CCE"/>
    <w:rsid w:val="00EA004E"/>
    <w:rsid w:val="00EA01A8"/>
    <w:rsid w:val="00EA08AB"/>
    <w:rsid w:val="00EA0923"/>
    <w:rsid w:val="00EA0D1A"/>
    <w:rsid w:val="00EA132D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31D4"/>
    <w:rsid w:val="00EA33D4"/>
    <w:rsid w:val="00EA34B7"/>
    <w:rsid w:val="00EA36E4"/>
    <w:rsid w:val="00EA379F"/>
    <w:rsid w:val="00EA3C2E"/>
    <w:rsid w:val="00EA3FB7"/>
    <w:rsid w:val="00EA4420"/>
    <w:rsid w:val="00EA47AA"/>
    <w:rsid w:val="00EA4A26"/>
    <w:rsid w:val="00EA5463"/>
    <w:rsid w:val="00EA613A"/>
    <w:rsid w:val="00EA6999"/>
    <w:rsid w:val="00EA72E9"/>
    <w:rsid w:val="00EA739A"/>
    <w:rsid w:val="00EA7798"/>
    <w:rsid w:val="00EA786F"/>
    <w:rsid w:val="00EB01D1"/>
    <w:rsid w:val="00EB03CF"/>
    <w:rsid w:val="00EB08C5"/>
    <w:rsid w:val="00EB0AD1"/>
    <w:rsid w:val="00EB0F45"/>
    <w:rsid w:val="00EB0F8E"/>
    <w:rsid w:val="00EB0FF2"/>
    <w:rsid w:val="00EB126C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C08"/>
    <w:rsid w:val="00EB3C70"/>
    <w:rsid w:val="00EB3DB8"/>
    <w:rsid w:val="00EB41AF"/>
    <w:rsid w:val="00EB4682"/>
    <w:rsid w:val="00EB486C"/>
    <w:rsid w:val="00EB4A41"/>
    <w:rsid w:val="00EB4DBB"/>
    <w:rsid w:val="00EB6581"/>
    <w:rsid w:val="00EB66D1"/>
    <w:rsid w:val="00EB66F2"/>
    <w:rsid w:val="00EB6966"/>
    <w:rsid w:val="00EB6B75"/>
    <w:rsid w:val="00EB6D8F"/>
    <w:rsid w:val="00EB6D91"/>
    <w:rsid w:val="00EB6FCF"/>
    <w:rsid w:val="00EB7360"/>
    <w:rsid w:val="00EB74DA"/>
    <w:rsid w:val="00EB7AF6"/>
    <w:rsid w:val="00EB7F19"/>
    <w:rsid w:val="00EC0145"/>
    <w:rsid w:val="00EC01E2"/>
    <w:rsid w:val="00EC01F7"/>
    <w:rsid w:val="00EC02BD"/>
    <w:rsid w:val="00EC0511"/>
    <w:rsid w:val="00EC065D"/>
    <w:rsid w:val="00EC072C"/>
    <w:rsid w:val="00EC0B44"/>
    <w:rsid w:val="00EC0EDD"/>
    <w:rsid w:val="00EC0F01"/>
    <w:rsid w:val="00EC12BA"/>
    <w:rsid w:val="00EC165F"/>
    <w:rsid w:val="00EC1BEE"/>
    <w:rsid w:val="00EC2539"/>
    <w:rsid w:val="00EC2581"/>
    <w:rsid w:val="00EC2B83"/>
    <w:rsid w:val="00EC2F09"/>
    <w:rsid w:val="00EC332B"/>
    <w:rsid w:val="00EC3A22"/>
    <w:rsid w:val="00EC3ADE"/>
    <w:rsid w:val="00EC3B24"/>
    <w:rsid w:val="00EC3BD8"/>
    <w:rsid w:val="00EC3CAB"/>
    <w:rsid w:val="00EC41CF"/>
    <w:rsid w:val="00EC4570"/>
    <w:rsid w:val="00EC4916"/>
    <w:rsid w:val="00EC497D"/>
    <w:rsid w:val="00EC49FC"/>
    <w:rsid w:val="00EC4A6B"/>
    <w:rsid w:val="00EC4CFA"/>
    <w:rsid w:val="00EC4DEA"/>
    <w:rsid w:val="00EC564D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972"/>
    <w:rsid w:val="00EC7EDC"/>
    <w:rsid w:val="00EC7F1F"/>
    <w:rsid w:val="00ED0102"/>
    <w:rsid w:val="00ED05A6"/>
    <w:rsid w:val="00ED0CBC"/>
    <w:rsid w:val="00ED0F35"/>
    <w:rsid w:val="00ED1012"/>
    <w:rsid w:val="00ED105D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EC3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725D"/>
    <w:rsid w:val="00ED7479"/>
    <w:rsid w:val="00ED754C"/>
    <w:rsid w:val="00ED755E"/>
    <w:rsid w:val="00ED77D6"/>
    <w:rsid w:val="00ED7BE8"/>
    <w:rsid w:val="00EE040C"/>
    <w:rsid w:val="00EE09E4"/>
    <w:rsid w:val="00EE0BE1"/>
    <w:rsid w:val="00EE0C7C"/>
    <w:rsid w:val="00EE1077"/>
    <w:rsid w:val="00EE1864"/>
    <w:rsid w:val="00EE1A48"/>
    <w:rsid w:val="00EE1B37"/>
    <w:rsid w:val="00EE1C45"/>
    <w:rsid w:val="00EE2261"/>
    <w:rsid w:val="00EE22EA"/>
    <w:rsid w:val="00EE26D2"/>
    <w:rsid w:val="00EE26FA"/>
    <w:rsid w:val="00EE299F"/>
    <w:rsid w:val="00EE2ABF"/>
    <w:rsid w:val="00EE2C2D"/>
    <w:rsid w:val="00EE2CA4"/>
    <w:rsid w:val="00EE34C2"/>
    <w:rsid w:val="00EE3568"/>
    <w:rsid w:val="00EE35F3"/>
    <w:rsid w:val="00EE36A6"/>
    <w:rsid w:val="00EE379B"/>
    <w:rsid w:val="00EE39FC"/>
    <w:rsid w:val="00EE4017"/>
    <w:rsid w:val="00EE464F"/>
    <w:rsid w:val="00EE481E"/>
    <w:rsid w:val="00EE4B0F"/>
    <w:rsid w:val="00EE4B5D"/>
    <w:rsid w:val="00EE4E70"/>
    <w:rsid w:val="00EE503C"/>
    <w:rsid w:val="00EE5128"/>
    <w:rsid w:val="00EE5C68"/>
    <w:rsid w:val="00EE5C8A"/>
    <w:rsid w:val="00EE5EC1"/>
    <w:rsid w:val="00EE6076"/>
    <w:rsid w:val="00EE64CC"/>
    <w:rsid w:val="00EE6845"/>
    <w:rsid w:val="00EE6BBF"/>
    <w:rsid w:val="00EE6FAA"/>
    <w:rsid w:val="00EE75D5"/>
    <w:rsid w:val="00EE75EF"/>
    <w:rsid w:val="00EF04CC"/>
    <w:rsid w:val="00EF0828"/>
    <w:rsid w:val="00EF0909"/>
    <w:rsid w:val="00EF0AD2"/>
    <w:rsid w:val="00EF1DB8"/>
    <w:rsid w:val="00EF1E08"/>
    <w:rsid w:val="00EF24C9"/>
    <w:rsid w:val="00EF26F0"/>
    <w:rsid w:val="00EF2831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520E"/>
    <w:rsid w:val="00EF54F8"/>
    <w:rsid w:val="00EF5886"/>
    <w:rsid w:val="00EF5924"/>
    <w:rsid w:val="00EF5C10"/>
    <w:rsid w:val="00EF5C15"/>
    <w:rsid w:val="00EF5F99"/>
    <w:rsid w:val="00EF6876"/>
    <w:rsid w:val="00EF6BC9"/>
    <w:rsid w:val="00EF736D"/>
    <w:rsid w:val="00EF73B0"/>
    <w:rsid w:val="00EF75FE"/>
    <w:rsid w:val="00EF773F"/>
    <w:rsid w:val="00EF7AB6"/>
    <w:rsid w:val="00EF7AE0"/>
    <w:rsid w:val="00EF7DBF"/>
    <w:rsid w:val="00F003ED"/>
    <w:rsid w:val="00F00619"/>
    <w:rsid w:val="00F00B7F"/>
    <w:rsid w:val="00F00D66"/>
    <w:rsid w:val="00F015B7"/>
    <w:rsid w:val="00F016BA"/>
    <w:rsid w:val="00F02106"/>
    <w:rsid w:val="00F021A8"/>
    <w:rsid w:val="00F0253C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62DE"/>
    <w:rsid w:val="00F067AB"/>
    <w:rsid w:val="00F06952"/>
    <w:rsid w:val="00F06B14"/>
    <w:rsid w:val="00F06C71"/>
    <w:rsid w:val="00F07447"/>
    <w:rsid w:val="00F07EEC"/>
    <w:rsid w:val="00F07EF2"/>
    <w:rsid w:val="00F07F88"/>
    <w:rsid w:val="00F1010D"/>
    <w:rsid w:val="00F1024E"/>
    <w:rsid w:val="00F10353"/>
    <w:rsid w:val="00F10359"/>
    <w:rsid w:val="00F106AD"/>
    <w:rsid w:val="00F1082A"/>
    <w:rsid w:val="00F11B3E"/>
    <w:rsid w:val="00F1248F"/>
    <w:rsid w:val="00F12F39"/>
    <w:rsid w:val="00F12F3E"/>
    <w:rsid w:val="00F13452"/>
    <w:rsid w:val="00F1378F"/>
    <w:rsid w:val="00F1382C"/>
    <w:rsid w:val="00F139CE"/>
    <w:rsid w:val="00F139FA"/>
    <w:rsid w:val="00F13A51"/>
    <w:rsid w:val="00F13F54"/>
    <w:rsid w:val="00F14070"/>
    <w:rsid w:val="00F140C0"/>
    <w:rsid w:val="00F14159"/>
    <w:rsid w:val="00F1437E"/>
    <w:rsid w:val="00F147A4"/>
    <w:rsid w:val="00F14B7E"/>
    <w:rsid w:val="00F14ECC"/>
    <w:rsid w:val="00F150E5"/>
    <w:rsid w:val="00F1518A"/>
    <w:rsid w:val="00F1534C"/>
    <w:rsid w:val="00F1568F"/>
    <w:rsid w:val="00F16294"/>
    <w:rsid w:val="00F163AE"/>
    <w:rsid w:val="00F16487"/>
    <w:rsid w:val="00F1656F"/>
    <w:rsid w:val="00F168E7"/>
    <w:rsid w:val="00F16A89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9"/>
    <w:rsid w:val="00F21E34"/>
    <w:rsid w:val="00F22011"/>
    <w:rsid w:val="00F22788"/>
    <w:rsid w:val="00F227F9"/>
    <w:rsid w:val="00F228B6"/>
    <w:rsid w:val="00F22E21"/>
    <w:rsid w:val="00F22F62"/>
    <w:rsid w:val="00F23027"/>
    <w:rsid w:val="00F2321E"/>
    <w:rsid w:val="00F234BF"/>
    <w:rsid w:val="00F23BA4"/>
    <w:rsid w:val="00F23CF9"/>
    <w:rsid w:val="00F23E48"/>
    <w:rsid w:val="00F2414A"/>
    <w:rsid w:val="00F241B4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74"/>
    <w:rsid w:val="00F30237"/>
    <w:rsid w:val="00F30E29"/>
    <w:rsid w:val="00F311F6"/>
    <w:rsid w:val="00F3175F"/>
    <w:rsid w:val="00F31A83"/>
    <w:rsid w:val="00F31D81"/>
    <w:rsid w:val="00F31F23"/>
    <w:rsid w:val="00F323A7"/>
    <w:rsid w:val="00F32435"/>
    <w:rsid w:val="00F32878"/>
    <w:rsid w:val="00F33099"/>
    <w:rsid w:val="00F330F5"/>
    <w:rsid w:val="00F333A2"/>
    <w:rsid w:val="00F33516"/>
    <w:rsid w:val="00F33B09"/>
    <w:rsid w:val="00F33BE8"/>
    <w:rsid w:val="00F343B1"/>
    <w:rsid w:val="00F343EF"/>
    <w:rsid w:val="00F34511"/>
    <w:rsid w:val="00F348C6"/>
    <w:rsid w:val="00F34C4D"/>
    <w:rsid w:val="00F34F00"/>
    <w:rsid w:val="00F35489"/>
    <w:rsid w:val="00F35903"/>
    <w:rsid w:val="00F36123"/>
    <w:rsid w:val="00F36593"/>
    <w:rsid w:val="00F367B2"/>
    <w:rsid w:val="00F36864"/>
    <w:rsid w:val="00F3696F"/>
    <w:rsid w:val="00F37463"/>
    <w:rsid w:val="00F37546"/>
    <w:rsid w:val="00F37EC0"/>
    <w:rsid w:val="00F40AEA"/>
    <w:rsid w:val="00F40B20"/>
    <w:rsid w:val="00F40DCC"/>
    <w:rsid w:val="00F4119A"/>
    <w:rsid w:val="00F41239"/>
    <w:rsid w:val="00F413E1"/>
    <w:rsid w:val="00F41513"/>
    <w:rsid w:val="00F41841"/>
    <w:rsid w:val="00F41AA0"/>
    <w:rsid w:val="00F41D7A"/>
    <w:rsid w:val="00F42265"/>
    <w:rsid w:val="00F423C1"/>
    <w:rsid w:val="00F4259B"/>
    <w:rsid w:val="00F42859"/>
    <w:rsid w:val="00F42867"/>
    <w:rsid w:val="00F4292A"/>
    <w:rsid w:val="00F42B59"/>
    <w:rsid w:val="00F42C91"/>
    <w:rsid w:val="00F42DFF"/>
    <w:rsid w:val="00F430F2"/>
    <w:rsid w:val="00F43136"/>
    <w:rsid w:val="00F431B9"/>
    <w:rsid w:val="00F43398"/>
    <w:rsid w:val="00F438CF"/>
    <w:rsid w:val="00F43E26"/>
    <w:rsid w:val="00F44397"/>
    <w:rsid w:val="00F4469A"/>
    <w:rsid w:val="00F44781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AE2"/>
    <w:rsid w:val="00F47F46"/>
    <w:rsid w:val="00F50742"/>
    <w:rsid w:val="00F50B6C"/>
    <w:rsid w:val="00F50BC3"/>
    <w:rsid w:val="00F50C75"/>
    <w:rsid w:val="00F5161E"/>
    <w:rsid w:val="00F517B4"/>
    <w:rsid w:val="00F51BB6"/>
    <w:rsid w:val="00F53AB5"/>
    <w:rsid w:val="00F53CB2"/>
    <w:rsid w:val="00F53E55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E3"/>
    <w:rsid w:val="00F573EE"/>
    <w:rsid w:val="00F578A0"/>
    <w:rsid w:val="00F578B3"/>
    <w:rsid w:val="00F57F71"/>
    <w:rsid w:val="00F6046A"/>
    <w:rsid w:val="00F604F9"/>
    <w:rsid w:val="00F611B0"/>
    <w:rsid w:val="00F617DA"/>
    <w:rsid w:val="00F61CF1"/>
    <w:rsid w:val="00F62047"/>
    <w:rsid w:val="00F62255"/>
    <w:rsid w:val="00F622C8"/>
    <w:rsid w:val="00F62975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A08"/>
    <w:rsid w:val="00F6506F"/>
    <w:rsid w:val="00F655BB"/>
    <w:rsid w:val="00F66F24"/>
    <w:rsid w:val="00F6712D"/>
    <w:rsid w:val="00F671EF"/>
    <w:rsid w:val="00F672D8"/>
    <w:rsid w:val="00F677EB"/>
    <w:rsid w:val="00F67B5C"/>
    <w:rsid w:val="00F67D9A"/>
    <w:rsid w:val="00F67E61"/>
    <w:rsid w:val="00F70AD6"/>
    <w:rsid w:val="00F70B05"/>
    <w:rsid w:val="00F70F60"/>
    <w:rsid w:val="00F70FAC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B6F"/>
    <w:rsid w:val="00F7345C"/>
    <w:rsid w:val="00F736D4"/>
    <w:rsid w:val="00F73BAC"/>
    <w:rsid w:val="00F73F0E"/>
    <w:rsid w:val="00F74863"/>
    <w:rsid w:val="00F74E28"/>
    <w:rsid w:val="00F75976"/>
    <w:rsid w:val="00F76227"/>
    <w:rsid w:val="00F7660D"/>
    <w:rsid w:val="00F770B3"/>
    <w:rsid w:val="00F7735B"/>
    <w:rsid w:val="00F77883"/>
    <w:rsid w:val="00F77AF7"/>
    <w:rsid w:val="00F77D4D"/>
    <w:rsid w:val="00F80285"/>
    <w:rsid w:val="00F802FF"/>
    <w:rsid w:val="00F807AD"/>
    <w:rsid w:val="00F80CBD"/>
    <w:rsid w:val="00F81024"/>
    <w:rsid w:val="00F8185B"/>
    <w:rsid w:val="00F81975"/>
    <w:rsid w:val="00F81C45"/>
    <w:rsid w:val="00F81C98"/>
    <w:rsid w:val="00F81E07"/>
    <w:rsid w:val="00F81EF1"/>
    <w:rsid w:val="00F8282A"/>
    <w:rsid w:val="00F82A09"/>
    <w:rsid w:val="00F82C43"/>
    <w:rsid w:val="00F82E94"/>
    <w:rsid w:val="00F83862"/>
    <w:rsid w:val="00F83940"/>
    <w:rsid w:val="00F83D8F"/>
    <w:rsid w:val="00F84293"/>
    <w:rsid w:val="00F844F6"/>
    <w:rsid w:val="00F8457C"/>
    <w:rsid w:val="00F84698"/>
    <w:rsid w:val="00F849CC"/>
    <w:rsid w:val="00F84C5E"/>
    <w:rsid w:val="00F84E32"/>
    <w:rsid w:val="00F84EF3"/>
    <w:rsid w:val="00F850A4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8ED"/>
    <w:rsid w:val="00F92902"/>
    <w:rsid w:val="00F92A4C"/>
    <w:rsid w:val="00F92A90"/>
    <w:rsid w:val="00F92DBF"/>
    <w:rsid w:val="00F936AF"/>
    <w:rsid w:val="00F93AA3"/>
    <w:rsid w:val="00F93F95"/>
    <w:rsid w:val="00F94102"/>
    <w:rsid w:val="00F943A3"/>
    <w:rsid w:val="00F9449B"/>
    <w:rsid w:val="00F944D3"/>
    <w:rsid w:val="00F95084"/>
    <w:rsid w:val="00F954BD"/>
    <w:rsid w:val="00F954CE"/>
    <w:rsid w:val="00F954DA"/>
    <w:rsid w:val="00F9596D"/>
    <w:rsid w:val="00F95D2D"/>
    <w:rsid w:val="00F9647B"/>
    <w:rsid w:val="00F96BEC"/>
    <w:rsid w:val="00F97099"/>
    <w:rsid w:val="00F975D4"/>
    <w:rsid w:val="00F976E3"/>
    <w:rsid w:val="00F977DD"/>
    <w:rsid w:val="00F97F6D"/>
    <w:rsid w:val="00FA000F"/>
    <w:rsid w:val="00FA004F"/>
    <w:rsid w:val="00FA0250"/>
    <w:rsid w:val="00FA05ED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D6"/>
    <w:rsid w:val="00FA464F"/>
    <w:rsid w:val="00FA4802"/>
    <w:rsid w:val="00FA486B"/>
    <w:rsid w:val="00FA48F9"/>
    <w:rsid w:val="00FA4AD9"/>
    <w:rsid w:val="00FA4D41"/>
    <w:rsid w:val="00FA4DD0"/>
    <w:rsid w:val="00FA5A20"/>
    <w:rsid w:val="00FA5B97"/>
    <w:rsid w:val="00FA5BC7"/>
    <w:rsid w:val="00FA61B3"/>
    <w:rsid w:val="00FA652D"/>
    <w:rsid w:val="00FA65B1"/>
    <w:rsid w:val="00FA6E5F"/>
    <w:rsid w:val="00FA6FE4"/>
    <w:rsid w:val="00FA7140"/>
    <w:rsid w:val="00FA7214"/>
    <w:rsid w:val="00FA778C"/>
    <w:rsid w:val="00FA7944"/>
    <w:rsid w:val="00FA795D"/>
    <w:rsid w:val="00FA7BF7"/>
    <w:rsid w:val="00FB010B"/>
    <w:rsid w:val="00FB01D4"/>
    <w:rsid w:val="00FB0A22"/>
    <w:rsid w:val="00FB0B8B"/>
    <w:rsid w:val="00FB0C4C"/>
    <w:rsid w:val="00FB11C1"/>
    <w:rsid w:val="00FB175E"/>
    <w:rsid w:val="00FB1ADF"/>
    <w:rsid w:val="00FB241F"/>
    <w:rsid w:val="00FB2501"/>
    <w:rsid w:val="00FB298B"/>
    <w:rsid w:val="00FB2FB2"/>
    <w:rsid w:val="00FB3149"/>
    <w:rsid w:val="00FB3213"/>
    <w:rsid w:val="00FB3A3E"/>
    <w:rsid w:val="00FB3C1C"/>
    <w:rsid w:val="00FB3E4D"/>
    <w:rsid w:val="00FB402B"/>
    <w:rsid w:val="00FB431C"/>
    <w:rsid w:val="00FB457D"/>
    <w:rsid w:val="00FB4DC0"/>
    <w:rsid w:val="00FB4E0D"/>
    <w:rsid w:val="00FB524D"/>
    <w:rsid w:val="00FB59A4"/>
    <w:rsid w:val="00FB59C8"/>
    <w:rsid w:val="00FB5A18"/>
    <w:rsid w:val="00FB5A75"/>
    <w:rsid w:val="00FB5B9F"/>
    <w:rsid w:val="00FB5BA2"/>
    <w:rsid w:val="00FB5D81"/>
    <w:rsid w:val="00FB5FFB"/>
    <w:rsid w:val="00FB60EC"/>
    <w:rsid w:val="00FB61FD"/>
    <w:rsid w:val="00FB62CB"/>
    <w:rsid w:val="00FB6476"/>
    <w:rsid w:val="00FB6622"/>
    <w:rsid w:val="00FB6792"/>
    <w:rsid w:val="00FB6BFD"/>
    <w:rsid w:val="00FB6C82"/>
    <w:rsid w:val="00FB76B8"/>
    <w:rsid w:val="00FB7747"/>
    <w:rsid w:val="00FB7849"/>
    <w:rsid w:val="00FB7867"/>
    <w:rsid w:val="00FB796D"/>
    <w:rsid w:val="00FB7FB8"/>
    <w:rsid w:val="00FC00D4"/>
    <w:rsid w:val="00FC01F8"/>
    <w:rsid w:val="00FC0222"/>
    <w:rsid w:val="00FC044B"/>
    <w:rsid w:val="00FC05A1"/>
    <w:rsid w:val="00FC07FB"/>
    <w:rsid w:val="00FC090E"/>
    <w:rsid w:val="00FC12AF"/>
    <w:rsid w:val="00FC1499"/>
    <w:rsid w:val="00FC1AF0"/>
    <w:rsid w:val="00FC20ED"/>
    <w:rsid w:val="00FC2668"/>
    <w:rsid w:val="00FC273D"/>
    <w:rsid w:val="00FC2B50"/>
    <w:rsid w:val="00FC2C9D"/>
    <w:rsid w:val="00FC313D"/>
    <w:rsid w:val="00FC33AE"/>
    <w:rsid w:val="00FC3599"/>
    <w:rsid w:val="00FC3858"/>
    <w:rsid w:val="00FC39B3"/>
    <w:rsid w:val="00FC3B8C"/>
    <w:rsid w:val="00FC47B5"/>
    <w:rsid w:val="00FC486A"/>
    <w:rsid w:val="00FC4A00"/>
    <w:rsid w:val="00FC4A88"/>
    <w:rsid w:val="00FC4C95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36A"/>
    <w:rsid w:val="00FD143C"/>
    <w:rsid w:val="00FD14BC"/>
    <w:rsid w:val="00FD153C"/>
    <w:rsid w:val="00FD191D"/>
    <w:rsid w:val="00FD1CF2"/>
    <w:rsid w:val="00FD1E47"/>
    <w:rsid w:val="00FD27A6"/>
    <w:rsid w:val="00FD2F98"/>
    <w:rsid w:val="00FD36B8"/>
    <w:rsid w:val="00FD3A82"/>
    <w:rsid w:val="00FD4027"/>
    <w:rsid w:val="00FD4531"/>
    <w:rsid w:val="00FD46C4"/>
    <w:rsid w:val="00FD4C29"/>
    <w:rsid w:val="00FD4CAE"/>
    <w:rsid w:val="00FD4F5D"/>
    <w:rsid w:val="00FD505F"/>
    <w:rsid w:val="00FD5513"/>
    <w:rsid w:val="00FD5849"/>
    <w:rsid w:val="00FD5DED"/>
    <w:rsid w:val="00FD5E6F"/>
    <w:rsid w:val="00FD62B4"/>
    <w:rsid w:val="00FD62BD"/>
    <w:rsid w:val="00FD654B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5D1"/>
    <w:rsid w:val="00FE1937"/>
    <w:rsid w:val="00FE19E0"/>
    <w:rsid w:val="00FE1A28"/>
    <w:rsid w:val="00FE1B64"/>
    <w:rsid w:val="00FE1E01"/>
    <w:rsid w:val="00FE1EE9"/>
    <w:rsid w:val="00FE22FE"/>
    <w:rsid w:val="00FE264E"/>
    <w:rsid w:val="00FE2DC7"/>
    <w:rsid w:val="00FE3273"/>
    <w:rsid w:val="00FE32CA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C35"/>
    <w:rsid w:val="00FE514A"/>
    <w:rsid w:val="00FE553A"/>
    <w:rsid w:val="00FE5BBF"/>
    <w:rsid w:val="00FE5F7C"/>
    <w:rsid w:val="00FE624D"/>
    <w:rsid w:val="00FE659D"/>
    <w:rsid w:val="00FE65D3"/>
    <w:rsid w:val="00FE662F"/>
    <w:rsid w:val="00FE6B8E"/>
    <w:rsid w:val="00FE6E47"/>
    <w:rsid w:val="00FE716A"/>
    <w:rsid w:val="00FE7360"/>
    <w:rsid w:val="00FE751D"/>
    <w:rsid w:val="00FE7856"/>
    <w:rsid w:val="00FE7A37"/>
    <w:rsid w:val="00FE7F17"/>
    <w:rsid w:val="00FF037C"/>
    <w:rsid w:val="00FF05F0"/>
    <w:rsid w:val="00FF07A4"/>
    <w:rsid w:val="00FF0A79"/>
    <w:rsid w:val="00FF0DF5"/>
    <w:rsid w:val="00FF0F52"/>
    <w:rsid w:val="00FF10F3"/>
    <w:rsid w:val="00FF1258"/>
    <w:rsid w:val="00FF129B"/>
    <w:rsid w:val="00FF12C0"/>
    <w:rsid w:val="00FF12DF"/>
    <w:rsid w:val="00FF138E"/>
    <w:rsid w:val="00FF1648"/>
    <w:rsid w:val="00FF170D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A46"/>
    <w:rsid w:val="00FF7C03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9" Type="http://schemas.openxmlformats.org/officeDocument/2006/relationships/header" Target="header22.xml"/><Relationship Id="rId21" Type="http://schemas.openxmlformats.org/officeDocument/2006/relationships/header" Target="header9.xml"/><Relationship Id="rId34" Type="http://schemas.openxmlformats.org/officeDocument/2006/relationships/header" Target="header19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4.xml"/><Relationship Id="rId41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header" Target="header17.xml"/><Relationship Id="rId37" Type="http://schemas.openxmlformats.org/officeDocument/2006/relationships/header" Target="header21.xml"/><Relationship Id="rId40" Type="http://schemas.openxmlformats.org/officeDocument/2006/relationships/header" Target="header2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36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header" Target="header13.xml"/><Relationship Id="rId30" Type="http://schemas.openxmlformats.org/officeDocument/2006/relationships/header" Target="header15.xml"/><Relationship Id="rId35" Type="http://schemas.openxmlformats.org/officeDocument/2006/relationships/header" Target="header20.xml"/><Relationship Id="rId43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33" Type="http://schemas.openxmlformats.org/officeDocument/2006/relationships/header" Target="header18.xml"/><Relationship Id="rId38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BA7E4-AFDB-4C64-9225-A31CB237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513</TotalTime>
  <Pages>68</Pages>
  <Words>12271</Words>
  <Characters>69948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82055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Pichittree, Lertlaksanaporn</cp:lastModifiedBy>
  <cp:revision>66</cp:revision>
  <cp:lastPrinted>2020-02-20T04:59:00Z</cp:lastPrinted>
  <dcterms:created xsi:type="dcterms:W3CDTF">2020-02-14T07:49:00Z</dcterms:created>
  <dcterms:modified xsi:type="dcterms:W3CDTF">2020-02-20T05:35:00Z</dcterms:modified>
</cp:coreProperties>
</file>