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ADA" w:rsidRPr="00E16805" w:rsidRDefault="00773ADA" w:rsidP="00E1680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E16805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E16805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27401964"/>
            <w:bookmarkStart w:id="2" w:name="OLE_LINK1"/>
            <w:bookmarkStart w:id="3" w:name="OLE_LINK2"/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67150" w:rsidRPr="00E16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7150" w:rsidRPr="00E16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1"/>
    </w:tbl>
    <w:p w:rsidR="0011074F" w:rsidRPr="00E16805" w:rsidRDefault="0011074F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11074F" w:rsidRPr="00E16805" w:rsidRDefault="0011074F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บริษัท ซันสวีท จำกัด (มหาชน)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(บริษัท</w:t>
      </w:r>
      <w:r w:rsidR="00C2726A" w:rsidRPr="00E16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783C73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เป็นบริษัทมหาชนจำกัด </w:t>
      </w:r>
      <w:r w:rsidR="00CB3A7B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783C73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ประกอบกิจการและจัดตั้งขึ้นในประเทศไทย 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2540</w:t>
      </w:r>
      <w:r w:rsidR="00C2726A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783C73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โดย</w:t>
      </w:r>
      <w:r w:rsidR="0022621C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มีที่อยู่ตามที่ได้จดทะเบียนดังนี้</w:t>
      </w:r>
      <w:r w:rsidR="00376A37" w:rsidRPr="00E16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</w:p>
    <w:p w:rsidR="00824D8B" w:rsidRPr="00E16805" w:rsidRDefault="00824D8B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:rsidR="00E10896" w:rsidRPr="00E16805" w:rsidRDefault="00E51B84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EB2656" w:rsidRPr="00E168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B5E49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603D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E168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50120</w:t>
      </w:r>
      <w:r w:rsidR="001B5E49" w:rsidRPr="00E168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1B5E49" w:rsidRPr="00E16805" w:rsidRDefault="001B5E49" w:rsidP="007242C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E3DDF" w:rsidRPr="00023D1A" w:rsidRDefault="001B5E49" w:rsidP="007242C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</w:t>
      </w:r>
      <w:r w:rsidR="00980257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ริษัทและบริษัทย่อย</w:t>
      </w:r>
      <w:r w:rsidR="00330A5F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330A5F" w:rsidRPr="00023D1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30A5F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รวมเรียกว่า</w:t>
      </w:r>
      <w:r w:rsidR="0011074F" w:rsidRPr="00023D1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30A5F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="00980257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30A5F" w:rsidRPr="00023D1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”) </w:t>
      </w:r>
      <w:r w:rsidR="000C6C1E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ประกอบธุรกิจหลักใน</w:t>
      </w:r>
      <w:r w:rsidR="00941859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C313AA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ผลิตและจำหน่าย</w:t>
      </w:r>
      <w:r w:rsidR="00EE3B16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พืชและ</w:t>
      </w:r>
      <w:r w:rsidR="009A1382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ผลไม้ทางการเกษตรทั้งสดและแปรรูปทุกชนิด</w:t>
      </w:r>
    </w:p>
    <w:p w:rsidR="00DE3DDF" w:rsidRPr="00E16805" w:rsidRDefault="00DE3DDF" w:rsidP="007242C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F06BD" w:rsidRPr="00023D1A" w:rsidRDefault="004F06BD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</w:t>
      </w:r>
      <w:r w:rsidR="008239E1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</w:t>
      </w:r>
      <w:r w:rsidR="00824D8B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="008F485C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47224E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7224E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F320F4"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7242C7" w:rsidRPr="00E16805" w:rsidRDefault="007242C7" w:rsidP="007242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E16805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E16805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1876964"/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242C7" w:rsidRPr="00E16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42C7" w:rsidRPr="00E16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C02F9F" w:rsidRPr="00E16805" w:rsidRDefault="00C02F9F" w:rsidP="004115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bookmarkStart w:id="5" w:name="_Toc408319792"/>
      <w:bookmarkEnd w:id="4"/>
    </w:p>
    <w:p w:rsidR="00C02F9F" w:rsidRPr="00E16805" w:rsidRDefault="00C02F9F" w:rsidP="004115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C02F9F" w:rsidRPr="00E16805" w:rsidRDefault="00C02F9F" w:rsidP="004115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C02F9F" w:rsidRPr="00E16805" w:rsidRDefault="00023D1A" w:rsidP="004115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2F9F" w:rsidRPr="00E16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2F9F" w:rsidRPr="00E16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2F9F" w:rsidRPr="00E16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เกณฑ์ในการจัดทำงบการเงิน</w:t>
      </w:r>
    </w:p>
    <w:p w:rsidR="00C02F9F" w:rsidRPr="00E16805" w:rsidRDefault="00C02F9F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C02F9F" w:rsidRPr="00E16805" w:rsidRDefault="00C02F9F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A61043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ของไทย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และข้อกำหนดภายใต้พระราชบัญญัติหลักทรัพย์และตลาดหลักทรัพย์</w:t>
      </w:r>
    </w:p>
    <w:p w:rsidR="007756E5" w:rsidRPr="00E16805" w:rsidRDefault="007756E5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A00D7" w:rsidRPr="00E16805" w:rsidRDefault="007756E5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980257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824D8B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</w:p>
    <w:p w:rsidR="007756E5" w:rsidRPr="00E16805" w:rsidRDefault="007756E5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A423C" w:rsidRPr="00E16805" w:rsidRDefault="007756E5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E16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สำคัญและการใช้ดุลยพินิจของผู้บริหาร</w:t>
      </w:r>
      <w:r w:rsidR="0038313D" w:rsidRPr="00E16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16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ตามกระบวนการในการนำนโยบายการบ</w:t>
      </w:r>
      <w:r w:rsidR="0038313D" w:rsidRPr="00E16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ัญชีของกลุ่มกิจการไปถือปฏิบัติ</w:t>
      </w:r>
      <w:r w:rsidR="0038313D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C022F" w:rsidRPr="00E1680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</w:t>
      </w:r>
      <w:r w:rsidR="00C34BD6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เปิดเผยเรื่องการใช้ดุลยพินิจของผู้บริ</w:t>
      </w:r>
      <w:r w:rsidR="0038313D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หารหรือ</w:t>
      </w:r>
      <w:r w:rsidR="009C022F" w:rsidRPr="00E1680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รายการที่มี</w:t>
      </w:r>
      <w:r w:rsidR="0038313D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ความซับซ้อน </w:t>
      </w:r>
      <w:r w:rsidR="009C022F" w:rsidRPr="00E1680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และรายการ</w:t>
      </w: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เกี่ยวกับข้อสมมติฐานและประมาณการที่มีนัยสำคัญต่องบการเงิน</w:t>
      </w:r>
      <w:r w:rsidR="00C34BD6"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รวมและงบการเงินเฉพาะกิจการในหมายเหตุประกอบงบการเงินข้อที่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:rsidR="00C02F9F" w:rsidRPr="00E16805" w:rsidRDefault="00C02F9F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02F9F" w:rsidRPr="00E16805" w:rsidRDefault="00C02F9F" w:rsidP="007242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168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B82737" w:rsidRPr="00E16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16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773ADA" w:rsidRDefault="00C02F9F" w:rsidP="00650B8C">
      <w:pPr>
        <w:ind w:left="540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767150" w:rsidRPr="00F206F1" w:rsidRDefault="00023D1A" w:rsidP="00650B8C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767150" w:rsidRPr="00F206F1" w:rsidRDefault="00767150" w:rsidP="007671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F206F1" w:rsidRDefault="00023D1A" w:rsidP="0076715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C022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67150" w:rsidRPr="00F2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767150" w:rsidRPr="00E16805" w:rsidRDefault="00767150" w:rsidP="00E16805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F206F1" w:rsidRDefault="00767150" w:rsidP="00767150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06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ab/>
      </w:r>
      <w:r w:rsidRPr="00F206F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023D1A"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15</w:t>
      </w:r>
      <w:r w:rsidRPr="00F206F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F206F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  <w:t xml:space="preserve">(TFRS </w:t>
      </w:r>
      <w:r w:rsidR="00023D1A"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15</w:t>
      </w:r>
      <w:r w:rsidRPr="00F206F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  <w:t>)</w:t>
      </w:r>
    </w:p>
    <w:p w:rsidR="00767150" w:rsidRPr="00F206F1" w:rsidRDefault="00767150" w:rsidP="00767150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F206F1" w:rsidRDefault="00767150" w:rsidP="00767150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F206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ผู้ซื้อตามมาตรฐานการบัญชีฉบับที่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F20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F20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767150" w:rsidRPr="00F206F1" w:rsidRDefault="00767150" w:rsidP="00F206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C022F" w:rsidRPr="00825926" w:rsidRDefault="00767150" w:rsidP="00F206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20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206F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รายได้จากสัญญาที่ทำกับลูกค้า</w:t>
      </w:r>
      <w:r w:rsidRPr="00F206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มาถือปฏิบัติตั้งแต่วันที่ </w:t>
      </w:r>
      <w:r w:rsidR="00023D1A" w:rsidRPr="00023D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206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023D1A" w:rsidRPr="00023D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206F1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/>
        </w:rPr>
        <w:t xml:space="preserve"> </w:t>
      </w:r>
      <w:r w:rsidRPr="00F206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โดยใช้วิธีรับรู้ผลกระทบสะสม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20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โดยไม่ปรับปรุงข้อมูลเปรียบเทียบ </w:t>
      </w:r>
      <w:r w:rsidR="00F206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0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r w:rsidRPr="008259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E1D9F"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1D9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</w:t>
      </w:r>
      <w:r w:rsidR="009C022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ผลกระทบ</w:t>
      </w:r>
      <w:r w:rsidR="003E1D9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</w:t>
      </w:r>
      <w:r w:rsidR="009C022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E1D9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</w:t>
      </w:r>
      <w:r w:rsidR="009C022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</w:t>
      </w:r>
      <w:r w:rsidR="003E1D9F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ต่อไปนี้</w:t>
      </w:r>
    </w:p>
    <w:p w:rsidR="003E1D9F" w:rsidRPr="00825926" w:rsidRDefault="003E1D9F" w:rsidP="007843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E1D9F" w:rsidRPr="00825926" w:rsidRDefault="003E1D9F" w:rsidP="0078437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Pr="008259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EE5F29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การขายสินค้าภายใต้บรรจุภัณฑ์และตราสินค้าเฉพาะของลูกค้าตาม </w:t>
      </w:r>
      <w:r w:rsidR="00EE5F29"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E5F29"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5F29"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ทำให้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กลุ่มกิจการสามารถรับรู้รายได้ได้เร็วขึ้น ส่งผลให้ลูกหนี้การค้าเพิ่มขึ้นจำนวน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สินค้าคงเหลือลดลงจำนวน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และเจ้าหนี้</w:t>
      </w:r>
      <w:r w:rsidR="00C128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ค้าเพิ่มขึ้น จำนวน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:rsidR="003E1D9F" w:rsidRPr="00825926" w:rsidRDefault="003E1D9F" w:rsidP="007843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3E1D9F" w:rsidRPr="00825926" w:rsidRDefault="003E1D9F" w:rsidP="00784372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59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จัดประเภทใหม่เกี่ยวกับเงินรับล่วงหน้าตามสัญญาจำนวน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259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</w:t>
      </w:r>
      <w:r w:rsidRPr="008259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259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ซึ่งแสดงไว้ในเจ้าหนี้การค้าและเจ้าหนี้อื่น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มาเป็นหนี้สินที่เกิดจากสัญญาภายใต้ </w:t>
      </w:r>
      <w:r w:rsidRPr="008259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773ADA" w:rsidRPr="00825926" w:rsidRDefault="00773ADA" w:rsidP="0078437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</w:pPr>
    </w:p>
    <w:p w:rsidR="00773ADA" w:rsidRPr="00825926" w:rsidRDefault="00773ADA" w:rsidP="0078437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</w:pPr>
      <w:r w:rsidRPr="0082592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br w:type="page"/>
      </w:r>
    </w:p>
    <w:p w:rsidR="009C022F" w:rsidRPr="00825926" w:rsidRDefault="009C022F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5926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ตารางต่อไปนี้แสดงการปรับปรุงของรายการในงบการเงินแต่ละรายการในงบแสดงฐานะการเงินจากการปรับใช้ </w:t>
      </w:r>
      <w:r w:rsidRPr="008259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TFRS</w:t>
      </w:r>
      <w:r w:rsidRPr="008259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259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เป็นครั้งแรก</w:t>
      </w:r>
    </w:p>
    <w:p w:rsidR="004115B9" w:rsidRPr="00825926" w:rsidRDefault="004115B9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32" w:type="dxa"/>
        <w:tblInd w:w="-72" w:type="dxa"/>
        <w:tblLook w:val="04A0" w:firstRow="1" w:lastRow="0" w:firstColumn="1" w:lastColumn="0" w:noHBand="0" w:noVBand="1"/>
      </w:tblPr>
      <w:tblGrid>
        <w:gridCol w:w="3600"/>
        <w:gridCol w:w="1508"/>
        <w:gridCol w:w="1508"/>
        <w:gridCol w:w="1508"/>
        <w:gridCol w:w="1508"/>
      </w:tblGrid>
      <w:tr w:rsidR="009C022F" w:rsidRPr="00825926" w:rsidTr="004115B9">
        <w:tc>
          <w:tcPr>
            <w:tcW w:w="3600" w:type="dxa"/>
            <w:vAlign w:val="bottom"/>
          </w:tcPr>
          <w:p w:rsidR="009C022F" w:rsidRPr="00825926" w:rsidRDefault="009C022F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022F" w:rsidRPr="00825926" w:rsidRDefault="009C022F" w:rsidP="00825926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763A7" w:rsidRPr="00825926" w:rsidTr="004115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4115B9" w:rsidRPr="00825926" w:rsidTr="004115B9">
        <w:tc>
          <w:tcPr>
            <w:tcW w:w="3600" w:type="dxa"/>
            <w:vAlign w:val="bottom"/>
          </w:tcPr>
          <w:p w:rsidR="004115B9" w:rsidRPr="00825926" w:rsidRDefault="004115B9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:rsidR="004115B9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115B9"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08" w:type="dxa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:rsidR="004115B9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115B9"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</w:tr>
      <w:tr w:rsidR="003763A7" w:rsidRPr="00825926" w:rsidTr="004115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08" w:type="dxa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3763A7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การจัดประเภท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763A7" w:rsidRPr="00825926" w:rsidTr="004115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(ตามที่รายงานไว้เดิม)</w:t>
            </w:r>
          </w:p>
        </w:tc>
        <w:tc>
          <w:tcPr>
            <w:tcW w:w="1508" w:type="dxa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รายการปรับปรุง</w:t>
            </w:r>
          </w:p>
        </w:tc>
        <w:tc>
          <w:tcPr>
            <w:tcW w:w="1508" w:type="dxa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left="-1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(ตามที่ปรับปรุงใหม่)</w:t>
            </w:r>
          </w:p>
        </w:tc>
      </w:tr>
      <w:tr w:rsidR="003763A7" w:rsidRPr="00825926" w:rsidTr="004115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สินค้าคงเหลือ - สุทธิ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8" w:type="dxa"/>
            <w:shd w:val="clear" w:color="auto" w:fill="FAFAFA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542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8E11E5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508" w:type="dxa"/>
            <w:shd w:val="clear" w:color="auto" w:fill="FAFAFA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850FD9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3763A7" w:rsidRPr="00825926" w:rsidTr="00C536B9">
        <w:tc>
          <w:tcPr>
            <w:tcW w:w="3600" w:type="dxa"/>
            <w:vAlign w:val="bottom"/>
          </w:tcPr>
          <w:p w:rsidR="003763A7" w:rsidRPr="00825926" w:rsidRDefault="003763A7" w:rsidP="00825926">
            <w:pPr>
              <w:ind w:left="115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023D1A" w:rsidP="008259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  <w:vAlign w:val="bottom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681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</w:tbl>
    <w:p w:rsidR="005E77A8" w:rsidRPr="00825926" w:rsidRDefault="005E77A8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630" w:type="dxa"/>
        <w:tblInd w:w="-72" w:type="dxa"/>
        <w:tblLook w:val="04A0" w:firstRow="1" w:lastRow="0" w:firstColumn="1" w:lastColumn="0" w:noHBand="0" w:noVBand="1"/>
      </w:tblPr>
      <w:tblGrid>
        <w:gridCol w:w="3600"/>
        <w:gridCol w:w="1507"/>
        <w:gridCol w:w="1508"/>
        <w:gridCol w:w="1507"/>
        <w:gridCol w:w="1508"/>
      </w:tblGrid>
      <w:tr w:rsidR="00767150" w:rsidRPr="00825926" w:rsidTr="004D7F4E">
        <w:tc>
          <w:tcPr>
            <w:tcW w:w="3600" w:type="dxa"/>
            <w:shd w:val="clear" w:color="auto" w:fill="auto"/>
          </w:tcPr>
          <w:p w:rsidR="00767150" w:rsidRPr="00825926" w:rsidRDefault="00767150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shd w:val="clear" w:color="auto" w:fill="FFFFFF"/>
              </w:rPr>
              <w:br w:type="page"/>
            </w: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7150" w:rsidRPr="00825926" w:rsidRDefault="009C022F" w:rsidP="00825926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767150"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763A7" w:rsidRPr="00825926" w:rsidTr="004D7F4E">
        <w:tc>
          <w:tcPr>
            <w:tcW w:w="3600" w:type="dxa"/>
            <w:shd w:val="clear" w:color="auto" w:fill="auto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4115B9" w:rsidRPr="00825926" w:rsidTr="004D7F4E">
        <w:tc>
          <w:tcPr>
            <w:tcW w:w="3600" w:type="dxa"/>
            <w:shd w:val="clear" w:color="auto" w:fill="auto"/>
          </w:tcPr>
          <w:p w:rsidR="004115B9" w:rsidRPr="00825926" w:rsidRDefault="004115B9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4115B9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115B9"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08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:rsidR="004115B9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115B9"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</w:tr>
      <w:tr w:rsidR="004115B9" w:rsidRPr="00825926" w:rsidTr="004D7F4E">
        <w:tc>
          <w:tcPr>
            <w:tcW w:w="3600" w:type="dxa"/>
            <w:shd w:val="clear" w:color="auto" w:fill="auto"/>
          </w:tcPr>
          <w:p w:rsidR="004115B9" w:rsidRPr="00825926" w:rsidRDefault="004115B9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08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การจัดประเภท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115B9" w:rsidRPr="00825926" w:rsidTr="004D7F4E">
        <w:tc>
          <w:tcPr>
            <w:tcW w:w="3600" w:type="dxa"/>
            <w:shd w:val="clear" w:color="auto" w:fill="auto"/>
          </w:tcPr>
          <w:p w:rsidR="004115B9" w:rsidRPr="00825926" w:rsidRDefault="004115B9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(ตามที่รายงานไว้เดิม)</w:t>
            </w:r>
          </w:p>
        </w:tc>
        <w:tc>
          <w:tcPr>
            <w:tcW w:w="1508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รายการปรับปรุง</w:t>
            </w:r>
          </w:p>
        </w:tc>
        <w:tc>
          <w:tcPr>
            <w:tcW w:w="1507" w:type="dxa"/>
            <w:shd w:val="clear" w:color="auto" w:fill="auto"/>
          </w:tcPr>
          <w:p w:rsidR="004115B9" w:rsidRPr="00825926" w:rsidRDefault="004115B9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4115B9" w:rsidRPr="00825926" w:rsidRDefault="004115B9" w:rsidP="00825926">
            <w:pPr>
              <w:tabs>
                <w:tab w:val="left" w:pos="1701"/>
              </w:tabs>
              <w:ind w:left="-1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(ตามที่ปรับปรุงใหม่)</w:t>
            </w:r>
          </w:p>
        </w:tc>
      </w:tr>
      <w:tr w:rsidR="003763A7" w:rsidRPr="00825926" w:rsidTr="004D7F4E">
        <w:tc>
          <w:tcPr>
            <w:tcW w:w="3600" w:type="dxa"/>
            <w:shd w:val="clear" w:color="auto" w:fill="auto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763A7" w:rsidRPr="00825926" w:rsidTr="00C536B9">
        <w:tc>
          <w:tcPr>
            <w:tcW w:w="3600" w:type="dxa"/>
            <w:shd w:val="clear" w:color="auto" w:fill="auto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3763A7" w:rsidRPr="00825926" w:rsidTr="00C536B9">
        <w:tc>
          <w:tcPr>
            <w:tcW w:w="3600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508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32238F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32238F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</w:p>
        </w:tc>
      </w:tr>
      <w:tr w:rsidR="003763A7" w:rsidRPr="00825926" w:rsidTr="00C536B9">
        <w:tc>
          <w:tcPr>
            <w:tcW w:w="3600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สินค้าคงเหลือ - สุทธิ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508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778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3763A7" w:rsidRPr="00825926" w:rsidTr="00C536B9">
        <w:tc>
          <w:tcPr>
            <w:tcW w:w="3600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23D1A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508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8" w:type="dxa"/>
            <w:shd w:val="clear" w:color="auto" w:fill="FAFAFA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  <w:tr w:rsidR="003763A7" w:rsidRPr="00825926" w:rsidTr="00C536B9">
        <w:tc>
          <w:tcPr>
            <w:tcW w:w="3600" w:type="dxa"/>
            <w:shd w:val="clear" w:color="auto" w:fill="auto"/>
            <w:vAlign w:val="bottom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:rsidR="003763A7" w:rsidRPr="00825926" w:rsidRDefault="008E11E5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508" w:type="dxa"/>
            <w:shd w:val="clear" w:color="auto" w:fill="FAFAFA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3763A7" w:rsidRPr="00825926" w:rsidTr="00C536B9">
        <w:tc>
          <w:tcPr>
            <w:tcW w:w="3600" w:type="dxa"/>
            <w:shd w:val="clear" w:color="auto" w:fill="auto"/>
          </w:tcPr>
          <w:p w:rsidR="003763A7" w:rsidRPr="00825926" w:rsidRDefault="003763A7" w:rsidP="00825926">
            <w:pPr>
              <w:ind w:left="114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508" w:type="dxa"/>
            <w:shd w:val="clear" w:color="auto" w:fill="auto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1507" w:type="dxa"/>
            <w:shd w:val="clear" w:color="auto" w:fill="auto"/>
          </w:tcPr>
          <w:p w:rsidR="003763A7" w:rsidRPr="00825926" w:rsidRDefault="003763A7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FAFAFA"/>
          </w:tcPr>
          <w:p w:rsidR="003763A7" w:rsidRPr="00825926" w:rsidRDefault="00023D1A" w:rsidP="00825926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3763A7" w:rsidRPr="008259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</w:tbl>
    <w:p w:rsidR="00767150" w:rsidRPr="00825926" w:rsidRDefault="00767150" w:rsidP="00825926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51B2F" w:rsidRPr="00825926" w:rsidRDefault="00651B2F" w:rsidP="00825926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51B2F" w:rsidRPr="00825926" w:rsidRDefault="00651B2F" w:rsidP="00825926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73ADA" w:rsidRPr="00825926" w:rsidRDefault="003763A7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59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767150" w:rsidRPr="003763A7" w:rsidRDefault="00767150" w:rsidP="0032238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</w:pPr>
      <w:r w:rsidRPr="008259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ตารางต่อไปนี้แสดงจำนวนเงินของแต่ละรายการในงบการเงิน</w:t>
      </w:r>
      <w:r w:rsidR="009C022F" w:rsidRPr="00825926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ปี</w:t>
      </w:r>
      <w:r w:rsidRPr="008259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ปัจจุบันจากการใช้มาตรฐานการรายงานทางการเงิน</w:t>
      </w:r>
      <w:r w:rsidRPr="00F206F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F206F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ฉบับใหม่</w:t>
      </w:r>
      <w:r w:rsidR="003763A7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ตาม </w:t>
      </w:r>
      <w:r w:rsidR="003763A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TFRS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15</w:t>
      </w:r>
      <w:r w:rsidR="003763A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F206F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เทียบกับมาตรฐานการรายงานทางการเงิน</w:t>
      </w:r>
      <w:r w:rsidR="003763A7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ฉบับเดิมตาม </w:t>
      </w:r>
      <w:r w:rsidR="003763A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TAS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18</w:t>
      </w:r>
      <w:r w:rsidR="003763A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="003763A7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ดังนี้</w:t>
      </w:r>
    </w:p>
    <w:p w:rsidR="00860DB0" w:rsidRPr="00182EAF" w:rsidRDefault="00860DB0" w:rsidP="0032238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shd w:val="clear" w:color="auto" w:fill="FFFFFF"/>
        </w:rPr>
      </w:pPr>
    </w:p>
    <w:tbl>
      <w:tblPr>
        <w:tblW w:w="8395" w:type="dxa"/>
        <w:tblInd w:w="1188" w:type="dxa"/>
        <w:tblLook w:val="04A0" w:firstRow="1" w:lastRow="0" w:firstColumn="1" w:lastColumn="0" w:noHBand="0" w:noVBand="1"/>
      </w:tblPr>
      <w:tblGrid>
        <w:gridCol w:w="3510"/>
        <w:gridCol w:w="1628"/>
        <w:gridCol w:w="1628"/>
        <w:gridCol w:w="1629"/>
      </w:tblGrid>
      <w:tr w:rsidR="00767150" w:rsidRPr="00F206F1" w:rsidTr="00860DB0">
        <w:tc>
          <w:tcPr>
            <w:tcW w:w="3510" w:type="dxa"/>
            <w:vAlign w:val="bottom"/>
          </w:tcPr>
          <w:p w:rsidR="00767150" w:rsidRPr="00F206F1" w:rsidRDefault="00767150" w:rsidP="00860DB0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7150" w:rsidRPr="00F206F1" w:rsidRDefault="00651B2F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</w:t>
            </w:r>
            <w:r w:rsidR="00767150"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เงินรวม</w:t>
            </w:r>
          </w:p>
        </w:tc>
      </w:tr>
      <w:tr w:rsidR="00767150" w:rsidRPr="00F206F1" w:rsidTr="00860DB0">
        <w:tc>
          <w:tcPr>
            <w:tcW w:w="3510" w:type="dxa"/>
            <w:vAlign w:val="bottom"/>
          </w:tcPr>
          <w:p w:rsidR="00767150" w:rsidRPr="00F206F1" w:rsidRDefault="00767150" w:rsidP="00860DB0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7150" w:rsidRPr="00F206F1" w:rsidRDefault="00767150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พ.ศ.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9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9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629" w:type="dxa"/>
            <w:vAlign w:val="bottom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รายงานทาง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628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9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เดิม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2EAF" w:rsidRPr="00182EAF" w:rsidTr="00860DB0">
        <w:tc>
          <w:tcPr>
            <w:tcW w:w="3510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860DB0">
        <w:trPr>
          <w:trHeight w:val="80"/>
        </w:trPr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182EAF" w:rsidRPr="00F206F1" w:rsidTr="00860DB0">
        <w:tc>
          <w:tcPr>
            <w:tcW w:w="351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2EAF" w:rsidRPr="00F206F1" w:rsidTr="00860DB0">
        <w:tc>
          <w:tcPr>
            <w:tcW w:w="3510" w:type="dxa"/>
            <w:shd w:val="clear" w:color="auto" w:fill="auto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1775BF" w:rsidRPr="00182EAF" w:rsidRDefault="001775BF" w:rsidP="00767150">
      <w:pPr>
        <w:rPr>
          <w:rFonts w:ascii="Browallia New" w:eastAsia="Arial Unicode MS" w:hAnsi="Browallia New" w:cs="Browallia New"/>
          <w:color w:val="0070C0"/>
          <w:sz w:val="16"/>
          <w:szCs w:val="16"/>
          <w:highlight w:val="yellow"/>
          <w:lang w:val="en-GB"/>
        </w:rPr>
      </w:pPr>
    </w:p>
    <w:tbl>
      <w:tblPr>
        <w:tblW w:w="8382" w:type="dxa"/>
        <w:tblInd w:w="1188" w:type="dxa"/>
        <w:tblLook w:val="04A0" w:firstRow="1" w:lastRow="0" w:firstColumn="1" w:lastColumn="0" w:noHBand="0" w:noVBand="1"/>
      </w:tblPr>
      <w:tblGrid>
        <w:gridCol w:w="3557"/>
        <w:gridCol w:w="1584"/>
        <w:gridCol w:w="1656"/>
        <w:gridCol w:w="1585"/>
      </w:tblGrid>
      <w:tr w:rsidR="00767150" w:rsidRPr="00F206F1" w:rsidTr="0032238F">
        <w:tc>
          <w:tcPr>
            <w:tcW w:w="3557" w:type="dxa"/>
          </w:tcPr>
          <w:p w:rsidR="00767150" w:rsidRPr="00F206F1" w:rsidRDefault="00767150" w:rsidP="00860DB0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7150" w:rsidRPr="00F206F1" w:rsidRDefault="00182EAF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7150"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767150" w:rsidRPr="00F206F1" w:rsidTr="0032238F">
        <w:tc>
          <w:tcPr>
            <w:tcW w:w="3557" w:type="dxa"/>
          </w:tcPr>
          <w:p w:rsidR="00767150" w:rsidRPr="00F206F1" w:rsidRDefault="00767150" w:rsidP="00860DB0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7150" w:rsidRPr="00F206F1" w:rsidRDefault="00767150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สำหรับปี</w:t>
            </w:r>
            <w:r w:rsid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สิ้นสุด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5" w:type="dxa"/>
            <w:vAlign w:val="bottom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รายงานทาง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5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เดิม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2EAF" w:rsidRPr="00182EAF" w:rsidTr="0032238F">
        <w:tc>
          <w:tcPr>
            <w:tcW w:w="3557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ขาดทุนเบ็ดเสร็จรวมสำหรับปี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244482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182EAF" w:rsidTr="0032238F">
        <w:tc>
          <w:tcPr>
            <w:tcW w:w="3557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กระทบกำไรขาดทุน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จากการดำเนินงาน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ขาดทุนจากมูลค่าสินค้าคงเหลือลดลง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182EAF" w:rsidRPr="00182EAF" w:rsidTr="0032238F">
        <w:tc>
          <w:tcPr>
            <w:tcW w:w="3557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หนี้สินที่เกิดจากสัญญา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773ADA" w:rsidRPr="00F70D66" w:rsidRDefault="00773ADA" w:rsidP="00F70D66">
      <w:pPr>
        <w:ind w:left="1080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8382" w:type="dxa"/>
        <w:tblInd w:w="1188" w:type="dxa"/>
        <w:tblLook w:val="04A0" w:firstRow="1" w:lastRow="0" w:firstColumn="1" w:lastColumn="0" w:noHBand="0" w:noVBand="1"/>
      </w:tblPr>
      <w:tblGrid>
        <w:gridCol w:w="3557"/>
        <w:gridCol w:w="1584"/>
        <w:gridCol w:w="1656"/>
        <w:gridCol w:w="1585"/>
      </w:tblGrid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พ.ศ.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5" w:type="dxa"/>
            <w:vAlign w:val="bottom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รายงานทาง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656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5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เดิม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2EAF" w:rsidRPr="00182EAF" w:rsidTr="0032238F">
        <w:tc>
          <w:tcPr>
            <w:tcW w:w="3557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2EAF" w:rsidRPr="00F206F1" w:rsidTr="0032238F">
        <w:tc>
          <w:tcPr>
            <w:tcW w:w="3557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 - ยังไม่ได้จัดสรร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5E77A8" w:rsidRPr="00F70D66" w:rsidRDefault="005E77A8" w:rsidP="00F70D66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381" w:type="dxa"/>
        <w:tblInd w:w="1188" w:type="dxa"/>
        <w:tblLook w:val="04A0" w:firstRow="1" w:lastRow="0" w:firstColumn="1" w:lastColumn="0" w:noHBand="0" w:noVBand="1"/>
      </w:tblPr>
      <w:tblGrid>
        <w:gridCol w:w="3600"/>
        <w:gridCol w:w="1600"/>
        <w:gridCol w:w="1581"/>
        <w:gridCol w:w="1600"/>
      </w:tblGrid>
      <w:tr w:rsidR="00767150" w:rsidRPr="00F206F1" w:rsidTr="005E77A8">
        <w:tc>
          <w:tcPr>
            <w:tcW w:w="3600" w:type="dxa"/>
          </w:tcPr>
          <w:p w:rsidR="00767150" w:rsidRPr="00F206F1" w:rsidRDefault="00767150" w:rsidP="005E77A8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7150" w:rsidRPr="00F206F1" w:rsidRDefault="00182EAF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7150"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67150" w:rsidRPr="00F206F1" w:rsidTr="005E77A8">
        <w:tc>
          <w:tcPr>
            <w:tcW w:w="3600" w:type="dxa"/>
          </w:tcPr>
          <w:p w:rsidR="00767150" w:rsidRPr="00F206F1" w:rsidRDefault="00767150" w:rsidP="005E77A8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7150" w:rsidRPr="00F206F1" w:rsidRDefault="00767150" w:rsidP="00650B8C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พ.ศ.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82EAF" w:rsidRPr="00F206F1" w:rsidTr="00051507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82EAF" w:rsidRPr="00F206F1" w:rsidTr="00051507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ตามมาตรฐาน</w:t>
            </w:r>
          </w:p>
        </w:tc>
      </w:tr>
      <w:tr w:rsidR="00182EAF" w:rsidRPr="00F206F1" w:rsidTr="00051507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1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600" w:type="dxa"/>
            <w:vAlign w:val="bottom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รายงานทาง</w:t>
            </w:r>
          </w:p>
        </w:tc>
      </w:tr>
      <w:tr w:rsidR="00182EAF" w:rsidRPr="00F206F1" w:rsidTr="00051507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1" w:type="dxa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600" w:type="dxa"/>
            <w:vAlign w:val="bottom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EA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เดิม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2EAF" w:rsidRPr="00182EAF" w:rsidTr="005E77A8">
        <w:tc>
          <w:tcPr>
            <w:tcW w:w="3600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182EAF" w:rsidRPr="00182EA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ขาดทุนเบ็ดเสร็จรวมสำหรับปี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70D66" w:rsidTr="005E77A8">
        <w:tc>
          <w:tcPr>
            <w:tcW w:w="3600" w:type="dxa"/>
          </w:tcPr>
          <w:p w:rsidR="00182EAF" w:rsidRPr="00F70D66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งบกระแสเงินสด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ขาดทุนก่อนภาษีเงินได้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กระทบกำไรขาดทุน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182EAF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จากการดำเนินงาน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ขาดทุนจากมูลค่าสินค้าคงเหลือลดลง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182EAF" w:rsidRPr="00F70D66" w:rsidTr="005E77A8">
        <w:tc>
          <w:tcPr>
            <w:tcW w:w="3600" w:type="dxa"/>
          </w:tcPr>
          <w:p w:rsidR="00182EAF" w:rsidRPr="00F70D66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70D66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F206F1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182EAF"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82EAF"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182EAF"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182EAF"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182EAF" w:rsidRPr="00F206F1" w:rsidTr="005E77A8">
        <w:tc>
          <w:tcPr>
            <w:tcW w:w="3600" w:type="dxa"/>
          </w:tcPr>
          <w:p w:rsidR="00182EAF" w:rsidRPr="00F206F1" w:rsidRDefault="00182EAF" w:rsidP="00182EAF">
            <w:pPr>
              <w:tabs>
                <w:tab w:val="left" w:pos="1701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0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หนี้สินที่เกิดจากสัญญา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023D1A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2EAF"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182EAF"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EAF" w:rsidRPr="001775BF" w:rsidRDefault="00182EAF" w:rsidP="00182EA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75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773ADA" w:rsidRPr="00023D1A" w:rsidRDefault="00CF52A1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  <w:br w:type="page"/>
      </w:r>
    </w:p>
    <w:p w:rsidR="00767150" w:rsidRPr="00023D1A" w:rsidRDefault="00023D1A" w:rsidP="0082592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76715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:rsidR="00767150" w:rsidRPr="00023D1A" w:rsidRDefault="00767150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767150" w:rsidRPr="00023D1A" w:rsidRDefault="00767150" w:rsidP="00825926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ก)</w:t>
      </w: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767150" w:rsidRPr="00023D1A" w:rsidRDefault="00767150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767150" w:rsidRPr="00023D1A" w:rsidRDefault="00767150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82592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767150" w:rsidRPr="00023D1A" w:rsidRDefault="00767150" w:rsidP="0082592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767150" w:rsidRPr="00023D1A" w:rsidRDefault="00767150" w:rsidP="0082592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767150" w:rsidRPr="00023D1A" w:rsidRDefault="00767150" w:rsidP="0082592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767150" w:rsidRPr="00023D1A" w:rsidRDefault="00767150" w:rsidP="0082592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97445D" w:rsidRPr="00023D1A" w:rsidRDefault="00767150" w:rsidP="0082592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23D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97445D" w:rsidRPr="00023D1A" w:rsidRDefault="0097445D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825926">
      <w:pPr>
        <w:tabs>
          <w:tab w:val="left" w:pos="5310"/>
          <w:tab w:val="left" w:pos="549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การแสดงรายการและการเปิดเผยข้อมูลเกี่ยวกับเครื่องมือทางการเงิน</w:t>
      </w:r>
    </w:p>
    <w:p w:rsidR="00767150" w:rsidRPr="00023D1A" w:rsidRDefault="00767150" w:rsidP="00825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825926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ข)</w:t>
      </w: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16</w:t>
      </w: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767150" w:rsidRPr="00023D1A" w:rsidRDefault="00767150" w:rsidP="00921C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921C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1F2A48"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CF52A1"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773ADA" w:rsidRPr="00023D1A" w:rsidRDefault="00773ADA" w:rsidP="00F70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F70D66">
      <w:pPr>
        <w:pStyle w:val="Heading4"/>
        <w:ind w:left="1080" w:hanging="567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ค)</w:t>
      </w:r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</w:t>
      </w:r>
      <w:proofErr w:type="spellStart"/>
      <w:r w:rsidRPr="00023D1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อื่นๆ</w:t>
      </w:r>
      <w:proofErr w:type="spellEnd"/>
    </w:p>
    <w:p w:rsidR="00767150" w:rsidRPr="00023D1A" w:rsidRDefault="00767150" w:rsidP="00F70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7150" w:rsidRPr="00023D1A" w:rsidRDefault="00767150" w:rsidP="00F70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</w:t>
      </w:r>
      <w:r w:rsidR="001464C4" w:rsidRPr="00023D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</w:t>
      </w:r>
      <w:r w:rsidRPr="00023D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ต่อกลุ่มกิจการ ได้แก่</w:t>
      </w:r>
    </w:p>
    <w:p w:rsidR="00767150" w:rsidRPr="00023D1A" w:rsidRDefault="00767150" w:rsidP="00F70D66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83" w:type="dxa"/>
        <w:tblInd w:w="993" w:type="dxa"/>
        <w:tblLook w:val="04A0" w:firstRow="1" w:lastRow="0" w:firstColumn="1" w:lastColumn="0" w:noHBand="0" w:noVBand="1"/>
      </w:tblPr>
      <w:tblGrid>
        <w:gridCol w:w="4263"/>
        <w:gridCol w:w="4320"/>
      </w:tblGrid>
      <w:tr w:rsidR="00767150" w:rsidRPr="00023D1A" w:rsidTr="00F70D66">
        <w:tc>
          <w:tcPr>
            <w:tcW w:w="4263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23D1A"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767150" w:rsidRPr="00023D1A" w:rsidTr="00F70D66">
        <w:tc>
          <w:tcPr>
            <w:tcW w:w="4263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23D1A"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320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767150" w:rsidRPr="00023D1A" w:rsidTr="00F70D66">
        <w:tc>
          <w:tcPr>
            <w:tcW w:w="4263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23D1A"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320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767150" w:rsidRPr="00023D1A" w:rsidTr="00F70D66">
        <w:tc>
          <w:tcPr>
            <w:tcW w:w="4263" w:type="dxa"/>
            <w:shd w:val="clear" w:color="auto" w:fill="auto"/>
            <w:hideMark/>
          </w:tcPr>
          <w:p w:rsidR="00767150" w:rsidRPr="00023D1A" w:rsidRDefault="00767150" w:rsidP="00F70D6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023D1A"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320" w:type="dxa"/>
            <w:shd w:val="clear" w:color="auto" w:fill="auto"/>
            <w:hideMark/>
          </w:tcPr>
          <w:p w:rsidR="00767150" w:rsidRPr="00023D1A" w:rsidRDefault="00767150" w:rsidP="00F70D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767150" w:rsidRPr="00023D1A" w:rsidTr="00F70D66">
        <w:tc>
          <w:tcPr>
            <w:tcW w:w="4263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  <w:r w:rsidR="00F70D66" w:rsidRPr="00023D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023D1A"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320" w:type="dxa"/>
            <w:shd w:val="clear" w:color="auto" w:fill="auto"/>
          </w:tcPr>
          <w:p w:rsidR="00767150" w:rsidRPr="00023D1A" w:rsidRDefault="00767150" w:rsidP="00F70D66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F70D66" w:rsidRDefault="00F70D66" w:rsidP="00767150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023D1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br w:type="page"/>
      </w:r>
    </w:p>
    <w:p w:rsidR="00767150" w:rsidRPr="00F70D66" w:rsidRDefault="00767150" w:rsidP="00767150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F70D6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23D1A" w:rsidRPr="00023D1A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F70D6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0D6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F70D6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F70D6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767150" w:rsidRPr="00F70D66" w:rsidRDefault="00767150" w:rsidP="00767150">
      <w:pPr>
        <w:pStyle w:val="Default"/>
        <w:ind w:left="1134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67150" w:rsidRPr="00F70D66" w:rsidRDefault="00767150" w:rsidP="00767150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023D1A" w:rsidRPr="00023D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F70D6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70D6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F70D66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767150" w:rsidRPr="00F70D66" w:rsidRDefault="00767150" w:rsidP="00767150">
      <w:pPr>
        <w:pStyle w:val="Default"/>
        <w:ind w:left="1134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67150" w:rsidRPr="00F70D66" w:rsidRDefault="00767150" w:rsidP="00767150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F70D66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23D1A" w:rsidRPr="00023D1A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  <w:r w:rsidRPr="00F70D66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70D66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เรื่อง ต้นทุนการกู้ยืม </w:t>
      </w:r>
      <w:r w:rsidRPr="00F70D6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97445D" w:rsidRPr="00F70D66" w:rsidRDefault="0097445D" w:rsidP="00767150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67150" w:rsidRPr="00F70D66" w:rsidRDefault="00767150" w:rsidP="00767150">
      <w:pPr>
        <w:pStyle w:val="Default"/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0D66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023D1A" w:rsidRPr="00023D1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9</w:t>
      </w:r>
      <w:r w:rsidRPr="00F70D66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เรื่อง เครื่องมือทางการเงิน </w:t>
      </w:r>
      <w:r w:rsidRPr="00F70D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pacing w:val="-6"/>
          <w:sz w:val="26"/>
          <w:szCs w:val="26"/>
          <w:cs/>
        </w:rPr>
        <w:t>เงื่อนไขการชำระก่อนกำหนด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  <w:t xml:space="preserve">และค่าชดเชยที่ติดลบ) </w:t>
      </w:r>
      <w:r w:rsidRPr="00F70D6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F70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97445D" w:rsidRPr="00F70D66" w:rsidRDefault="0097445D" w:rsidP="00CF52A1">
      <w:pPr>
        <w:pStyle w:val="Default"/>
        <w:ind w:left="1134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:rsidR="00767150" w:rsidRPr="00F70D66" w:rsidRDefault="00767150" w:rsidP="00CF52A1">
      <w:pPr>
        <w:pStyle w:val="Default"/>
        <w:ind w:left="1134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F70D6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023D1A" w:rsidRPr="00023D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23</w:t>
      </w:r>
      <w:r w:rsidRPr="00F70D66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F70D6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</w:t>
      </w:r>
      <w:r w:rsidRPr="00F70D66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 </w:t>
      </w:r>
      <w:r w:rsidRPr="00F70D6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F70D66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="00DC2A00" w:rsidRPr="00F70D66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ได้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> </w:t>
      </w:r>
      <w:r w:rsidRPr="00F70D66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:rsidR="00767150" w:rsidRPr="00F70D66" w:rsidRDefault="00767150" w:rsidP="00CF52A1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67150" w:rsidRPr="00F70D66" w:rsidRDefault="00767150" w:rsidP="00CF52A1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44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F70D66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767150" w:rsidRPr="00F70D66" w:rsidRDefault="00767150" w:rsidP="00CF52A1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44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DA743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767150" w:rsidRPr="00F70D66" w:rsidRDefault="00767150" w:rsidP="00CF52A1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44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F70D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9E72B7" w:rsidRPr="00F70D66" w:rsidRDefault="009E72B7" w:rsidP="009E72B7">
      <w:pPr>
        <w:pStyle w:val="ListParagraph"/>
        <w:autoSpaceDE w:val="0"/>
        <w:autoSpaceDN w:val="0"/>
        <w:adjustRightInd w:val="0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9E72B7" w:rsidRPr="00F70D66" w:rsidRDefault="009E72B7" w:rsidP="00F70D66">
      <w:pPr>
        <w:pStyle w:val="ListParagraph"/>
        <w:autoSpaceDE w:val="0"/>
        <w:autoSpaceDN w:val="0"/>
        <w:adjustRightInd w:val="0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0D6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</w:t>
      </w:r>
      <w:r w:rsidR="00F70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0D6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ฉบับปรับปรุงใหม่เหล่านี้มาปฏิบัติใช้เป็นครั้งแรก</w:t>
      </w:r>
    </w:p>
    <w:p w:rsidR="00773ADA" w:rsidRPr="00F70D66" w:rsidRDefault="0097445D" w:rsidP="00DC2A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6" w:name="_Toc249339157"/>
      <w:bookmarkStart w:id="7" w:name="_Toc472079484"/>
      <w:r w:rsidRPr="00F70D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:rsidR="005A0254" w:rsidRPr="004F2CDF" w:rsidRDefault="00023D1A" w:rsidP="00DC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0254" w:rsidRPr="004F2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bookmarkStart w:id="8" w:name="_Toc249339158"/>
      <w:bookmarkEnd w:id="6"/>
      <w:r w:rsidR="005A0254" w:rsidRPr="004F2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AC4837" w:rsidRPr="004F2CD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:rsidR="005A0254" w:rsidRPr="004F2CDF" w:rsidRDefault="005A0254" w:rsidP="00DC2A00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A0254" w:rsidRPr="004F2CDF" w:rsidRDefault="00AC4837" w:rsidP="00DC2A0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9" w:name="_Toc249339159"/>
      <w:r w:rsidRPr="004F2CD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="005A0254" w:rsidRPr="004F2CD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A0254" w:rsidRPr="004F2CD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254" w:rsidRPr="004F2CD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  <w:bookmarkEnd w:id="9"/>
    </w:p>
    <w:p w:rsidR="005A0254" w:rsidRPr="004F2CDF" w:rsidRDefault="005A0254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A0254" w:rsidRPr="004F2CDF" w:rsidRDefault="005A0254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Toc249339162"/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ทั้งหมด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มีอำนาจ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ควบคุม กลุ่มกิจการ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มีอำนาจ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ควบคุมเมื่อกลุ่มกิจการรับหรือ</w:t>
      </w:r>
      <w:r w:rsidR="00AC4837"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อำนาจเหนือผู้ได้รับการ</w:t>
      </w:r>
      <w:r w:rsidR="00D75F17"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เพื่อให้ได้ผลตอบแทน</w:t>
      </w:r>
      <w:r w:rsidR="004F2CDF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ผันแปร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4F2CDF"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ในการควบคุมบริษัทย่อย</w:t>
      </w:r>
      <w:r w:rsidR="007C3CF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จน</w:t>
      </w:r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4F2C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วันที่กลุ่มกิจการสูญเสียอำนาจควบคุม</w:t>
      </w:r>
      <w:bookmarkEnd w:id="10"/>
      <w:r w:rsidR="00AC4837"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ในบริษัทย่อยนั้น</w:t>
      </w:r>
    </w:p>
    <w:p w:rsidR="004F2CDF" w:rsidRPr="004F2CDF" w:rsidRDefault="004F2CDF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F2CDF" w:rsidRPr="004F2CDF" w:rsidRDefault="004F2CDF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ในงบการเ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งิ</w:t>
      </w:r>
      <w:r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นเฉพาะกิจการ เงินลงทุนในบริษัทย่อยบันทึกด้วยวิธีราคาทุน โ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</w:t>
      </w:r>
      <w:r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ยต้นทุนทางตรงที่เกี่ยวกับการซื้อ</w:t>
      </w:r>
      <w:r w:rsidR="00DA74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F2C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:rsidR="005A0254" w:rsidRPr="004F2CDF" w:rsidRDefault="005A0254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42C55" w:rsidRPr="004F2CDF" w:rsidRDefault="004F2CDF" w:rsidP="00DC2A0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F2CD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142C55" w:rsidRPr="004F2CD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142C55" w:rsidRPr="004F2CD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F2CD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รายการระหว่างกันในงบการเงินรวม</w:t>
      </w:r>
    </w:p>
    <w:p w:rsidR="00142C55" w:rsidRPr="004F2CDF" w:rsidRDefault="00142C55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4F2CDF" w:rsidRPr="004F2CDF" w:rsidRDefault="004F2CDF" w:rsidP="004F2C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</w:p>
    <w:p w:rsidR="005A0254" w:rsidRPr="004F2CDF" w:rsidRDefault="005A0254" w:rsidP="00DC2A0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4F2CDF" w:rsidRPr="004F2CDF" w:rsidRDefault="00023D1A" w:rsidP="004F2C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F2CDF" w:rsidRPr="004F2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F2CDF" w:rsidRPr="004F2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การรวมธุรกิจภายใต้การควบคุมเดียวกัน</w:t>
      </w: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0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เดิมของกิจการที่ถูกนำมารวม </w:t>
      </w:r>
      <w:r w:rsidRPr="00E104CA">
        <w:rPr>
          <w:rFonts w:ascii="Browallia New" w:eastAsia="Arial Unicode MS" w:hAnsi="Browallia New" w:cs="Browallia New"/>
          <w:sz w:val="26"/>
          <w:szCs w:val="26"/>
        </w:rPr>
        <w:t>(Predecessor Accounting)</w:t>
      </w:r>
      <w:r w:rsidRPr="00E10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0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2CDF" w:rsidRPr="00E104CA" w:rsidRDefault="004F2CDF" w:rsidP="004F2CDF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10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“ส่วนเกิน(ส่วนต่ำกว่า)ทุนจากการรวมธุรกิจภายใต้การควบคุมเดียวกัน” ในส่วนของเจ้าของ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10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:rsidR="00773ADA" w:rsidRDefault="00C205F9" w:rsidP="004F2CD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bookmarkStart w:id="11" w:name="_Toc472079485"/>
    </w:p>
    <w:p w:rsidR="005A0254" w:rsidRPr="00BD6611" w:rsidRDefault="00023D1A" w:rsidP="004F2C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0254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5A0254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  <w:bookmarkEnd w:id="11"/>
    </w:p>
    <w:p w:rsidR="005A0254" w:rsidRPr="006115BD" w:rsidRDefault="005A0254" w:rsidP="00205812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5A0254" w:rsidRPr="00BD6611" w:rsidRDefault="00C10A75" w:rsidP="00BD661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D66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D66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A0254" w:rsidRPr="006115BD" w:rsidRDefault="005A0254" w:rsidP="00205812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5A0254" w:rsidRPr="007242C7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A61043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แสดงใน</w:t>
      </w: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</w:t>
      </w:r>
      <w:r w:rsidR="00A61043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832533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ซึ่งเป็นสกุลเงินที่ใช้ในการดำเนินงาน</w:t>
      </w:r>
      <w:r w:rsidR="00A61043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ของกิจการ</w:t>
      </w: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และสกุลเงินที่ใช้นำเสนองบการเงิน</w:t>
      </w:r>
      <w:r w:rsidR="009C3C32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="00E154BF"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และกลุ่มกิจการ</w:t>
      </w:r>
    </w:p>
    <w:p w:rsidR="00C10A75" w:rsidRPr="006115BD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C10A75" w:rsidRPr="00BD6611" w:rsidRDefault="00C10A75" w:rsidP="00BD661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D66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D66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C10A75" w:rsidRPr="006115BD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A61043" w:rsidRPr="00BD6611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61043" w:rsidRPr="006115BD" w:rsidRDefault="00A61043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C10A75" w:rsidRPr="007242C7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5B12B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ทางการเงิน</w:t>
      </w: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ได้บันทึกไว้ในกำไรหรือขาดทุน</w:t>
      </w:r>
    </w:p>
    <w:p w:rsidR="00C10A75" w:rsidRPr="006115BD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C10A75" w:rsidRPr="007242C7" w:rsidRDefault="00C10A75" w:rsidP="00BD6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66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bookmarkEnd w:id="5"/>
    <w:p w:rsidR="000B4A53" w:rsidRPr="006115BD" w:rsidRDefault="000B4A53" w:rsidP="00BD66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17045E" w:rsidRPr="00BD6611" w:rsidRDefault="00023D1A" w:rsidP="00BD66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17045E" w:rsidRPr="006115BD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:rsidR="00A61043" w:rsidRPr="007242C7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</w:t>
      </w:r>
      <w:r w:rsidR="007975E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ธนาคารประเภทจ่ายคืนเมื่อทวงถาม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A61043" w:rsidRPr="006115BD" w:rsidRDefault="00A61043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:rsidR="0017045E" w:rsidRPr="007242C7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17045E" w:rsidRPr="006115BD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</w:p>
    <w:p w:rsidR="0017045E" w:rsidRPr="00BD6611" w:rsidRDefault="00023D1A" w:rsidP="00BD66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:rsidR="0017045E" w:rsidRPr="006115BD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:rsidR="00A61043" w:rsidRPr="007242C7" w:rsidRDefault="00A61043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:rsidR="00A61043" w:rsidRPr="006115BD" w:rsidRDefault="00A61043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:rsidR="00A61043" w:rsidRPr="007242C7" w:rsidRDefault="00A61043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611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หักค่าเผื่อหนี้สงสัยจะสูญ</w:t>
      </w:r>
    </w:p>
    <w:p w:rsidR="0017045E" w:rsidRPr="006115BD" w:rsidRDefault="0017045E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:rsidR="00566B27" w:rsidRPr="00BD6611" w:rsidRDefault="00023D1A" w:rsidP="00BD66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9056F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566B27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66B27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:rsidR="00566B27" w:rsidRPr="006115BD" w:rsidRDefault="00566B2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:rsidR="00F70D66" w:rsidRDefault="009E72B7" w:rsidP="009E72B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F70D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="00F70D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F70D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ค่าขนส่ง หักด้วยส่วนลดที่เกี่ยวข้องทั้งหมด ต้นทุนของสินค้าสำเร็จรูปและงานระหว่างทำประกอบด้วย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</w:t>
      </w:r>
      <w:r w:rsidR="00F70D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F70D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 และแสดงเป็นส่วนหนึ่งของต้นทุนสินค้าขาย</w:t>
      </w:r>
    </w:p>
    <w:p w:rsidR="00773ADA" w:rsidRDefault="006115BD" w:rsidP="009E72B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 w:type="page"/>
      </w:r>
    </w:p>
    <w:p w:rsidR="00D34EF5" w:rsidRPr="00BD6611" w:rsidRDefault="00023D1A" w:rsidP="006115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EF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D34EF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4EF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</w:t>
      </w:r>
      <w:r w:rsidR="000B4A5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ทั่วไป</w:t>
      </w:r>
    </w:p>
    <w:p w:rsidR="00D34EF5" w:rsidRPr="00BD6611" w:rsidRDefault="00D34EF5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กลุ่มกิจการจัดประเภทเงินลงทุนที่นอกเหนือจากเงินลงทุนในบริษัทย่อย</w:t>
      </w:r>
      <w:r w:rsidR="009E72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 บริษัทร่วม และการร่วมค้า</w:t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เป็นเงินลงทุน</w:t>
      </w:r>
      <w:r w:rsidR="009E72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ระยะสั้น</w:t>
      </w:r>
      <w:r w:rsidR="000D1627"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การจัดประเภทขึ้นอยู่กับจุดมุ่งหมายขณะลงทุน โดยฝ่ายบริหารจะเป็นผู้กำหนดการจัดประเภทที่เหมาะสมสำหรับเงินลงทุน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เงินลงทุน</w:t>
      </w:r>
      <w:r w:rsidR="009E72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ระยะสั้น</w:t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คือเงินฝากประจำที่มีอายุตั้งแต่วันที่ฝากถึงวันครบกำหนดอยู่ระหว่าง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ถึง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เดือน โดยแสดงด้วยราคาทุน</w:t>
      </w: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203F17" w:rsidRPr="00BD6611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:rsidR="00D34EF5" w:rsidRDefault="00203F17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ผลต่างระหว่างมูลค่ายุติธรรมของผลตอบแทนสุทธิที่ได้รับจากการจำหน่ายกับราคาตามบัญชีของ</w:t>
      </w:r>
      <w:r w:rsidR="000B4A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BD66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เงินลงทุนนั้นจะบันทึกรวมอยู่ในกำไรหรือขาดทุน</w:t>
      </w:r>
    </w:p>
    <w:p w:rsidR="000B4A53" w:rsidRPr="00BD6611" w:rsidRDefault="000B4A53" w:rsidP="00BD66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:rsidR="00142C55" w:rsidRPr="00BD6611" w:rsidRDefault="00023D1A" w:rsidP="004E2B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2C5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0</w:t>
      </w:r>
      <w:r w:rsidR="00142C5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42C55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:rsidR="00142C55" w:rsidRPr="007242C7" w:rsidRDefault="00142C55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142C55" w:rsidRPr="007242C7" w:rsidRDefault="00142C55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อาคารและอุปกรณ์ทั้งหมดวัดมูลค่าด้วยราคาทุนหัก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ด้วย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ค่าเสื่อมราคาสะสม และ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ผลขาดทุนจากการ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ด้อยค่า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สะสม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 ต้นทุนเริ่มแรกจะรวมต้นทุนทางตรงอื่น</w:t>
      </w:r>
      <w:r w:rsidR="00C84FC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โดยตรง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กับการซื้อสินทรัพย์นั้น</w:t>
      </w:r>
    </w:p>
    <w:p w:rsidR="00142C55" w:rsidRPr="007242C7" w:rsidRDefault="00142C55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142C55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เมื่อต้นทุนนั้นคาดว่าจะให้ประโยชน์เชิงเศรษฐกิจในอนาคต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มูลค่าตามบัญชีของชิ้นส่วนที่ถูกเปลี่ยนแทนจะถูกตัดรายการออก</w:t>
      </w:r>
      <w:r w:rsidR="000B4A5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ไป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:rsidR="00A61043" w:rsidRPr="007242C7" w:rsidRDefault="00A6104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2C55" w:rsidRPr="007242C7" w:rsidRDefault="00A6104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บริษัทจะรับรู้ต้นทุน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ค่าซ่อมแซมและบำรุงรักษาอื่น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142C55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เป็นค่าใช้จ่ายในกำไรขาดทุนเมื่อเกิดขึ้น</w:t>
      </w:r>
    </w:p>
    <w:p w:rsidR="00D15B12" w:rsidRPr="007242C7" w:rsidRDefault="00D15B12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D37A96" w:rsidRPr="007242C7" w:rsidRDefault="00D37A96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ยใช้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วิธีเส้นตรงเพื่อลดราคาทุนแต่ละชนิด </w:t>
      </w:r>
      <w:r w:rsidR="00CA3D2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</w:t>
      </w:r>
      <w:r w:rsidR="00CA3D2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ที่ประมาณการไว้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:rsidR="00E9721D" w:rsidRPr="007242C7" w:rsidRDefault="00E9721D" w:rsidP="004E2B4E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365D1" w:rsidRPr="007242C7" w:rsidRDefault="007365D1" w:rsidP="004E2B4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ส่วนปรับปรุงที่ดิน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:rsidR="00ED54FD" w:rsidRPr="007242C7" w:rsidRDefault="009265E3" w:rsidP="004E2B4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อาคารและ</w:t>
      </w:r>
      <w:r w:rsidR="00ED54F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ส่วนปรับปรุงอาคาร</w:t>
      </w:r>
      <w:r w:rsidR="00ED54F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 xml:space="preserve">-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D54F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:rsidR="006B63FF" w:rsidRPr="007242C7" w:rsidRDefault="009265E3" w:rsidP="004E2B4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เครื่องจักร</w:t>
      </w:r>
      <w:r w:rsidR="005E27B4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และอุปกรณ์</w:t>
      </w:r>
      <w:r w:rsidR="0029056F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6B63FF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:rsidR="00437E1B" w:rsidRPr="007242C7" w:rsidRDefault="00EA0855" w:rsidP="004E2B4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เครื่องตกแต่ง</w:t>
      </w:r>
      <w:r w:rsidR="00E96BBF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ติดตั้ง</w:t>
      </w:r>
      <w:r w:rsidR="00E96BBF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</w:t>
      </w:r>
      <w:r w:rsidR="00437E1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อุปกรณ์สำนักงาน</w:t>
      </w:r>
      <w:r w:rsidR="00437E1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37E1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E1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:rsidR="00EA0855" w:rsidRPr="007242C7" w:rsidRDefault="00EA0855" w:rsidP="004E2B4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ยานพาหนะ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:rsidR="007365D1" w:rsidRPr="007242C7" w:rsidRDefault="007365D1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37A96" w:rsidRPr="007242C7" w:rsidRDefault="00CA3D2B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37A96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และอายุการให้ประโยชน์ของสินทรัพย์ให้เหมาะสม</w:t>
      </w:r>
      <w:r w:rsidR="00A61043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ทุกสิ้นรอบระยะเวลารายงาน</w:t>
      </w:r>
    </w:p>
    <w:p w:rsidR="00D37A96" w:rsidRPr="007242C7" w:rsidRDefault="00D37A96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37A96" w:rsidRPr="007242C7" w:rsidRDefault="00D37A96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</w:t>
      </w:r>
      <w:r w:rsidRPr="007242C7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th-TH"/>
        </w:rPr>
        <w:t>จะถูกปรับลดให้เท่ากับมูลค่าที่คาดว่าจะได้รับคืน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ทันที</w:t>
      </w:r>
      <w:r w:rsidR="0082187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</w:r>
      <w:r w:rsidR="00CA3D2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(ดูหมายเหตุประกอบงบการเงินข้อ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A3D2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.</w:t>
      </w:r>
      <w:r w:rsidR="00023D1A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12</w:t>
      </w:r>
      <w:r w:rsidR="00CA3D2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)</w:t>
      </w:r>
    </w:p>
    <w:p w:rsidR="00D37A96" w:rsidRPr="007242C7" w:rsidRDefault="00D37A96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</w:pPr>
    </w:p>
    <w:p w:rsidR="00A61043" w:rsidRPr="007242C7" w:rsidRDefault="0082187D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ผล</w:t>
      </w:r>
      <w:r w:rsidR="00D37A9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กำไร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</w:t>
      </w:r>
      <w:r w:rsidR="00D37A9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ขาดทุน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ที่เกิด</w:t>
      </w:r>
      <w:r w:rsidR="00D37A9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จากการจำหน่ายที่ดิน อาคารและอุปกรณ์ คำนวณโดยการเปรียบเทียบ</w:t>
      </w:r>
      <w:r w:rsidR="00CA3D2B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จาก</w:t>
      </w:r>
      <w:r w:rsidR="00D37A9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สิ่งตอบแทนสุทธิ</w:t>
      </w:r>
      <w:r w:rsidR="007D7B80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D37A9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ที่ได้รับจากการจำหน่ายสินทรัพย์กับมูลค่าตามบัญชีของสินทรัพย์ และ</w:t>
      </w:r>
      <w:r w:rsidR="00A61043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แสดงใน</w:t>
      </w:r>
      <w:r w:rsidR="004D3D91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กำไรหรือขาดทุนอื่น</w:t>
      </w:r>
      <w:r w:rsidR="000B4A5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 - </w:t>
      </w:r>
      <w:r w:rsidR="004D3D91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สุทธิ</w:t>
      </w:r>
    </w:p>
    <w:p w:rsidR="00F70D66" w:rsidRPr="00F70D66" w:rsidRDefault="00F70D66" w:rsidP="00F70D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Toc437874737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755753" w:rsidRPr="00BD6611" w:rsidRDefault="00023D1A" w:rsidP="00BD66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20FF9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920FF9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55753" w:rsidRPr="00BD66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:rsidR="00B71877" w:rsidRPr="007242C7" w:rsidRDefault="00B71877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72B7" w:rsidRPr="00DA358E" w:rsidRDefault="009E72B7" w:rsidP="009E72B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358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การซื้อสิทธิการใช้โปรแกรมคอมพิวเตอร์</w:t>
      </w:r>
    </w:p>
    <w:p w:rsidR="004F6FFF" w:rsidRDefault="004F6FFF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B4A53" w:rsidRPr="000B4A53" w:rsidRDefault="000B4A5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สิทธิการใช้โปรแกรมคอมพิวเตอร์ที่ซื้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มาจะถูกบันทึกด้วยราคาทุน และถูกตัดจำหน่ายโ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ยใช้วิธีเส้นตรงตลอดอายุประมาณการให้ประโยชน์ภายในระยะเวลาไม่เกิน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ปี</w:t>
      </w:r>
    </w:p>
    <w:p w:rsidR="000B4A53" w:rsidRPr="007242C7" w:rsidRDefault="000B4A5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12"/>
    <w:p w:rsidR="0082187D" w:rsidRDefault="0082187D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:rsidR="000B4A53" w:rsidRPr="007242C7" w:rsidRDefault="000B4A5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37A96" w:rsidRPr="004E2B4E" w:rsidRDefault="00023D1A" w:rsidP="004E2B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4390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D4390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7A96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D37A96" w:rsidRPr="007242C7" w:rsidRDefault="00D37A96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594F5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าระหว่างมูลค่ายุติธรรมหักต้นทุนในการจำหน่ายและมูลค่าจากการใช้ 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EB7082" w:rsidRPr="007242C7" w:rsidRDefault="00EB7082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F1374" w:rsidRPr="004E2B4E" w:rsidRDefault="00023D1A" w:rsidP="004E2B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F1374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3F1374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F1374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B66C4F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ระยะยาว</w:t>
      </w:r>
    </w:p>
    <w:p w:rsidR="00724D07" w:rsidRPr="007242C7" w:rsidRDefault="00724D07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3" w:name="_Toc302128926"/>
    </w:p>
    <w:p w:rsidR="00A61043" w:rsidRPr="000B4A53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4A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</w:t>
      </w:r>
      <w:r w:rsidRPr="004E2B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0B4A53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4A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2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BC2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61043" w:rsidRPr="007242C7" w:rsidRDefault="00A61043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</w:p>
    <w:p w:rsidR="00773ADA" w:rsidRDefault="00522D35" w:rsidP="004E2B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724D07" w:rsidRPr="004E2B4E" w:rsidRDefault="00023D1A" w:rsidP="004E2B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D07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24D07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:rsidR="00724D07" w:rsidRPr="007242C7" w:rsidRDefault="00724D07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Default="009E72B7" w:rsidP="009E72B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7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9E72B7" w:rsidRPr="007242C7" w:rsidRDefault="009E72B7" w:rsidP="009E72B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4E2B4E" w:rsidRDefault="00023D1A" w:rsidP="004E2B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0C5E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D90C5E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0C5E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E2B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0B4A5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สภาพพร้อมที่จะใช้ได้ตามประสงค์หรือพร้อมที่จะขายได้เสร็จสิ้นลง 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D90C5E" w:rsidRPr="007242C7" w:rsidRDefault="00D90C5E" w:rsidP="004E2B4E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13"/>
    <w:p w:rsidR="00F33A5C" w:rsidRPr="004E2B4E" w:rsidRDefault="00023D1A" w:rsidP="004E2B4E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33A5C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F33A5C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33A5C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F33A5C" w:rsidRPr="007242C7" w:rsidRDefault="00F33A5C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0B4A53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4A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773ADA" w:rsidRPr="00C47C28" w:rsidRDefault="006115BD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D90C5E" w:rsidRPr="000B4A53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4A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D90C5E" w:rsidRPr="007242C7" w:rsidRDefault="00D90C5E" w:rsidP="004E2B4E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:rsidR="00D90C5E" w:rsidRPr="007242C7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Default="00D90C5E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4E2B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0B4A53" w:rsidRPr="007242C7" w:rsidRDefault="000B4A53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9278F" w:rsidRPr="004E2B4E" w:rsidRDefault="00023D1A" w:rsidP="004E2B4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278F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89278F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9278F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89278F" w:rsidRPr="004E2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89278F" w:rsidRPr="004E2B4E" w:rsidRDefault="0089278F" w:rsidP="004E2B4E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:rsidR="00D90C5E" w:rsidRPr="004E2B4E" w:rsidRDefault="00D90C5E" w:rsidP="004E2B4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2B4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4E2B4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E2B4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E2B4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D90C5E" w:rsidRPr="007242C7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7242C7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23D1A" w:rsidRPr="00023D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23D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</w:t>
      </w:r>
      <w:r w:rsidR="00DA358E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="00DA35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D90C5E" w:rsidRPr="007242C7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90C5E" w:rsidRPr="004E2B4E" w:rsidRDefault="00D90C5E" w:rsidP="00D90C5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2B4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4E2B4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E2B4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:rsidR="00D90C5E" w:rsidRPr="004E2B4E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7242C7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773ADA" w:rsidRPr="00F70D66" w:rsidRDefault="000B4A53" w:rsidP="00D90C5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:rsidR="00D90C5E" w:rsidRPr="00F70D66" w:rsidRDefault="00D90C5E" w:rsidP="00D90C5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0D6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F70D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F70D6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:rsidR="00D90C5E" w:rsidRPr="00F70D66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F70D66" w:rsidRDefault="00D90C5E" w:rsidP="00D90C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D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:rsidR="00D90C5E" w:rsidRPr="00F70D66" w:rsidRDefault="00D90C5E" w:rsidP="00D90C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90C5E" w:rsidRPr="00F70D66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F70D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6115BD" w:rsidRPr="00F70D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F70D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ซึ่งเป็นสกุลเงินเดียวกับสกุลเงินประมาณการกระแสเงินสด </w:t>
      </w:r>
    </w:p>
    <w:p w:rsidR="000B4A53" w:rsidRPr="00F70D66" w:rsidRDefault="000B4A53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F70D66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4E2B4E" w:rsidRPr="00F70D66">
        <w:rPr>
          <w:rFonts w:ascii="Browallia New" w:eastAsia="Arial Unicode MS" w:hAnsi="Browallia New" w:cs="Browallia New"/>
          <w:sz w:val="26"/>
          <w:szCs w:val="26"/>
        </w:rPr>
        <w:br/>
      </w: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:rsidR="00D90C5E" w:rsidRPr="00F70D66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F70D66" w:rsidRDefault="00D90C5E" w:rsidP="004E2B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680F64" w:rsidRPr="00F70D66" w:rsidRDefault="00680F64" w:rsidP="002058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C5E" w:rsidRPr="00F70D66" w:rsidRDefault="00023D1A" w:rsidP="00D90C5E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D90C5E" w:rsidRPr="00F70D66" w:rsidRDefault="00D90C5E" w:rsidP="00D90C5E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90C5E" w:rsidRPr="00F70D66" w:rsidRDefault="00D90C5E" w:rsidP="00D90C5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B4A53"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D90C5E" w:rsidRPr="00F70D66" w:rsidRDefault="00D90C5E" w:rsidP="00D90C5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90C5E" w:rsidRPr="00F70D66" w:rsidRDefault="00D90C5E" w:rsidP="00D90C5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0B4A53" w:rsidRPr="00F70D66" w:rsidRDefault="000B4A53" w:rsidP="00D90C5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B4C9C" w:rsidRPr="00F70D66" w:rsidRDefault="00023D1A" w:rsidP="004E2B4E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4C9C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19</w:t>
      </w:r>
      <w:r w:rsidR="005B4C9C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B4C9C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5B4C9C" w:rsidRPr="00F70D66" w:rsidRDefault="005B4C9C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B43BA" w:rsidRPr="00F70D66" w:rsidRDefault="00DB43BA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0D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:rsidR="00DB43BA" w:rsidRPr="00F70D66" w:rsidRDefault="00DB43BA" w:rsidP="004E2B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B43BA" w:rsidRPr="00F70D66" w:rsidRDefault="00DB43BA" w:rsidP="00383C1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0D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</w:t>
      </w:r>
      <w:r w:rsidR="000B4A53" w:rsidRPr="00F70D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หรือการออกสิทธิในการซื้อหุ้นซึ่ง</w:t>
      </w:r>
      <w:r w:rsidR="008B0163" w:rsidRPr="00F70D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สุทธิจากภาษีจะถูก</w:t>
      </w:r>
      <w:r w:rsidRPr="00F70D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</w:t>
      </w:r>
      <w:r w:rsidR="000B4A53" w:rsidRPr="00F70D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ยอด</w:t>
      </w:r>
      <w:r w:rsidRPr="00F70D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หักในส่วนของเจ้าของ</w:t>
      </w:r>
    </w:p>
    <w:p w:rsidR="004E2B4E" w:rsidRPr="00F70D66" w:rsidRDefault="004E2B4E" w:rsidP="00383C1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F70D66" w:rsidRDefault="00023D1A" w:rsidP="00383C1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94360339"/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20</w:t>
      </w:r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4"/>
      <w:r w:rsidR="00D90C5E" w:rsidRPr="00F70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D90C5E" w:rsidRPr="00F70D6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D90C5E" w:rsidRPr="00F70D66" w:rsidRDefault="00D90C5E" w:rsidP="00383C1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D90C5E" w:rsidRPr="00F70D66" w:rsidRDefault="00DA358E" w:rsidP="00383C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กิจการ รายได้จะแสดงด้วยจำนวนเงินสุทธิจากการรับคืน เงินคืนและส่วนลด โดยไม่รวมรายการขายภายในกลุ่มกิจการสำหรับงบการเงินรวม  รายได้จากการขายสินค้ารับรู้เมื่อ</w:t>
      </w:r>
      <w:r w:rsidR="001D04DF" w:rsidRPr="001D04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อำนาจในการควบคุมสินค้าเป็นของลูกค้าแล้ว</w:t>
      </w:r>
    </w:p>
    <w:p w:rsidR="00DA358E" w:rsidRPr="00F70D66" w:rsidRDefault="00DA358E" w:rsidP="00383C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90C5E" w:rsidRPr="00F70D66" w:rsidRDefault="00D90C5E" w:rsidP="00383C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0D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773ADA" w:rsidRPr="008442CC" w:rsidRDefault="006115BD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D90C5E" w:rsidRPr="007242C7" w:rsidRDefault="00D90C5E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</w:t>
      </w:r>
      <w:r w:rsidR="008B016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สินค้า</w:t>
      </w:r>
    </w:p>
    <w:p w:rsidR="00D90C5E" w:rsidRPr="007242C7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90C5E" w:rsidRPr="007242C7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กลุ่มกิจการรับรู้รายได้จากการขายสินค้าโดยพิจารณาว่าอำนาจในการควบคุมสินค้าเป็นของลูกค้าแล้ว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โดยแบ่ง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ได้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เป็นกรณีดัง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ต่อไป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นี้</w:t>
      </w:r>
    </w:p>
    <w:p w:rsidR="00D90C5E" w:rsidRPr="007242C7" w:rsidRDefault="00D90C5E" w:rsidP="00023D1A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90C5E" w:rsidRPr="002125DD" w:rsidRDefault="00D90C5E" w:rsidP="00023D1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125D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กรณีที่บรรจุภัณฑ์ของสินค้ามีการระบุลักษณะเฉพาะ เช่น ที่อยู่ ตราสินค้าของผู้ซื้อ กลุ่มกิจการจะรับรู้รายได้เมื่อสินค้า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125D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ได้บรรจุในบรรจุภัณฑ์แล้ว</w:t>
      </w:r>
    </w:p>
    <w:p w:rsidR="00D90C5E" w:rsidRPr="007242C7" w:rsidRDefault="00D90C5E" w:rsidP="00023D1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กรณีทั่วไป กลุ่มกิจการจะรับรู้รายได้เมื่อผู้ซื้อได้ครอบครองสินค้าแล้ว</w:t>
      </w:r>
    </w:p>
    <w:p w:rsidR="00D90C5E" w:rsidRPr="007242C7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90C5E" w:rsidRPr="00424A6F" w:rsidRDefault="00D90C5E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:rsidR="00D90C5E" w:rsidRPr="007242C7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04DF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</w:t>
      </w:r>
    </w:p>
    <w:p w:rsidR="00023D1A" w:rsidRDefault="00023D1A" w:rsidP="00023D1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1D04DF" w:rsidRPr="004E2B4E" w:rsidRDefault="001D04DF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E2B4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หนี้สินที่เกิดจากสัญญา</w:t>
      </w:r>
    </w:p>
    <w:p w:rsidR="001D04DF" w:rsidRPr="007242C7" w:rsidRDefault="001D04DF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D04DF" w:rsidRPr="007242C7" w:rsidRDefault="001D04DF" w:rsidP="00023D1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1D04DF" w:rsidRDefault="001D04DF" w:rsidP="00023D1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8B0163" w:rsidRPr="007242C7" w:rsidRDefault="008B0163" w:rsidP="00023D1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:rsidR="00D90C5E" w:rsidRPr="007242C7" w:rsidRDefault="00D90C5E" w:rsidP="00023D1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0C5E" w:rsidRPr="007242C7" w:rsidRDefault="00023D1A" w:rsidP="00383C1F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23D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D90C5E" w:rsidRPr="007242C7" w:rsidRDefault="00D90C5E" w:rsidP="00383C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90C5E" w:rsidRPr="007242C7" w:rsidRDefault="00D90C5E" w:rsidP="00383C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5B5AA6" w:rsidRPr="008442CC" w:rsidRDefault="005B5AA6" w:rsidP="00383C1F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24A6F" w:rsidRPr="00424A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4A6F" w:rsidRPr="00424A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D90C5E" w:rsidRPr="008442CC" w:rsidRDefault="00D90C5E" w:rsidP="008442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0C5E" w:rsidRPr="007242C7" w:rsidRDefault="00023D1A" w:rsidP="00424A6F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724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:rsidR="00D90C5E" w:rsidRPr="008442CC" w:rsidRDefault="00D90C5E" w:rsidP="008442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0C5E" w:rsidRPr="007242C7" w:rsidRDefault="00D90C5E" w:rsidP="000C2B7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42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424A6F" w:rsidRPr="008442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76A27" w:rsidRPr="008442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ความเสี่ยงจากอัตราดอกเบี้ย</w:t>
      </w:r>
      <w:r w:rsidR="00D76A27" w:rsidRPr="008442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C2B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8442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ความเสี่ยงด้านมูลค่ายุติธรรม) ความเสี่ยงด้านการให้สินเชื่อ และความเสี่ยง</w:t>
      </w:r>
      <w:r w:rsidRPr="008442CC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3F0895" w:rsidRPr="00555AC3" w:rsidRDefault="008442CC" w:rsidP="008442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24543" w:rsidRPr="00023D1A" w:rsidRDefault="00023D1A" w:rsidP="00424A6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4543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4543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4543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15" w:name="_Toc249339989"/>
      <w:bookmarkStart w:id="16" w:name="_Toc249341486"/>
      <w:r w:rsidR="00C24543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</w:t>
      </w:r>
      <w:bookmarkEnd w:id="15"/>
      <w:bookmarkEnd w:id="16"/>
      <w:r w:rsidR="00BB4362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แลกเปลี่ยน</w:t>
      </w:r>
    </w:p>
    <w:p w:rsidR="00F93B18" w:rsidRPr="00023D1A" w:rsidRDefault="00F93B18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F93B18" w:rsidRPr="00023D1A" w:rsidRDefault="00F93B18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</w:t>
      </w:r>
      <w:r w:rsidR="001B553C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73CFA" w:rsidRPr="00023D1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573CF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กลุ่มกิจการรับผิดชอบในการป้องกันความเสี่ยงของฐานะสุทธิในแต่ละสกุลเงินโดยใช้การกู้ยืมเป็นเงินสกุลนั้นและใช้สัญญาอัตราแลกเปลี่ยนล่วงหน้าโดยมีคู่สัญญาเป็นบุคคลภายนอก</w:t>
      </w:r>
    </w:p>
    <w:p w:rsidR="00F93B18" w:rsidRPr="00023D1A" w:rsidRDefault="00F93B18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F93B18" w:rsidRPr="00023D1A" w:rsidRDefault="00F93B18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กลุ่มกิจการป้องกันความเสี่ยง</w:t>
      </w:r>
      <w:r w:rsidR="00573CFA" w:rsidRPr="00023D1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อัตราแลกเปลี่ยนเงินตราต่างประเทศ</w:t>
      </w:r>
      <w:r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ของการส่งออกคิดเป็น</w:t>
      </w:r>
      <w:r w:rsidR="00584975"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อัตราไม่น้อยกว่าร้อยละ </w:t>
      </w:r>
      <w:r w:rsidR="00023D1A"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70</w:t>
      </w:r>
      <w:r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ของยอดขายในแต่ละ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</w:t>
      </w:r>
      <w:r w:rsidR="00584975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เท่าที่ได้รับคำสั่งซื้อจากลูกค้า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:rsidR="00617900" w:rsidRPr="00023D1A" w:rsidRDefault="00617900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BB4362" w:rsidRPr="00023D1A" w:rsidRDefault="00023D1A" w:rsidP="00424A6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B4362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B4362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4362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:rsidR="00BB4362" w:rsidRPr="00023D1A" w:rsidRDefault="00BB4362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:rsidR="00BB4362" w:rsidRPr="00023D1A" w:rsidRDefault="00EE51AE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</w:t>
      </w:r>
      <w:r w:rsidR="00E401A0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ตลาด</w:t>
      </w:r>
      <w:r w:rsidR="00424A6F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กลุ่มกิจการมีความเสี่ยงจากด้านอัตราดอกเบี้ยที่เกิดจากเงินกู้ยืมซึ่งมีอัตราดอกเบี้ยลอยตัว อย่างไรก็ตาม</w:t>
      </w:r>
      <w:r w:rsidR="00142CC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</w:t>
      </w:r>
      <w:r w:rsidR="00E401A0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การผันผวนของอัตราดอกเบี้ยดังกล่าว</w:t>
      </w:r>
      <w:r w:rsidR="003B3486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จะไม่มีผลกระทบต่อกลุ่มกิจการอย่างมีนัยสำคัญ</w:t>
      </w:r>
    </w:p>
    <w:p w:rsidR="00C24543" w:rsidRPr="00023D1A" w:rsidRDefault="00C24543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D90C5E" w:rsidRPr="00023D1A" w:rsidRDefault="00023D1A" w:rsidP="00424A6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37874755"/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:rsidR="00D90C5E" w:rsidRPr="00023D1A" w:rsidRDefault="00D90C5E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D90C5E" w:rsidRPr="00023D1A" w:rsidRDefault="00D90C5E" w:rsidP="00D90C5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:rsidR="00D90C5E" w:rsidRPr="00023D1A" w:rsidRDefault="00D90C5E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D90C5E" w:rsidRPr="00023D1A" w:rsidRDefault="00023D1A" w:rsidP="00424A6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D90C5E" w:rsidRPr="00023D1A" w:rsidRDefault="00D90C5E" w:rsidP="00424A6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C0082B" w:rsidRPr="00023D1A" w:rsidRDefault="00D90C5E" w:rsidP="00C16D9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กลุ่มกิจการบริหารจำนวนเงินสดและเงินลงทุนในหลักทรัพย์ที่มีตลาดรองรับ</w:t>
      </w:r>
      <w:r w:rsidR="00C16D9E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773ADA" w:rsidRPr="00023D1A" w:rsidRDefault="00773ADA" w:rsidP="006252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401A0" w:rsidRPr="00023D1A" w:rsidRDefault="00023D1A" w:rsidP="00C0082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401A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bookmarkStart w:id="18" w:name="_Toc249339992"/>
      <w:bookmarkStart w:id="19" w:name="_Toc249341489"/>
      <w:r w:rsidR="00E401A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การบัญชีสำหรับอนุพันธ์ที่เป็นเครื่องมือทางการเงินและกิจกรรมป้องกันความเสี่ยง</w:t>
      </w:r>
      <w:bookmarkEnd w:id="17"/>
      <w:bookmarkEnd w:id="18"/>
      <w:bookmarkEnd w:id="19"/>
    </w:p>
    <w:p w:rsidR="00E401A0" w:rsidRPr="00023D1A" w:rsidRDefault="00E401A0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401A0" w:rsidRPr="00023D1A" w:rsidRDefault="00E401A0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:rsidR="00E401A0" w:rsidRPr="00023D1A" w:rsidRDefault="00E401A0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060B5" w:rsidRPr="00023D1A" w:rsidRDefault="008060B5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</w:t>
      </w:r>
      <w:r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สินทรัพย์และหนี้สินในสกุลเงินต่างประเทศ  กลุ่มกิจการได้ทำสัญญาเพื่อกำหนดอัตราแลกเปลี่ยนที่จะรับชำระสินทรัพย์</w:t>
      </w: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ล่วงหน้าในงบการเงินจนกว่าจะได้ชำระหรือรับชำระตามสัญญา โดยรายการกำไร(ขาดทุน)ที่เกิดขึ้นจริงจากการรับชำระ</w:t>
      </w: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หรือจ่ายชำระสัญญาอัตราแลกเปลี่ยนล่วงหน้าจะแสดงรวมอยู่ในบัญชี “กำไร(ขาดทุน) จากอัตราแลกเปลี่ยน” ในกำไรหรือขาดทุน ค่าธรรมเนียมในการทำสัญญา</w:t>
      </w:r>
      <w:r w:rsidR="00424A6F" w:rsidRPr="00023D1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3D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แต่ละฉบับจะตัดจำหน่ายตามอายุของแต่ละสัญญา</w:t>
      </w:r>
    </w:p>
    <w:p w:rsidR="00D90C5E" w:rsidRPr="00023D1A" w:rsidRDefault="00D90C5E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0C5E" w:rsidRPr="00023D1A" w:rsidRDefault="00D90C5E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</w:t>
      </w:r>
      <w:r w:rsidR="00573CFA" w:rsidRPr="00023D1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่</w:t>
      </w:r>
      <w:r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สัญญาได้เปิดเผยไว้ในหมายเหตุ</w:t>
      </w:r>
      <w:r w:rsidR="00D524A9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ประกอบงบการเงินข้อ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E3431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</w:p>
    <w:p w:rsidR="00625299" w:rsidRDefault="00625299" w:rsidP="00424A6F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3C1B3F" w:rsidRPr="00424A6F" w:rsidRDefault="00023D1A" w:rsidP="00424A6F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C1B3F" w:rsidRPr="00424A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C1B3F" w:rsidRPr="00424A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มูลค่ายุติธรรม </w:t>
      </w:r>
    </w:p>
    <w:p w:rsidR="004D082E" w:rsidRPr="00023D1A" w:rsidRDefault="004D082E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3C1B3F" w:rsidRPr="007242C7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344A6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ใช้วิธีการและสมมติฐานดังต่อไปนี้ในการประมาณมูลค่ายุติธรรมของ</w:t>
      </w:r>
      <w:r w:rsidR="00573C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สินทรัพย์และหนี้สิน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</w:p>
    <w:p w:rsidR="003C1B3F" w:rsidRPr="00023D1A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3C1B3F" w:rsidRPr="007242C7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เทียบเท่าเงินสด</w:t>
      </w:r>
      <w:r w:rsidR="000E748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มีราคาตามบัญชี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ของสินทรัพย์ทางการเงิน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ียงกับมูลค่ายุติธรรม เนื่องจากสินทรัพย์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:rsidR="003C1B3F" w:rsidRPr="00023D1A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3C1B3F" w:rsidRPr="007242C7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</w:t>
      </w:r>
      <w:r w:rsidR="00D344A6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="000E748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เจ้าหนี้การค้าและเจ้าหนี้อื่น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มีราคาตามบัญชีของ</w:t>
      </w:r>
      <w:r w:rsidR="008060B5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ทางการเงินใกล้เ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คียงกับมูลค่ายุติธรรม เนื่องจากหนี้สิน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:rsidR="003C1B3F" w:rsidRPr="00023D1A" w:rsidRDefault="003C1B3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D90C5E" w:rsidRPr="00424A6F" w:rsidRDefault="00D90C5E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D90C5E" w:rsidRPr="00023D1A" w:rsidRDefault="00D90C5E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D90C5E" w:rsidRPr="00424A6F" w:rsidRDefault="00D90C5E" w:rsidP="001775BF">
      <w:pPr>
        <w:tabs>
          <w:tab w:val="left" w:pos="1800"/>
        </w:tabs>
        <w:ind w:left="171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</w:t>
      </w:r>
      <w:r w:rsidR="00573C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ราคาเสนอซื้อปัจจุบันหรือ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ราคาปิดที่อ้างอิงจากตลาด</w:t>
      </w:r>
      <w:r w:rsidR="00573C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หลักทรัพย์แห่งประเทศไทยหรือสมาคมตลาดตราสารหนี้ไทย</w:t>
      </w:r>
    </w:p>
    <w:p w:rsidR="00D90C5E" w:rsidRPr="00424A6F" w:rsidRDefault="00D90C5E" w:rsidP="001775BF">
      <w:pPr>
        <w:tabs>
          <w:tab w:val="left" w:pos="1800"/>
        </w:tabs>
        <w:ind w:left="171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775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D90C5E" w:rsidRPr="00424A6F" w:rsidRDefault="00D90C5E" w:rsidP="001775BF">
      <w:pPr>
        <w:tabs>
          <w:tab w:val="left" w:pos="1800"/>
        </w:tabs>
        <w:ind w:left="171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1775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775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775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775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ab/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</w:p>
    <w:p w:rsidR="00A44941" w:rsidRPr="00023D1A" w:rsidRDefault="00A44941" w:rsidP="00424A6F">
      <w:pPr>
        <w:tabs>
          <w:tab w:val="left" w:pos="1620"/>
          <w:tab w:val="left" w:pos="18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A44941" w:rsidRPr="00573CFA" w:rsidRDefault="00A44941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73C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กลุ่มกิจการได้เปิดเผยมูลค่ายุติธรรมของ</w:t>
      </w:r>
      <w:r w:rsidR="008060B5" w:rsidRPr="00573C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="00573CFA" w:rsidRPr="00573CF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ทางการเงิน</w:t>
      </w:r>
      <w:r w:rsidR="008060B5" w:rsidRPr="00573C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</w:t>
      </w:r>
      <w:r w:rsidR="00573CFA" w:rsidRPr="00573CF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ทางการเงิน</w:t>
      </w:r>
      <w:r w:rsidRPr="00573C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ไว้ในหมายเหตุประกอบงบกา</w:t>
      </w:r>
      <w:r w:rsidR="00D5193E" w:rsidRPr="00573C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รเงินดังต่อไปนี้</w:t>
      </w:r>
    </w:p>
    <w:p w:rsidR="00A44941" w:rsidRPr="00023D1A" w:rsidRDefault="00A44941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A44941" w:rsidRDefault="001F70E1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</w:t>
      </w:r>
      <w:r w:rsidR="00DF3490"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ื้อขายเงินตราต่างประเทศล่วงหน้า</w:t>
      </w:r>
      <w:r w:rsidR="00DF3490"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44941"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หมายเหตุประกอบงบการเงินข้อ</w:t>
      </w:r>
      <w:r w:rsidR="00A44941"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64F2B"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</w:p>
    <w:p w:rsidR="00023D1A" w:rsidRPr="00023D1A" w:rsidRDefault="00023D1A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:rsidR="001C757B" w:rsidRDefault="001C757B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424A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หมายเหตุประกอบงบการเงินข้อ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</w:p>
    <w:p w:rsidR="001775BF" w:rsidRPr="00023D1A" w:rsidRDefault="001775BF" w:rsidP="00424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bookmarkEnd w:id="2"/>
          <w:bookmarkEnd w:id="3"/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</w:t>
            </w:r>
            <w:r w:rsidR="004E09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การใช้ดุลยพินิจ</w:t>
            </w:r>
          </w:p>
        </w:tc>
      </w:tr>
    </w:tbl>
    <w:p w:rsidR="00C0082B" w:rsidRPr="00023D1A" w:rsidRDefault="00C0082B" w:rsidP="00D524A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D524A9" w:rsidRDefault="00D524A9" w:rsidP="00D524A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C0082B" w:rsidRPr="00023D1A" w:rsidRDefault="00C0082B" w:rsidP="00D524A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2416C" w:rsidRPr="00625299" w:rsidRDefault="00F2416C" w:rsidP="00625299">
      <w:pPr>
        <w:pStyle w:val="Heading2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5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ค่าเผื่อหนี้สงสัยจะสูญ</w:t>
      </w:r>
    </w:p>
    <w:p w:rsidR="00F2416C" w:rsidRPr="00023D1A" w:rsidRDefault="00F2416C" w:rsidP="00144F6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2416C" w:rsidRPr="00625299" w:rsidRDefault="00F2416C" w:rsidP="006252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ในการประมาณค่าเผื่อหนี้สงสัยจะสูญของลูกหนี้</w:t>
      </w:r>
      <w:r w:rsidRPr="00625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  <w:r w:rsidRPr="006252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เป็นต้น โดยส่วนใหญ่ผู้บริหารจะพิจารณาตั้งค่าเผื่อหนี้สงสัยจะสูญเต็มจำนวนสำหรับยอดลูกหนี้ที่ค้างนานเกินกว่า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52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ปี</w:t>
      </w:r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และไม่มีหลักประกัน</w:t>
      </w:r>
      <w:proofErr w:type="spellStart"/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ใดๆ</w:t>
      </w:r>
      <w:proofErr w:type="spellEnd"/>
    </w:p>
    <w:p w:rsidR="00F2416C" w:rsidRPr="00023D1A" w:rsidRDefault="00F2416C" w:rsidP="00144F6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2416C" w:rsidRPr="00625299" w:rsidRDefault="00F2416C" w:rsidP="00625299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5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การปรับลดสินค้าคงเหลือเป็นมูลค่าสุทธิที่จะได้รับ</w:t>
      </w:r>
    </w:p>
    <w:p w:rsidR="00F2416C" w:rsidRPr="00023D1A" w:rsidRDefault="00F2416C" w:rsidP="00144F6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2416C" w:rsidRDefault="00F2416C" w:rsidP="006252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52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 ณ สิ้นปี</w:t>
      </w:r>
    </w:p>
    <w:p w:rsidR="00F2416C" w:rsidRDefault="00144F68" w:rsidP="006252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2416C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:rsidR="00F2416C" w:rsidRPr="00C0082B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416C" w:rsidRPr="00F2416C" w:rsidRDefault="00F2416C" w:rsidP="006252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F2416C" w:rsidRPr="00F2416C" w:rsidRDefault="00F2416C" w:rsidP="0062529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416C" w:rsidRDefault="00F2416C" w:rsidP="006252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2416C" w:rsidRDefault="00F2416C" w:rsidP="0062529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10EBB" w:rsidRPr="004E09B6" w:rsidRDefault="00A10EBB" w:rsidP="00625299">
      <w:pPr>
        <w:pStyle w:val="Heading2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E09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สินทรัพย์ภาษีเงินได้รอ</w:t>
      </w:r>
      <w:r w:rsidR="004E09B6" w:rsidRPr="004E09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</w:t>
      </w:r>
      <w:r w:rsidRPr="004E09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ตัดบัญชี</w:t>
      </w:r>
    </w:p>
    <w:p w:rsidR="00A10EBB" w:rsidRPr="00C0082B" w:rsidRDefault="00A10EBB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10EBB" w:rsidRPr="00C0082B" w:rsidRDefault="00A10EBB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0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ที่จะนำผลแตกต่างชั่วคราวมาใช้หักภาษีได้ ในการพิจารณากำไรทางภาษีในอนาคตกลุ่มกิจการได้มีการพิจารณาถึงการคาดการณ์ผลประกอบการล่าสุด</w:t>
      </w:r>
      <w:r w:rsidR="004E09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00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ในอนาคตของกลุ่มกิจการ</w:t>
      </w:r>
    </w:p>
    <w:p w:rsidR="00A10EBB" w:rsidRPr="00C0082B" w:rsidRDefault="00A10EBB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524A9" w:rsidRPr="004E09B6" w:rsidRDefault="00D524A9" w:rsidP="00625299">
      <w:pPr>
        <w:pStyle w:val="Heading2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E09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:rsidR="00D524A9" w:rsidRPr="00C0082B" w:rsidRDefault="00D524A9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416C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F2416C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416C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บริษัทได้พิจารณาอัตราคิดลดที่เหมาะสมในแต่ละปี ซึ่งได้แก่ 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 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F2416C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524A9" w:rsidRPr="007242C7" w:rsidRDefault="00F2416C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41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</w:t>
      </w:r>
      <w:r w:rsidR="00D524A9" w:rsidRPr="007242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3223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ฯ </w:t>
      </w:r>
      <w:r w:rsidR="00D524A9" w:rsidRPr="007242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023D1A" w:rsidRPr="00023D1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:rsidR="004267F1" w:rsidRPr="00C0082B" w:rsidRDefault="004267F1" w:rsidP="0062529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144F6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การจัดการเงินทุน</w:t>
            </w:r>
          </w:p>
        </w:tc>
      </w:tr>
    </w:tbl>
    <w:p w:rsidR="00A10EBB" w:rsidRPr="007242C7" w:rsidRDefault="00A10EBB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10EBB" w:rsidRPr="004E09B6" w:rsidRDefault="00A10EBB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6A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4E09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ของเงินทุน</w:t>
      </w:r>
    </w:p>
    <w:p w:rsidR="00A10EBB" w:rsidRPr="007242C7" w:rsidRDefault="00A10EBB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84ED5" w:rsidRDefault="00A10EBB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</w:t>
      </w:r>
      <w:r w:rsidR="00362F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5B5AA6" w:rsidRPr="007242C7" w:rsidRDefault="00144F68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144F6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C00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C0082B" w:rsidRPr="005045C9" w:rsidRDefault="00C0082B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5561BC" w:rsidRPr="007242C7" w:rsidRDefault="005561BC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สินใจสูงสุดด้านการดำเนินงาน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</w:t>
      </w:r>
      <w:r w:rsidR="002F5807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 </w:t>
      </w:r>
      <w:r w:rsid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ผู้มีอำนาจตัดสินใจสูงสุดด้านการดำเนินงาน คือ คณะกรรมการบริษัท</w:t>
      </w:r>
      <w:r w:rsidR="002F5807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ที่ทำการตัดสินใจเชิงกลยุทธ์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ซึ่งได้วัดผลการดำเนินงานจากกำไรของส่วนงานเป็นหลัก</w:t>
      </w:r>
    </w:p>
    <w:p w:rsidR="005561BC" w:rsidRPr="005045C9" w:rsidRDefault="005561BC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5561BC" w:rsidRPr="007242C7" w:rsidRDefault="005561BC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กลุ่มกิจการจัดโครงสร้างองค์กรเป็นหน่วยธุรกิจตามลักษณะการขายสินค้า โดยมีส่วนงานที่รายงาน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:rsidR="005561BC" w:rsidRPr="005045C9" w:rsidRDefault="005561BC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5561BC" w:rsidRPr="007242C7" w:rsidRDefault="005561BC" w:rsidP="00A4620A">
      <w:pPr>
        <w:tabs>
          <w:tab w:val="left" w:pos="450"/>
        </w:tabs>
        <w:ind w:left="45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ส่วนงานขายสินค้าภายในประเทศ</w:t>
      </w:r>
    </w:p>
    <w:p w:rsidR="005561BC" w:rsidRPr="007242C7" w:rsidRDefault="005561BC" w:rsidP="00A4620A">
      <w:pPr>
        <w:tabs>
          <w:tab w:val="left" w:pos="450"/>
        </w:tabs>
        <w:ind w:left="45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ส่วนงานขายสินค้าส่งออกต่างประเทศ</w:t>
      </w:r>
    </w:p>
    <w:p w:rsidR="005561BC" w:rsidRPr="005045C9" w:rsidRDefault="005561BC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EA25EA" w:rsidRPr="007242C7" w:rsidRDefault="00EA25EA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ได้จัดทำภายใต้มาตรฐานฉบับที่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23D1A" w:rsidRPr="00023D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ข้อมูลรายได้ดังกล่าวจึงไม่สามารถเปรียบเทียบกับข้อมูลรายได้สำหรับปีสิ้นสุดวันที่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 ทั้งนี้ข้อมูลรายได้เปรียบเทียบได้เปิดเผยไว</w:t>
      </w:r>
      <w:r w:rsidR="00290D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ในหมายเหตุข้อ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5045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</w:p>
    <w:p w:rsidR="00773ADA" w:rsidRDefault="00773ADA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EA25EA" w:rsidRPr="007242C7" w:rsidRDefault="00EA25EA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ข้อมูลที่มีสาระสำคัญเทียบกับรายได้และกำไรของแต่ละส่วนงานที่รายงาน มีดังต่อไปนี้</w:t>
      </w:r>
    </w:p>
    <w:p w:rsidR="00EA25EA" w:rsidRPr="005045C9" w:rsidRDefault="00EA25EA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710"/>
        <w:gridCol w:w="1161"/>
        <w:gridCol w:w="1071"/>
        <w:gridCol w:w="1134"/>
        <w:gridCol w:w="1134"/>
        <w:gridCol w:w="1170"/>
        <w:gridCol w:w="1170"/>
      </w:tblGrid>
      <w:tr w:rsidR="005561BC" w:rsidRPr="00C0082B" w:rsidTr="00C0082B">
        <w:trPr>
          <w:cantSplit/>
        </w:trPr>
        <w:tc>
          <w:tcPr>
            <w:tcW w:w="2710" w:type="dxa"/>
            <w:vAlign w:val="bottom"/>
          </w:tcPr>
          <w:p w:rsidR="005561BC" w:rsidRPr="00C0082B" w:rsidRDefault="005561BC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61BC" w:rsidRPr="00C0082B" w:rsidTr="00C0082B">
        <w:trPr>
          <w:cantSplit/>
        </w:trPr>
        <w:tc>
          <w:tcPr>
            <w:tcW w:w="2710" w:type="dxa"/>
            <w:vAlign w:val="bottom"/>
          </w:tcPr>
          <w:p w:rsidR="005561BC" w:rsidRPr="00C0082B" w:rsidRDefault="005561BC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</w:p>
          <w:p w:rsidR="005561BC" w:rsidRPr="00C0082B" w:rsidRDefault="005561BC" w:rsidP="00C008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250E3" w:rsidRPr="00C0082B" w:rsidTr="00C0082B">
        <w:trPr>
          <w:cantSplit/>
        </w:trPr>
        <w:tc>
          <w:tcPr>
            <w:tcW w:w="2710" w:type="dxa"/>
            <w:vAlign w:val="bottom"/>
          </w:tcPr>
          <w:p w:rsidR="00A250E3" w:rsidRPr="00C0082B" w:rsidRDefault="00A250E3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250E3" w:rsidRPr="00C0082B" w:rsidRDefault="00A250E3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</w:tr>
      <w:tr w:rsidR="005561BC" w:rsidRPr="00C0082B" w:rsidTr="00C0082B">
        <w:trPr>
          <w:cantSplit/>
        </w:trPr>
        <w:tc>
          <w:tcPr>
            <w:tcW w:w="2710" w:type="dxa"/>
            <w:vAlign w:val="bottom"/>
          </w:tcPr>
          <w:p w:rsidR="005561BC" w:rsidRPr="00C0082B" w:rsidRDefault="005561BC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561BC" w:rsidRPr="00C0082B" w:rsidTr="00362F44">
        <w:trPr>
          <w:cantSplit/>
          <w:trHeight w:val="99"/>
        </w:trPr>
        <w:tc>
          <w:tcPr>
            <w:tcW w:w="2710" w:type="dxa"/>
            <w:vAlign w:val="bottom"/>
          </w:tcPr>
          <w:p w:rsidR="005561BC" w:rsidRPr="00C0082B" w:rsidRDefault="005561BC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561BC" w:rsidRPr="00C0082B" w:rsidRDefault="005561BC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83F59" w:rsidRPr="00C0082B" w:rsidTr="00BA6FB2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71" w:type="dx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859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337</w:t>
            </w:r>
          </w:p>
        </w:tc>
        <w:tc>
          <w:tcPr>
            <w:tcW w:w="1134" w:type="dx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512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026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170" w:type="dx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583F59" w:rsidRPr="00C0082B" w:rsidTr="00BA6FB2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ต้นทุนขาย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264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338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110</w:t>
            </w: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83F59" w:rsidRPr="00C0082B" w:rsidTr="00BA6FB2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กำไรของส่วนงาน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716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903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</w:tr>
      <w:tr w:rsidR="00583F59" w:rsidRPr="00C0082B" w:rsidTr="00BA6FB2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023D1A" w:rsidP="00C0082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vAlign w:val="bottom"/>
          </w:tcPr>
          <w:p w:rsidR="00583F59" w:rsidRPr="00C0082B" w:rsidRDefault="00023D1A" w:rsidP="00C0082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- ค่าใช้จ่ายในการขายและบริหาร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      และต้นทุนทางการเงิน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val="en-GB"/>
              </w:rPr>
              <w:t>093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</w:t>
            </w:r>
            <w:r w:rsidR="00BA6FB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(ขาดทุน)</w:t>
            </w: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ก่อนภาษีเงินได้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5045C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5045C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</w:t>
            </w:r>
            <w:r w:rsidR="00BA6FB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(ขาดทุน)</w:t>
            </w: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สุทธ</w:t>
            </w: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ิสำหรับปี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="005045C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583F59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2D43F7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583F59" w:rsidRPr="00C0082B" w:rsidRDefault="00583F59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D43F7" w:rsidRPr="00C0082B" w:rsidTr="00362F44">
        <w:trPr>
          <w:cantSplit/>
        </w:trPr>
        <w:tc>
          <w:tcPr>
            <w:tcW w:w="2710" w:type="dxa"/>
            <w:vAlign w:val="bottom"/>
          </w:tcPr>
          <w:p w:rsidR="002D43F7" w:rsidRPr="00C0082B" w:rsidRDefault="002D43F7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เมื่อปฏิบัติตามภาระที่ต้อง</w:t>
            </w:r>
          </w:p>
        </w:tc>
        <w:tc>
          <w:tcPr>
            <w:tcW w:w="1161" w:type="dxa"/>
            <w:shd w:val="clear" w:color="auto" w:fill="FAFAF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2D43F7" w:rsidRPr="00C0082B" w:rsidRDefault="002D43F7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3F59" w:rsidRPr="00C0082B" w:rsidTr="00362F44">
        <w:trPr>
          <w:cantSplit/>
        </w:trPr>
        <w:tc>
          <w:tcPr>
            <w:tcW w:w="2710" w:type="dxa"/>
            <w:vAlign w:val="bottom"/>
          </w:tcPr>
          <w:p w:rsidR="00583F59" w:rsidRPr="00C0082B" w:rsidRDefault="002D43F7" w:rsidP="00362F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ปฏิบัติเสร็จสิ้น</w:t>
            </w:r>
            <w:r w:rsidR="00CA1ECA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="00CA1ECA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61" w:type="dxa"/>
            <w:shd w:val="clear" w:color="auto" w:fill="FAFAFA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71" w:type="dxa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134" w:type="dx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583F59" w:rsidRPr="00C008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170" w:type="dxa"/>
            <w:vAlign w:val="bottom"/>
          </w:tcPr>
          <w:p w:rsidR="00583F59" w:rsidRPr="00C0082B" w:rsidRDefault="00023D1A" w:rsidP="00C00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A6F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</w:tbl>
    <w:p w:rsidR="0060105F" w:rsidRPr="005045C9" w:rsidRDefault="0060105F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FA5D15" w:rsidRPr="00BA6FB2" w:rsidRDefault="00FA5D15" w:rsidP="00362F4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A6F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:rsidR="00FA5D15" w:rsidRPr="005045C9" w:rsidRDefault="00FA5D15" w:rsidP="00362F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:rsidR="00767150" w:rsidRDefault="00FA5D15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กลุ่มกิจการไม่มีรายได้จากการขายกับลูกค้าภายนอกรายใดรายหนึ่งที่มากกว่าร้อยละ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ของรายได้ของกลุ่มกิจการ จึงมิได้เปิดเผยข้อมูลเกี่ยวกับลูกค้ารายใหญ่</w:t>
      </w:r>
    </w:p>
    <w:p w:rsidR="005045C9" w:rsidRPr="00EF6965" w:rsidRDefault="00EF6965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62F44" w:rsidRPr="00362F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362F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8A7F60" w:rsidRPr="009703CA" w:rsidRDefault="008A7F60" w:rsidP="0020581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7242C7" w:rsidTr="00362F44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362F44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7BC5" w:rsidRPr="007242C7" w:rsidTr="00362F44">
        <w:trPr>
          <w:cantSplit/>
        </w:trPr>
        <w:tc>
          <w:tcPr>
            <w:tcW w:w="4390" w:type="dxa"/>
            <w:vAlign w:val="bottom"/>
          </w:tcPr>
          <w:p w:rsidR="00DD7BC5" w:rsidRPr="007242C7" w:rsidRDefault="00DD7BC5" w:rsidP="00362F44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7242C7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7242C7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7242C7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7242C7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8A7F60" w:rsidRPr="007242C7" w:rsidTr="00362F44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362F44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7F60" w:rsidRPr="009703CA" w:rsidTr="00362F44">
        <w:trPr>
          <w:cantSplit/>
          <w:trHeight w:val="99"/>
        </w:trPr>
        <w:tc>
          <w:tcPr>
            <w:tcW w:w="4390" w:type="dxa"/>
            <w:vAlign w:val="bottom"/>
          </w:tcPr>
          <w:p w:rsidR="008A7F60" w:rsidRPr="009703CA" w:rsidRDefault="008A7F60" w:rsidP="00362F44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F60" w:rsidRPr="009703CA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8A7F60" w:rsidRPr="009703CA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F60" w:rsidRPr="009703CA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8A7F60" w:rsidRPr="009703CA" w:rsidRDefault="008A7F60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87CEB" w:rsidRPr="007242C7" w:rsidTr="00362F44">
        <w:trPr>
          <w:cantSplit/>
        </w:trPr>
        <w:tc>
          <w:tcPr>
            <w:tcW w:w="4390" w:type="dxa"/>
            <w:vAlign w:val="bottom"/>
            <w:hideMark/>
          </w:tcPr>
          <w:p w:rsidR="00387CEB" w:rsidRPr="007242C7" w:rsidRDefault="00387CEB" w:rsidP="00362F44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87CEB" w:rsidRPr="007242C7" w:rsidTr="00362F44">
        <w:trPr>
          <w:cantSplit/>
        </w:trPr>
        <w:tc>
          <w:tcPr>
            <w:tcW w:w="4390" w:type="dxa"/>
            <w:vAlign w:val="bottom"/>
            <w:hideMark/>
          </w:tcPr>
          <w:p w:rsidR="00387CEB" w:rsidRPr="007242C7" w:rsidRDefault="00387CEB" w:rsidP="00362F44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ประเภทกระแสรายวัน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EA25E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EA25E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387CEB" w:rsidRPr="007242C7" w:rsidTr="00362F44">
        <w:trPr>
          <w:cantSplit/>
        </w:trPr>
        <w:tc>
          <w:tcPr>
            <w:tcW w:w="4390" w:type="dxa"/>
            <w:vAlign w:val="bottom"/>
          </w:tcPr>
          <w:p w:rsidR="00387CEB" w:rsidRPr="007242C7" w:rsidRDefault="00387CEB" w:rsidP="00362F44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   </w:t>
            </w:r>
          </w:p>
        </w:tc>
        <w:tc>
          <w:tcPr>
            <w:tcW w:w="1295" w:type="dx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387CEB" w:rsidRPr="007242C7" w:rsidTr="00362F44">
        <w:trPr>
          <w:cantSplit/>
        </w:trPr>
        <w:tc>
          <w:tcPr>
            <w:tcW w:w="4390" w:type="dxa"/>
            <w:vAlign w:val="bottom"/>
          </w:tcPr>
          <w:p w:rsidR="00387CEB" w:rsidRPr="007242C7" w:rsidRDefault="00387CEB" w:rsidP="00362F44">
            <w:pPr>
              <w:tabs>
                <w:tab w:val="left" w:pos="1245"/>
                <w:tab w:val="left" w:pos="1743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7CEB" w:rsidRPr="007242C7" w:rsidRDefault="00387CEB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87CEB" w:rsidRPr="007242C7" w:rsidRDefault="00387CEB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87CEB" w:rsidRPr="007242C7" w:rsidTr="00362F44">
        <w:trPr>
          <w:cantSplit/>
        </w:trPr>
        <w:tc>
          <w:tcPr>
            <w:tcW w:w="4390" w:type="dxa"/>
            <w:vAlign w:val="bottom"/>
          </w:tcPr>
          <w:p w:rsidR="00387CEB" w:rsidRPr="007242C7" w:rsidRDefault="00387CEB" w:rsidP="00362F44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7CEB" w:rsidRPr="007242C7" w:rsidRDefault="00387CEB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  <w:r w:rsidR="00EA25E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="00EA25E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7CEB" w:rsidRPr="007242C7" w:rsidRDefault="00EA25E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7CEB" w:rsidRPr="007242C7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387CE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</w:tbl>
    <w:p w:rsidR="008A7F60" w:rsidRPr="009703CA" w:rsidRDefault="008A7F60" w:rsidP="00362F4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A7F60" w:rsidRPr="007242C7" w:rsidRDefault="008A7F60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A25787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เงินฝากธนาคารประเภทออมทรัพย์มีอัตราดอกเบี้ยร้อยละ</w:t>
      </w:r>
      <w:r w:rsidR="00DE5C96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5045C9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01</w:t>
      </w:r>
      <w:r w:rsidR="00DE5C96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E5C96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ถึง</w:t>
      </w:r>
      <w:r w:rsidR="00891C6A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5045C9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C526E8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D341D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9D341D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D341D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9D341D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DD7BC5" w:rsidRPr="00504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DD7BC5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D7BC5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</w:t>
      </w:r>
      <w:r w:rsidR="00DD7BC5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DD7BC5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375</w:t>
      </w:r>
      <w:r w:rsidR="00DD7BC5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16B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9D341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และเงินฝากธนาคารประเภท</w:t>
      </w:r>
      <w:r w:rsidR="00692752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ฝาก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ประจำมีอัตราดอกเบี้ยร้อยละ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5045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05D11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E6781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E678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E6781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678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E6781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:rsidR="00773ADA" w:rsidRPr="009703CA" w:rsidRDefault="00773ADA" w:rsidP="00362F4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3A1709" w:rsidRPr="006115BD" w:rsidRDefault="003A1709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สำหรับข้อมูลในงบกระแสเงินสด เงินสดและรายการเทียบเท่าเงินสดและเงินเบิกเกินบัญชีประกอบด้วยรายการดังนี้</w:t>
      </w:r>
    </w:p>
    <w:p w:rsidR="006115BD" w:rsidRPr="009703CA" w:rsidRDefault="006115BD" w:rsidP="00362F4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A1709" w:rsidRPr="006115BD" w:rsidTr="005B5AA6">
        <w:trPr>
          <w:cantSplit/>
        </w:trPr>
        <w:tc>
          <w:tcPr>
            <w:tcW w:w="4390" w:type="dxa"/>
            <w:vAlign w:val="bottom"/>
          </w:tcPr>
          <w:p w:rsidR="003A1709" w:rsidRPr="006115BD" w:rsidRDefault="003A1709" w:rsidP="00362F4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A1709" w:rsidRPr="006115BD" w:rsidRDefault="003A1709" w:rsidP="00362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A1709" w:rsidRPr="006115BD" w:rsidRDefault="003A1709" w:rsidP="00362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7BC5" w:rsidRPr="006115BD" w:rsidTr="005B5AA6">
        <w:trPr>
          <w:cantSplit/>
        </w:trPr>
        <w:tc>
          <w:tcPr>
            <w:tcW w:w="4390" w:type="dxa"/>
            <w:vAlign w:val="bottom"/>
          </w:tcPr>
          <w:p w:rsidR="00DD7BC5" w:rsidRPr="006115BD" w:rsidRDefault="00DD7BC5" w:rsidP="00362F4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6115BD" w:rsidTr="005B5AA6">
        <w:trPr>
          <w:cantSplit/>
        </w:trPr>
        <w:tc>
          <w:tcPr>
            <w:tcW w:w="4390" w:type="dxa"/>
            <w:vAlign w:val="bottom"/>
          </w:tcPr>
          <w:p w:rsidR="00222A9D" w:rsidRPr="006115BD" w:rsidRDefault="00222A9D" w:rsidP="00362F4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9703CA" w:rsidTr="005B5AA6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9703CA" w:rsidRDefault="00222A9D" w:rsidP="00362F4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9703CA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9703CA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9703CA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9703CA" w:rsidRDefault="00222A9D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D7BC5" w:rsidRPr="006115BD" w:rsidTr="005B5AA6">
        <w:trPr>
          <w:cantSplit/>
        </w:trPr>
        <w:tc>
          <w:tcPr>
            <w:tcW w:w="4390" w:type="dxa"/>
            <w:vAlign w:val="bottom"/>
          </w:tcPr>
          <w:p w:rsidR="00DD7BC5" w:rsidRPr="006115BD" w:rsidRDefault="00DD7BC5" w:rsidP="00362F44">
            <w:pPr>
              <w:tabs>
                <w:tab w:val="left" w:pos="1648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EA25EA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EA25EA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5" w:type="dxa"/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1251D6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EA25EA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DD7BC5" w:rsidRPr="006115BD" w:rsidTr="005B5AA6">
        <w:trPr>
          <w:cantSplit/>
        </w:trPr>
        <w:tc>
          <w:tcPr>
            <w:tcW w:w="4390" w:type="dxa"/>
            <w:vAlign w:val="bottom"/>
          </w:tcPr>
          <w:p w:rsidR="00DD7BC5" w:rsidRPr="006115BD" w:rsidRDefault="00DD7BC5" w:rsidP="00362F44">
            <w:pPr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เงินเบิกเกินบัญชี (หมายเหตุฯ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D7BC5" w:rsidRPr="006115BD" w:rsidRDefault="001251D6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7BC5" w:rsidRPr="006115BD" w:rsidRDefault="001251D6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DD7BC5" w:rsidRPr="006115BD" w:rsidRDefault="00DD7BC5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7BC5" w:rsidRPr="006115BD" w:rsidTr="005B5AA6">
        <w:trPr>
          <w:cantSplit/>
        </w:trPr>
        <w:tc>
          <w:tcPr>
            <w:tcW w:w="4390" w:type="dxa"/>
            <w:vAlign w:val="bottom"/>
          </w:tcPr>
          <w:p w:rsidR="00DD7BC5" w:rsidRPr="006115BD" w:rsidRDefault="00DD7BC5" w:rsidP="00362F44">
            <w:pPr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7BC5" w:rsidRPr="006115BD" w:rsidRDefault="00EA25E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7BC5" w:rsidRPr="006115BD" w:rsidRDefault="00EA25E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561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7BC5" w:rsidRPr="006115BD" w:rsidRDefault="00023D1A" w:rsidP="00362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D7BC5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</w:tbl>
    <w:p w:rsidR="005B5AA6" w:rsidRPr="009703CA" w:rsidRDefault="005B5AA6" w:rsidP="005B5AA6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6115BD" w:rsidTr="005B5AA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6115BD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62F44" w:rsidRPr="006115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6115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:rsidR="005561BC" w:rsidRPr="009703CA" w:rsidRDefault="005561BC" w:rsidP="005B5AA6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6115BD" w:rsidTr="00362F44">
        <w:trPr>
          <w:cantSplit/>
        </w:trPr>
        <w:tc>
          <w:tcPr>
            <w:tcW w:w="4390" w:type="dxa"/>
            <w:vAlign w:val="bottom"/>
          </w:tcPr>
          <w:p w:rsidR="008A7F60" w:rsidRPr="006115BD" w:rsidRDefault="008A7F60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6115BD" w:rsidRDefault="008A7F60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6115BD" w:rsidRDefault="008A7F60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4FAB" w:rsidRPr="006115BD" w:rsidTr="00362F44">
        <w:trPr>
          <w:cantSplit/>
        </w:trPr>
        <w:tc>
          <w:tcPr>
            <w:tcW w:w="4390" w:type="dxa"/>
            <w:vAlign w:val="bottom"/>
          </w:tcPr>
          <w:p w:rsidR="00594FAB" w:rsidRPr="006115BD" w:rsidRDefault="00594FAB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6115BD" w:rsidTr="00362F44">
        <w:trPr>
          <w:cantSplit/>
        </w:trPr>
        <w:tc>
          <w:tcPr>
            <w:tcW w:w="4390" w:type="dxa"/>
            <w:vAlign w:val="bottom"/>
          </w:tcPr>
          <w:p w:rsidR="00222A9D" w:rsidRPr="006115BD" w:rsidRDefault="00222A9D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9703CA" w:rsidTr="00C42FE6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9703CA" w:rsidRDefault="00222A9D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9703CA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9703CA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9703CA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9703CA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1459"/>
                <w:tab w:val="left" w:pos="9000"/>
              </w:tabs>
              <w:spacing w:before="10" w:after="10"/>
              <w:ind w:right="-10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5" w:type="dx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5" w:type="dx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  <w:hideMark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  <w:hideMark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7613" w:rsidRPr="006115BD" w:rsidRDefault="00ED2CA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7613" w:rsidRPr="006115BD" w:rsidRDefault="00ED2CA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6115B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  <w:tr w:rsidR="00CA7613" w:rsidRPr="009703CA" w:rsidTr="00C42FE6">
        <w:trPr>
          <w:cantSplit/>
        </w:trPr>
        <w:tc>
          <w:tcPr>
            <w:tcW w:w="4390" w:type="dxa"/>
          </w:tcPr>
          <w:p w:rsidR="00CA7613" w:rsidRPr="009703CA" w:rsidRDefault="00CA7613" w:rsidP="006115BD">
            <w:pPr>
              <w:tabs>
                <w:tab w:val="left" w:pos="9000"/>
              </w:tabs>
              <w:spacing w:before="10" w:after="10"/>
              <w:ind w:right="-71" w:firstLine="199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795"/>
                <w:tab w:val="left" w:pos="9000"/>
              </w:tabs>
              <w:spacing w:before="10" w:after="10"/>
              <w:ind w:right="-10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5" w:type="dx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5" w:type="dxa"/>
            <w:shd w:val="clear" w:color="auto" w:fill="FAFAF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5" w:type="dx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795"/>
                <w:tab w:val="left" w:pos="9000"/>
              </w:tabs>
              <w:spacing w:before="10" w:after="10"/>
              <w:ind w:right="-10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บริษัทย่อย (หมายเหตุข้อ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CA7613" w:rsidRPr="006115BD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CA7613" w:rsidRPr="009703CA" w:rsidTr="00C42FE6">
        <w:trPr>
          <w:cantSplit/>
        </w:trPr>
        <w:tc>
          <w:tcPr>
            <w:tcW w:w="4390" w:type="dxa"/>
          </w:tcPr>
          <w:p w:rsidR="00CA7613" w:rsidRPr="009703CA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A7613" w:rsidRPr="009703CA" w:rsidRDefault="00CA7613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613" w:rsidRPr="006115BD" w:rsidTr="00C42FE6">
        <w:trPr>
          <w:cantSplit/>
        </w:trPr>
        <w:tc>
          <w:tcPr>
            <w:tcW w:w="4390" w:type="dxa"/>
            <w:hideMark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5" w:type="dx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5" w:type="dx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5" w:type="dx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5" w:type="dxa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  <w:hideMark/>
          </w:tcPr>
          <w:p w:rsidR="00CA7613" w:rsidRPr="006115BD" w:rsidRDefault="00CA7613" w:rsidP="006115BD">
            <w:pPr>
              <w:tabs>
                <w:tab w:val="left" w:pos="9000"/>
              </w:tabs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CA7613" w:rsidRPr="006115BD" w:rsidTr="00C42FE6">
        <w:trPr>
          <w:cantSplit/>
        </w:trPr>
        <w:tc>
          <w:tcPr>
            <w:tcW w:w="4390" w:type="dxa"/>
            <w:vAlign w:val="bottom"/>
          </w:tcPr>
          <w:p w:rsidR="00CA7613" w:rsidRPr="006115BD" w:rsidRDefault="00CA7613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CA7613" w:rsidRPr="006115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A7613" w:rsidRPr="006115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CA7613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CA7613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</w:tbl>
    <w:p w:rsidR="00773ADA" w:rsidRDefault="006115BD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8A7F60" w:rsidRPr="006115BD" w:rsidRDefault="008A7F60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</w:t>
      </w:r>
      <w:r w:rsidRPr="006115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6115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70BFE" w:rsidRPr="006115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3C5771" w:rsidRPr="006115B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15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8A7F60" w:rsidRPr="006115BD" w:rsidRDefault="008A7F60" w:rsidP="00362F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6115BD" w:rsidTr="006115BD">
        <w:trPr>
          <w:cantSplit/>
        </w:trPr>
        <w:tc>
          <w:tcPr>
            <w:tcW w:w="4390" w:type="dxa"/>
            <w:vAlign w:val="bottom"/>
          </w:tcPr>
          <w:p w:rsidR="008A7F60" w:rsidRPr="006115BD" w:rsidRDefault="008A7F60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6115BD" w:rsidRDefault="008A7F60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6115BD" w:rsidRDefault="008A7F60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4FAB" w:rsidRPr="006115BD" w:rsidTr="006115BD">
        <w:trPr>
          <w:cantSplit/>
        </w:trPr>
        <w:tc>
          <w:tcPr>
            <w:tcW w:w="4390" w:type="dxa"/>
            <w:vAlign w:val="bottom"/>
          </w:tcPr>
          <w:p w:rsidR="00594FAB" w:rsidRPr="006115BD" w:rsidRDefault="00594FAB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594FAB" w:rsidRPr="006115BD" w:rsidRDefault="00594FA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6115BD" w:rsidTr="006115BD">
        <w:trPr>
          <w:cantSplit/>
        </w:trPr>
        <w:tc>
          <w:tcPr>
            <w:tcW w:w="4390" w:type="dxa"/>
            <w:vAlign w:val="bottom"/>
          </w:tcPr>
          <w:p w:rsidR="00222A9D" w:rsidRPr="006115BD" w:rsidRDefault="00222A9D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6115BD" w:rsidTr="006115BD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6115BD" w:rsidRDefault="00222A9D" w:rsidP="006115BD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6115BD" w:rsidRDefault="00222A9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5" w:type="dxa"/>
            <w:vAlign w:val="center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5" w:type="dx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5" w:type="dxa"/>
            <w:vAlign w:val="center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5" w:type="dx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5" w:type="dxa"/>
            <w:vAlign w:val="center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5" w:type="dx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387CEB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5" w:type="dxa"/>
            <w:vAlign w:val="center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5" w:type="dx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ED2CA1"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520F39" w:rsidRPr="006115BD" w:rsidTr="006115BD">
        <w:trPr>
          <w:cantSplit/>
        </w:trPr>
        <w:tc>
          <w:tcPr>
            <w:tcW w:w="4390" w:type="dxa"/>
          </w:tcPr>
          <w:p w:rsidR="00520F39" w:rsidRPr="006115BD" w:rsidRDefault="00520F39" w:rsidP="006115B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F39" w:rsidRPr="006115BD" w:rsidRDefault="002F6709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="00ED2CA1" w:rsidRPr="006115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  <w:r w:rsidR="00ED2CA1" w:rsidRPr="006115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520F39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20F39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20F39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F39" w:rsidRPr="006115BD" w:rsidRDefault="00ED2CA1" w:rsidP="006115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Pr="006115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Pr="006115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Pr="006115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520F39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20F39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20F39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7CEB" w:rsidRPr="006115BD" w:rsidRDefault="00387CE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7CEB" w:rsidRPr="006115BD" w:rsidRDefault="00387CE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387CEB" w:rsidRPr="006115BD" w:rsidRDefault="00520F3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87CEB" w:rsidRPr="006115BD" w:rsidRDefault="00387CEB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87CEB" w:rsidRPr="006115BD" w:rsidTr="006115BD">
        <w:trPr>
          <w:cantSplit/>
        </w:trPr>
        <w:tc>
          <w:tcPr>
            <w:tcW w:w="4390" w:type="dxa"/>
            <w:hideMark/>
          </w:tcPr>
          <w:p w:rsidR="00387CEB" w:rsidRPr="006115BD" w:rsidRDefault="00387CEB" w:rsidP="006115B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ED2CA1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87CEB" w:rsidRPr="006115B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87CEB" w:rsidRPr="006115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:rsidR="006115BD" w:rsidRPr="006115BD" w:rsidRDefault="006115BD">
      <w:pPr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115BD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115BD">
            <w:pPr>
              <w:tabs>
                <w:tab w:val="left" w:pos="432"/>
              </w:tabs>
              <w:spacing w:before="10" w:after="10"/>
              <w:ind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4C8F" w:rsidRPr="0015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A6F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54C8F" w:rsidRPr="0015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154C8F" w:rsidRPr="0015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9F6522" w:rsidRPr="007242C7" w:rsidRDefault="009F6522" w:rsidP="009F652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154C8F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154C8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154C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154C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00DB" w:rsidRPr="007242C7" w:rsidTr="00154C8F">
        <w:trPr>
          <w:cantSplit/>
        </w:trPr>
        <w:tc>
          <w:tcPr>
            <w:tcW w:w="4390" w:type="dxa"/>
            <w:vAlign w:val="bottom"/>
          </w:tcPr>
          <w:p w:rsidR="008200DB" w:rsidRPr="007242C7" w:rsidRDefault="008200DB" w:rsidP="00154C8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7242C7" w:rsidTr="00154C8F">
        <w:trPr>
          <w:cantSplit/>
        </w:trPr>
        <w:tc>
          <w:tcPr>
            <w:tcW w:w="4390" w:type="dxa"/>
            <w:vAlign w:val="bottom"/>
          </w:tcPr>
          <w:p w:rsidR="00222A9D" w:rsidRPr="007242C7" w:rsidRDefault="00222A9D" w:rsidP="00154C8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6115BD" w:rsidTr="00581D9A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6115BD" w:rsidRDefault="00222A9D" w:rsidP="00154C8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6115BD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6115BD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6115BD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6115BD" w:rsidRDefault="00222A9D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20F39" w:rsidRPr="007242C7" w:rsidTr="00581D9A">
        <w:trPr>
          <w:cantSplit/>
        </w:trPr>
        <w:tc>
          <w:tcPr>
            <w:tcW w:w="4390" w:type="dxa"/>
            <w:hideMark/>
          </w:tcPr>
          <w:p w:rsidR="00520F39" w:rsidRPr="007242C7" w:rsidRDefault="00520F39" w:rsidP="00154C8F">
            <w:pPr>
              <w:tabs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5" w:type="dxa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  <w:hideMark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</w:p>
        </w:tc>
        <w:tc>
          <w:tcPr>
            <w:tcW w:w="1295" w:type="dxa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  <w:hideMark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</w:t>
            </w:r>
          </w:p>
        </w:tc>
        <w:tc>
          <w:tcPr>
            <w:tcW w:w="1295" w:type="dxa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  <w:hideMark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0F39" w:rsidRPr="007242C7" w:rsidRDefault="00520F39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520F39" w:rsidRPr="007242C7" w:rsidRDefault="00010E11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="00010E1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F65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สินค้าคงเหลือลดลง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0F39" w:rsidRPr="007242C7" w:rsidRDefault="00520F39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520F39" w:rsidRPr="007242C7" w:rsidRDefault="00520F39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20F39" w:rsidRPr="007242C7" w:rsidRDefault="00520F39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20F39" w:rsidRPr="007242C7" w:rsidRDefault="00520F39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154C8F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010E1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010E1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20F39" w:rsidRPr="007242C7" w:rsidRDefault="00023D1A" w:rsidP="00154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</w:tbl>
    <w:p w:rsidR="00FC378E" w:rsidRDefault="00FC378E" w:rsidP="003B744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32238F" w:rsidRDefault="0032238F" w:rsidP="003B744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023D1A" w:rsidRPr="00023D1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 พ.ศ. </w:t>
      </w:r>
      <w:r w:rsidR="00023D1A" w:rsidRPr="00023D1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มีดังนี้</w:t>
      </w:r>
    </w:p>
    <w:p w:rsidR="0032238F" w:rsidRDefault="0032238F" w:rsidP="003B744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9F6522" w:rsidRPr="007242C7" w:rsidTr="00051507">
        <w:trPr>
          <w:cantSplit/>
        </w:trPr>
        <w:tc>
          <w:tcPr>
            <w:tcW w:w="4390" w:type="dxa"/>
            <w:vAlign w:val="bottom"/>
          </w:tcPr>
          <w:p w:rsidR="009F6522" w:rsidRPr="007242C7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F6522" w:rsidRPr="007242C7" w:rsidTr="00051507">
        <w:trPr>
          <w:cantSplit/>
        </w:trPr>
        <w:tc>
          <w:tcPr>
            <w:tcW w:w="4390" w:type="dxa"/>
            <w:vAlign w:val="bottom"/>
          </w:tcPr>
          <w:p w:rsidR="009F6522" w:rsidRPr="007242C7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9F6522" w:rsidRPr="007242C7" w:rsidTr="00051507">
        <w:trPr>
          <w:cantSplit/>
        </w:trPr>
        <w:tc>
          <w:tcPr>
            <w:tcW w:w="4390" w:type="dxa"/>
            <w:vAlign w:val="bottom"/>
          </w:tcPr>
          <w:p w:rsidR="009F6522" w:rsidRPr="007242C7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F6522" w:rsidRPr="007242C7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6522" w:rsidRPr="006115BD" w:rsidTr="009F6522">
        <w:trPr>
          <w:cantSplit/>
          <w:trHeight w:val="99"/>
        </w:trPr>
        <w:tc>
          <w:tcPr>
            <w:tcW w:w="4390" w:type="dxa"/>
            <w:vAlign w:val="bottom"/>
          </w:tcPr>
          <w:p w:rsidR="009F6522" w:rsidRPr="006115BD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522" w:rsidRPr="006115BD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F6522" w:rsidRPr="006115BD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522" w:rsidRPr="006115BD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F6522" w:rsidRPr="006115BD" w:rsidRDefault="009F6522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F6522" w:rsidRPr="009F6522" w:rsidTr="009F6522">
        <w:trPr>
          <w:cantSplit/>
          <w:trHeight w:val="99"/>
        </w:trPr>
        <w:tc>
          <w:tcPr>
            <w:tcW w:w="4390" w:type="dxa"/>
            <w:vAlign w:val="bottom"/>
          </w:tcPr>
          <w:p w:rsidR="009F6522" w:rsidRPr="009F6522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5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E43693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5" w:type="dx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9F6522" w:rsidRPr="009F6522" w:rsidTr="009F6522">
        <w:trPr>
          <w:cantSplit/>
          <w:trHeight w:val="99"/>
        </w:trPr>
        <w:tc>
          <w:tcPr>
            <w:tcW w:w="4390" w:type="dxa"/>
            <w:vAlign w:val="bottom"/>
          </w:tcPr>
          <w:p w:rsidR="009F6522" w:rsidRPr="009F6522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5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ค่าเผื่อสินค้าคงเหลือลดลง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5" w:type="dx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5" w:type="dxa"/>
            <w:vAlign w:val="bottom"/>
          </w:tcPr>
          <w:p w:rsidR="009F6522" w:rsidRPr="009F6522" w:rsidRDefault="00023D1A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43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9F6522" w:rsidRPr="009F6522" w:rsidTr="009F6522">
        <w:trPr>
          <w:cantSplit/>
          <w:trHeight w:val="99"/>
        </w:trPr>
        <w:tc>
          <w:tcPr>
            <w:tcW w:w="4390" w:type="dxa"/>
            <w:vAlign w:val="bottom"/>
          </w:tcPr>
          <w:p w:rsidR="009F6522" w:rsidRPr="009F6522" w:rsidRDefault="009F6522" w:rsidP="00051507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5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การกลับรายการค่าเผื่อสินค้าคงเหลือลดลง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9F6522" w:rsidRDefault="00E43693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</w:tcPr>
          <w:p w:rsidR="009F6522" w:rsidRPr="009F6522" w:rsidRDefault="00E43693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F6522" w:rsidRPr="009F6522" w:rsidRDefault="00E43693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</w:tcPr>
          <w:p w:rsidR="009F6522" w:rsidRPr="009F6522" w:rsidRDefault="00E43693" w:rsidP="0005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32238F" w:rsidRDefault="0032238F" w:rsidP="0032238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32238F" w:rsidRDefault="0032238F" w:rsidP="0032238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ดังนั้นกลุ่มกิจการจึงกลับรายการค่าเผื่อสินค้าคงเหลือที่เคยรับรู้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ในปีปัจจุบัน</w:t>
      </w:r>
    </w:p>
    <w:p w:rsidR="00773ADA" w:rsidRPr="008E416C" w:rsidRDefault="008E416C" w:rsidP="008E416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6115BD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81D9A" w:rsidRPr="00581D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D9A" w:rsidRPr="00581D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:rsidR="00DE0032" w:rsidRPr="007242C7" w:rsidRDefault="00DE0032" w:rsidP="003B744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581D9A">
        <w:trPr>
          <w:cantSplit/>
        </w:trPr>
        <w:tc>
          <w:tcPr>
            <w:tcW w:w="4390" w:type="dxa"/>
            <w:vAlign w:val="bottom"/>
          </w:tcPr>
          <w:p w:rsidR="00FB72C6" w:rsidRPr="007242C7" w:rsidRDefault="00FB72C6" w:rsidP="00581D9A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B72C6" w:rsidRPr="007242C7" w:rsidRDefault="00FB72C6" w:rsidP="0058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B72C6" w:rsidRPr="007242C7" w:rsidRDefault="00FB72C6" w:rsidP="0058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00DB" w:rsidRPr="007242C7" w:rsidTr="00581D9A">
        <w:trPr>
          <w:cantSplit/>
        </w:trPr>
        <w:tc>
          <w:tcPr>
            <w:tcW w:w="4390" w:type="dxa"/>
            <w:vAlign w:val="bottom"/>
          </w:tcPr>
          <w:p w:rsidR="008200DB" w:rsidRPr="007242C7" w:rsidRDefault="008200DB" w:rsidP="00581D9A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7242C7" w:rsidTr="00581D9A">
        <w:trPr>
          <w:cantSplit/>
        </w:trPr>
        <w:tc>
          <w:tcPr>
            <w:tcW w:w="4390" w:type="dxa"/>
            <w:vAlign w:val="bottom"/>
          </w:tcPr>
          <w:p w:rsidR="00222A9D" w:rsidRPr="007242C7" w:rsidRDefault="00222A9D" w:rsidP="00581D9A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7242C7" w:rsidTr="00581D9A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7242C7" w:rsidRDefault="00222A9D" w:rsidP="00581D9A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7242C7" w:rsidRDefault="00222A9D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581D9A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shd w:val="clear" w:color="auto" w:fill="FAFAF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5" w:type="dx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581D9A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ภาษีซื้อที่ยังไม่ถึงกำหนดชำระ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5" w:type="dxa"/>
            <w:shd w:val="clear" w:color="auto" w:fill="FAFAF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581D9A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5" w:type="dx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5" w:type="dxa"/>
            <w:shd w:val="clear" w:color="auto" w:fill="FAFAF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5" w:type="dx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581D9A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520F39" w:rsidRPr="007242C7" w:rsidTr="00581D9A">
        <w:trPr>
          <w:cantSplit/>
        </w:trPr>
        <w:tc>
          <w:tcPr>
            <w:tcW w:w="4390" w:type="dxa"/>
          </w:tcPr>
          <w:p w:rsidR="00520F39" w:rsidRPr="007242C7" w:rsidRDefault="00520F39" w:rsidP="00581D9A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F39" w:rsidRPr="007242C7" w:rsidRDefault="00520F39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F39" w:rsidRPr="007242C7" w:rsidRDefault="00520F39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20F39" w:rsidRPr="007242C7" w:rsidRDefault="00023D1A" w:rsidP="0058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520F3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</w:tbl>
    <w:p w:rsidR="005561BC" w:rsidRDefault="005561BC" w:rsidP="003B744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42A72" w:rsidRPr="00142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142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:rsidR="00DE0032" w:rsidRPr="007242C7" w:rsidRDefault="00DE0032" w:rsidP="005B5AA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142A72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142A72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142A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142A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00DB" w:rsidRPr="007242C7" w:rsidTr="00142A72">
        <w:trPr>
          <w:cantSplit/>
        </w:trPr>
        <w:tc>
          <w:tcPr>
            <w:tcW w:w="4390" w:type="dxa"/>
            <w:vAlign w:val="bottom"/>
          </w:tcPr>
          <w:p w:rsidR="008200DB" w:rsidRPr="007242C7" w:rsidRDefault="008200DB" w:rsidP="00142A72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8200DB" w:rsidRPr="007242C7" w:rsidRDefault="008200DB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22A9D" w:rsidRPr="007242C7" w:rsidTr="00142A72">
        <w:trPr>
          <w:cantSplit/>
        </w:trPr>
        <w:tc>
          <w:tcPr>
            <w:tcW w:w="4390" w:type="dxa"/>
            <w:vAlign w:val="bottom"/>
          </w:tcPr>
          <w:p w:rsidR="00222A9D" w:rsidRPr="007242C7" w:rsidRDefault="00222A9D" w:rsidP="00142A72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7242C7" w:rsidTr="00142A72">
        <w:trPr>
          <w:cantSplit/>
          <w:trHeight w:val="99"/>
        </w:trPr>
        <w:tc>
          <w:tcPr>
            <w:tcW w:w="4390" w:type="dxa"/>
            <w:vAlign w:val="bottom"/>
          </w:tcPr>
          <w:p w:rsidR="00222A9D" w:rsidRPr="007242C7" w:rsidRDefault="00222A9D" w:rsidP="00142A72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22A9D" w:rsidRPr="007242C7" w:rsidRDefault="00222A9D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A1E97" w:rsidRPr="007242C7" w:rsidTr="00142A72">
        <w:trPr>
          <w:cantSplit/>
        </w:trPr>
        <w:tc>
          <w:tcPr>
            <w:tcW w:w="4390" w:type="dxa"/>
            <w:vAlign w:val="bottom"/>
          </w:tcPr>
          <w:p w:rsidR="00EA1E97" w:rsidRPr="007242C7" w:rsidRDefault="00EA1E97" w:rsidP="00142A72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center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:rsidR="00EA1E97" w:rsidRPr="007242C7" w:rsidRDefault="00EA1E97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A1E97" w:rsidRPr="007242C7" w:rsidTr="00142A72">
        <w:trPr>
          <w:cantSplit/>
        </w:trPr>
        <w:tc>
          <w:tcPr>
            <w:tcW w:w="4390" w:type="dxa"/>
            <w:vAlign w:val="bottom"/>
          </w:tcPr>
          <w:p w:rsidR="00EA1E97" w:rsidRPr="007242C7" w:rsidRDefault="00EA1E97" w:rsidP="00142A72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EA1E97" w:rsidRPr="007242C7" w:rsidTr="00142A72">
        <w:trPr>
          <w:cantSplit/>
        </w:trPr>
        <w:tc>
          <w:tcPr>
            <w:tcW w:w="4390" w:type="dxa"/>
          </w:tcPr>
          <w:p w:rsidR="00EA1E97" w:rsidRPr="007242C7" w:rsidRDefault="00EA1E97" w:rsidP="00142A72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1E97" w:rsidRPr="007242C7" w:rsidRDefault="00EA1E97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1E97" w:rsidRPr="007242C7" w:rsidRDefault="00EA1E97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A1E97" w:rsidRPr="007242C7" w:rsidRDefault="00023D1A" w:rsidP="00142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EA1E9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:rsidR="00FC378E" w:rsidRPr="007242C7" w:rsidRDefault="00FC378E" w:rsidP="00142A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8A7F60" w:rsidRDefault="00E36282" w:rsidP="00142A7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เงินฝากธนาคารที่ติดภาระค้ำประกันประกอบด้วยเงินฝากประเภทออมทรัพย์ ซึ่งมีอัตราดอกเบี้ย</w:t>
      </w:r>
      <w:r w:rsidR="00142A7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36692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836692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A0E3C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ร้อยละ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C54F8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ต่อปี)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และเงินฝากประจำที่ครบกำหนดไถ่ถอนทุก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 มีอัตราดอกเบี</w:t>
      </w:r>
      <w:r w:rsidR="001A0E3C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้ยร้อยละ </w:t>
      </w:r>
      <w:r w:rsidR="00142A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36692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: ร้อยละ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8200DB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8200DB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ต่อปี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FE46A1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กลุ่มกิจการได้วางเป็นหลักทรัพย์ค้ำประกันเงินเบิกเกินบัญชี </w:t>
      </w:r>
      <w:r w:rsidR="00627898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เงินกู้ยืมจากสถาบันการเงิน (หมายเหตุฯ ข้อ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:rsidR="009A4DE8" w:rsidRPr="007242C7" w:rsidRDefault="009A4DE8" w:rsidP="00142A7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42A72" w:rsidRPr="00142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142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CF35AC" w:rsidRPr="007242C7" w:rsidRDefault="00CF35AC" w:rsidP="00142A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C777B" w:rsidRPr="009A4DE8" w:rsidRDefault="009A4DE8" w:rsidP="00142A72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มีหุ้นทุนเป็นหุ้นสามัญเท่านั้น โ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ยกลุ่มกิจการถือหุ้นทางตรง ซึ่งสัดส่วนของส่วนได้เสียในความเป็นเจ้าของที่</w:t>
      </w:r>
      <w:r w:rsidR="003223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ลุ่มกิจการถืออยู่เท่ากับสิทธิในการออกเสียงในบริษัทย่อยที่ถือโดยกลุ่มกิจการ</w:t>
      </w:r>
    </w:p>
    <w:p w:rsidR="009A4DE8" w:rsidRPr="007242C7" w:rsidRDefault="009A4DE8" w:rsidP="00142A72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1404"/>
        <w:gridCol w:w="810"/>
        <w:gridCol w:w="720"/>
        <w:gridCol w:w="720"/>
        <w:gridCol w:w="864"/>
        <w:gridCol w:w="864"/>
        <w:gridCol w:w="864"/>
        <w:gridCol w:w="864"/>
      </w:tblGrid>
      <w:tr w:rsidR="006C777B" w:rsidRPr="00142A72" w:rsidTr="00142A72">
        <w:tc>
          <w:tcPr>
            <w:tcW w:w="2347" w:type="dxa"/>
            <w:vAlign w:val="bottom"/>
          </w:tcPr>
          <w:p w:rsidR="006C777B" w:rsidRPr="00142A72" w:rsidRDefault="006C777B" w:rsidP="00142A72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:rsidR="006C777B" w:rsidRPr="00142A72" w:rsidRDefault="006C777B" w:rsidP="00142A72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:rsidR="006C777B" w:rsidRPr="00142A72" w:rsidRDefault="006C777B" w:rsidP="00142A7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8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777B" w:rsidRPr="00142A72" w:rsidRDefault="006C777B" w:rsidP="00142A7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</w:t>
            </w: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เฉพาะกิจการ</w:t>
            </w:r>
          </w:p>
        </w:tc>
      </w:tr>
      <w:tr w:rsidR="006C777B" w:rsidRPr="00142A72" w:rsidTr="00142A72">
        <w:tc>
          <w:tcPr>
            <w:tcW w:w="2347" w:type="dxa"/>
            <w:vAlign w:val="bottom"/>
          </w:tcPr>
          <w:p w:rsidR="006C777B" w:rsidRPr="00142A72" w:rsidRDefault="006C777B" w:rsidP="00142A72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:rsidR="006C777B" w:rsidRPr="00142A72" w:rsidRDefault="006C777B" w:rsidP="00142A72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:rsidR="006C777B" w:rsidRPr="00142A72" w:rsidRDefault="006C777B" w:rsidP="00142A7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6C777B" w:rsidRPr="00142A72" w:rsidRDefault="006C777B" w:rsidP="00142A7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:rsidR="006C777B" w:rsidRPr="00142A72" w:rsidRDefault="009A4DE8" w:rsidP="00142A72">
            <w:pPr>
              <w:pStyle w:val="a"/>
              <w:ind w:righ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ส่วนได้เสียใน</w:t>
            </w:r>
            <w:r w:rsidR="0032238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ความ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:rsidR="006C777B" w:rsidRPr="00142A72" w:rsidRDefault="006C777B" w:rsidP="00142A7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มูลค่าเงินลงทุนภายใต้</w:t>
            </w:r>
          </w:p>
        </w:tc>
      </w:tr>
      <w:tr w:rsidR="009A4DE8" w:rsidRPr="00142A72" w:rsidTr="00142A72">
        <w:tc>
          <w:tcPr>
            <w:tcW w:w="2347" w:type="dxa"/>
            <w:vAlign w:val="bottom"/>
          </w:tcPr>
          <w:p w:rsidR="009A4DE8" w:rsidRPr="00142A72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:rsidR="009A4DE8" w:rsidRPr="00142A72" w:rsidRDefault="009A4DE8" w:rsidP="009A4DE8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:rsidR="009A4DE8" w:rsidRPr="00142A72" w:rsidRDefault="009A4DE8" w:rsidP="009A4DE8">
            <w:pPr>
              <w:pStyle w:val="a"/>
              <w:ind w:right="-18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5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9A4DE8" w:rsidRPr="00142A72" w:rsidTr="00142A72">
        <w:tc>
          <w:tcPr>
            <w:tcW w:w="2347" w:type="dxa"/>
            <w:vAlign w:val="bottom"/>
          </w:tcPr>
          <w:p w:rsidR="009A4DE8" w:rsidRPr="00142A72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:rsidR="009A4DE8" w:rsidRPr="00142A72" w:rsidRDefault="009A4DE8" w:rsidP="009A4DE8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:rsidR="009A4DE8" w:rsidRPr="00142A72" w:rsidRDefault="009A4DE8" w:rsidP="009A4DE8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2561</w:t>
            </w:r>
          </w:p>
        </w:tc>
      </w:tr>
      <w:tr w:rsidR="009A4DE8" w:rsidRPr="00142A72" w:rsidTr="00142A72"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ind w:left="-105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9A4DE8" w:rsidRPr="00142A72" w:rsidRDefault="009A4DE8" w:rsidP="009A4DE8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ของ</w:t>
            </w:r>
            <w:r w:rsidRPr="00142A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A4DE8" w:rsidRPr="00142A72" w:rsidRDefault="009A4DE8" w:rsidP="009A4DE8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9A4DE8" w:rsidRPr="00142A72" w:rsidRDefault="009A4DE8" w:rsidP="009A4D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A4DE8" w:rsidRPr="008E416C" w:rsidTr="00D36A33"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9A4DE8" w:rsidRPr="008E416C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4DE8" w:rsidRPr="00142A72" w:rsidTr="00D36A33">
        <w:tc>
          <w:tcPr>
            <w:tcW w:w="2347" w:type="dxa"/>
            <w:vAlign w:val="bottom"/>
          </w:tcPr>
          <w:p w:rsidR="009A4DE8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142A7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ซันสวีท อินเตอร์เนชั่น</w:t>
            </w:r>
            <w:proofErr w:type="spellStart"/>
            <w:r w:rsidRPr="00142A7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แน</w:t>
            </w:r>
            <w:proofErr w:type="spellEnd"/>
            <w:r w:rsidRPr="00142A7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ล</w:t>
            </w:r>
            <w:r w:rsidRPr="00142A7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  <w:t xml:space="preserve"> จำกัด</w:t>
            </w:r>
          </w:p>
          <w:p w:rsidR="009A4DE8" w:rsidRPr="00142A72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9A4DE8" w:rsidRPr="00142A72" w:rsidRDefault="009A4DE8" w:rsidP="009A4D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จำหน่ายพืชและผลไม้</w:t>
            </w:r>
          </w:p>
          <w:p w:rsidR="009A4DE8" w:rsidRPr="00142A72" w:rsidRDefault="009A4DE8" w:rsidP="009A4D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ทางการเกษตร</w:t>
            </w:r>
          </w:p>
        </w:tc>
        <w:tc>
          <w:tcPr>
            <w:tcW w:w="810" w:type="dxa"/>
            <w:vAlign w:val="bottom"/>
          </w:tcPr>
          <w:p w:rsidR="009A4DE8" w:rsidRPr="00142A72" w:rsidRDefault="009A4DE8" w:rsidP="009A4D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9A4DE8" w:rsidRPr="00142A72" w:rsidRDefault="009A4DE8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9A4DE8" w:rsidRPr="00142A72" w:rsidTr="00D36A33">
        <w:tc>
          <w:tcPr>
            <w:tcW w:w="2347" w:type="dxa"/>
            <w:vAlign w:val="bottom"/>
          </w:tcPr>
          <w:p w:rsidR="009A4DE8" w:rsidRPr="00142A72" w:rsidRDefault="009A4DE8" w:rsidP="009A4D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9A4DE8" w:rsidRPr="00142A72" w:rsidRDefault="009A4DE8" w:rsidP="009A4D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ทั้งสดและแปรรูป</w:t>
            </w:r>
          </w:p>
        </w:tc>
        <w:tc>
          <w:tcPr>
            <w:tcW w:w="810" w:type="dxa"/>
          </w:tcPr>
          <w:p w:rsidR="009A4DE8" w:rsidRPr="00142A72" w:rsidRDefault="009A4DE8" w:rsidP="009A4D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720" w:type="dxa"/>
            <w:shd w:val="clear" w:color="auto" w:fill="FAFAFA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720" w:type="dxa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9A4DE8" w:rsidRPr="00142A72" w:rsidRDefault="00023D1A" w:rsidP="009A4D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9A4DE8" w:rsidRPr="00142A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:rsidR="006C777B" w:rsidRPr="007242C7" w:rsidRDefault="006C777B" w:rsidP="0020581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C777B" w:rsidRPr="007242C7" w:rsidRDefault="006C777B" w:rsidP="0020581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6C777B" w:rsidRPr="007242C7" w:rsidSect="006C4B2F">
          <w:headerReference w:type="default" r:id="rId8"/>
          <w:footerReference w:type="default" r:id="rId9"/>
          <w:pgSz w:w="11909" w:h="16834"/>
          <w:pgMar w:top="1440" w:right="720" w:bottom="720" w:left="1728" w:header="706" w:footer="576" w:gutter="0"/>
          <w:pgNumType w:start="15"/>
          <w:cols w:space="720"/>
        </w:sectPr>
      </w:pPr>
    </w:p>
    <w:p w:rsidR="00773ADA" w:rsidRPr="008E416C" w:rsidRDefault="00773ADA" w:rsidP="008E416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767150" w:rsidRPr="007242C7" w:rsidTr="00D36A3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36A33" w:rsidRPr="00D36A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6A33" w:rsidRPr="00D36A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:rsidR="003F3244" w:rsidRPr="00D36A33" w:rsidRDefault="003F3244" w:rsidP="0020581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C22CAB" w:rsidRPr="00AD1140" w:rsidTr="008659EA">
        <w:trPr>
          <w:trHeight w:val="257"/>
        </w:trPr>
        <w:tc>
          <w:tcPr>
            <w:tcW w:w="4230" w:type="dxa"/>
          </w:tcPr>
          <w:p w:rsidR="003F3244" w:rsidRPr="00AD1140" w:rsidRDefault="003F3244" w:rsidP="006115BD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3244" w:rsidRPr="00AD1140" w:rsidRDefault="003F3244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659EA" w:rsidRPr="00AD1140" w:rsidTr="008659EA">
        <w:trPr>
          <w:trHeight w:val="257"/>
        </w:trPr>
        <w:tc>
          <w:tcPr>
            <w:tcW w:w="4230" w:type="dxa"/>
          </w:tcPr>
          <w:p w:rsidR="008659EA" w:rsidRPr="00AD1140" w:rsidRDefault="008659EA" w:rsidP="006115BD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59EA" w:rsidRPr="00AD1140" w:rsidTr="008659EA">
        <w:trPr>
          <w:trHeight w:val="257"/>
        </w:trPr>
        <w:tc>
          <w:tcPr>
            <w:tcW w:w="4230" w:type="dxa"/>
          </w:tcPr>
          <w:p w:rsidR="008659EA" w:rsidRPr="00AD1140" w:rsidRDefault="008659EA" w:rsidP="006115BD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:rsidR="008659EA" w:rsidRPr="00AD1140" w:rsidRDefault="008659EA" w:rsidP="006115BD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  <w:hideMark/>
          </w:tcPr>
          <w:p w:rsidR="008659EA" w:rsidRPr="00AD1140" w:rsidRDefault="008659EA" w:rsidP="006115BD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659EA" w:rsidRPr="00AD1140" w:rsidTr="008659EA">
        <w:trPr>
          <w:trHeight w:val="287"/>
        </w:trPr>
        <w:tc>
          <w:tcPr>
            <w:tcW w:w="4230" w:type="dxa"/>
          </w:tcPr>
          <w:p w:rsidR="008659EA" w:rsidRPr="00AD1140" w:rsidRDefault="008659EA" w:rsidP="006115BD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659EA" w:rsidRPr="00AD1140" w:rsidTr="008659EA">
        <w:trPr>
          <w:trHeight w:val="257"/>
        </w:trPr>
        <w:tc>
          <w:tcPr>
            <w:tcW w:w="4230" w:type="dxa"/>
            <w:hideMark/>
          </w:tcPr>
          <w:p w:rsidR="008659EA" w:rsidRPr="00AD1140" w:rsidRDefault="008659EA" w:rsidP="006115BD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659EA" w:rsidRPr="00AD1140" w:rsidTr="008659EA">
        <w:trPr>
          <w:trHeight w:val="257"/>
        </w:trPr>
        <w:tc>
          <w:tcPr>
            <w:tcW w:w="4230" w:type="dxa"/>
            <w:hideMark/>
          </w:tcPr>
          <w:p w:rsidR="008659EA" w:rsidRPr="00AD1140" w:rsidRDefault="008659EA" w:rsidP="006115BD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96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728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96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96" w:type="dxa"/>
          </w:tcPr>
          <w:p w:rsidR="008659EA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8659EA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8659EA" w:rsidRPr="00AD1140" w:rsidTr="008659EA">
        <w:trPr>
          <w:trHeight w:val="257"/>
        </w:trPr>
        <w:tc>
          <w:tcPr>
            <w:tcW w:w="4230" w:type="dxa"/>
          </w:tcPr>
          <w:p w:rsidR="008659EA" w:rsidRPr="00AD1140" w:rsidRDefault="008659EA" w:rsidP="006115BD">
            <w:pPr>
              <w:tabs>
                <w:tab w:val="left" w:pos="348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Pr="00AD1140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Pr="00AD1140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223</w:t>
            </w:r>
            <w:r w:rsidRPr="00AD1140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234</w:t>
            </w:r>
            <w:r w:rsidRPr="00AD1140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)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8659EA" w:rsidRPr="00AD1140" w:rsidTr="008659EA">
        <w:trPr>
          <w:trHeight w:val="272"/>
        </w:trPr>
        <w:tc>
          <w:tcPr>
            <w:tcW w:w="4230" w:type="dxa"/>
            <w:hideMark/>
          </w:tcPr>
          <w:p w:rsidR="008659EA" w:rsidRPr="00AD1140" w:rsidRDefault="008659EA" w:rsidP="006115BD">
            <w:pPr>
              <w:tabs>
                <w:tab w:val="left" w:pos="348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659EA" w:rsidRPr="00AD1140" w:rsidTr="008659EA">
        <w:trPr>
          <w:trHeight w:val="303"/>
        </w:trPr>
        <w:tc>
          <w:tcPr>
            <w:tcW w:w="4230" w:type="dxa"/>
            <w:hideMark/>
          </w:tcPr>
          <w:p w:rsidR="008659EA" w:rsidRPr="00AD1140" w:rsidRDefault="008659EA" w:rsidP="006115BD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659EA" w:rsidRPr="00AD1140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8659EA" w:rsidRPr="006115BD" w:rsidTr="008659EA">
        <w:tc>
          <w:tcPr>
            <w:tcW w:w="4230" w:type="dxa"/>
          </w:tcPr>
          <w:p w:rsidR="008659EA" w:rsidRPr="006115BD" w:rsidRDefault="008659EA" w:rsidP="006115BD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59EA" w:rsidRPr="006115BD" w:rsidRDefault="008659E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0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728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440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728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440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728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จำหน่ายสินทรัพย์ 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(ขาดทุน)การกลับรายการ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AD1140" w:rsidRPr="006115BD" w:rsidTr="008659EA">
        <w:trPr>
          <w:trHeight w:val="20"/>
        </w:trPr>
        <w:tc>
          <w:tcPr>
            <w:tcW w:w="4230" w:type="dxa"/>
          </w:tcPr>
          <w:p w:rsidR="00AD1140" w:rsidRPr="006115BD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1140" w:rsidRPr="006115BD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D114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728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344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tabs>
                <w:tab w:val="left" w:pos="344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1140" w:rsidRPr="00AD1140" w:rsidRDefault="00AD1140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D1140" w:rsidRPr="00AD1140" w:rsidTr="008659EA">
        <w:trPr>
          <w:trHeight w:val="20"/>
        </w:trPr>
        <w:tc>
          <w:tcPr>
            <w:tcW w:w="4230" w:type="dxa"/>
          </w:tcPr>
          <w:p w:rsidR="00AD1140" w:rsidRPr="00AD1140" w:rsidRDefault="00AD1140" w:rsidP="006115BD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1140" w:rsidRPr="00AD1140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AD1140" w:rsidRPr="00AD11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</w:tbl>
    <w:p w:rsidR="008659EA" w:rsidRPr="008E416C" w:rsidRDefault="008659EA" w:rsidP="008E416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:rsidR="008659EA" w:rsidRPr="008E416C" w:rsidRDefault="008659EA" w:rsidP="008E416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cs/>
        </w:rPr>
        <w:sectPr w:rsidR="008659EA" w:rsidRPr="008E416C">
          <w:pgSz w:w="16834" w:h="11909" w:orient="landscape"/>
          <w:pgMar w:top="1440" w:right="864" w:bottom="720" w:left="864" w:header="706" w:footer="576" w:gutter="0"/>
          <w:cols w:space="720"/>
        </w:sectPr>
      </w:pPr>
    </w:p>
    <w:p w:rsidR="00773ADA" w:rsidRPr="008E416C" w:rsidRDefault="00773ADA" w:rsidP="008E416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9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440"/>
        <w:gridCol w:w="1296"/>
        <w:gridCol w:w="1703"/>
        <w:gridCol w:w="1296"/>
        <w:gridCol w:w="1296"/>
        <w:gridCol w:w="1195"/>
      </w:tblGrid>
      <w:tr w:rsidR="00C22CAB" w:rsidRPr="00AC4E6D" w:rsidTr="008659EA">
        <w:trPr>
          <w:trHeight w:val="20"/>
        </w:trPr>
        <w:tc>
          <w:tcPr>
            <w:tcW w:w="4378" w:type="dxa"/>
          </w:tcPr>
          <w:p w:rsidR="003F3244" w:rsidRPr="00AC4E6D" w:rsidRDefault="003F3244" w:rsidP="006115BD">
            <w:pPr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1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F3244" w:rsidRPr="00AC4E6D" w:rsidTr="008659EA">
        <w:trPr>
          <w:trHeight w:val="60"/>
        </w:trPr>
        <w:tc>
          <w:tcPr>
            <w:tcW w:w="4378" w:type="dxa"/>
          </w:tcPr>
          <w:p w:rsidR="003F3244" w:rsidRPr="00AC4E6D" w:rsidRDefault="003F3244" w:rsidP="006115BD">
            <w:pPr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2A91" w:rsidRPr="00AC4E6D" w:rsidTr="008659EA">
        <w:trPr>
          <w:trHeight w:val="20"/>
        </w:trPr>
        <w:tc>
          <w:tcPr>
            <w:tcW w:w="4378" w:type="dxa"/>
          </w:tcPr>
          <w:p w:rsidR="00142A91" w:rsidRPr="00AC4E6D" w:rsidRDefault="00142A91" w:rsidP="006115BD">
            <w:pPr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03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95" w:type="dxa"/>
            <w:hideMark/>
          </w:tcPr>
          <w:p w:rsidR="00142A91" w:rsidRPr="00AC4E6D" w:rsidRDefault="00142A91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F3244" w:rsidRPr="00AC4E6D" w:rsidTr="008659EA">
        <w:trPr>
          <w:trHeight w:val="20"/>
        </w:trPr>
        <w:tc>
          <w:tcPr>
            <w:tcW w:w="4378" w:type="dxa"/>
          </w:tcPr>
          <w:p w:rsidR="003F3244" w:rsidRPr="00AC4E6D" w:rsidRDefault="003F3244" w:rsidP="006115BD">
            <w:pPr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4DE8" w:rsidRPr="00D36A33" w:rsidTr="008659EA">
        <w:trPr>
          <w:trHeight w:val="20"/>
        </w:trPr>
        <w:tc>
          <w:tcPr>
            <w:tcW w:w="4378" w:type="dxa"/>
          </w:tcPr>
          <w:p w:rsidR="009A4DE8" w:rsidRPr="00D36A33" w:rsidRDefault="009A4DE8" w:rsidP="006115BD">
            <w:pPr>
              <w:tabs>
                <w:tab w:val="left" w:pos="990"/>
              </w:tabs>
              <w:spacing w:before="10" w:after="10" w:line="240" w:lineRule="atLeast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36A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36A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D36A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36A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9A4DE8" w:rsidRPr="00D36A33" w:rsidTr="008659EA">
        <w:trPr>
          <w:trHeight w:val="20"/>
        </w:trPr>
        <w:tc>
          <w:tcPr>
            <w:tcW w:w="4378" w:type="dxa"/>
          </w:tcPr>
          <w:p w:rsidR="009A4DE8" w:rsidRPr="00D36A33" w:rsidRDefault="009A4DE8" w:rsidP="006115BD">
            <w:pPr>
              <w:tabs>
                <w:tab w:val="left" w:pos="990"/>
              </w:tabs>
              <w:spacing w:before="10" w:after="10" w:line="240" w:lineRule="atLeast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703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95" w:type="dxa"/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9A4DE8" w:rsidRPr="00D36A33" w:rsidTr="008659EA">
        <w:trPr>
          <w:trHeight w:val="20"/>
        </w:trPr>
        <w:tc>
          <w:tcPr>
            <w:tcW w:w="4378" w:type="dxa"/>
          </w:tcPr>
          <w:p w:rsidR="009A4DE8" w:rsidRPr="00D36A33" w:rsidRDefault="009A4DE8" w:rsidP="006115BD">
            <w:pPr>
              <w:tabs>
                <w:tab w:val="left" w:pos="344"/>
              </w:tabs>
              <w:spacing w:before="10" w:after="10" w:line="240" w:lineRule="atLeast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3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4DE8" w:rsidRPr="00D36A33" w:rsidTr="008659EA">
        <w:trPr>
          <w:trHeight w:val="20"/>
        </w:trPr>
        <w:tc>
          <w:tcPr>
            <w:tcW w:w="4378" w:type="dxa"/>
          </w:tcPr>
          <w:p w:rsidR="009A4DE8" w:rsidRPr="00D36A33" w:rsidRDefault="009A4DE8" w:rsidP="006115BD">
            <w:pPr>
              <w:tabs>
                <w:tab w:val="left" w:pos="344"/>
              </w:tabs>
              <w:spacing w:before="10" w:after="10" w:line="240" w:lineRule="atLeast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A4DE8" w:rsidRPr="00D36A33" w:rsidRDefault="009A4DE8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4DE8" w:rsidRPr="00D36A33" w:rsidTr="008659EA">
        <w:trPr>
          <w:trHeight w:val="20"/>
        </w:trPr>
        <w:tc>
          <w:tcPr>
            <w:tcW w:w="4378" w:type="dxa"/>
          </w:tcPr>
          <w:p w:rsidR="009A4DE8" w:rsidRPr="00D36A33" w:rsidRDefault="009A4DE8" w:rsidP="006115BD">
            <w:pPr>
              <w:spacing w:before="10" w:after="10" w:line="240" w:lineRule="atLeast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9A4DE8" w:rsidRPr="00D36A33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9A4DE8"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8659EA" w:rsidRPr="006115BD" w:rsidTr="00DA5D9C">
        <w:trPr>
          <w:trHeight w:val="20"/>
        </w:trPr>
        <w:tc>
          <w:tcPr>
            <w:tcW w:w="4378" w:type="dxa"/>
          </w:tcPr>
          <w:p w:rsidR="008659EA" w:rsidRPr="006115BD" w:rsidRDefault="008659EA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8659EA" w:rsidRPr="006115BD" w:rsidRDefault="008659E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B3880" w:rsidRPr="00AC4E6D" w:rsidTr="008659EA">
        <w:trPr>
          <w:trHeight w:val="20"/>
        </w:trPr>
        <w:tc>
          <w:tcPr>
            <w:tcW w:w="4378" w:type="dxa"/>
          </w:tcPr>
          <w:p w:rsidR="005B3880" w:rsidRPr="00AC4E6D" w:rsidRDefault="005B3880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</w:tcPr>
          <w:p w:rsidR="005B3880" w:rsidRPr="00AC4E6D" w:rsidRDefault="005B3880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70DD" w:rsidRPr="00AC4E6D" w:rsidTr="008659EA">
        <w:trPr>
          <w:trHeight w:val="20"/>
        </w:trPr>
        <w:tc>
          <w:tcPr>
            <w:tcW w:w="4378" w:type="dxa"/>
          </w:tcPr>
          <w:p w:rsidR="00D270DD" w:rsidRPr="00AC4E6D" w:rsidRDefault="00D270DD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03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95" w:type="dxa"/>
            <w:shd w:val="clear" w:color="auto" w:fill="FAFAFA"/>
          </w:tcPr>
          <w:p w:rsidR="00D270DD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D270DD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จำหน่ายสินทรัพย์ 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710A9E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A5D9C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ขาดทุนจาก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153297" w:rsidRPr="006115BD" w:rsidTr="008659EA">
        <w:trPr>
          <w:trHeight w:val="20"/>
        </w:trPr>
        <w:tc>
          <w:tcPr>
            <w:tcW w:w="4378" w:type="dxa"/>
          </w:tcPr>
          <w:p w:rsidR="00153297" w:rsidRPr="006115BD" w:rsidRDefault="00153297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:rsidR="00153297" w:rsidRPr="006115B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53297" w:rsidRPr="00AC4E6D" w:rsidTr="008659EA">
        <w:trPr>
          <w:trHeight w:val="20"/>
        </w:trPr>
        <w:tc>
          <w:tcPr>
            <w:tcW w:w="4378" w:type="dxa"/>
          </w:tcPr>
          <w:p w:rsidR="00153297" w:rsidRPr="00AC4E6D" w:rsidRDefault="00153297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</w:tcPr>
          <w:p w:rsidR="00153297" w:rsidRPr="00AC4E6D" w:rsidRDefault="00153297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990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344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3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60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tabs>
                <w:tab w:val="left" w:pos="344"/>
              </w:tabs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:rsidR="00D47C84" w:rsidRPr="00AC4E6D" w:rsidRDefault="00D47C84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47C84" w:rsidRPr="00AC4E6D" w:rsidTr="008659EA">
        <w:trPr>
          <w:trHeight w:val="20"/>
        </w:trPr>
        <w:tc>
          <w:tcPr>
            <w:tcW w:w="4378" w:type="dxa"/>
          </w:tcPr>
          <w:p w:rsidR="00D47C84" w:rsidRPr="00AC4E6D" w:rsidRDefault="00D47C84" w:rsidP="006115BD">
            <w:pPr>
              <w:spacing w:before="10" w:after="10" w:line="240" w:lineRule="atLeast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7C84" w:rsidRPr="00AC4E6D" w:rsidRDefault="00023D1A" w:rsidP="006115BD">
            <w:pPr>
              <w:spacing w:before="10" w:after="10"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D47C84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</w:tbl>
    <w:p w:rsidR="003F3244" w:rsidRDefault="003F3244" w:rsidP="0020581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AC4E6D" w:rsidRDefault="00AC4E6D" w:rsidP="0020581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AC4E6D">
          <w:pgSz w:w="16834" w:h="11909" w:orient="landscape"/>
          <w:pgMar w:top="1440" w:right="864" w:bottom="720" w:left="864" w:header="706" w:footer="576" w:gutter="0"/>
          <w:cols w:space="720"/>
        </w:sectPr>
      </w:pPr>
    </w:p>
    <w:p w:rsidR="00773ADA" w:rsidRPr="008E416C" w:rsidRDefault="00773ADA" w:rsidP="008E416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C22CAB" w:rsidRPr="00AC4E6D" w:rsidTr="00AC4E6D">
        <w:tc>
          <w:tcPr>
            <w:tcW w:w="4293" w:type="dxa"/>
          </w:tcPr>
          <w:p w:rsidR="003F3244" w:rsidRPr="00AC4E6D" w:rsidRDefault="003F3244" w:rsidP="006115BD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3F3244" w:rsidRPr="00AC4E6D" w:rsidTr="00AC4E6D">
        <w:tc>
          <w:tcPr>
            <w:tcW w:w="4293" w:type="dxa"/>
          </w:tcPr>
          <w:p w:rsidR="003F3244" w:rsidRPr="00AC4E6D" w:rsidRDefault="003F3244" w:rsidP="006115BD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746D" w:rsidRPr="00AC4E6D" w:rsidTr="00AC4E6D">
        <w:tc>
          <w:tcPr>
            <w:tcW w:w="4293" w:type="dxa"/>
          </w:tcPr>
          <w:p w:rsidR="0086746D" w:rsidRPr="00AC4E6D" w:rsidRDefault="0086746D" w:rsidP="006115BD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:rsidR="0086746D" w:rsidRPr="00AC4E6D" w:rsidRDefault="0086746D" w:rsidP="006115BD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92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:rsidR="0086746D" w:rsidRPr="00AC4E6D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F3244" w:rsidRPr="00AC4E6D" w:rsidTr="00AC4E6D">
        <w:tc>
          <w:tcPr>
            <w:tcW w:w="4293" w:type="dxa"/>
          </w:tcPr>
          <w:p w:rsidR="003F3244" w:rsidRPr="00AC4E6D" w:rsidRDefault="003F3244" w:rsidP="006115BD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F3244" w:rsidRPr="00AC4E6D" w:rsidTr="00AC4E6D">
        <w:tc>
          <w:tcPr>
            <w:tcW w:w="4293" w:type="dxa"/>
            <w:hideMark/>
          </w:tcPr>
          <w:p w:rsidR="003F3244" w:rsidRPr="00AC4E6D" w:rsidRDefault="003F3244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AC4E6D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5367DA" w:rsidRPr="00AC4E6D" w:rsidTr="0023501B">
        <w:tc>
          <w:tcPr>
            <w:tcW w:w="4293" w:type="dxa"/>
            <w:hideMark/>
          </w:tcPr>
          <w:p w:rsidR="005367DA" w:rsidRPr="00AC4E6D" w:rsidRDefault="005367DA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5367DA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5367DA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692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</w:tr>
      <w:tr w:rsidR="00006F44" w:rsidRPr="00AC4E6D" w:rsidTr="00AC4E6D">
        <w:tc>
          <w:tcPr>
            <w:tcW w:w="4293" w:type="dxa"/>
          </w:tcPr>
          <w:p w:rsidR="00006F44" w:rsidRPr="00AC4E6D" w:rsidRDefault="00006F44" w:rsidP="006115BD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92" w:type="dxa"/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06F44" w:rsidRPr="00AC4E6D" w:rsidTr="00AC4E6D">
        <w:tc>
          <w:tcPr>
            <w:tcW w:w="4293" w:type="dxa"/>
            <w:hideMark/>
          </w:tcPr>
          <w:p w:rsidR="00006F44" w:rsidRPr="00AC4E6D" w:rsidRDefault="00006F44" w:rsidP="006115BD">
            <w:pPr>
              <w:tabs>
                <w:tab w:val="left" w:pos="343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006F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6F44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DA3DFE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B81E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06F44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67DA" w:rsidRPr="00AC4E6D" w:rsidTr="00AC4E6D">
        <w:tc>
          <w:tcPr>
            <w:tcW w:w="4293" w:type="dxa"/>
            <w:hideMark/>
          </w:tcPr>
          <w:p w:rsidR="005367DA" w:rsidRPr="00AC4E6D" w:rsidRDefault="005367DA" w:rsidP="006115BD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759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2753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446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274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507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367DA" w:rsidRPr="00AC4E6D" w:rsidRDefault="00275396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947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5367DA" w:rsidRPr="006115BD" w:rsidTr="00AC4E6D">
        <w:tc>
          <w:tcPr>
            <w:tcW w:w="4293" w:type="dxa"/>
          </w:tcPr>
          <w:p w:rsidR="005367DA" w:rsidRPr="006115BD" w:rsidRDefault="005367DA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367DA" w:rsidRPr="006115BD" w:rsidRDefault="005367D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02BF9" w:rsidRPr="00AC4E6D" w:rsidTr="0023501B">
        <w:tc>
          <w:tcPr>
            <w:tcW w:w="4293" w:type="dxa"/>
            <w:hideMark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สำหรับปีสิ</w:t>
            </w:r>
            <w:r w:rsidR="00B81E2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02BF9" w:rsidRPr="00AC4E6D" w:rsidTr="0023501B">
        <w:tc>
          <w:tcPr>
            <w:tcW w:w="4293" w:type="dxa"/>
            <w:hideMark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0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692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</w:tr>
      <w:tr w:rsidR="00702BF9" w:rsidRPr="00AC4E6D" w:rsidTr="0023501B">
        <w:tc>
          <w:tcPr>
            <w:tcW w:w="4293" w:type="dxa"/>
            <w:hideMark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440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692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</w:tr>
      <w:tr w:rsidR="00702BF9" w:rsidRPr="00AC4E6D" w:rsidTr="0023501B">
        <w:tc>
          <w:tcPr>
            <w:tcW w:w="4293" w:type="dxa"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การโอนเข้า(ออก)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440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692" w:type="dxa"/>
          </w:tcPr>
          <w:p w:rsidR="00702BF9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702BF9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2BF9" w:rsidRPr="00AC4E6D" w:rsidTr="0023501B">
        <w:tc>
          <w:tcPr>
            <w:tcW w:w="4293" w:type="dxa"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02BF9" w:rsidRPr="00AC4E6D" w:rsidTr="0023501B">
        <w:tc>
          <w:tcPr>
            <w:tcW w:w="4293" w:type="dxa"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02BF9" w:rsidRPr="00AC4E6D" w:rsidTr="00AC4E6D">
        <w:tc>
          <w:tcPr>
            <w:tcW w:w="4293" w:type="dxa"/>
          </w:tcPr>
          <w:p w:rsidR="00702BF9" w:rsidRPr="00AC4E6D" w:rsidRDefault="00702BF9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702BF9" w:rsidRPr="00AC4E6D" w:rsidRDefault="00702BF9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1507" w:rsidRPr="00AC4E6D" w:rsidTr="00AC4E6D">
        <w:tc>
          <w:tcPr>
            <w:tcW w:w="4293" w:type="dxa"/>
          </w:tcPr>
          <w:p w:rsidR="00051507" w:rsidRPr="00D36A33" w:rsidRDefault="00051507" w:rsidP="006115BD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)การกลับรายการ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1507" w:rsidRPr="00AC4E6D" w:rsidTr="00AC4E6D">
        <w:tc>
          <w:tcPr>
            <w:tcW w:w="4293" w:type="dxa"/>
            <w:hideMark/>
          </w:tcPr>
          <w:p w:rsidR="00051507" w:rsidRPr="00AC4E6D" w:rsidRDefault="00051507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051507" w:rsidRPr="006115BD" w:rsidTr="00AC4E6D">
        <w:tc>
          <w:tcPr>
            <w:tcW w:w="4293" w:type="dxa"/>
          </w:tcPr>
          <w:p w:rsidR="00051507" w:rsidRPr="006115BD" w:rsidRDefault="00051507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51507" w:rsidRPr="006115B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51507" w:rsidRPr="00AC4E6D" w:rsidTr="0023501B">
        <w:tc>
          <w:tcPr>
            <w:tcW w:w="4293" w:type="dxa"/>
            <w:hideMark/>
          </w:tcPr>
          <w:p w:rsidR="00051507" w:rsidRPr="00AC4E6D" w:rsidRDefault="00051507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51507" w:rsidRPr="00AC4E6D" w:rsidTr="0023501B">
        <w:tc>
          <w:tcPr>
            <w:tcW w:w="4293" w:type="dxa"/>
            <w:hideMark/>
          </w:tcPr>
          <w:p w:rsidR="00051507" w:rsidRPr="00AC4E6D" w:rsidRDefault="00051507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692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051507" w:rsidRPr="00AC4E6D" w:rsidTr="00AC4E6D">
        <w:tc>
          <w:tcPr>
            <w:tcW w:w="4293" w:type="dxa"/>
          </w:tcPr>
          <w:p w:rsidR="00051507" w:rsidRPr="00AC4E6D" w:rsidRDefault="00051507" w:rsidP="006115BD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1507" w:rsidRPr="00AC4E6D" w:rsidTr="00AC4E6D">
        <w:tc>
          <w:tcPr>
            <w:tcW w:w="4293" w:type="dxa"/>
            <w:hideMark/>
          </w:tcPr>
          <w:p w:rsidR="00051507" w:rsidRPr="00AC4E6D" w:rsidRDefault="00051507" w:rsidP="006115BD">
            <w:pPr>
              <w:tabs>
                <w:tab w:val="left" w:pos="343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1507" w:rsidRPr="00AC4E6D" w:rsidTr="00AC4E6D">
        <w:tc>
          <w:tcPr>
            <w:tcW w:w="4293" w:type="dxa"/>
            <w:hideMark/>
          </w:tcPr>
          <w:p w:rsidR="00051507" w:rsidRPr="00AC4E6D" w:rsidRDefault="00051507" w:rsidP="006115BD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51507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363</w:t>
            </w:r>
            <w:r w:rsidRPr="00AC4E6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AC4E6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51507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51507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:rsidR="006115BD" w:rsidRPr="008E416C" w:rsidRDefault="00773ADA" w:rsidP="008E416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1520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13"/>
        <w:gridCol w:w="1296"/>
        <w:gridCol w:w="1296"/>
        <w:gridCol w:w="1440"/>
        <w:gridCol w:w="1296"/>
        <w:gridCol w:w="1872"/>
        <w:gridCol w:w="1296"/>
        <w:gridCol w:w="1296"/>
        <w:gridCol w:w="1300"/>
      </w:tblGrid>
      <w:tr w:rsidR="00C22CAB" w:rsidRPr="00E13283" w:rsidTr="00E13283">
        <w:tc>
          <w:tcPr>
            <w:tcW w:w="4113" w:type="dxa"/>
          </w:tcPr>
          <w:p w:rsidR="003F3244" w:rsidRPr="00E13283" w:rsidRDefault="006115BD" w:rsidP="006115BD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11092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3F3244" w:rsidRPr="00E13283" w:rsidTr="00E13283">
        <w:tc>
          <w:tcPr>
            <w:tcW w:w="4113" w:type="dxa"/>
          </w:tcPr>
          <w:p w:rsidR="003F3244" w:rsidRPr="00E13283" w:rsidRDefault="003F3244" w:rsidP="006115BD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746D" w:rsidRPr="00E13283" w:rsidTr="00E13283">
        <w:tc>
          <w:tcPr>
            <w:tcW w:w="4113" w:type="dxa"/>
          </w:tcPr>
          <w:p w:rsidR="0086746D" w:rsidRPr="00E13283" w:rsidRDefault="0086746D" w:rsidP="006115BD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:rsidR="0086746D" w:rsidRPr="00E13283" w:rsidRDefault="0086746D" w:rsidP="006115BD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72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hideMark/>
          </w:tcPr>
          <w:p w:rsidR="0086746D" w:rsidRPr="00E13283" w:rsidRDefault="0086746D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F3244" w:rsidRPr="00E13283" w:rsidTr="00E13283">
        <w:tc>
          <w:tcPr>
            <w:tcW w:w="4113" w:type="dxa"/>
          </w:tcPr>
          <w:p w:rsidR="003F3244" w:rsidRPr="00E13283" w:rsidRDefault="003F3244" w:rsidP="006115BD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:rsidR="003F3244" w:rsidRPr="00E13283" w:rsidRDefault="003F3244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81E21" w:rsidRPr="00E13283" w:rsidTr="00B81E21">
        <w:tc>
          <w:tcPr>
            <w:tcW w:w="4113" w:type="dxa"/>
          </w:tcPr>
          <w:p w:rsidR="00B81E21" w:rsidRPr="00AC4E6D" w:rsidRDefault="00B81E21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C4E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B81E21" w:rsidRPr="00E13283" w:rsidTr="00B81E21">
        <w:tc>
          <w:tcPr>
            <w:tcW w:w="4113" w:type="dxa"/>
          </w:tcPr>
          <w:p w:rsidR="00B81E21" w:rsidRPr="00AC4E6D" w:rsidRDefault="00B81E21" w:rsidP="006115BD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872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00" w:type="dxa"/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B81E21" w:rsidRPr="00E13283" w:rsidTr="00B81E21">
        <w:tc>
          <w:tcPr>
            <w:tcW w:w="4113" w:type="dxa"/>
          </w:tcPr>
          <w:p w:rsidR="00B81E21" w:rsidRPr="00AC4E6D" w:rsidRDefault="00B81E21" w:rsidP="006115BD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81E21" w:rsidRPr="00E13283" w:rsidTr="00B81E21">
        <w:tc>
          <w:tcPr>
            <w:tcW w:w="4113" w:type="dxa"/>
          </w:tcPr>
          <w:p w:rsidR="00B81E21" w:rsidRPr="00AC4E6D" w:rsidRDefault="00B81E21" w:rsidP="006115BD">
            <w:pPr>
              <w:tabs>
                <w:tab w:val="left" w:pos="343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81E21" w:rsidRPr="00E13283" w:rsidTr="00B81E21">
        <w:tc>
          <w:tcPr>
            <w:tcW w:w="4113" w:type="dxa"/>
          </w:tcPr>
          <w:p w:rsidR="00B81E21" w:rsidRPr="00AC4E6D" w:rsidRDefault="00B81E21" w:rsidP="006115BD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363</w:t>
            </w:r>
            <w:r w:rsidRPr="00AC4E6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AC4E6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439</w:t>
            </w:r>
            <w:r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3D1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E21" w:rsidRPr="00AC4E6D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B81E21" w:rsidRPr="00AC4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B81E21" w:rsidRPr="00B81E21" w:rsidTr="00B81E21">
        <w:tc>
          <w:tcPr>
            <w:tcW w:w="4113" w:type="dxa"/>
          </w:tcPr>
          <w:p w:rsidR="00B81E21" w:rsidRPr="00B81E21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0" w:type="dxa"/>
            <w:shd w:val="clear" w:color="auto" w:fill="FAFAFA"/>
          </w:tcPr>
          <w:p w:rsidR="00B81E21" w:rsidRPr="00244482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363</w:t>
            </w:r>
            <w:r w:rsidRPr="00E1328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E1328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051507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ขาดทุนจาก</w:t>
            </w:r>
            <w:r w:rsidRPr="00D36A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B81E21" w:rsidRPr="00B81E21" w:rsidTr="009D1F16">
        <w:tc>
          <w:tcPr>
            <w:tcW w:w="4113" w:type="dxa"/>
          </w:tcPr>
          <w:p w:rsidR="00B81E21" w:rsidRPr="00B81E21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:rsidR="00B81E21" w:rsidRPr="00B81E21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132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B81E21" w:rsidRPr="00E13283" w:rsidTr="009D1F16">
        <w:tc>
          <w:tcPr>
            <w:tcW w:w="4113" w:type="dxa"/>
          </w:tcPr>
          <w:p w:rsidR="00B81E21" w:rsidRPr="00E13283" w:rsidRDefault="00B81E21" w:rsidP="006115BD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tabs>
                <w:tab w:val="left" w:pos="346"/>
                <w:tab w:val="left" w:pos="787"/>
              </w:tabs>
              <w:spacing w:before="10" w:after="10"/>
              <w:ind w:left="-16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:rsidR="00B81E21" w:rsidRPr="00E13283" w:rsidRDefault="00B81E21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81E21" w:rsidRPr="00E13283" w:rsidTr="009D1F16">
        <w:tc>
          <w:tcPr>
            <w:tcW w:w="4113" w:type="dxa"/>
            <w:hideMark/>
          </w:tcPr>
          <w:p w:rsidR="00B81E21" w:rsidRPr="00E13283" w:rsidRDefault="00B81E21" w:rsidP="006115BD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E21" w:rsidRPr="00E13283" w:rsidRDefault="00023D1A" w:rsidP="006115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B81E21" w:rsidRPr="00E132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</w:tbl>
    <w:p w:rsidR="008A7F60" w:rsidRPr="00B81E21" w:rsidRDefault="008A7F60" w:rsidP="00E13283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AD1140" w:rsidRDefault="006D4190" w:rsidP="006D419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6D4190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รายการซื้อในตารางข้างต้น</w:t>
      </w:r>
      <w:r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ได้รวมการได้มาซึ่งสินทรัพย์ตามสัญญาเช่าการเงินที่กลุ่มกิจการเป็นผู้เช่าจำนวน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16</w:t>
      </w:r>
      <w:r w:rsidR="00AD1140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20</w:t>
      </w:r>
      <w:r w:rsidR="00AD1140"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 xml:space="preserve"> ล้าน</w:t>
      </w:r>
      <w:r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 xml:space="preserve">บาท (พ.ศ. </w:t>
      </w:r>
      <w:r w:rsidR="00023D1A" w:rsidRPr="00023D1A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2561</w:t>
      </w:r>
      <w: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: </w:t>
      </w:r>
      <w:r w:rsidR="00AD1140"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>ไม่มี</w:t>
      </w:r>
      <w:r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>) และ</w:t>
      </w:r>
      <w:r w:rsidR="00AD1140"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>ไม่มี</w:t>
      </w:r>
      <w:r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/>
        </w:rPr>
        <w:t>รายการจำหน่ายสินทรัพย์ตามสัญญาเช่าการเงิน</w:t>
      </w:r>
    </w:p>
    <w:p w:rsidR="00D85791" w:rsidRDefault="00D85791" w:rsidP="00E132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D4190" w:rsidRPr="007242C7" w:rsidRDefault="006D4190" w:rsidP="00E132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D4190" w:rsidRPr="007242C7">
          <w:pgSz w:w="16834" w:h="11909" w:orient="landscape"/>
          <w:pgMar w:top="1440" w:right="864" w:bottom="720" w:left="864" w:header="706" w:footer="576" w:gutter="0"/>
          <w:cols w:space="720"/>
        </w:sectPr>
      </w:pPr>
    </w:p>
    <w:p w:rsidR="00773ADA" w:rsidRPr="00EB5B9A" w:rsidRDefault="00773ADA" w:rsidP="005607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51507" w:rsidRPr="00EB5B9A" w:rsidRDefault="00051507" w:rsidP="005607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เครื่องจักรและอุปกรณ์บางส่วนได้เกิดการด้อยค่าจำนวน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เนื่องจากไม่ได้ใช้งาน มูลค่าที่คาดว่าได้รับคืน (ซึ่งก็คือมูลค่าจากการใช้หรือมูลค่ายุติธรรมหักต้นทุนในการขาย) ได้คำนวณโดยอ้างอิงจาก</w:t>
      </w:r>
      <w:r w:rsidR="00560728"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สินทรัพย์รายตัว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</w:t>
      </w:r>
      <w:r w:rsidR="006D4190"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ยกำหนด</w:t>
      </w:r>
      <w:r w:rsidR="00560728"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มูลค่าที่คาดว่าจะได้รับคืนจากราคาขายสุทธิโ</w:t>
      </w:r>
      <w:r w:rsidR="004F5D90"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ยอ้างอิง</w:t>
      </w:r>
      <w:r w:rsidR="006D4190"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จากราคาตลาดของสินทรัพย์เทียบเท่า</w:t>
      </w:r>
    </w:p>
    <w:p w:rsidR="00051507" w:rsidRPr="00EB5B9A" w:rsidRDefault="00051507" w:rsidP="000515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51507" w:rsidRPr="00EB5B9A" w:rsidRDefault="00051507" w:rsidP="000515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เครื่องจักร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และอุปกรณ์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บางส่วน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356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ที่ดินพร้อมสิ่งปลูกสร้างบนที่ดิน และเครื่องจักรบางส่วน</w:t>
      </w:r>
      <w:r w:rsidRPr="00EB5B9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494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ได้นำไปเป็นหลักทรัพย์เพื่อค้ำประกันเงินกู้ยืมจากสถาบันการเงิน (หมายเหตุฯ ข้อ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:rsidR="00051507" w:rsidRPr="00EB5B9A" w:rsidRDefault="00051507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F3244" w:rsidRPr="00EB5B9A" w:rsidRDefault="003F3244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สินทรัพย์ตามสัญญาเช่าการเงินที่</w:t>
      </w:r>
      <w:r w:rsidR="00642894"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เป็นผู้เช่าซึ่งรวมแสดงในรายการข้างต้นประกอบด้วย</w:t>
      </w:r>
      <w:r w:rsidR="00314EA2"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เครื่องจักร</w:t>
      </w:r>
      <w:r w:rsidR="00D813E4" w:rsidRPr="00EB5B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ยานพาหนะ</w:t>
      </w:r>
      <w:r w:rsidR="00314EA2"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และอุปกรณ์สำนักงาน</w:t>
      </w:r>
      <w:r w:rsidR="00D813E4" w:rsidRPr="00EB5B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B9A" w:rsidRDefault="00EB5B9A" w:rsidP="004801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EB5B9A" w:rsidRPr="007242C7" w:rsidRDefault="00EB5B9A" w:rsidP="004801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604E77" w:rsidTr="00EB5B9A">
        <w:trPr>
          <w:cantSplit/>
          <w:trHeight w:val="99"/>
        </w:trPr>
        <w:tc>
          <w:tcPr>
            <w:tcW w:w="6958" w:type="dxa"/>
            <w:vAlign w:val="bottom"/>
          </w:tcPr>
          <w:p w:rsidR="00EB5B9A" w:rsidRPr="00604E77" w:rsidRDefault="00EB5B9A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5B9A" w:rsidRPr="00604E7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604E7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B5B9A" w:rsidRPr="007242C7" w:rsidTr="00EB5B9A">
        <w:trPr>
          <w:cantSplit/>
        </w:trPr>
        <w:tc>
          <w:tcPr>
            <w:tcW w:w="6958" w:type="dxa"/>
            <w:hideMark/>
          </w:tcPr>
          <w:p w:rsidR="00EB5B9A" w:rsidRPr="007242C7" w:rsidRDefault="00EB5B9A" w:rsidP="009D1F1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5" w:type="dxa"/>
            <w:shd w:val="clear" w:color="auto" w:fill="FAFAFA"/>
          </w:tcPr>
          <w:p w:rsidR="00EB5B9A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</w:tcPr>
          <w:p w:rsidR="00EB5B9A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hideMark/>
          </w:tcPr>
          <w:p w:rsidR="00EB5B9A" w:rsidRPr="007242C7" w:rsidRDefault="00EB5B9A" w:rsidP="009D1F1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278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hideMark/>
          </w:tcPr>
          <w:p w:rsidR="00EB5B9A" w:rsidRPr="007242C7" w:rsidRDefault="00EB5B9A" w:rsidP="009D1F1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5B9A" w:rsidRPr="007242C7" w:rsidRDefault="00EB5B9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B5B9A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  <w:r w:rsidR="00EB5B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910</w:t>
            </w:r>
          </w:p>
        </w:tc>
      </w:tr>
    </w:tbl>
    <w:p w:rsidR="003F3244" w:rsidRPr="007242C7" w:rsidRDefault="003F3244" w:rsidP="00604E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D1F16" w:rsidRPr="009D1F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9D1F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:rsidR="003F3244" w:rsidRPr="00EB5B9A" w:rsidRDefault="003F3244" w:rsidP="0020581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7390"/>
        <w:gridCol w:w="2160"/>
      </w:tblGrid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60" w:type="dxa"/>
            <w:vAlign w:val="bottom"/>
          </w:tcPr>
          <w:p w:rsidR="004F5D90" w:rsidRPr="004F5D90" w:rsidRDefault="00023D1A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  <w:hideMark/>
          </w:tcPr>
          <w:p w:rsidR="004F5D90" w:rsidRPr="004F5D90" w:rsidRDefault="004F5D90" w:rsidP="000939BC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F5D90" w:rsidRPr="000939BC" w:rsidTr="00773ADA">
        <w:trPr>
          <w:cantSplit/>
          <w:trHeight w:val="170"/>
        </w:trPr>
        <w:tc>
          <w:tcPr>
            <w:tcW w:w="7390" w:type="dxa"/>
            <w:vAlign w:val="bottom"/>
          </w:tcPr>
          <w:p w:rsidR="004F5D90" w:rsidRPr="00773ADA" w:rsidRDefault="004F5D90" w:rsidP="000939BC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4F5D90" w:rsidRPr="00773ADA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2160" w:type="dxa"/>
            <w:vAlign w:val="bottom"/>
          </w:tcPr>
          <w:p w:rsidR="004F5D90" w:rsidRPr="004F5D90" w:rsidRDefault="00023D1A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2160" w:type="dxa"/>
            <w:vAlign w:val="bottom"/>
          </w:tcPr>
          <w:p w:rsidR="004F5D90" w:rsidRPr="004F5D90" w:rsidRDefault="00023D1A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4F5D9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Pr="004F5D9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177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F5D90" w:rsidRPr="000939BC" w:rsidTr="00773ADA">
        <w:trPr>
          <w:cantSplit/>
        </w:trPr>
        <w:tc>
          <w:tcPr>
            <w:tcW w:w="7390" w:type="dxa"/>
            <w:vAlign w:val="bottom"/>
          </w:tcPr>
          <w:p w:rsidR="004F5D90" w:rsidRPr="00773ADA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4F5D90" w:rsidRPr="00773ADA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F5D9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60" w:type="dxa"/>
            <w:vAlign w:val="bottom"/>
          </w:tcPr>
          <w:p w:rsidR="004F5D90" w:rsidRPr="004F5D90" w:rsidRDefault="00023D1A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4F5D90" w:rsidRPr="004F5D90" w:rsidRDefault="004F5D90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F5D90" w:rsidRPr="004F5D90" w:rsidTr="00773ADA">
        <w:trPr>
          <w:cantSplit/>
        </w:trPr>
        <w:tc>
          <w:tcPr>
            <w:tcW w:w="7390" w:type="dxa"/>
            <w:vAlign w:val="bottom"/>
          </w:tcPr>
          <w:p w:rsidR="004F5D90" w:rsidRPr="004F5D90" w:rsidRDefault="004F5D90" w:rsidP="000939B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5D90" w:rsidRPr="004F5D90" w:rsidRDefault="00023D1A" w:rsidP="000939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F5D90" w:rsidRP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</w:tbl>
    <w:p w:rsidR="00773ADA" w:rsidRPr="00EB5B9A" w:rsidRDefault="00773AD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br w:type="page"/>
      </w: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BD7104" w:rsidRPr="007242C7" w:rsidTr="00F726AB">
        <w:trPr>
          <w:cantSplit/>
        </w:trPr>
        <w:tc>
          <w:tcPr>
            <w:tcW w:w="5680" w:type="dxa"/>
            <w:vAlign w:val="bottom"/>
          </w:tcPr>
          <w:p w:rsidR="00BD7104" w:rsidRPr="007242C7" w:rsidRDefault="004F5D90" w:rsidP="00F726AB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104" w:rsidRPr="007242C7" w:rsidRDefault="00BD7104" w:rsidP="00F726A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D7104" w:rsidRPr="007242C7" w:rsidTr="00F726AB">
        <w:trPr>
          <w:cantSplit/>
        </w:trPr>
        <w:tc>
          <w:tcPr>
            <w:tcW w:w="5680" w:type="dxa"/>
            <w:vAlign w:val="bottom"/>
          </w:tcPr>
          <w:p w:rsidR="00BD7104" w:rsidRPr="007242C7" w:rsidRDefault="00BD7104" w:rsidP="00F726AB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7104" w:rsidRPr="007242C7" w:rsidTr="00F726AB">
        <w:trPr>
          <w:cantSplit/>
        </w:trPr>
        <w:tc>
          <w:tcPr>
            <w:tcW w:w="5680" w:type="dxa"/>
            <w:vAlign w:val="bottom"/>
          </w:tcPr>
          <w:p w:rsidR="00BD7104" w:rsidRPr="007242C7" w:rsidRDefault="00BD7104" w:rsidP="00F726AB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7104" w:rsidRPr="007242C7" w:rsidTr="00F726AB">
        <w:trPr>
          <w:cantSplit/>
        </w:trPr>
        <w:tc>
          <w:tcPr>
            <w:tcW w:w="5680" w:type="dxa"/>
            <w:vAlign w:val="bottom"/>
          </w:tcPr>
          <w:p w:rsidR="00BD7104" w:rsidRPr="007242C7" w:rsidRDefault="00BD7104" w:rsidP="00F726AB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D7104" w:rsidRPr="007242C7" w:rsidTr="00F726AB">
        <w:trPr>
          <w:cantSplit/>
        </w:trPr>
        <w:tc>
          <w:tcPr>
            <w:tcW w:w="5680" w:type="dxa"/>
            <w:vAlign w:val="bottom"/>
          </w:tcPr>
          <w:p w:rsidR="00BD7104" w:rsidRPr="007242C7" w:rsidRDefault="00BD7104" w:rsidP="00F726AB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BD7104" w:rsidRPr="007242C7" w:rsidRDefault="00BD7104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F0A" w:rsidRPr="007242C7" w:rsidTr="0064214D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1F0A" w:rsidRPr="007242C7" w:rsidTr="0064214D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011F0A" w:rsidRPr="007242C7" w:rsidTr="0064214D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1F0A" w:rsidRPr="007242C7" w:rsidTr="0064214D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011F0A" w:rsidRPr="00F726AB" w:rsidTr="0064214D">
        <w:trPr>
          <w:cantSplit/>
        </w:trPr>
        <w:tc>
          <w:tcPr>
            <w:tcW w:w="5680" w:type="dxa"/>
            <w:vAlign w:val="bottom"/>
          </w:tcPr>
          <w:p w:rsidR="00011F0A" w:rsidRPr="00F726AB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การโอนเข้า (ออก)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011F0A" w:rsidRPr="00F726AB" w:rsidTr="00F726AB">
        <w:trPr>
          <w:cantSplit/>
        </w:trPr>
        <w:tc>
          <w:tcPr>
            <w:tcW w:w="5680" w:type="dxa"/>
            <w:vAlign w:val="bottom"/>
          </w:tcPr>
          <w:p w:rsidR="00011F0A" w:rsidRPr="00F726AB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0A" w:rsidRPr="00F726AB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01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DA01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01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A01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DA01D7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011F0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11F0A" w:rsidRPr="007242C7" w:rsidRDefault="00DA01D7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1F0A" w:rsidRPr="007242C7" w:rsidTr="00F726AB">
        <w:trPr>
          <w:cantSplit/>
        </w:trPr>
        <w:tc>
          <w:tcPr>
            <w:tcW w:w="5680" w:type="dxa"/>
            <w:vAlign w:val="bottom"/>
          </w:tcPr>
          <w:p w:rsidR="00011F0A" w:rsidRPr="007242C7" w:rsidRDefault="00011F0A" w:rsidP="00F726AB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11F0A" w:rsidRPr="007242C7" w:rsidRDefault="00023D1A" w:rsidP="00F726A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011F0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:rsidR="00E51756" w:rsidRPr="007242C7" w:rsidRDefault="00E51756" w:rsidP="00DA01D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1F16" w:rsidRPr="009D1F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9D1F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3F3244" w:rsidRPr="007242C7" w:rsidRDefault="003F3244" w:rsidP="00EB5B9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3F3244" w:rsidRPr="007242C7" w:rsidRDefault="003F3244" w:rsidP="009D1F1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3F3244" w:rsidRPr="00EB5B9A" w:rsidRDefault="003F3244" w:rsidP="00EB5B9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7242C7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3F3244" w:rsidRPr="007242C7" w:rsidRDefault="003F3244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F3244" w:rsidRPr="007242C7" w:rsidRDefault="003F3244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F3244" w:rsidRPr="007242C7" w:rsidRDefault="003F3244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44" w:rsidRPr="007242C7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E33144" w:rsidRPr="007242C7" w:rsidRDefault="00E33144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33144" w:rsidRPr="007242C7" w:rsidRDefault="00E33144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33144" w:rsidRPr="007242C7" w:rsidRDefault="00E33144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33144" w:rsidRPr="007242C7" w:rsidRDefault="00E33144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33144" w:rsidRPr="007242C7" w:rsidRDefault="00E33144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22CAB" w:rsidRPr="007242C7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C70BFE" w:rsidRPr="007242C7" w:rsidRDefault="00C70BFE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2CAB" w:rsidRPr="007242C7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C70BFE" w:rsidRPr="006F6768" w:rsidRDefault="00C70BFE" w:rsidP="009D1F16">
            <w:pPr>
              <w:ind w:right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F6768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70BFE" w:rsidRPr="006F6768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F6768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70BFE" w:rsidRPr="006F6768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22CA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C70BFE" w:rsidRPr="007242C7" w:rsidRDefault="00C70BFE" w:rsidP="009D1F1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22CA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C70BFE" w:rsidRPr="007242C7" w:rsidRDefault="00C70BFE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70BFE" w:rsidRPr="007242C7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ที่จะใช้ประโยชน์เกินกว่า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19643B" w:rsidRPr="006F6768" w:rsidRDefault="0019643B" w:rsidP="009D1F16">
            <w:pPr>
              <w:ind w:right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6F6768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6F6768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6F6768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6F6768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643B" w:rsidRPr="007242C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:rsidR="0019643B" w:rsidRPr="007242C7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ที่จะจ่ายชำระภายใน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19643B" w:rsidRPr="007242C7" w:rsidRDefault="0019643B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9643B" w:rsidRPr="007242C7" w:rsidTr="005045C9">
        <w:trPr>
          <w:cantSplit/>
          <w:trHeight w:val="20"/>
        </w:trPr>
        <w:tc>
          <w:tcPr>
            <w:tcW w:w="4390" w:type="dxa"/>
            <w:vAlign w:val="bottom"/>
          </w:tcPr>
          <w:p w:rsidR="0019643B" w:rsidRPr="00DA01D7" w:rsidRDefault="0019643B" w:rsidP="009D1F1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1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E04C6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3B" w:rsidRPr="007242C7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9643B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:rsidR="00773ADA" w:rsidRDefault="00E51756" w:rsidP="009D1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D15B12" w:rsidRDefault="00D15B12" w:rsidP="009D1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รายการเคลื่อนไหวของภาษีเงินได้รอการตัดบัญชีมีดังนี้ </w:t>
      </w:r>
    </w:p>
    <w:p w:rsidR="009D1F16" w:rsidRPr="007242C7" w:rsidRDefault="009D1F16" w:rsidP="009D1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EB5B9A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D15B12" w:rsidRPr="00EB5B9A" w:rsidRDefault="00D15B12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15B12" w:rsidRPr="00EB5B9A" w:rsidRDefault="00D15B12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15B12" w:rsidRPr="00EB5B9A" w:rsidRDefault="00D15B12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A3C" w:rsidRPr="00EB5B9A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526A3C" w:rsidRPr="00EB5B9A" w:rsidRDefault="00526A3C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26A3C" w:rsidRPr="00EB5B9A" w:rsidRDefault="00526A3C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26A3C" w:rsidRPr="00EB5B9A" w:rsidRDefault="00526A3C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26A3C" w:rsidRPr="00EB5B9A" w:rsidRDefault="00526A3C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26A3C" w:rsidRPr="00EB5B9A" w:rsidRDefault="00526A3C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70BFE" w:rsidRPr="00EB5B9A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C70BFE" w:rsidRPr="00EB5B9A" w:rsidRDefault="00C70BFE" w:rsidP="009D1F16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EB5B9A" w:rsidTr="009D1F16">
        <w:trPr>
          <w:cantSplit/>
          <w:trHeight w:val="20"/>
        </w:trPr>
        <w:tc>
          <w:tcPr>
            <w:tcW w:w="4390" w:type="dxa"/>
            <w:vAlign w:val="bottom"/>
          </w:tcPr>
          <w:p w:rsidR="00C70BFE" w:rsidRPr="00EB5B9A" w:rsidRDefault="00C70BFE" w:rsidP="009D1F16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70BFE" w:rsidRPr="00EB5B9A" w:rsidRDefault="00C70BFE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643B" w:rsidRPr="00EB5B9A" w:rsidTr="009D1F16">
        <w:trPr>
          <w:cantSplit/>
          <w:trHeight w:val="20"/>
        </w:trPr>
        <w:tc>
          <w:tcPr>
            <w:tcW w:w="4390" w:type="dxa"/>
            <w:hideMark/>
          </w:tcPr>
          <w:p w:rsidR="0019643B" w:rsidRPr="00EB5B9A" w:rsidRDefault="0019643B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19643B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643B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:rsidR="0019643B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19643B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2D6C21" w:rsidRPr="00EB5B9A" w:rsidTr="009D1F16">
        <w:trPr>
          <w:cantSplit/>
          <w:trHeight w:val="20"/>
        </w:trPr>
        <w:tc>
          <w:tcPr>
            <w:tcW w:w="4390" w:type="dxa"/>
            <w:hideMark/>
          </w:tcPr>
          <w:p w:rsidR="002D6C21" w:rsidRPr="00EB5B9A" w:rsidRDefault="002D6C21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เพิ่ม(ลด)ในกำไรหรือขาดทุน (หมายเหตุฯ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D6C21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D6C21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D6C21" w:rsidRPr="00EB5B9A" w:rsidTr="009D1F16">
        <w:trPr>
          <w:cantSplit/>
          <w:trHeight w:val="20"/>
        </w:trPr>
        <w:tc>
          <w:tcPr>
            <w:tcW w:w="4390" w:type="dxa"/>
          </w:tcPr>
          <w:p w:rsidR="002D6C21" w:rsidRPr="00EB5B9A" w:rsidRDefault="002D6C21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  <w:r w:rsidR="00AD78F3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78F3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D78F3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D6C21" w:rsidRPr="00EB5B9A" w:rsidTr="009D1F16">
        <w:trPr>
          <w:cantSplit/>
          <w:trHeight w:val="20"/>
        </w:trPr>
        <w:tc>
          <w:tcPr>
            <w:tcW w:w="4390" w:type="dxa"/>
          </w:tcPr>
          <w:p w:rsidR="002D6C21" w:rsidRPr="00EB5B9A" w:rsidRDefault="002D6C21" w:rsidP="009D1F1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EB5B9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Pr="00EB5B9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C21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D6C21" w:rsidRPr="00EB5B9A" w:rsidRDefault="002D6C21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EB5B9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Pr="00EB5B9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C21" w:rsidRPr="00EB5B9A" w:rsidRDefault="00023D1A" w:rsidP="009D1F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D6C21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:rsidR="003F3244" w:rsidRPr="00EB5B9A" w:rsidRDefault="003F3244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039CD" w:rsidRPr="00EB5B9A" w:rsidRDefault="00E039CD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B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:rsidR="006E4F4C" w:rsidRPr="00EB5B9A" w:rsidRDefault="006E4F4C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E4F4C"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  <w:hideMark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4F4C"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4F4C"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  <w:hideMark/>
          </w:tcPr>
          <w:p w:rsidR="006E4F4C" w:rsidRPr="00EB5B9A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6E4F4C" w:rsidRPr="00EB5B9A" w:rsidRDefault="00023D1A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:rsidR="006E4F4C" w:rsidRPr="00EB5B9A" w:rsidRDefault="00023D1A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  <w:hideMark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ค่าตัดจำหน่ายของเครื่องหมายการค้า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ที่แตกต่างระหว่างบัญชีและภาษี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  <w:hideMark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EB5B9A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6E4F4C"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EB5B9A" w:rsidTr="00D8044D">
        <w:trPr>
          <w:trHeight w:val="20"/>
        </w:trPr>
        <w:tc>
          <w:tcPr>
            <w:tcW w:w="3708" w:type="dxa"/>
          </w:tcPr>
          <w:p w:rsidR="006E4F4C" w:rsidRPr="00EB5B9A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EB5B9A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EB5B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6F6768" w:rsidRPr="006E4F4C" w:rsidRDefault="00773ADA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B9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4F5D90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C6735F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E4F4C"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  <w:hideMark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4F4C"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4F4C"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  <w:hideMark/>
          </w:tcPr>
          <w:p w:rsidR="006E4F4C" w:rsidRPr="006E4F4C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6E4F4C" w:rsidRPr="006E4F4C" w:rsidRDefault="00023D1A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6E4F4C" w:rsidRPr="006E4F4C" w:rsidRDefault="00023D1A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  <w:hideMark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ค่าตัดจำหน่ายของเครื่องหมายการค้า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E4F4C" w:rsidRPr="006E4F4C" w:rsidRDefault="006E4F4C" w:rsidP="00D804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ที่แตกต่างระหว่างบัญชีและภาษี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  <w:hideMark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F4C" w:rsidRPr="006E4F4C" w:rsidRDefault="00023D1A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E4F4C"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6E4F4C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D8044D">
        <w:trPr>
          <w:trHeight w:val="20"/>
        </w:trPr>
        <w:tc>
          <w:tcPr>
            <w:tcW w:w="3699" w:type="dxa"/>
          </w:tcPr>
          <w:p w:rsidR="006E4F4C" w:rsidRPr="006E4F4C" w:rsidRDefault="006E4F4C" w:rsidP="00D8044D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6E4F4C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4F4C" w:rsidRPr="007242C7" w:rsidRDefault="006E4F4C" w:rsidP="00D80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6E4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6E4F4C" w:rsidRPr="007242C7" w:rsidRDefault="006E4F4C" w:rsidP="009D1F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73EF0" w:rsidRPr="007242C7" w:rsidTr="009D1F16">
        <w:trPr>
          <w:trHeight w:val="20"/>
        </w:trPr>
        <w:tc>
          <w:tcPr>
            <w:tcW w:w="3708" w:type="dxa"/>
          </w:tcPr>
          <w:p w:rsidR="00073EF0" w:rsidRPr="007242C7" w:rsidRDefault="00073EF0" w:rsidP="009D1F1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73EF0" w:rsidRPr="007242C7" w:rsidRDefault="00073EF0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E4F4C" w:rsidRPr="007242C7" w:rsidTr="00073EF0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  <w:hideMark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  <w:hideMark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  <w:hideMark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ค่าตัดจำหน่ายของเครื่องหมายการค้า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ที่แตกต่างระหว่างบัญชีและภาษี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  <w:hideMark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708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5B5AA6" w:rsidRDefault="00773ADA" w:rsidP="005B5AA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226FEC" w:rsidRPr="007242C7" w:rsidTr="009D1F16">
        <w:trPr>
          <w:trHeight w:val="20"/>
        </w:trPr>
        <w:tc>
          <w:tcPr>
            <w:tcW w:w="3699" w:type="dxa"/>
          </w:tcPr>
          <w:p w:rsidR="00226FEC" w:rsidRPr="007242C7" w:rsidRDefault="00226FEC" w:rsidP="009D1F1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26FEC" w:rsidRPr="007242C7" w:rsidRDefault="00226FEC" w:rsidP="009D1F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E4F4C" w:rsidRPr="007242C7" w:rsidTr="00226FEC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  <w:hideMark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4F4C"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440" w:type="dx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  <w:hideMark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023D1A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  <w:hideMark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6E4F4C" w:rsidRPr="007242C7" w:rsidTr="006115ED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ค่าตัดจำหน่ายของเครื่องหมายการค้า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ที่แตกต่างระหว่างบัญชีและภาษี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  <w:hideMark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6E4F4C" w:rsidRPr="007242C7" w:rsidTr="009D1F16">
        <w:trPr>
          <w:trHeight w:val="243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4F4C" w:rsidRPr="007242C7" w:rsidTr="009D1F16">
        <w:trPr>
          <w:trHeight w:val="20"/>
        </w:trPr>
        <w:tc>
          <w:tcPr>
            <w:tcW w:w="3699" w:type="dxa"/>
          </w:tcPr>
          <w:p w:rsidR="006E4F4C" w:rsidRPr="007242C7" w:rsidRDefault="006E4F4C" w:rsidP="006E4F4C">
            <w:pPr>
              <w:ind w:left="-100" w:right="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023D1A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6E4F4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4F4C" w:rsidRPr="007242C7" w:rsidRDefault="006E4F4C" w:rsidP="006E4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332241" w:rsidRPr="007242C7" w:rsidRDefault="00332241" w:rsidP="003162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A5167" w:rsidRPr="007242C7" w:rsidRDefault="007A5167" w:rsidP="003162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สินทรัพย์ภาษีเงินได้รอการตัดบัญชีสำหรับ</w:t>
      </w:r>
      <w:r w:rsidR="000F051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รายการ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จะมีกำไรทางภาษีในอนาคตเพียงพอที่จะใช้ประโยชน์ทางภาษีนั้น</w:t>
      </w:r>
    </w:p>
    <w:p w:rsidR="00332241" w:rsidRPr="007242C7" w:rsidRDefault="00332241" w:rsidP="003162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1624E" w:rsidRPr="003162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624E" w:rsidRPr="003162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8A7F60" w:rsidRPr="007242C7" w:rsidRDefault="008A7F60" w:rsidP="00913FC9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7F60" w:rsidRPr="00913FC9" w:rsidRDefault="00023D1A" w:rsidP="00913F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7F3603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368D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A7F60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:rsidR="004F3D1E" w:rsidRPr="007242C7" w:rsidRDefault="004F3D1E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1295"/>
        <w:gridCol w:w="1295"/>
        <w:gridCol w:w="1295"/>
        <w:gridCol w:w="1295"/>
      </w:tblGrid>
      <w:tr w:rsidR="00C22CAB" w:rsidRPr="007242C7" w:rsidTr="00913FC9">
        <w:trPr>
          <w:cantSplit/>
        </w:trPr>
        <w:tc>
          <w:tcPr>
            <w:tcW w:w="3780" w:type="dxa"/>
            <w:vAlign w:val="bottom"/>
          </w:tcPr>
          <w:p w:rsidR="008A7F60" w:rsidRPr="007242C7" w:rsidRDefault="008A7F60" w:rsidP="00913FC9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0461A" w:rsidRPr="007242C7" w:rsidTr="00913FC9">
        <w:trPr>
          <w:cantSplit/>
        </w:trPr>
        <w:tc>
          <w:tcPr>
            <w:tcW w:w="3780" w:type="dxa"/>
            <w:vAlign w:val="bottom"/>
          </w:tcPr>
          <w:p w:rsidR="0010461A" w:rsidRPr="007242C7" w:rsidRDefault="0010461A" w:rsidP="00913FC9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10461A" w:rsidRPr="007242C7" w:rsidRDefault="001046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10461A" w:rsidRPr="007242C7" w:rsidRDefault="001046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10461A" w:rsidRPr="007242C7" w:rsidRDefault="001046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10461A" w:rsidRPr="007242C7" w:rsidRDefault="001046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913FC9">
        <w:trPr>
          <w:cantSplit/>
        </w:trPr>
        <w:tc>
          <w:tcPr>
            <w:tcW w:w="3780" w:type="dxa"/>
            <w:vAlign w:val="bottom"/>
          </w:tcPr>
          <w:p w:rsidR="00C70BFE" w:rsidRPr="007242C7" w:rsidRDefault="00C70BFE" w:rsidP="00913FC9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242C7" w:rsidTr="00913FC9">
        <w:trPr>
          <w:cantSplit/>
        </w:trPr>
        <w:tc>
          <w:tcPr>
            <w:tcW w:w="3780" w:type="dxa"/>
            <w:vAlign w:val="bottom"/>
          </w:tcPr>
          <w:p w:rsidR="00C70BFE" w:rsidRPr="007242C7" w:rsidRDefault="00C70BFE" w:rsidP="00913FC9">
            <w:pPr>
              <w:tabs>
                <w:tab w:val="left" w:pos="1152"/>
              </w:tabs>
              <w:ind w:left="-108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68BC" w:rsidRPr="007242C7" w:rsidTr="00913FC9">
        <w:trPr>
          <w:cantSplit/>
        </w:trPr>
        <w:tc>
          <w:tcPr>
            <w:tcW w:w="3780" w:type="dxa"/>
            <w:hideMark/>
          </w:tcPr>
          <w:p w:rsidR="003068BC" w:rsidRPr="007242C7" w:rsidRDefault="003068BC" w:rsidP="00913FC9">
            <w:pPr>
              <w:tabs>
                <w:tab w:val="left" w:pos="1152"/>
                <w:tab w:val="left" w:pos="1728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068BC" w:rsidRPr="007242C7" w:rsidTr="00913FC9">
        <w:trPr>
          <w:cantSplit/>
        </w:trPr>
        <w:tc>
          <w:tcPr>
            <w:tcW w:w="3780" w:type="dxa"/>
            <w:hideMark/>
          </w:tcPr>
          <w:p w:rsidR="003068BC" w:rsidRPr="007242C7" w:rsidRDefault="003068BC" w:rsidP="00913FC9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- ตั๋วสัญญาใช้เงิน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068BC" w:rsidRPr="007242C7" w:rsidTr="00913FC9">
        <w:trPr>
          <w:cantSplit/>
        </w:trPr>
        <w:tc>
          <w:tcPr>
            <w:tcW w:w="3780" w:type="dxa"/>
          </w:tcPr>
          <w:p w:rsidR="003068BC" w:rsidRPr="007242C7" w:rsidRDefault="003068BC" w:rsidP="00913FC9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="00C877E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="00C877E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สต์รีสีท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5" w:type="dxa"/>
            <w:vAlign w:val="bottom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5" w:type="dxa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068BC" w:rsidRPr="007242C7" w:rsidTr="00913FC9">
        <w:trPr>
          <w:cantSplit/>
        </w:trPr>
        <w:tc>
          <w:tcPr>
            <w:tcW w:w="3780" w:type="dxa"/>
            <w:hideMark/>
          </w:tcPr>
          <w:p w:rsidR="003068BC" w:rsidRPr="007242C7" w:rsidRDefault="003068BC" w:rsidP="00913FC9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ab/>
              <w:t>- สินเชื่อเพื่อการส่งออก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068BC" w:rsidRPr="007242C7" w:rsidTr="00913FC9">
        <w:trPr>
          <w:cantSplit/>
        </w:trPr>
        <w:tc>
          <w:tcPr>
            <w:tcW w:w="3780" w:type="dxa"/>
          </w:tcPr>
          <w:p w:rsidR="003068BC" w:rsidRPr="007242C7" w:rsidRDefault="003068BC" w:rsidP="00913FC9">
            <w:pPr>
              <w:tabs>
                <w:tab w:val="left" w:pos="1152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68BC" w:rsidRPr="007242C7" w:rsidRDefault="003068BC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068BC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  <w:r w:rsidR="003068BC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8A7F60" w:rsidRPr="007242C7" w:rsidRDefault="008A7F60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7F60" w:rsidRPr="007242C7" w:rsidRDefault="008A7F60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เงินเบิกเกินบัญชีและเงินกู้ยืมระยะสั้นจากสถาบันการเงินมีเงินฝากธนาคาร (หมายเหตุฯ ข้อ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และเครื่องจักร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และอุปกรณ์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บางส่วน (หมายเหตุฯ ข้อ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="004F5D9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ถูกนำไป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เป็นหลัก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ทรัพย์</w:t>
      </w:r>
      <w:r w:rsidR="004F5D9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ค้ำ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ประกัน</w:t>
      </w:r>
    </w:p>
    <w:p w:rsidR="00EA5D99" w:rsidRDefault="003E7EDB" w:rsidP="00913F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:rsidR="00FC378E" w:rsidRDefault="00FC378E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 มีดังนี้</w:t>
      </w:r>
    </w:p>
    <w:p w:rsidR="00EA5D99" w:rsidRPr="007242C7" w:rsidRDefault="00EA5D99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0F051E">
        <w:trPr>
          <w:cantSplit/>
        </w:trPr>
        <w:tc>
          <w:tcPr>
            <w:tcW w:w="4390" w:type="dxa"/>
            <w:vAlign w:val="bottom"/>
          </w:tcPr>
          <w:p w:rsidR="00FC378E" w:rsidRPr="007242C7" w:rsidRDefault="00FC378E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vAlign w:val="bottom"/>
          </w:tcPr>
          <w:p w:rsidR="00FC378E" w:rsidRPr="007242C7" w:rsidRDefault="00FC378E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F051E" w:rsidRDefault="000F051E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5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FC378E" w:rsidRPr="007242C7" w:rsidRDefault="00FC378E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E4D72" w:rsidRPr="007242C7" w:rsidTr="000F051E">
        <w:trPr>
          <w:cantSplit/>
        </w:trPr>
        <w:tc>
          <w:tcPr>
            <w:tcW w:w="4390" w:type="dxa"/>
            <w:vAlign w:val="bottom"/>
          </w:tcPr>
          <w:p w:rsidR="00CE4D72" w:rsidRPr="007242C7" w:rsidRDefault="00CE4D72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CE4D72" w:rsidRPr="007242C7" w:rsidRDefault="00CE4D72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:rsidR="00CE4D72" w:rsidRPr="007242C7" w:rsidRDefault="00CE4D72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E4D72" w:rsidRPr="007242C7" w:rsidRDefault="00CE4D72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E4D72" w:rsidRPr="007242C7" w:rsidRDefault="00CE4D72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0F051E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242C7" w:rsidTr="000F051E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913F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66448" w:rsidRPr="007242C7" w:rsidTr="000F051E">
        <w:trPr>
          <w:cantSplit/>
        </w:trPr>
        <w:tc>
          <w:tcPr>
            <w:tcW w:w="4390" w:type="dxa"/>
          </w:tcPr>
          <w:p w:rsidR="00E66448" w:rsidRPr="007242C7" w:rsidRDefault="00E66448" w:rsidP="00913FC9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E66448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6448" w:rsidRPr="007242C7" w:rsidTr="000F051E">
        <w:trPr>
          <w:cantSplit/>
        </w:trPr>
        <w:tc>
          <w:tcPr>
            <w:tcW w:w="4390" w:type="dxa"/>
          </w:tcPr>
          <w:p w:rsidR="00E66448" w:rsidRPr="007242C7" w:rsidRDefault="00E66448" w:rsidP="00913FC9">
            <w:pPr>
              <w:tabs>
                <w:tab w:val="left" w:pos="226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กู้ยืมเพิ่มระหว่างปี</w:t>
            </w: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E66448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07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0735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5" w:type="dxa"/>
          </w:tcPr>
          <w:p w:rsidR="00E66448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66448" w:rsidRPr="007242C7" w:rsidTr="000F051E">
        <w:trPr>
          <w:cantSplit/>
        </w:trPr>
        <w:tc>
          <w:tcPr>
            <w:tcW w:w="4390" w:type="dxa"/>
          </w:tcPr>
          <w:p w:rsidR="00E66448" w:rsidRPr="007242C7" w:rsidRDefault="00E66448" w:rsidP="00913FC9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ชำระคืนเงินกู้ยืมระหว่างปี</w:t>
            </w: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6448" w:rsidRPr="007242C7" w:rsidRDefault="000735C7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6448" w:rsidRPr="007242C7" w:rsidTr="000F051E">
        <w:trPr>
          <w:cantSplit/>
        </w:trPr>
        <w:tc>
          <w:tcPr>
            <w:tcW w:w="4390" w:type="dxa"/>
          </w:tcPr>
          <w:p w:rsidR="00E66448" w:rsidRPr="007242C7" w:rsidRDefault="00E66448" w:rsidP="00913FC9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5" w:type="dxa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6448" w:rsidRPr="007242C7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66448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FC378E" w:rsidRPr="007242C7" w:rsidRDefault="00FC378E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021D1" w:rsidRPr="007242C7" w:rsidRDefault="005021D1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0BFE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="00C70BFE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="0023501B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มีรายละเอียด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:rsidR="005021D1" w:rsidRPr="007242C7" w:rsidRDefault="005021D1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2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1350"/>
        <w:gridCol w:w="2520"/>
        <w:gridCol w:w="864"/>
        <w:gridCol w:w="864"/>
        <w:gridCol w:w="882"/>
        <w:gridCol w:w="826"/>
      </w:tblGrid>
      <w:tr w:rsidR="00C22CAB" w:rsidRPr="006F6768" w:rsidTr="006F6768">
        <w:trPr>
          <w:cantSplit/>
        </w:trPr>
        <w:tc>
          <w:tcPr>
            <w:tcW w:w="720" w:type="dxa"/>
            <w:vAlign w:val="bottom"/>
          </w:tcPr>
          <w:p w:rsidR="005021D1" w:rsidRPr="006F6768" w:rsidRDefault="005021D1" w:rsidP="00913FC9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:rsidR="005021D1" w:rsidRPr="006F6768" w:rsidRDefault="005021D1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เงื่อนไขสำคัญของสัญญาเงินกู้ยืม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งบการเงินรวม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งบการเงินเฉพาะกิจการ</w:t>
            </w:r>
          </w:p>
        </w:tc>
      </w:tr>
      <w:tr w:rsidR="005021D1" w:rsidRPr="006F6768" w:rsidTr="006F6768">
        <w:trPr>
          <w:cantSplit/>
        </w:trPr>
        <w:tc>
          <w:tcPr>
            <w:tcW w:w="720" w:type="dxa"/>
            <w:vAlign w:val="bottom"/>
          </w:tcPr>
          <w:p w:rsidR="005021D1" w:rsidRPr="006F6768" w:rsidRDefault="005021D1" w:rsidP="00913FC9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:rsidR="005021D1" w:rsidRPr="006F6768" w:rsidRDefault="005021D1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วงเงินกู้ยืม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อัตราดอกเบี้ย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2561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2561</w:t>
            </w:r>
          </w:p>
        </w:tc>
      </w:tr>
      <w:tr w:rsidR="005021D1" w:rsidRPr="006F6768" w:rsidTr="006F6768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</w:tcPr>
          <w:p w:rsidR="005021D1" w:rsidRPr="006F6768" w:rsidRDefault="005021D1" w:rsidP="00913FC9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ลำดับที่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ร้อยละต่อปี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ค้ำประกันโดย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  <w:hideMark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  <w:hideMark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5021D1" w:rsidRPr="006F6768" w:rsidTr="006F6768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021D1" w:rsidRPr="006F6768" w:rsidRDefault="005021D1" w:rsidP="00913FC9">
            <w:pPr>
              <w:ind w:left="-110" w:right="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5021D1" w:rsidRPr="006F6768" w:rsidRDefault="005021D1" w:rsidP="00913FC9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:rsidR="005021D1" w:rsidRPr="006F6768" w:rsidRDefault="005021D1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E66448" w:rsidRPr="006F6768" w:rsidTr="006F6768">
        <w:trPr>
          <w:cantSplit/>
        </w:trPr>
        <w:tc>
          <w:tcPr>
            <w:tcW w:w="720" w:type="dxa"/>
          </w:tcPr>
          <w:p w:rsidR="00E66448" w:rsidRPr="006F6768" w:rsidRDefault="00023D1A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</w:t>
            </w:r>
          </w:p>
        </w:tc>
        <w:tc>
          <w:tcPr>
            <w:tcW w:w="900" w:type="dxa"/>
          </w:tcPr>
          <w:p w:rsidR="00E66448" w:rsidRPr="006F6768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50" w:type="dxa"/>
          </w:tcPr>
          <w:p w:rsidR="00E66448" w:rsidRPr="006F6768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Saving+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%</w:t>
            </w:r>
          </w:p>
        </w:tc>
        <w:tc>
          <w:tcPr>
            <w:tcW w:w="2520" w:type="dxa"/>
          </w:tcPr>
          <w:p w:rsidR="00E66448" w:rsidRPr="006F6768" w:rsidRDefault="00B91DB8" w:rsidP="00913FC9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เงินฝากธนาคารและกรรมการ</w:t>
            </w:r>
          </w:p>
        </w:tc>
        <w:tc>
          <w:tcPr>
            <w:tcW w:w="864" w:type="dxa"/>
            <w:shd w:val="clear" w:color="auto" w:fill="FAFAF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64" w:type="dx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108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011</w:t>
            </w:r>
          </w:p>
        </w:tc>
        <w:tc>
          <w:tcPr>
            <w:tcW w:w="882" w:type="dxa"/>
            <w:shd w:val="clear" w:color="auto" w:fill="FAFAF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26" w:type="dx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E66448" w:rsidRPr="006F6768" w:rsidTr="006F6768">
        <w:trPr>
          <w:cantSplit/>
        </w:trPr>
        <w:tc>
          <w:tcPr>
            <w:tcW w:w="720" w:type="dxa"/>
          </w:tcPr>
          <w:p w:rsidR="00E66448" w:rsidRPr="006F6768" w:rsidRDefault="00023D1A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</w:p>
        </w:tc>
        <w:tc>
          <w:tcPr>
            <w:tcW w:w="900" w:type="dxa"/>
          </w:tcPr>
          <w:p w:rsidR="00E66448" w:rsidRPr="006F6768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50" w:type="dxa"/>
          </w:tcPr>
          <w:p w:rsidR="00E66448" w:rsidRPr="006F6768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  <w:r w:rsidR="001E3287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+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</w:t>
            </w:r>
            <w:r w:rsidR="001E3287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25</w:t>
            </w:r>
            <w:r w:rsidR="001E3287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%</w:t>
            </w:r>
          </w:p>
        </w:tc>
        <w:tc>
          <w:tcPr>
            <w:tcW w:w="2520" w:type="dxa"/>
          </w:tcPr>
          <w:p w:rsidR="00E66448" w:rsidRPr="006F6768" w:rsidRDefault="00B91DB8" w:rsidP="00913FC9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เครื่องจักรและอุปกรณ์บางส่วน</w:t>
            </w:r>
          </w:p>
        </w:tc>
        <w:tc>
          <w:tcPr>
            <w:tcW w:w="864" w:type="dxa"/>
            <w:shd w:val="clear" w:color="auto" w:fill="FAFAF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159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864" w:type="dx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159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826" w:type="dx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E66448" w:rsidRPr="006F6768" w:rsidTr="006F6768">
        <w:trPr>
          <w:cantSplit/>
        </w:trPr>
        <w:tc>
          <w:tcPr>
            <w:tcW w:w="720" w:type="dxa"/>
          </w:tcPr>
          <w:p w:rsidR="00E66448" w:rsidRPr="006F6768" w:rsidRDefault="00023D1A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3</w:t>
            </w:r>
          </w:p>
        </w:tc>
        <w:tc>
          <w:tcPr>
            <w:tcW w:w="900" w:type="dxa"/>
          </w:tcPr>
          <w:p w:rsidR="00E66448" w:rsidRPr="006F6768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105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50" w:type="dxa"/>
          </w:tcPr>
          <w:p w:rsidR="00E66448" w:rsidRPr="006F6768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</w:p>
        </w:tc>
        <w:tc>
          <w:tcPr>
            <w:tcW w:w="2520" w:type="dxa"/>
          </w:tcPr>
          <w:p w:rsidR="00E66448" w:rsidRPr="006F6768" w:rsidRDefault="00B91DB8" w:rsidP="00913FC9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ไม่มี</w:t>
            </w:r>
          </w:p>
        </w:tc>
        <w:tc>
          <w:tcPr>
            <w:tcW w:w="864" w:type="dxa"/>
            <w:shd w:val="clear" w:color="auto" w:fill="FAFAF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46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676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551</w:t>
            </w:r>
          </w:p>
        </w:tc>
        <w:tc>
          <w:tcPr>
            <w:tcW w:w="864" w:type="dx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46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676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551</w:t>
            </w:r>
          </w:p>
        </w:tc>
        <w:tc>
          <w:tcPr>
            <w:tcW w:w="826" w:type="dx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E66448" w:rsidRPr="006F6768" w:rsidTr="006F6768">
        <w:trPr>
          <w:cantSplit/>
        </w:trPr>
        <w:tc>
          <w:tcPr>
            <w:tcW w:w="720" w:type="dxa"/>
          </w:tcPr>
          <w:p w:rsidR="00E66448" w:rsidRPr="006F6768" w:rsidRDefault="00023D1A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4</w:t>
            </w:r>
          </w:p>
        </w:tc>
        <w:tc>
          <w:tcPr>
            <w:tcW w:w="900" w:type="dxa"/>
          </w:tcPr>
          <w:p w:rsidR="00E66448" w:rsidRPr="006F6768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787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281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50" w:type="dxa"/>
          </w:tcPr>
          <w:p w:rsidR="00E66448" w:rsidRPr="006F6768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</w:p>
        </w:tc>
        <w:tc>
          <w:tcPr>
            <w:tcW w:w="2520" w:type="dxa"/>
          </w:tcPr>
          <w:p w:rsidR="00E66448" w:rsidRPr="006F6768" w:rsidRDefault="00B91DB8" w:rsidP="00913FC9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เครื่องจักรและอุปกรณ์บางส่วน</w:t>
            </w:r>
          </w:p>
        </w:tc>
        <w:tc>
          <w:tcPr>
            <w:tcW w:w="864" w:type="dxa"/>
            <w:shd w:val="clear" w:color="auto" w:fill="FAFAF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64" w:type="dx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93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882" w:type="dxa"/>
            <w:shd w:val="clear" w:color="auto" w:fill="FAFAFA"/>
          </w:tcPr>
          <w:p w:rsidR="00E66448" w:rsidRPr="006F6768" w:rsidRDefault="00E6644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26" w:type="dxa"/>
          </w:tcPr>
          <w:p w:rsidR="00E6644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93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E6644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  <w:tr w:rsidR="00B91DB8" w:rsidRPr="006F6768" w:rsidTr="006F6768">
        <w:trPr>
          <w:cantSplit/>
        </w:trPr>
        <w:tc>
          <w:tcPr>
            <w:tcW w:w="720" w:type="dxa"/>
          </w:tcPr>
          <w:p w:rsidR="00B91DB8" w:rsidRPr="006F6768" w:rsidRDefault="00023D1A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</w:t>
            </w:r>
          </w:p>
        </w:tc>
        <w:tc>
          <w:tcPr>
            <w:tcW w:w="900" w:type="dxa"/>
          </w:tcPr>
          <w:p w:rsidR="00B91DB8" w:rsidRPr="006F6768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50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50" w:type="dxa"/>
          </w:tcPr>
          <w:p w:rsidR="00B91DB8" w:rsidRPr="006F6768" w:rsidRDefault="00B91DB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</w:p>
        </w:tc>
        <w:tc>
          <w:tcPr>
            <w:tcW w:w="2520" w:type="dxa"/>
          </w:tcPr>
          <w:p w:rsidR="00B91DB8" w:rsidRPr="006F6768" w:rsidRDefault="00B91DB8" w:rsidP="00913FC9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ไม่มี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7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893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672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B91DB8" w:rsidRPr="006F6768" w:rsidRDefault="00B91DB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7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893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672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91DB8" w:rsidRPr="006F6768" w:rsidRDefault="00B91DB8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B91DB8" w:rsidRPr="006F6768" w:rsidTr="006F6768">
        <w:trPr>
          <w:cantSplit/>
        </w:trPr>
        <w:tc>
          <w:tcPr>
            <w:tcW w:w="720" w:type="dxa"/>
          </w:tcPr>
          <w:p w:rsidR="00B91DB8" w:rsidRPr="006F6768" w:rsidRDefault="00B91DB8" w:rsidP="00913FC9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:rsidR="00B91DB8" w:rsidRPr="006F6768" w:rsidRDefault="00B91DB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350" w:type="dxa"/>
          </w:tcPr>
          <w:p w:rsidR="00B91DB8" w:rsidRPr="006F6768" w:rsidRDefault="00B91DB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2520" w:type="dxa"/>
          </w:tcPr>
          <w:p w:rsidR="00B91DB8" w:rsidRPr="006F6768" w:rsidRDefault="00B91DB8" w:rsidP="00913FC9">
            <w:pPr>
              <w:ind w:left="155" w:right="-109" w:hanging="15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213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570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94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015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011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213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570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223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DB8" w:rsidRPr="006F6768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93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B91DB8" w:rsidRPr="006F6768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</w:tbl>
    <w:p w:rsidR="00E66448" w:rsidRPr="007242C7" w:rsidRDefault="00E66448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F3244" w:rsidRPr="007242C7" w:rsidRDefault="003F3244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เบิกเกินบัญชีและเงินกู้ยืมระยะสั้นมีมูลค่าใกล้เคียงกับราคาตามบัญชีเนื่องจากมีระยะเวลาที่</w:t>
      </w:r>
      <w:r w:rsidR="007B0E1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ครบกำหนดภายในหนึ่งปี ผลกระทบของอัตราคิดลดจึงไม่มีสาระสำคัญ</w:t>
      </w:r>
    </w:p>
    <w:p w:rsidR="00773ADA" w:rsidRDefault="00E012A7" w:rsidP="00913FC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3F3244" w:rsidRPr="00913FC9" w:rsidRDefault="00023D1A" w:rsidP="00913F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F3244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1D1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F3244" w:rsidRPr="0091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:rsidR="003F3244" w:rsidRPr="007242C7" w:rsidRDefault="003F3244" w:rsidP="00913FC9">
      <w:pPr>
        <w:tabs>
          <w:tab w:val="right" w:pos="9000"/>
        </w:tabs>
        <w:ind w:left="540" w:right="375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:rsidR="003F3244" w:rsidRPr="007242C7" w:rsidRDefault="003F3244" w:rsidP="00913FC9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มีกำหนดชำระคืนดังนี้</w:t>
      </w:r>
    </w:p>
    <w:p w:rsidR="003F3244" w:rsidRPr="007242C7" w:rsidRDefault="003F3244" w:rsidP="00913FC9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0F051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B5B9A" w:rsidRDefault="00EB5B9A" w:rsidP="000F05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5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EB5B9A" w:rsidRPr="007242C7" w:rsidRDefault="00EB5B9A" w:rsidP="000F05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B9A" w:rsidRPr="007242C7" w:rsidTr="00EB5B9A">
        <w:trPr>
          <w:cantSplit/>
        </w:trPr>
        <w:tc>
          <w:tcPr>
            <w:tcW w:w="6958" w:type="dxa"/>
          </w:tcPr>
          <w:p w:rsidR="00EB5B9A" w:rsidRPr="007242C7" w:rsidRDefault="00EB5B9A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ส่วนที่ถึงกำหนดชำระภายใน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B9A" w:rsidRPr="007242C7" w:rsidTr="00EB5B9A">
        <w:trPr>
          <w:cantSplit/>
        </w:trPr>
        <w:tc>
          <w:tcPr>
            <w:tcW w:w="6958" w:type="dxa"/>
            <w:vAlign w:val="bottom"/>
          </w:tcPr>
          <w:p w:rsidR="00EB5B9A" w:rsidRPr="007242C7" w:rsidRDefault="00EB5B9A" w:rsidP="00913FC9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E66448" w:rsidRPr="007242C7" w:rsidRDefault="00E66448" w:rsidP="00913FC9">
      <w:pPr>
        <w:ind w:left="540" w:right="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3F3244" w:rsidRPr="007242C7" w:rsidRDefault="005021D1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 มีดังนี้</w:t>
      </w:r>
    </w:p>
    <w:p w:rsidR="008A7F60" w:rsidRPr="007242C7" w:rsidRDefault="008A7F60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EB5B9A" w:rsidRPr="007242C7" w:rsidTr="00EB5B9A">
        <w:trPr>
          <w:cantSplit/>
        </w:trPr>
        <w:tc>
          <w:tcPr>
            <w:tcW w:w="6976" w:type="dxa"/>
            <w:vAlign w:val="bottom"/>
          </w:tcPr>
          <w:p w:rsidR="00EB5B9A" w:rsidRPr="007242C7" w:rsidRDefault="00EB5B9A" w:rsidP="000F051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B5B9A" w:rsidRDefault="00EB5B9A" w:rsidP="000F05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5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EB5B9A" w:rsidRPr="007242C7" w:rsidRDefault="00EB5B9A" w:rsidP="000F05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  <w:vAlign w:val="bottom"/>
          </w:tcPr>
          <w:p w:rsidR="00EB5B9A" w:rsidRPr="007242C7" w:rsidRDefault="00EB5B9A" w:rsidP="00913F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B9A" w:rsidRPr="007242C7" w:rsidTr="00EB5B9A">
        <w:trPr>
          <w:cantSplit/>
        </w:trPr>
        <w:tc>
          <w:tcPr>
            <w:tcW w:w="6976" w:type="dxa"/>
          </w:tcPr>
          <w:p w:rsidR="00EB5B9A" w:rsidRPr="007242C7" w:rsidRDefault="00EB5B9A" w:rsidP="00913FC9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</w:tcPr>
          <w:p w:rsidR="00EB5B9A" w:rsidRPr="007242C7" w:rsidRDefault="00EB5B9A" w:rsidP="00913FC9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</w:tcPr>
          <w:p w:rsidR="00EB5B9A" w:rsidRPr="007242C7" w:rsidRDefault="00EB5B9A" w:rsidP="00913FC9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B5B9A" w:rsidRPr="007242C7" w:rsidTr="00EB5B9A">
        <w:trPr>
          <w:cantSplit/>
        </w:trPr>
        <w:tc>
          <w:tcPr>
            <w:tcW w:w="6976" w:type="dxa"/>
          </w:tcPr>
          <w:p w:rsidR="00EB5B9A" w:rsidRPr="007242C7" w:rsidRDefault="00EB5B9A" w:rsidP="00913FC9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B5B9A" w:rsidRPr="007242C7" w:rsidRDefault="00023D1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B5B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B9A" w:rsidRPr="007242C7" w:rsidRDefault="00EB5B9A" w:rsidP="00913FC9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E66448" w:rsidRPr="007242C7" w:rsidRDefault="00E66448" w:rsidP="00E4430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66448" w:rsidRPr="007242C7" w:rsidRDefault="00E66448" w:rsidP="00E4430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32241" w:rsidRPr="007242C7" w:rsidRDefault="00332241" w:rsidP="00E4430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332241" w:rsidRPr="007242C7" w:rsidSect="00C14371">
          <w:footerReference w:type="first" r:id="rId10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773ADA" w:rsidRDefault="00773ADA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F3244" w:rsidRPr="007242C7" w:rsidRDefault="003F3244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รายละเอียดสำหรับเงินกู้ยืมระยะยาว 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:rsidR="003F3244" w:rsidRPr="007242C7" w:rsidRDefault="003F3244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487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43"/>
        <w:gridCol w:w="2700"/>
        <w:gridCol w:w="1530"/>
        <w:gridCol w:w="2333"/>
        <w:gridCol w:w="1008"/>
        <w:gridCol w:w="1008"/>
      </w:tblGrid>
      <w:tr w:rsidR="00E66448" w:rsidRPr="00913FC9" w:rsidTr="00C6735F">
        <w:trPr>
          <w:cantSplit/>
        </w:trPr>
        <w:tc>
          <w:tcPr>
            <w:tcW w:w="810" w:type="dxa"/>
          </w:tcPr>
          <w:p w:rsidR="00E66448" w:rsidRPr="00913FC9" w:rsidRDefault="00E66448" w:rsidP="00913FC9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:rsidR="00E66448" w:rsidRPr="00913FC9" w:rsidRDefault="00E66448" w:rsidP="00C6735F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E66448" w:rsidRPr="00913FC9" w:rsidRDefault="00E66448" w:rsidP="00913FC9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3" w:type="dxa"/>
          </w:tcPr>
          <w:p w:rsidR="00E66448" w:rsidRPr="00913FC9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E66448" w:rsidRPr="00913FC9" w:rsidRDefault="00E66448" w:rsidP="00913FC9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E66448" w:rsidRPr="00913FC9" w:rsidRDefault="00E66448" w:rsidP="00913FC9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333" w:type="dxa"/>
          </w:tcPr>
          <w:p w:rsidR="00E66448" w:rsidRPr="00913FC9" w:rsidRDefault="00E66448" w:rsidP="00C6735F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48" w:rsidRPr="00913FC9" w:rsidRDefault="00E66448" w:rsidP="00913FC9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:rsidR="00E66448" w:rsidRPr="00913FC9" w:rsidRDefault="00E66448" w:rsidP="00913FC9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66448" w:rsidRPr="00913FC9" w:rsidTr="00C6735F">
        <w:trPr>
          <w:cantSplit/>
        </w:trPr>
        <w:tc>
          <w:tcPr>
            <w:tcW w:w="810" w:type="dxa"/>
          </w:tcPr>
          <w:p w:rsidR="00E66448" w:rsidRPr="00913FC9" w:rsidRDefault="00E66448" w:rsidP="00913FC9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:rsidR="00E66448" w:rsidRPr="00913FC9" w:rsidRDefault="00E66448" w:rsidP="00C6735F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:rsidR="00E66448" w:rsidRPr="00913FC9" w:rsidRDefault="00E66448" w:rsidP="00913FC9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3" w:type="dxa"/>
          </w:tcPr>
          <w:p w:rsidR="00E66448" w:rsidRPr="00913FC9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:rsidR="00E66448" w:rsidRPr="00913FC9" w:rsidRDefault="00E66448" w:rsidP="00913FC9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E66448" w:rsidRPr="00913FC9" w:rsidRDefault="00C6735F" w:rsidP="00913FC9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กำหนดชำระ</w:t>
            </w: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คืน</w:t>
            </w:r>
          </w:p>
        </w:tc>
        <w:tc>
          <w:tcPr>
            <w:tcW w:w="2333" w:type="dxa"/>
          </w:tcPr>
          <w:p w:rsidR="00E66448" w:rsidRPr="00913FC9" w:rsidRDefault="00E66448" w:rsidP="00C6735F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66448" w:rsidRPr="00913FC9" w:rsidRDefault="00E66448" w:rsidP="00C6735F">
            <w:pPr>
              <w:pStyle w:val="Heading2"/>
              <w:ind w:left="-104" w:right="-72" w:firstLine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66448" w:rsidRPr="00913FC9" w:rsidRDefault="00E66448" w:rsidP="00913FC9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66448" w:rsidRPr="00913FC9" w:rsidTr="00C6735F">
        <w:trPr>
          <w:cantSplit/>
        </w:trPr>
        <w:tc>
          <w:tcPr>
            <w:tcW w:w="810" w:type="dxa"/>
            <w:tcBorders>
              <w:bottom w:val="single" w:sz="4" w:space="0" w:color="auto"/>
            </w:tcBorders>
          </w:tcPr>
          <w:p w:rsidR="00E66448" w:rsidRPr="00913FC9" w:rsidRDefault="00E66448" w:rsidP="00913FC9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C6735F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left="126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C6735F">
            <w:pPr>
              <w:tabs>
                <w:tab w:val="left" w:pos="54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E66448" w:rsidRPr="00913FC9" w:rsidRDefault="00E6644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F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6448" w:rsidRPr="00C6735F" w:rsidTr="00C6735F">
        <w:trPr>
          <w:cantSplit/>
        </w:trPr>
        <w:tc>
          <w:tcPr>
            <w:tcW w:w="810" w:type="dxa"/>
            <w:tcBorders>
              <w:top w:val="single" w:sz="4" w:space="0" w:color="auto"/>
            </w:tcBorders>
          </w:tcPr>
          <w:p w:rsidR="00E66448" w:rsidRPr="00C6735F" w:rsidRDefault="00E66448" w:rsidP="00913FC9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66448" w:rsidRPr="00C6735F" w:rsidRDefault="00E66448" w:rsidP="00C6735F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66448" w:rsidRPr="00C6735F" w:rsidRDefault="00E66448" w:rsidP="00913FC9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:rsidR="00E66448" w:rsidRPr="00C6735F" w:rsidRDefault="00E66448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E66448" w:rsidRPr="00C6735F" w:rsidRDefault="00E66448" w:rsidP="00913FC9">
            <w:pPr>
              <w:ind w:left="169" w:right="-72" w:hanging="169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66448" w:rsidRPr="00C6735F" w:rsidRDefault="00E66448" w:rsidP="00C6735F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:rsidR="00E66448" w:rsidRPr="00C6735F" w:rsidRDefault="00E66448" w:rsidP="00C6735F">
            <w:pPr>
              <w:tabs>
                <w:tab w:val="left" w:pos="540"/>
              </w:tabs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E66448" w:rsidRPr="00C6735F" w:rsidRDefault="00E6644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66448" w:rsidRPr="00C6735F" w:rsidRDefault="00E6644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66448" w:rsidRPr="00913FC9" w:rsidTr="00C6735F">
        <w:trPr>
          <w:cantSplit/>
        </w:trPr>
        <w:tc>
          <w:tcPr>
            <w:tcW w:w="810" w:type="dxa"/>
          </w:tcPr>
          <w:p w:rsidR="00E66448" w:rsidRPr="00913FC9" w:rsidRDefault="00023D1A" w:rsidP="00913FC9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7" w:type="dxa"/>
          </w:tcPr>
          <w:p w:rsidR="00E66448" w:rsidRPr="00913FC9" w:rsidRDefault="00023D1A" w:rsidP="00C6735F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E6644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644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:rsidR="00E66448" w:rsidRPr="00913FC9" w:rsidRDefault="00E66448" w:rsidP="00913FC9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เพื่อการลงทุนในเครื่องจักร</w:t>
            </w:r>
          </w:p>
        </w:tc>
        <w:tc>
          <w:tcPr>
            <w:tcW w:w="2243" w:type="dxa"/>
          </w:tcPr>
          <w:p w:rsidR="00126538" w:rsidRPr="00913FC9" w:rsidRDefault="00023D1A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2D8F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</w:t>
            </w:r>
            <w:r w:rsidR="00C673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C32D8F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05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:rsidR="00E66448" w:rsidRPr="00913FC9" w:rsidRDefault="00C32D8F" w:rsidP="00C6735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เดือนต่อ</w:t>
            </w:r>
            <w:r w:rsidR="0012653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ไป</w:t>
            </w:r>
            <w:r w:rsidR="00C673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2653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53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F05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2700" w:type="dxa"/>
          </w:tcPr>
          <w:p w:rsidR="00126538" w:rsidRPr="00913FC9" w:rsidRDefault="00126538" w:rsidP="00913FC9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ผ่อนชำระเงินต้นจำนวน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</w:p>
          <w:p w:rsidR="00E66448" w:rsidRPr="00913FC9" w:rsidRDefault="00126538" w:rsidP="000F051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ทุกงวดราย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เดือนละ</w:t>
            </w:r>
            <w:r w:rsidR="000F05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ไม่น้อยกว่า</w:t>
            </w:r>
            <w:r w:rsidR="006421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</w:tcPr>
          <w:p w:rsidR="00C6735F" w:rsidRDefault="00E66448" w:rsidP="00C6735F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:rsidR="00E66448" w:rsidRPr="00913FC9" w:rsidRDefault="00C6735F" w:rsidP="00C6735F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E6644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</w:tc>
        <w:tc>
          <w:tcPr>
            <w:tcW w:w="2333" w:type="dxa"/>
          </w:tcPr>
          <w:p w:rsidR="00E66448" w:rsidRPr="00913FC9" w:rsidRDefault="003723DE" w:rsidP="00C6735F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เครื่องจักรและอุปกรณ์บางส่วน</w:t>
            </w:r>
          </w:p>
        </w:tc>
        <w:tc>
          <w:tcPr>
            <w:tcW w:w="1008" w:type="dxa"/>
            <w:shd w:val="clear" w:color="auto" w:fill="FAFAFA"/>
          </w:tcPr>
          <w:p w:rsidR="00E66448" w:rsidRPr="00913FC9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6644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66448"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</w:tcPr>
          <w:p w:rsidR="00E66448" w:rsidRPr="00913FC9" w:rsidRDefault="00E66448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13F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E66448" w:rsidRPr="007242C7" w:rsidRDefault="00E66448" w:rsidP="0020581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E66448" w:rsidRPr="007242C7" w:rsidRDefault="00E66448" w:rsidP="0020581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3F3244" w:rsidRPr="007242C7" w:rsidRDefault="003F3244" w:rsidP="00205812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sectPr w:rsidR="003F3244" w:rsidRPr="007242C7" w:rsidSect="00883BF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773ADA" w:rsidRDefault="00773ADA" w:rsidP="00913F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4F110D" w:rsidRPr="000F051E" w:rsidRDefault="004F110D" w:rsidP="00913F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F05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:rsidR="004F110D" w:rsidRPr="007242C7" w:rsidRDefault="004F110D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F110D" w:rsidRPr="000F051E" w:rsidRDefault="004F110D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ราคาตามบัญชีและมูลค่ายุติธรรมของเงินกู้ยืมระยะยาวมีดังต่อไปนี้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โดยมูลค่ายุติธรรมคำนวณจากกระแสเงินสดในอนาคต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คิดลดด้วยอัตราดอกเบี้ยเงินกู้ยืมที่อัตราตลาดร้อยละ </w:t>
      </w:r>
      <w:r w:rsidR="004F5D9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4F5D9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และอยู่ในข้อมูลระดับ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F05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051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:rsidR="004F110D" w:rsidRPr="007242C7" w:rsidRDefault="004F110D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0F051E">
        <w:trPr>
          <w:cantSplit/>
        </w:trPr>
        <w:tc>
          <w:tcPr>
            <w:tcW w:w="4390" w:type="dxa"/>
            <w:vAlign w:val="bottom"/>
          </w:tcPr>
          <w:p w:rsidR="004F110D" w:rsidRPr="007242C7" w:rsidRDefault="004F110D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10D" w:rsidRPr="007242C7" w:rsidRDefault="004F110D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F110D" w:rsidRPr="007242C7" w:rsidTr="000F051E">
        <w:trPr>
          <w:cantSplit/>
        </w:trPr>
        <w:tc>
          <w:tcPr>
            <w:tcW w:w="4390" w:type="dxa"/>
            <w:vAlign w:val="bottom"/>
          </w:tcPr>
          <w:p w:rsidR="004F110D" w:rsidRPr="007242C7" w:rsidRDefault="004F110D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F110D" w:rsidRPr="007242C7" w:rsidTr="000F051E">
        <w:trPr>
          <w:cantSplit/>
        </w:trPr>
        <w:tc>
          <w:tcPr>
            <w:tcW w:w="4390" w:type="dxa"/>
            <w:vAlign w:val="bottom"/>
          </w:tcPr>
          <w:p w:rsidR="004F110D" w:rsidRPr="007242C7" w:rsidRDefault="004F110D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4F110D" w:rsidRPr="007242C7" w:rsidRDefault="004F110D" w:rsidP="00913FC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4F110D" w:rsidRPr="007242C7" w:rsidRDefault="004F110D" w:rsidP="00913FC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4F110D" w:rsidRPr="007242C7" w:rsidRDefault="004F110D" w:rsidP="00913FC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4F110D" w:rsidRPr="007242C7" w:rsidRDefault="004F110D" w:rsidP="00913FC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F110D" w:rsidRPr="007242C7" w:rsidTr="00913FC9">
        <w:trPr>
          <w:cantSplit/>
        </w:trPr>
        <w:tc>
          <w:tcPr>
            <w:tcW w:w="4390" w:type="dxa"/>
            <w:vAlign w:val="bottom"/>
          </w:tcPr>
          <w:p w:rsidR="004F110D" w:rsidRPr="007242C7" w:rsidRDefault="004F110D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110D" w:rsidRPr="007242C7" w:rsidTr="00913FC9">
        <w:trPr>
          <w:cantSplit/>
        </w:trPr>
        <w:tc>
          <w:tcPr>
            <w:tcW w:w="4390" w:type="dxa"/>
            <w:vAlign w:val="bottom"/>
          </w:tcPr>
          <w:p w:rsidR="004F110D" w:rsidRPr="007242C7" w:rsidRDefault="004F110D" w:rsidP="00913F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4F110D" w:rsidRPr="007242C7" w:rsidRDefault="004F110D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C453C" w:rsidRPr="007242C7" w:rsidTr="00913FC9">
        <w:trPr>
          <w:cantSplit/>
        </w:trPr>
        <w:tc>
          <w:tcPr>
            <w:tcW w:w="4390" w:type="dxa"/>
          </w:tcPr>
          <w:p w:rsidR="005C453C" w:rsidRPr="007242C7" w:rsidRDefault="005C453C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C453C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C453C" w:rsidRPr="007242C7" w:rsidRDefault="005C453C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C453C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E66448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C453C" w:rsidRPr="007242C7" w:rsidRDefault="005C453C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4F110D" w:rsidRPr="007242C7" w:rsidRDefault="004F110D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E7E37" w:rsidRPr="007242C7" w:rsidRDefault="00DE7E37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 ณ วันที่</w:t>
      </w:r>
      <w:r w:rsidR="000578A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:rsidR="00DE7E37" w:rsidRPr="007242C7" w:rsidRDefault="00DE7E37" w:rsidP="00913FC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5"/>
        <w:gridCol w:w="1296"/>
        <w:gridCol w:w="1296"/>
      </w:tblGrid>
      <w:tr w:rsidR="00EB5B9A" w:rsidRPr="007242C7" w:rsidTr="00EB5B9A">
        <w:trPr>
          <w:cantSplit/>
        </w:trPr>
        <w:tc>
          <w:tcPr>
            <w:tcW w:w="6985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5B9A" w:rsidRDefault="00EB5B9A" w:rsidP="00913FC9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:rsidR="00EB5B9A" w:rsidRPr="007242C7" w:rsidRDefault="00EB5B9A" w:rsidP="00913FC9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B5B9A" w:rsidRPr="007242C7" w:rsidTr="00EB5B9A">
        <w:trPr>
          <w:cantSplit/>
        </w:trPr>
        <w:tc>
          <w:tcPr>
            <w:tcW w:w="6985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B5B9A" w:rsidRPr="007242C7" w:rsidRDefault="00EB5B9A" w:rsidP="00913FC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B5B9A" w:rsidRPr="007242C7" w:rsidRDefault="00EB5B9A" w:rsidP="00913FC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B5B9A" w:rsidRPr="007242C7" w:rsidTr="00EB5B9A">
        <w:trPr>
          <w:cantSplit/>
        </w:trPr>
        <w:tc>
          <w:tcPr>
            <w:tcW w:w="6985" w:type="dxa"/>
            <w:vAlign w:val="bottom"/>
          </w:tcPr>
          <w:p w:rsidR="00EB5B9A" w:rsidRPr="007242C7" w:rsidRDefault="00EB5B9A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B5B9A" w:rsidRPr="007242C7" w:rsidRDefault="00EB5B9A" w:rsidP="00913FC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EB5B9A" w:rsidRPr="007242C7" w:rsidTr="00EB5B9A">
        <w:trPr>
          <w:cantSplit/>
        </w:trPr>
        <w:tc>
          <w:tcPr>
            <w:tcW w:w="6985" w:type="dxa"/>
          </w:tcPr>
          <w:p w:rsidR="00EB5B9A" w:rsidRPr="007242C7" w:rsidRDefault="00EB5B9A" w:rsidP="00913FC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:rsidR="00EB5B9A" w:rsidRPr="007242C7" w:rsidRDefault="00EB5B9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EB5B9A" w:rsidRPr="007242C7" w:rsidRDefault="00EB5B9A" w:rsidP="00913FC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5B9A" w:rsidRPr="007242C7" w:rsidTr="00EB5B9A">
        <w:trPr>
          <w:cantSplit/>
        </w:trPr>
        <w:tc>
          <w:tcPr>
            <w:tcW w:w="6985" w:type="dxa"/>
          </w:tcPr>
          <w:p w:rsidR="00EB5B9A" w:rsidRPr="007242C7" w:rsidRDefault="00EB5B9A" w:rsidP="00913FC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EB5B9A" w:rsidRPr="007242C7" w:rsidRDefault="00EB5B9A" w:rsidP="00913FC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</w:tcPr>
          <w:p w:rsidR="00EB5B9A" w:rsidRPr="007242C7" w:rsidRDefault="00EB5B9A" w:rsidP="00913FC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2B15F5" w:rsidRPr="007242C7" w:rsidRDefault="002B15F5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A7F60" w:rsidRPr="004F5D90" w:rsidRDefault="008A7F60" w:rsidP="00913F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5D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วงเงินกู้ยืมที่ยังไม่ได้เบิกออกมาใช้</w:t>
      </w:r>
    </w:p>
    <w:p w:rsidR="008A7F60" w:rsidRPr="007242C7" w:rsidRDefault="008A7F60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A7F60" w:rsidRPr="007242C7" w:rsidRDefault="008A7F60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วงเงินกู้ยืมที่ยังไม่ได้เบิกออกมาใช้ 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:rsidR="008A7F60" w:rsidRPr="007242C7" w:rsidRDefault="008A7F60" w:rsidP="00913F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913FC9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13F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D4EE3" w:rsidRPr="007242C7" w:rsidTr="00913FC9">
        <w:trPr>
          <w:cantSplit/>
          <w:trHeight w:val="279"/>
        </w:trPr>
        <w:tc>
          <w:tcPr>
            <w:tcW w:w="4390" w:type="dxa"/>
            <w:vAlign w:val="bottom"/>
          </w:tcPr>
          <w:p w:rsidR="008D4EE3" w:rsidRPr="007242C7" w:rsidRDefault="008D4EE3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8D4EE3" w:rsidRPr="007242C7" w:rsidRDefault="008D4EE3" w:rsidP="00913FC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8D4EE3" w:rsidRPr="007242C7" w:rsidRDefault="008D4EE3" w:rsidP="00913FC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8D4EE3" w:rsidRPr="007242C7" w:rsidRDefault="008D4EE3" w:rsidP="00913FC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8D4EE3" w:rsidRPr="007242C7" w:rsidRDefault="008D4EE3" w:rsidP="00913FC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913FC9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913FC9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242C7" w:rsidTr="00DF2E9A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913F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D4EE3" w:rsidRPr="007242C7" w:rsidTr="00DF2E9A">
        <w:trPr>
          <w:cantSplit/>
        </w:trPr>
        <w:tc>
          <w:tcPr>
            <w:tcW w:w="4390" w:type="dxa"/>
          </w:tcPr>
          <w:p w:rsidR="008D4EE3" w:rsidRPr="007242C7" w:rsidRDefault="008D4EE3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D4EE3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8D4EE3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D4E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D4E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5" w:type="dxa"/>
            <w:shd w:val="clear" w:color="auto" w:fill="FAFAFA"/>
          </w:tcPr>
          <w:p w:rsidR="008D4EE3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8D4EE3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4E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E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2FE7" w:rsidRPr="007242C7" w:rsidTr="00DF2E9A">
        <w:trPr>
          <w:cantSplit/>
        </w:trPr>
        <w:tc>
          <w:tcPr>
            <w:tcW w:w="4390" w:type="dxa"/>
          </w:tcPr>
          <w:p w:rsidR="00682FE7" w:rsidRPr="007242C7" w:rsidRDefault="00682FE7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วงเงินกู้ยืมระยะสั้น - ตั๋วสัญญาใช้เงิน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82FE7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682FE7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82FE7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center"/>
          </w:tcPr>
          <w:p w:rsidR="00682FE7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2F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2FE7" w:rsidRPr="007242C7" w:rsidTr="00DF2E9A">
        <w:trPr>
          <w:cantSplit/>
        </w:trPr>
        <w:tc>
          <w:tcPr>
            <w:tcW w:w="4390" w:type="dxa"/>
          </w:tcPr>
          <w:p w:rsidR="00682FE7" w:rsidRPr="007242C7" w:rsidRDefault="00682FE7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วงเงินกู้ยืมระยะสั้น - สินเชื่อเพื่อการส่งออก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82FE7" w:rsidRPr="007242C7" w:rsidRDefault="00682FE7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682FE7" w:rsidRPr="007242C7" w:rsidRDefault="00682FE7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:rsidR="00682FE7" w:rsidRPr="007242C7" w:rsidRDefault="00682FE7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682FE7" w:rsidRPr="007242C7" w:rsidRDefault="00682FE7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78AE" w:rsidRPr="007242C7" w:rsidTr="00DF2E9A">
        <w:trPr>
          <w:cantSplit/>
        </w:trPr>
        <w:tc>
          <w:tcPr>
            <w:tcW w:w="4390" w:type="dxa"/>
          </w:tcPr>
          <w:p w:rsidR="000578AE" w:rsidRPr="007242C7" w:rsidRDefault="000578AE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5045C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สต์รี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ซีท</w:t>
            </w:r>
            <w:proofErr w:type="spellEnd"/>
          </w:p>
        </w:tc>
        <w:tc>
          <w:tcPr>
            <w:tcW w:w="1295" w:type="dxa"/>
            <w:shd w:val="clear" w:color="auto" w:fill="FAFAFA"/>
            <w:vAlign w:val="bottom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  <w:vAlign w:val="bottom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578AE" w:rsidRPr="007242C7" w:rsidTr="00DF2E9A">
        <w:trPr>
          <w:cantSplit/>
        </w:trPr>
        <w:tc>
          <w:tcPr>
            <w:tcW w:w="4390" w:type="dxa"/>
          </w:tcPr>
          <w:p w:rsidR="000578AE" w:rsidRPr="007242C7" w:rsidRDefault="000578AE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วงเงินกู้ยืมระยะยาวจากสถาบันการเงิน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0578AE" w:rsidRPr="007242C7" w:rsidRDefault="00023D1A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578AE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0578AE" w:rsidRPr="007242C7" w:rsidTr="00DF2E9A">
        <w:trPr>
          <w:cantSplit/>
        </w:trPr>
        <w:tc>
          <w:tcPr>
            <w:tcW w:w="4390" w:type="dxa"/>
          </w:tcPr>
          <w:p w:rsidR="000578AE" w:rsidRPr="007242C7" w:rsidRDefault="000578AE" w:rsidP="00913F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78AE" w:rsidRPr="007242C7" w:rsidRDefault="000578A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0578AE" w:rsidRPr="007242C7" w:rsidRDefault="000578A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78AE" w:rsidRPr="007242C7" w:rsidRDefault="000578A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0578AE" w:rsidRPr="007242C7" w:rsidRDefault="000578AE" w:rsidP="00913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EB5B9A" w:rsidRDefault="00EB5B9A" w:rsidP="00205812">
      <w:pPr>
        <w:tabs>
          <w:tab w:val="left" w:pos="1134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B5AA6" w:rsidRDefault="00EB5B9A" w:rsidP="00205812">
      <w:pPr>
        <w:tabs>
          <w:tab w:val="left" w:pos="1134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F2E9A" w:rsidRPr="00DF2E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8A7F60" w:rsidRPr="008B6C80" w:rsidRDefault="008A7F60" w:rsidP="008B6C80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DF2E9A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DF2E9A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DF2E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DF2E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02EBD" w:rsidRPr="007242C7" w:rsidTr="00DF2E9A">
        <w:trPr>
          <w:cantSplit/>
        </w:trPr>
        <w:tc>
          <w:tcPr>
            <w:tcW w:w="4390" w:type="dxa"/>
            <w:vAlign w:val="bottom"/>
          </w:tcPr>
          <w:p w:rsidR="00F02EBD" w:rsidRPr="007242C7" w:rsidRDefault="00F02EBD" w:rsidP="00DF2E9A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F02EBD" w:rsidRPr="007242C7" w:rsidRDefault="00F02EBD" w:rsidP="00DF2E9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F02EBD" w:rsidRPr="007242C7" w:rsidRDefault="00F02EBD" w:rsidP="00DF2E9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F02EBD" w:rsidRPr="007242C7" w:rsidRDefault="00F02EBD" w:rsidP="00DF2E9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F02EBD" w:rsidRPr="007242C7" w:rsidRDefault="00F02EBD" w:rsidP="00DF2E9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DF2E9A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DF2E9A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6115ED" w:rsidTr="00DF2E9A">
        <w:trPr>
          <w:cantSplit/>
        </w:trPr>
        <w:tc>
          <w:tcPr>
            <w:tcW w:w="4390" w:type="dxa"/>
            <w:vAlign w:val="bottom"/>
          </w:tcPr>
          <w:p w:rsidR="00C70BFE" w:rsidRPr="006115ED" w:rsidRDefault="00C70BFE" w:rsidP="00DF2E9A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115ED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6115ED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115ED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6115ED" w:rsidRDefault="00C70BFE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tabs>
                <w:tab w:val="left" w:pos="1483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tabs>
                <w:tab w:val="left" w:pos="1252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เงินรับล่วงหน้าจากการขายสินค้า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D931E7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D931E7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ค่าใช้จ่ายส่งเสริมการปลูกค้างจ่าย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ค่าแรงค้างจ่าย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5" w:type="dx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FE780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5" w:type="dx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D931E7" w:rsidRPr="007242C7" w:rsidRDefault="00612329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D931E7" w:rsidRPr="007242C7" w:rsidRDefault="00612329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931E7" w:rsidRPr="007242C7" w:rsidTr="00DF2E9A">
        <w:trPr>
          <w:cantSplit/>
        </w:trPr>
        <w:tc>
          <w:tcPr>
            <w:tcW w:w="4390" w:type="dxa"/>
          </w:tcPr>
          <w:p w:rsidR="00D931E7" w:rsidRPr="007242C7" w:rsidRDefault="00D931E7" w:rsidP="00DF2E9A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1E7" w:rsidRPr="007242C7" w:rsidRDefault="00D931E7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>SUM(ABOVE)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12329" w:rsidRPr="007242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612329" w:rsidRPr="007242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31E7" w:rsidRPr="007242C7" w:rsidRDefault="00023D1A" w:rsidP="00DF2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931E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</w:tbl>
    <w:p w:rsidR="00D8044D" w:rsidRPr="008B6C80" w:rsidRDefault="00D8044D" w:rsidP="008B6C80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8B6C80" w:rsidRPr="008B6C80" w:rsidTr="00CA490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8B6C80" w:rsidRPr="008B6C80" w:rsidRDefault="008B6C80" w:rsidP="00CA490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8B6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B6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:rsidR="008B6C80" w:rsidRPr="008B6C80" w:rsidRDefault="008B6C80" w:rsidP="002C62EF">
      <w:pPr>
        <w:rPr>
          <w:rFonts w:ascii="Browallia New" w:eastAsia="Arial Unicode MS" w:hAnsi="Browallia New" w:cs="Browallia New"/>
          <w:lang w:val="en-GB"/>
        </w:rPr>
      </w:pPr>
    </w:p>
    <w:p w:rsidR="008B6C80" w:rsidRDefault="008B6C80" w:rsidP="002C62EF">
      <w:pPr>
        <w:spacing w:line="320" w:lineRule="exac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6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64214D" w:rsidRPr="0090028D" w:rsidRDefault="0064214D" w:rsidP="002C62E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028D" w:rsidRPr="008B6C80" w:rsidRDefault="0090028D" w:rsidP="002C62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:rsidR="0090028D" w:rsidRPr="008B6C80" w:rsidRDefault="0090028D" w:rsidP="002C62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B6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028D" w:rsidRPr="008B6C80" w:rsidRDefault="00023D1A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0028D" w:rsidRPr="008B6C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0028D" w:rsidRPr="008B6C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B6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028D" w:rsidRPr="008B6C80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90028D" w:rsidRPr="008B6C80" w:rsidRDefault="0090028D" w:rsidP="002C62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028D" w:rsidRPr="008B6C80" w:rsidRDefault="00023D1A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0028D"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0028D"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028D" w:rsidRPr="008B6C80" w:rsidRDefault="0090028D" w:rsidP="002C6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8B6C80" w:rsidRPr="008B6C80" w:rsidRDefault="008B6C80" w:rsidP="002C62EF">
      <w:pPr>
        <w:rPr>
          <w:rFonts w:ascii="Browallia New" w:eastAsia="Arial Unicode MS" w:hAnsi="Browallia New" w:cs="Browallia New"/>
          <w:lang w:val="en-GB"/>
        </w:rPr>
      </w:pPr>
    </w:p>
    <w:p w:rsidR="008B6C80" w:rsidRPr="008B6C80" w:rsidRDefault="008B6C80" w:rsidP="002C62EF">
      <w:pPr>
        <w:tabs>
          <w:tab w:val="left" w:pos="567"/>
        </w:tabs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6C80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หนี้สินที่เกิดจากสัญญาที่ยกมาต้นงวด</w:t>
      </w:r>
      <w:r w:rsidR="00DA3DFE">
        <w:rPr>
          <w:rFonts w:ascii="Browallia New" w:eastAsia="Arial Unicode MS" w:hAnsi="Browallia New" w:cs="Browallia New" w:hint="cs"/>
          <w:sz w:val="26"/>
          <w:szCs w:val="26"/>
          <w:cs/>
        </w:rPr>
        <w:t>และมารับรู้เป็นรายได้ในงวดที่รายงานมีดังนี้</w:t>
      </w:r>
    </w:p>
    <w:p w:rsidR="008B6C80" w:rsidRPr="008B6C80" w:rsidRDefault="008B6C80" w:rsidP="002C62E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F5D90" w:rsidRPr="008B6C80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D90" w:rsidRPr="008B6C80" w:rsidRDefault="004F5D90" w:rsidP="004F5D9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D90" w:rsidRPr="008B6C80" w:rsidRDefault="004F5D90" w:rsidP="004F5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5D90" w:rsidRPr="008B6C80" w:rsidRDefault="004F5D90" w:rsidP="004F5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:rsidR="004F5D90" w:rsidRPr="008B6C80" w:rsidRDefault="004F5D90" w:rsidP="004F5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C80" w:rsidRPr="008B6C80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B6C80" w:rsidRPr="008B6C80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6C80" w:rsidRPr="008B6C80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C80" w:rsidRPr="00773ADA" w:rsidRDefault="008B6C80" w:rsidP="008B6C80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773ADA" w:rsidRDefault="008B6C80" w:rsidP="008B6C80">
            <w:pPr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773ADA" w:rsidRDefault="008B6C80" w:rsidP="008B6C80">
            <w:pPr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C80" w:rsidRPr="00773ADA" w:rsidRDefault="008B6C80" w:rsidP="008B6C80">
            <w:pPr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C80" w:rsidRPr="00773ADA" w:rsidRDefault="008B6C80" w:rsidP="008B6C80">
            <w:pPr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8B6C80" w:rsidRPr="008B6C80" w:rsidTr="00773ADA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C80" w:rsidRPr="008B6C80" w:rsidRDefault="008B6C80" w:rsidP="00CA4902">
            <w:pPr>
              <w:ind w:left="-113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6C80" w:rsidRPr="007242C7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8B6C80" w:rsidRPr="008B6C80" w:rsidRDefault="008B6C80" w:rsidP="00CA4902">
            <w:pPr>
              <w:ind w:left="29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6C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C80" w:rsidRPr="008B6C80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6C80" w:rsidRPr="008B6C80" w:rsidRDefault="00023D1A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B6C80"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8B6C80"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B6C80" w:rsidRPr="00B338D4" w:rsidRDefault="008B6C80" w:rsidP="00CA4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773ADA" w:rsidRPr="0090028D" w:rsidRDefault="00773ADA" w:rsidP="0090028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773ADA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023D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F2E9A" w:rsidRPr="00DF2E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หนี้สินตามสัญญาเช่าการเงิน</w:t>
            </w:r>
          </w:p>
        </w:tc>
      </w:tr>
    </w:tbl>
    <w:p w:rsidR="008A7F60" w:rsidRPr="007242C7" w:rsidRDefault="008A7F60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8A7F60" w:rsidRPr="007242C7" w:rsidRDefault="008A7F60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:rsidR="008A7F60" w:rsidRPr="0090028D" w:rsidRDefault="008A7F60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90028D" w:rsidRPr="0090028D" w:rsidRDefault="0090028D" w:rsidP="00773A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0028D" w:rsidRPr="0090028D" w:rsidRDefault="0090028D" w:rsidP="00773ADA">
            <w:pPr>
              <w:pStyle w:val="Heading2"/>
              <w:spacing w:before="10" w:after="10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0028D" w:rsidRPr="0090028D" w:rsidRDefault="0090028D" w:rsidP="00773ADA">
            <w:pPr>
              <w:pStyle w:val="Heading2"/>
              <w:tabs>
                <w:tab w:val="left" w:pos="360"/>
              </w:tabs>
              <w:spacing w:before="10" w:after="10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5" w:type="dx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  <w:tab w:val="left" w:pos="251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ครบกำหนด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ภายใน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360"/>
                <w:tab w:val="left" w:pos="2512"/>
              </w:tabs>
              <w:spacing w:before="10" w:after="10"/>
              <w:ind w:right="-9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ค่าใช้จ่ายทางการเงินในอนาคตของ</w:t>
            </w:r>
          </w:p>
        </w:tc>
        <w:tc>
          <w:tcPr>
            <w:tcW w:w="1295" w:type="dxa"/>
            <w:shd w:val="clear" w:color="auto" w:fill="FAFAFA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360"/>
                <w:tab w:val="left" w:pos="2512"/>
              </w:tabs>
              <w:spacing w:before="10" w:after="10"/>
              <w:ind w:right="-9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 xml:space="preserve">   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สัญญาเช่าการเงิน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  <w:tab w:val="left" w:pos="2512"/>
              </w:tabs>
              <w:spacing w:before="10" w:after="10"/>
              <w:ind w:right="-9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5" w:type="dxa"/>
            <w:shd w:val="clear" w:color="auto" w:fill="FAFAFA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5" w:type="dx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9002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 w:rsidRPr="009002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:rsidR="00C22A10" w:rsidRPr="0090028D" w:rsidRDefault="00C22A10" w:rsidP="008B6C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A7F60" w:rsidRPr="0090028D" w:rsidRDefault="008A7F60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2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มูลค่าปัจจุบันของหนี้สินตามสัญญาเช่าการเงิน มีรายละเอียดดังนี้</w:t>
      </w:r>
    </w:p>
    <w:p w:rsidR="00E44302" w:rsidRPr="0090028D" w:rsidRDefault="00E44302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90028D" w:rsidRPr="0090028D" w:rsidRDefault="0090028D" w:rsidP="00773A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0028D" w:rsidRPr="0090028D" w:rsidRDefault="0090028D" w:rsidP="00773ADA">
            <w:pPr>
              <w:pStyle w:val="Heading2"/>
              <w:spacing w:before="10" w:after="10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0028D" w:rsidRPr="0090028D" w:rsidRDefault="0090028D" w:rsidP="00773ADA">
            <w:pPr>
              <w:pStyle w:val="Heading2"/>
              <w:tabs>
                <w:tab w:val="left" w:pos="360"/>
              </w:tabs>
              <w:spacing w:before="10" w:after="10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vAlign w:val="bottom"/>
          </w:tcPr>
          <w:p w:rsidR="0090028D" w:rsidRPr="0090028D" w:rsidRDefault="0090028D" w:rsidP="00773ADA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tabs>
                <w:tab w:val="left" w:pos="62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5" w:type="dx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  <w:hideMark/>
          </w:tcPr>
          <w:p w:rsidR="0090028D" w:rsidRPr="0090028D" w:rsidRDefault="0090028D" w:rsidP="00773ADA">
            <w:pPr>
              <w:tabs>
                <w:tab w:val="left" w:pos="622"/>
                <w:tab w:val="left" w:pos="251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ครบกำหนด</w:t>
            </w:r>
            <w:r w:rsidRPr="009002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เกิน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90028D" w:rsidRPr="0090028D" w:rsidTr="0090028D">
        <w:trPr>
          <w:cantSplit/>
        </w:trPr>
        <w:tc>
          <w:tcPr>
            <w:tcW w:w="6958" w:type="dxa"/>
          </w:tcPr>
          <w:p w:rsidR="0090028D" w:rsidRPr="0090028D" w:rsidRDefault="0090028D" w:rsidP="00773ADA">
            <w:pPr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028D" w:rsidRPr="0090028D" w:rsidRDefault="0090028D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9002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 w:rsidRPr="009002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28D" w:rsidRPr="0090028D" w:rsidRDefault="00023D1A" w:rsidP="00773A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0028D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:rsidR="008B6C80" w:rsidRPr="0090028D" w:rsidRDefault="008B6C80">
      <w:pPr>
        <w:rPr>
          <w:rFonts w:ascii="Browallia New" w:hAnsi="Browallia New" w:cs="Browallia New"/>
          <w:sz w:val="26"/>
          <w:szCs w:val="26"/>
        </w:rPr>
      </w:pPr>
    </w:p>
    <w:p w:rsidR="008B6C80" w:rsidRPr="005B5AA6" w:rsidRDefault="00773AD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DE118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OLE_LINK9"/>
            <w:r w:rsidRPr="00023D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115ED" w:rsidRPr="006115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6115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5F05DA" w:rsidRPr="007242C7" w:rsidRDefault="005F05DA" w:rsidP="006115E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DF78BD" w:rsidRPr="007242C7" w:rsidRDefault="00DF78BD" w:rsidP="006115E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8B6C8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ที่กำหนดไว้ระหว่างปี</w:t>
      </w: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:rsidR="003036D8" w:rsidRPr="007242C7" w:rsidRDefault="003036D8" w:rsidP="006115E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9"/>
        <w:gridCol w:w="1242"/>
        <w:gridCol w:w="1219"/>
        <w:gridCol w:w="1295"/>
        <w:gridCol w:w="1295"/>
      </w:tblGrid>
      <w:tr w:rsidR="00C22CAB" w:rsidRPr="007242C7" w:rsidTr="006115ED">
        <w:trPr>
          <w:cantSplit/>
        </w:trPr>
        <w:tc>
          <w:tcPr>
            <w:tcW w:w="4519" w:type="dxa"/>
            <w:vAlign w:val="bottom"/>
          </w:tcPr>
          <w:p w:rsidR="008A7F60" w:rsidRPr="007242C7" w:rsidRDefault="008A7F60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611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611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  <w:vAlign w:val="bottom"/>
          </w:tcPr>
          <w:p w:rsidR="00686AF0" w:rsidRPr="007242C7" w:rsidRDefault="00686AF0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86AF0" w:rsidRPr="007242C7" w:rsidRDefault="00686AF0" w:rsidP="006115ED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686AF0" w:rsidRPr="007242C7" w:rsidRDefault="00686AF0" w:rsidP="006115ED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686AF0" w:rsidRPr="007242C7" w:rsidRDefault="00686AF0" w:rsidP="006115ED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686AF0" w:rsidRPr="007242C7" w:rsidRDefault="00686AF0" w:rsidP="006115ED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6115ED">
        <w:trPr>
          <w:cantSplit/>
        </w:trPr>
        <w:tc>
          <w:tcPr>
            <w:tcW w:w="4519" w:type="dxa"/>
            <w:vAlign w:val="bottom"/>
          </w:tcPr>
          <w:p w:rsidR="00C70BFE" w:rsidRPr="007242C7" w:rsidRDefault="00C70BFE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242C7" w:rsidTr="006115ED">
        <w:trPr>
          <w:cantSplit/>
        </w:trPr>
        <w:tc>
          <w:tcPr>
            <w:tcW w:w="4519" w:type="dxa"/>
            <w:vAlign w:val="bottom"/>
          </w:tcPr>
          <w:p w:rsidR="00C70BFE" w:rsidRPr="007242C7" w:rsidRDefault="00C70BFE" w:rsidP="006115E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6AF0" w:rsidRPr="007242C7" w:rsidTr="006115ED">
        <w:trPr>
          <w:cantSplit/>
        </w:trPr>
        <w:tc>
          <w:tcPr>
            <w:tcW w:w="4519" w:type="dxa"/>
            <w:hideMark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42" w:type="dxa"/>
            <w:shd w:val="clear" w:color="auto" w:fill="FAFAFA"/>
            <w:vAlign w:val="bottom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19" w:type="dxa"/>
            <w:vAlign w:val="bottom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  <w:r w:rsidRPr="00023D1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vAlign w:val="bottom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  <w:hideMark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1C90" w:rsidRPr="00021C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021C90" w:rsidRPr="00021C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19" w:type="dx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5" w:type="dxa"/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5" w:type="dx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  <w:hideMark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021C90" w:rsidRPr="00021C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19" w:type="dx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E82821" w:rsidRPr="007242C7" w:rsidTr="006115ED">
        <w:trPr>
          <w:cantSplit/>
        </w:trPr>
        <w:tc>
          <w:tcPr>
            <w:tcW w:w="4519" w:type="dxa"/>
          </w:tcPr>
          <w:p w:rsidR="00E82821" w:rsidRPr="007242C7" w:rsidRDefault="00414D7B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42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21C90" w:rsidRPr="00021C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021C90" w:rsidRPr="00021C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19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6AF0" w:rsidRPr="007242C7" w:rsidTr="006115ED">
        <w:trPr>
          <w:cantSplit/>
        </w:trPr>
        <w:tc>
          <w:tcPr>
            <w:tcW w:w="4519" w:type="dxa"/>
          </w:tcPr>
          <w:p w:rsidR="00686AF0" w:rsidRPr="007242C7" w:rsidRDefault="00686AF0" w:rsidP="006115ED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กำไร</w:t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6AF0" w:rsidRPr="007242C7" w:rsidTr="006115ED">
        <w:trPr>
          <w:cantSplit/>
        </w:trPr>
        <w:tc>
          <w:tcPr>
            <w:tcW w:w="4519" w:type="dxa"/>
          </w:tcPr>
          <w:p w:rsidR="00686AF0" w:rsidRPr="007242C7" w:rsidRDefault="00686AF0" w:rsidP="006115ED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ในการประมาณการตามหลักคณิตศาสตร์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6AF0" w:rsidRPr="007242C7" w:rsidTr="006115ED">
        <w:trPr>
          <w:cantSplit/>
        </w:trPr>
        <w:tc>
          <w:tcPr>
            <w:tcW w:w="4519" w:type="dxa"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ประกันภัย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FAFAFA"/>
          </w:tcPr>
          <w:p w:rsidR="00686AF0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9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:rsidR="00686AF0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หนี้สินเพิ่มขึ้นจากการรับโอนพนักงานจากบริษัทย่อย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:rsidR="00686AF0" w:rsidRPr="007242C7" w:rsidRDefault="004F396F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686AF0" w:rsidRPr="007242C7" w:rsidRDefault="00686AF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86AF0" w:rsidRPr="007242C7" w:rsidTr="006115ED">
        <w:trPr>
          <w:cantSplit/>
        </w:trPr>
        <w:tc>
          <w:tcPr>
            <w:tcW w:w="4519" w:type="dxa"/>
            <w:hideMark/>
          </w:tcPr>
          <w:p w:rsidR="00686AF0" w:rsidRPr="007242C7" w:rsidRDefault="00686AF0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686AF0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686AF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</w:tbl>
    <w:p w:rsidR="008A7F60" w:rsidRPr="007242C7" w:rsidRDefault="008A7F60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57B89" w:rsidRPr="00DA3DFE" w:rsidRDefault="00C57B89" w:rsidP="00C57B8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ต้นทุนบริการในอดีตเกิดจากการเปลี่ยนแปลงประมาณการของค่าชดเชยพนักงานหลังเกษียณอายุสำหรับพนักงานที่มีอายุงานมากกว่าหรือเท่ากับ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ปี โดยจะเปลี่ยนจากจำนวน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วันของค่าจ้างอัตราสุดท้ายเป็น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วันของค่าจ้างอัตราสุดท้าย</w:t>
      </w:r>
      <w:r w:rsidR="00DA3D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A3D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ตามพระราชบัญญัติคุ้มครองแรงงานฉบับแก้ไขที่ประกาศในราชกิจจา</w:t>
      </w:r>
      <w:proofErr w:type="spellStart"/>
      <w:r w:rsidR="00DA3D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นุเ</w:t>
      </w:r>
      <w:proofErr w:type="spellEnd"/>
      <w:r w:rsidR="00DA3D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บกษาลงวันที่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DA3D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3D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เมษายน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C57B89" w:rsidRDefault="00C57B89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A7F60" w:rsidRPr="007242C7" w:rsidRDefault="008A7F60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</w:t>
      </w:r>
      <w:r w:rsidR="006B447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</w:t>
      </w:r>
      <w:r w:rsidR="00AD7B7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ตามหลักคณิตศาสตร์ประกันภัยที่ใช้เป็นดังนี้</w:t>
      </w:r>
    </w:p>
    <w:p w:rsidR="001B123F" w:rsidRPr="007242C7" w:rsidRDefault="001B123F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7242C7" w:rsidTr="006115ED">
        <w:trPr>
          <w:cantSplit/>
        </w:trPr>
        <w:tc>
          <w:tcPr>
            <w:tcW w:w="6984" w:type="dxa"/>
            <w:vAlign w:val="bottom"/>
          </w:tcPr>
          <w:p w:rsidR="00AD7B70" w:rsidRPr="007242C7" w:rsidRDefault="00AD7B70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AD7B70" w:rsidRPr="007242C7" w:rsidRDefault="00AD7B70" w:rsidP="006115ED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B70" w:rsidRPr="007242C7" w:rsidTr="006115ED">
        <w:trPr>
          <w:cantSplit/>
        </w:trPr>
        <w:tc>
          <w:tcPr>
            <w:tcW w:w="6984" w:type="dxa"/>
            <w:vAlign w:val="bottom"/>
          </w:tcPr>
          <w:p w:rsidR="00AD7B70" w:rsidRPr="007242C7" w:rsidRDefault="00AD7B70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:rsidR="00AD7B70" w:rsidRPr="007242C7" w:rsidRDefault="00AD7B70" w:rsidP="006115ED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41C2C" w:rsidRPr="007242C7" w:rsidTr="006115ED">
        <w:trPr>
          <w:cantSplit/>
        </w:trPr>
        <w:tc>
          <w:tcPr>
            <w:tcW w:w="6984" w:type="dxa"/>
            <w:vAlign w:val="bottom"/>
          </w:tcPr>
          <w:p w:rsidR="00241C2C" w:rsidRPr="007242C7" w:rsidRDefault="00241C2C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241C2C" w:rsidRPr="007242C7" w:rsidRDefault="00023D1A" w:rsidP="006115ED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241C2C" w:rsidRPr="007242C7" w:rsidRDefault="00023D1A" w:rsidP="006115ED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A7F60" w:rsidRPr="007242C7" w:rsidTr="006115ED">
        <w:trPr>
          <w:cantSplit/>
        </w:trPr>
        <w:tc>
          <w:tcPr>
            <w:tcW w:w="6984" w:type="dxa"/>
            <w:vAlign w:val="bottom"/>
          </w:tcPr>
          <w:p w:rsidR="008A7F60" w:rsidRPr="007242C7" w:rsidRDefault="008A7F60" w:rsidP="006115E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A7F60" w:rsidRPr="007242C7" w:rsidRDefault="008A7F60" w:rsidP="006115ED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A7F60" w:rsidRPr="007242C7" w:rsidRDefault="008A7F60" w:rsidP="006115ED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A7F60" w:rsidRPr="007242C7" w:rsidTr="006115ED">
        <w:trPr>
          <w:cantSplit/>
        </w:trPr>
        <w:tc>
          <w:tcPr>
            <w:tcW w:w="6984" w:type="dxa"/>
            <w:vAlign w:val="bottom"/>
          </w:tcPr>
          <w:p w:rsidR="008A7F60" w:rsidRPr="007242C7" w:rsidRDefault="008A7F60" w:rsidP="006115E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F60" w:rsidRPr="007242C7" w:rsidRDefault="008A7F6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8A7F60" w:rsidRPr="007242C7" w:rsidRDefault="008A7F60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  <w:hideMark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  <w:hideMark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อัตราการเพิ่มขึ้นของเงินเดือน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023D1A" w:rsidRPr="00023D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295" w:type="dxa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E82821" w:rsidRPr="007242C7" w:rsidTr="006115ED">
        <w:trPr>
          <w:cantSplit/>
        </w:trPr>
        <w:tc>
          <w:tcPr>
            <w:tcW w:w="6984" w:type="dxa"/>
            <w:vAlign w:val="center"/>
          </w:tcPr>
          <w:p w:rsidR="00E82821" w:rsidRPr="007242C7" w:rsidRDefault="00E82821" w:rsidP="006115E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42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5" w:type="dx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bookmarkEnd w:id="20"/>
    </w:tbl>
    <w:p w:rsidR="00773ADA" w:rsidRDefault="00AD7B70" w:rsidP="006115ED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:rsidR="00C8023A" w:rsidRPr="006115ED" w:rsidRDefault="00C8023A" w:rsidP="006115E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หลักในการประมาณการตามหลักคณิตศาสตร์ประกันภัยเป็นดังต่อไปนี้</w:t>
      </w:r>
    </w:p>
    <w:p w:rsidR="00C8023A" w:rsidRPr="006115ED" w:rsidRDefault="00C8023A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354"/>
        <w:gridCol w:w="1512"/>
        <w:gridCol w:w="1512"/>
        <w:gridCol w:w="1512"/>
        <w:gridCol w:w="1512"/>
      </w:tblGrid>
      <w:tr w:rsidR="00C22CAB" w:rsidRPr="006115ED" w:rsidTr="006115ED">
        <w:tc>
          <w:tcPr>
            <w:tcW w:w="2070" w:type="dxa"/>
          </w:tcPr>
          <w:p w:rsidR="00C8023A" w:rsidRPr="006115ED" w:rsidRDefault="00C8023A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8023A" w:rsidRPr="006115ED" w:rsidTr="006115ED">
        <w:tc>
          <w:tcPr>
            <w:tcW w:w="2070" w:type="dxa"/>
          </w:tcPr>
          <w:p w:rsidR="00C8023A" w:rsidRPr="006115ED" w:rsidRDefault="00C8023A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07472E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</w:t>
            </w:r>
            <w:r w:rsidR="00C8023A"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กพันโครงการผลประโยชน์ที่กำหนดไว้</w:t>
            </w:r>
          </w:p>
        </w:tc>
      </w:tr>
      <w:tr w:rsidR="00C8023A" w:rsidRPr="006115ED" w:rsidTr="006115ED">
        <w:tc>
          <w:tcPr>
            <w:tcW w:w="2070" w:type="dxa"/>
          </w:tcPr>
          <w:p w:rsidR="00C8023A" w:rsidRPr="006115ED" w:rsidRDefault="00C8023A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  <w:r w:rsidR="004B4F9A"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  <w:r w:rsidR="004B4F9A"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</w:tr>
      <w:tr w:rsidR="00C8023A" w:rsidRPr="006115ED" w:rsidTr="006115ED">
        <w:tc>
          <w:tcPr>
            <w:tcW w:w="2070" w:type="dxa"/>
          </w:tcPr>
          <w:p w:rsidR="00C8023A" w:rsidRPr="006115ED" w:rsidRDefault="00C8023A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ในข้อสมมติ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8023A" w:rsidRPr="006115ED" w:rsidTr="006115ED">
        <w:tc>
          <w:tcPr>
            <w:tcW w:w="2070" w:type="dxa"/>
          </w:tcPr>
          <w:p w:rsidR="00C8023A" w:rsidRPr="006115ED" w:rsidRDefault="00C8023A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8023A" w:rsidRPr="006115ED" w:rsidRDefault="00C8023A" w:rsidP="006115ED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82821" w:rsidRPr="006115ED" w:rsidTr="006115ED">
        <w:tc>
          <w:tcPr>
            <w:tcW w:w="2070" w:type="dxa"/>
          </w:tcPr>
          <w:p w:rsidR="00E82821" w:rsidRPr="006115ED" w:rsidRDefault="00E82821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115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54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0"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</w:p>
        </w:tc>
      </w:tr>
      <w:tr w:rsidR="00E82821" w:rsidRPr="006115ED" w:rsidTr="006115ED">
        <w:tc>
          <w:tcPr>
            <w:tcW w:w="2070" w:type="dxa"/>
          </w:tcPr>
          <w:p w:rsidR="00E82821" w:rsidRPr="006115ED" w:rsidRDefault="00E82821" w:rsidP="006115ED">
            <w:pPr>
              <w:ind w:left="-100" w:right="-13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115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E82821" w:rsidRPr="006115ED" w:rsidTr="006115ED">
        <w:tc>
          <w:tcPr>
            <w:tcW w:w="2070" w:type="dxa"/>
          </w:tcPr>
          <w:p w:rsidR="00E82821" w:rsidRPr="006115ED" w:rsidRDefault="00E82821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115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อัตราการลาออก</w:t>
            </w:r>
          </w:p>
        </w:tc>
        <w:tc>
          <w:tcPr>
            <w:tcW w:w="1354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</w:t>
            </w:r>
          </w:p>
        </w:tc>
      </w:tr>
      <w:tr w:rsidR="00E82821" w:rsidRPr="006115ED" w:rsidTr="006115ED">
        <w:tc>
          <w:tcPr>
            <w:tcW w:w="2070" w:type="dxa"/>
          </w:tcPr>
          <w:p w:rsidR="00E82821" w:rsidRPr="006115ED" w:rsidRDefault="00E82821" w:rsidP="006115E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15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อายุการตาย</w:t>
            </w:r>
          </w:p>
        </w:tc>
        <w:tc>
          <w:tcPr>
            <w:tcW w:w="1354" w:type="dxa"/>
          </w:tcPr>
          <w:p w:rsidR="00E82821" w:rsidRPr="006115ED" w:rsidRDefault="00023D1A" w:rsidP="006115ED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82821"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82821"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512" w:type="dxa"/>
            <w:shd w:val="clear" w:color="auto" w:fill="FAFAF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512" w:type="dxa"/>
          </w:tcPr>
          <w:p w:rsidR="00E82821" w:rsidRPr="006115ED" w:rsidRDefault="00E82821" w:rsidP="006115ED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6115E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</w:tr>
    </w:tbl>
    <w:p w:rsidR="00C8023A" w:rsidRPr="006115ED" w:rsidRDefault="00C8023A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023A" w:rsidRPr="006115ED" w:rsidRDefault="00C8023A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หนึ่ง ขณะที่ให้ข้อสมมติ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บางเรื่องอาจมีความสัมพันธ์กัน ในการคำนวณ</w:t>
      </w:r>
      <w:r w:rsidR="008B6C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การวิเคราะห์ความอ่อนไหวของภาระผูกพัน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ผลประโยชน์ที่กำหนดไว้ที่มีต่อการเปลี่ยนแปลงในข้อสมมติ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หลักได้ใช้วิธีเดียว</w:t>
      </w:r>
      <w:r w:rsidR="008B6C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</w:t>
      </w:r>
      <w:r w:rsidR="008B6C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8B6C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การคำนวณหนี้สิน</w:t>
      </w:r>
      <w:r w:rsidR="00AD7B70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ที่รับรู้ในงบแสดงฐานะการเงิน</w:t>
      </w:r>
    </w:p>
    <w:p w:rsidR="0007472E" w:rsidRPr="006115ED" w:rsidRDefault="0007472E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66E5A" w:rsidRPr="006115ED" w:rsidRDefault="00266E5A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="004B4F9A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:rsidR="00266E5A" w:rsidRPr="006115ED" w:rsidRDefault="00266E5A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7472E" w:rsidRPr="006115ED" w:rsidRDefault="0007472E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:rsidR="0007472E" w:rsidRPr="006115ED" w:rsidRDefault="0007472E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7472E" w:rsidRPr="000D6462" w:rsidRDefault="0007472E" w:rsidP="006115ED">
      <w:pPr>
        <w:jc w:val="thaiDistribute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0D6462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:rsidR="00D150B8" w:rsidRPr="006115ED" w:rsidRDefault="00D150B8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20BC8" w:rsidRPr="006115ED" w:rsidRDefault="00D150B8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  <w:r w:rsidR="00020BC8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ถึงแม้ว่าการเพิ่มมูลค่าของพันธบัตรที่โครงการได้ถือไว้จะชดเชยได้บางส่วน</w:t>
      </w:r>
    </w:p>
    <w:p w:rsidR="00D150B8" w:rsidRPr="006115ED" w:rsidRDefault="00D150B8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150B8" w:rsidRPr="006115ED" w:rsidRDefault="00D150B8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ระยะเวลาถัวเฉลี่ยถ่วงน้ำหนักของภาระผูกพันตามโครงการผลประโยชน์ของกลุ่มกิจการ</w:t>
      </w:r>
      <w:r w:rsidR="007B6AE8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คือ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050635" w:rsidRPr="006115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71</w:t>
      </w:r>
      <w:r w:rsidR="007B6AE8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:rsidR="00D150B8" w:rsidRPr="006115ED" w:rsidRDefault="00D150B8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150B8" w:rsidRPr="006115ED" w:rsidRDefault="00D150B8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กลุ่มกิจการใช้กระแสเงินสดจากกิจกรรมดำเนินงานมาจ่ายผลประโยชน์เมื่อเกษียณอายุ</w:t>
      </w:r>
    </w:p>
    <w:p w:rsidR="00020BC8" w:rsidRPr="006115ED" w:rsidRDefault="00020BC8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150B8" w:rsidRPr="006115ED" w:rsidRDefault="00D150B8" w:rsidP="006115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</w:t>
      </w:r>
      <w:r w:rsidR="008B6C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ไม่มีการคิดลด</w:t>
      </w:r>
      <w:r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ไว้</w:t>
      </w:r>
      <w:r w:rsidR="00CE2054" w:rsidRPr="006115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เป็นดังต่อไปนี้</w:t>
      </w:r>
    </w:p>
    <w:p w:rsidR="00595C68" w:rsidRPr="006115ED" w:rsidRDefault="00595C68" w:rsidP="006115E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6115ED">
        <w:trPr>
          <w:cantSplit/>
        </w:trPr>
        <w:tc>
          <w:tcPr>
            <w:tcW w:w="4390" w:type="dxa"/>
            <w:vAlign w:val="bottom"/>
          </w:tcPr>
          <w:p w:rsidR="00595C68" w:rsidRPr="007242C7" w:rsidRDefault="00595C68" w:rsidP="004F5D9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95C68" w:rsidRPr="007242C7" w:rsidRDefault="00595C68" w:rsidP="00611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95C68" w:rsidRPr="007242C7" w:rsidRDefault="00595C68" w:rsidP="00611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70BFE" w:rsidRPr="007242C7" w:rsidTr="006115ED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4F5D9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6115ED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6115ED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6115ED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6115ED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6115ED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4F5D9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242C7" w:rsidTr="006115ED">
        <w:trPr>
          <w:cantSplit/>
        </w:trPr>
        <w:tc>
          <w:tcPr>
            <w:tcW w:w="4390" w:type="dxa"/>
          </w:tcPr>
          <w:p w:rsidR="00C70BFE" w:rsidRPr="007242C7" w:rsidRDefault="00C70BFE" w:rsidP="004F5D9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7242C7" w:rsidRDefault="00C70BFE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2821" w:rsidRPr="007242C7" w:rsidTr="006115ED">
        <w:trPr>
          <w:cantSplit/>
        </w:trPr>
        <w:tc>
          <w:tcPr>
            <w:tcW w:w="4390" w:type="dxa"/>
          </w:tcPr>
          <w:p w:rsidR="00E82821" w:rsidRPr="007242C7" w:rsidRDefault="00E82821" w:rsidP="004F5D9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น้อยกว่า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5" w:type="dxa"/>
            <w:vAlign w:val="bottom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5" w:type="dxa"/>
            <w:vAlign w:val="bottom"/>
          </w:tcPr>
          <w:p w:rsidR="00E82821" w:rsidRPr="007242C7" w:rsidRDefault="00E82821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82821" w:rsidRPr="007242C7" w:rsidTr="006115ED">
        <w:trPr>
          <w:cantSplit/>
        </w:trPr>
        <w:tc>
          <w:tcPr>
            <w:tcW w:w="4390" w:type="dxa"/>
          </w:tcPr>
          <w:p w:rsidR="00E82821" w:rsidRPr="007242C7" w:rsidRDefault="00E82821" w:rsidP="004F5D9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ระหว่าง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5" w:type="dx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5" w:type="dxa"/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5" w:type="dx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E82821" w:rsidRPr="007242C7" w:rsidTr="006115ED">
        <w:trPr>
          <w:cantSplit/>
        </w:trPr>
        <w:tc>
          <w:tcPr>
            <w:tcW w:w="4390" w:type="dxa"/>
          </w:tcPr>
          <w:p w:rsidR="00E82821" w:rsidRPr="007242C7" w:rsidRDefault="00E82821" w:rsidP="004F5D9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เกินกว่า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E82821" w:rsidRPr="007242C7" w:rsidTr="006115ED">
        <w:trPr>
          <w:cantSplit/>
        </w:trPr>
        <w:tc>
          <w:tcPr>
            <w:tcW w:w="4390" w:type="dxa"/>
          </w:tcPr>
          <w:p w:rsidR="00E82821" w:rsidRPr="007242C7" w:rsidRDefault="00E82821" w:rsidP="004F5D9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E82821" w:rsidRPr="007242C7" w:rsidRDefault="00023D1A" w:rsidP="00611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</w:tbl>
    <w:p w:rsidR="008B6C80" w:rsidRPr="0090028D" w:rsidRDefault="00773ADA" w:rsidP="0077244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23D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115ED" w:rsidRPr="006115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6115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:rsidR="006F3050" w:rsidRPr="001D11DF" w:rsidRDefault="006F3050" w:rsidP="006115ED">
      <w:pPr>
        <w:rPr>
          <w:rFonts w:ascii="Browallia New" w:eastAsia="Arial Unicode MS" w:hAnsi="Browallia New" w:cs="Browallia New"/>
          <w:color w:val="000000"/>
          <w:lang w:val="en-GB"/>
        </w:rPr>
      </w:pPr>
    </w:p>
    <w:p w:rsidR="00236D13" w:rsidRPr="007242C7" w:rsidRDefault="00236D13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ที่ประชุมสามัญผู้ถือหุ้น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ประจํ</w:t>
      </w:r>
      <w:proofErr w:type="spellEnd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าปี </w:t>
      </w:r>
      <w:r w:rsidR="00563A61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สําหรับ</w:t>
      </w:r>
      <w:proofErr w:type="spellEnd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2560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115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แก่ผู้ถือหุ้น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สามัญทั้งหมด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จํานวน</w:t>
      </w:r>
      <w:proofErr w:type="spellEnd"/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ล้านหุ้น ในอัตราหุ้นละ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รวมเป็นเงินทั้งสิ้น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F82A72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บริษัทได้จ่ายเงินปันผลดังกล่าว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ให้แก่ผู้ถือหุ้นแล้วเมื่อวันที่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236D13" w:rsidRPr="001D11DF" w:rsidRDefault="00236D13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236D13" w:rsidRPr="007242C7" w:rsidRDefault="00236D13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ได้อนุมัติให้จ่ายเงินปันผลระหว่างกาลจาก</w:t>
      </w:r>
      <w:r w:rsidR="00287B01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ผลการดำเนินงานสำหรับงวดเก้าสิ้นสุดวันที่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รวมเป็นเงินทั้งสิ้น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F82A72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บริษัทได้จ่ายเงินปันผลดังกล่าว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ให้แก่ผู้ถือหุ้นแล้วเมื่อวันที่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772440" w:rsidRPr="001D11DF" w:rsidRDefault="00772440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772440" w:rsidRPr="007242C7" w:rsidRDefault="00772440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ที่ประชุมสามัญผู้ถือหุ้น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ประจํ</w:t>
      </w:r>
      <w:proofErr w:type="spellEnd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าปี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สําหรับ</w:t>
      </w:r>
      <w:proofErr w:type="spellEnd"/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40F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แก่ผู้ถือหุ้น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สามัญทั้งหมด</w:t>
      </w:r>
      <w:proofErr w:type="spellStart"/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จํานวน</w:t>
      </w:r>
      <w:proofErr w:type="spellEnd"/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ล้านหุ้น ในอัตราหุ้นละ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รวมเป็นเงินทั้งสิ้น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 บริษัทได้จ่ายเงินปันผลระหว่างกาลไปแล้วในอัตราหุ้นละ</w:t>
      </w:r>
      <w:r w:rsidR="005045C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และได้จ่ายเงินปันผลส่วนที่เหลืออีกจำนวน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ในวันที่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236D13" w:rsidRPr="001D11DF" w:rsidRDefault="00236D13" w:rsidP="006115E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23D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:rsidR="006F3050" w:rsidRPr="001D11DF" w:rsidRDefault="006F3050" w:rsidP="001D11DF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C22CAB" w:rsidRPr="007242C7" w:rsidTr="00F40F55">
        <w:trPr>
          <w:cantSplit/>
        </w:trPr>
        <w:tc>
          <w:tcPr>
            <w:tcW w:w="6958" w:type="dxa"/>
            <w:vAlign w:val="bottom"/>
          </w:tcPr>
          <w:p w:rsidR="006F3050" w:rsidRPr="007242C7" w:rsidRDefault="006F3050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6F3050" w:rsidRPr="007242C7" w:rsidRDefault="006F3050" w:rsidP="00F40F55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3050" w:rsidRPr="007242C7" w:rsidTr="00F40F55">
        <w:trPr>
          <w:cantSplit/>
        </w:trPr>
        <w:tc>
          <w:tcPr>
            <w:tcW w:w="6958" w:type="dxa"/>
            <w:vAlign w:val="bottom"/>
          </w:tcPr>
          <w:p w:rsidR="006F3050" w:rsidRPr="007242C7" w:rsidRDefault="006F3050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:rsidR="006F3050" w:rsidRPr="007242C7" w:rsidRDefault="006F3050" w:rsidP="00F40F55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F3050" w:rsidRPr="007242C7" w:rsidTr="00F40F55">
        <w:trPr>
          <w:cantSplit/>
        </w:trPr>
        <w:tc>
          <w:tcPr>
            <w:tcW w:w="6958" w:type="dxa"/>
            <w:vAlign w:val="bottom"/>
          </w:tcPr>
          <w:p w:rsidR="006F3050" w:rsidRPr="007242C7" w:rsidRDefault="006F3050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6F3050" w:rsidRPr="007242C7" w:rsidRDefault="006F3050" w:rsidP="00F40F55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6F3050" w:rsidRPr="007242C7" w:rsidRDefault="006F3050" w:rsidP="00F40F55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F3050" w:rsidRPr="0090028D" w:rsidTr="00F37F9C">
        <w:trPr>
          <w:cantSplit/>
        </w:trPr>
        <w:tc>
          <w:tcPr>
            <w:tcW w:w="6958" w:type="dxa"/>
            <w:vAlign w:val="bottom"/>
          </w:tcPr>
          <w:p w:rsidR="006F3050" w:rsidRPr="0090028D" w:rsidRDefault="006F3050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3050" w:rsidRPr="0090028D" w:rsidRDefault="006F305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6F3050" w:rsidRPr="0090028D" w:rsidRDefault="006F305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87B01" w:rsidRPr="007242C7" w:rsidTr="00F37F9C">
        <w:trPr>
          <w:cantSplit/>
        </w:trPr>
        <w:tc>
          <w:tcPr>
            <w:tcW w:w="6958" w:type="dxa"/>
            <w:vAlign w:val="center"/>
          </w:tcPr>
          <w:p w:rsidR="00287B01" w:rsidRPr="007242C7" w:rsidRDefault="00287B01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:rsidR="00287B01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7142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7142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287B01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87B01" w:rsidRPr="007242C7" w:rsidTr="00F37F9C">
        <w:trPr>
          <w:cantSplit/>
        </w:trPr>
        <w:tc>
          <w:tcPr>
            <w:tcW w:w="6958" w:type="dxa"/>
            <w:vAlign w:val="center"/>
          </w:tcPr>
          <w:p w:rsidR="00287B01" w:rsidRPr="007242C7" w:rsidRDefault="00287B01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87B01" w:rsidRPr="007242C7" w:rsidRDefault="0087142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287B01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87B01" w:rsidRPr="007242C7" w:rsidTr="00F37F9C">
        <w:trPr>
          <w:cantSplit/>
        </w:trPr>
        <w:tc>
          <w:tcPr>
            <w:tcW w:w="6958" w:type="dxa"/>
            <w:vAlign w:val="center"/>
          </w:tcPr>
          <w:p w:rsidR="00287B01" w:rsidRPr="007242C7" w:rsidRDefault="00287B01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7B01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7142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7142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287B01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87B0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6F3050" w:rsidRPr="001D11DF" w:rsidRDefault="006F3050" w:rsidP="00F40F55">
      <w:pPr>
        <w:rPr>
          <w:rFonts w:ascii="Browallia New" w:eastAsia="Arial Unicode MS" w:hAnsi="Browallia New" w:cs="Browallia New"/>
          <w:color w:val="000000"/>
          <w:lang w:val="en-GB"/>
        </w:rPr>
      </w:pPr>
    </w:p>
    <w:p w:rsidR="006F3050" w:rsidRPr="007242C7" w:rsidRDefault="006F3050" w:rsidP="00F40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:rsidR="00767150" w:rsidRPr="001D11DF" w:rsidRDefault="00767150" w:rsidP="00205812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5045C9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3D1A" w:rsidRPr="00023D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องค์ประกอบของกำไร(ขาดทุน)เบ็ดเสร็จอื่น</w:t>
            </w:r>
          </w:p>
        </w:tc>
      </w:tr>
    </w:tbl>
    <w:p w:rsidR="00E55CF6" w:rsidRPr="001D11DF" w:rsidRDefault="00E55CF6" w:rsidP="008B6C80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F40F55">
        <w:trPr>
          <w:cantSplit/>
        </w:trPr>
        <w:tc>
          <w:tcPr>
            <w:tcW w:w="4390" w:type="dxa"/>
            <w:vAlign w:val="bottom"/>
          </w:tcPr>
          <w:p w:rsidR="00E55CF6" w:rsidRPr="007242C7" w:rsidRDefault="00E55CF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55CF6" w:rsidRPr="007242C7" w:rsidTr="00F40F55">
        <w:trPr>
          <w:cantSplit/>
        </w:trPr>
        <w:tc>
          <w:tcPr>
            <w:tcW w:w="4390" w:type="dxa"/>
            <w:vAlign w:val="bottom"/>
          </w:tcPr>
          <w:p w:rsidR="00E55CF6" w:rsidRPr="007242C7" w:rsidRDefault="00E55CF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E55CF6" w:rsidRPr="007242C7" w:rsidRDefault="00E55CF6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E55CF6" w:rsidRPr="007242C7" w:rsidRDefault="00E55CF6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E55CF6" w:rsidRPr="007242C7" w:rsidRDefault="00E55CF6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E55CF6" w:rsidRPr="007242C7" w:rsidRDefault="00E55CF6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55CF6" w:rsidRPr="007242C7" w:rsidTr="00F40F55">
        <w:trPr>
          <w:cantSplit/>
        </w:trPr>
        <w:tc>
          <w:tcPr>
            <w:tcW w:w="4390" w:type="dxa"/>
            <w:vAlign w:val="bottom"/>
          </w:tcPr>
          <w:p w:rsidR="00E55CF6" w:rsidRPr="007242C7" w:rsidRDefault="00E55CF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5CF6" w:rsidRPr="0090028D" w:rsidTr="00F40F55">
        <w:trPr>
          <w:cantSplit/>
        </w:trPr>
        <w:tc>
          <w:tcPr>
            <w:tcW w:w="4390" w:type="dxa"/>
            <w:vAlign w:val="bottom"/>
          </w:tcPr>
          <w:p w:rsidR="00E55CF6" w:rsidRPr="0090028D" w:rsidRDefault="00E55CF6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5CF6" w:rsidRPr="0090028D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55CF6" w:rsidRPr="0090028D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5CF6" w:rsidRPr="0090028D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E55CF6" w:rsidRPr="0090028D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55CF6" w:rsidRPr="007242C7" w:rsidTr="00F40F55">
        <w:trPr>
          <w:cantSplit/>
        </w:trPr>
        <w:tc>
          <w:tcPr>
            <w:tcW w:w="4390" w:type="dxa"/>
            <w:vAlign w:val="center"/>
          </w:tcPr>
          <w:p w:rsidR="00E55CF6" w:rsidRPr="008B6C80" w:rsidRDefault="00E55CF6" w:rsidP="00F40F5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กำไร(ขาดทุน)เบ็ดเสร็จอื่น</w:t>
            </w:r>
            <w:r w:rsidR="008B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B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55CF6" w:rsidRPr="007242C7" w:rsidTr="005045C9">
        <w:trPr>
          <w:cantSplit/>
        </w:trPr>
        <w:tc>
          <w:tcPr>
            <w:tcW w:w="4390" w:type="dxa"/>
            <w:vAlign w:val="center"/>
          </w:tcPr>
          <w:p w:rsidR="00E55CF6" w:rsidRPr="007242C7" w:rsidRDefault="00E55CF6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การวัดมูลค่าใหม่ของภาระผูกพัน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:rsidR="00E55CF6" w:rsidRPr="007242C7" w:rsidRDefault="00E55CF6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C0F" w:rsidRPr="007242C7" w:rsidTr="005045C9">
        <w:trPr>
          <w:cantSplit/>
        </w:trPr>
        <w:tc>
          <w:tcPr>
            <w:tcW w:w="4390" w:type="dxa"/>
            <w:vAlign w:val="center"/>
          </w:tcPr>
          <w:p w:rsidR="00380C0F" w:rsidRPr="007242C7" w:rsidRDefault="00380C0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 (หมายเหตุฯ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80C0F" w:rsidRPr="007242C7" w:rsidTr="005045C9">
        <w:trPr>
          <w:cantSplit/>
        </w:trPr>
        <w:tc>
          <w:tcPr>
            <w:tcW w:w="4390" w:type="dxa"/>
            <w:vAlign w:val="center"/>
          </w:tcPr>
          <w:p w:rsidR="00380C0F" w:rsidRPr="007242C7" w:rsidRDefault="00380C0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กำไร(ขาดทุน)เบ็ดเสร็จอื่นรวม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vAlign w:val="center"/>
          </w:tcPr>
          <w:p w:rsidR="00380C0F" w:rsidRPr="007242C7" w:rsidRDefault="00380C0F" w:rsidP="00F40F5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ภาษีเงินได้เกี่ยวกับองค์ประกอบ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C0F" w:rsidRPr="007242C7" w:rsidTr="00F40F55">
        <w:trPr>
          <w:cantSplit/>
        </w:trPr>
        <w:tc>
          <w:tcPr>
            <w:tcW w:w="4390" w:type="dxa"/>
            <w:vAlign w:val="center"/>
          </w:tcPr>
          <w:p w:rsidR="00380C0F" w:rsidRPr="007242C7" w:rsidRDefault="00C877EC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ของกำไรขาดทุนเบ็ดเสร็จอื่น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380C0F" w:rsidRPr="007242C7" w:rsidRDefault="00F03B21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380C0F" w:rsidRPr="007242C7" w:rsidRDefault="00F03B21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80C0F" w:rsidRPr="007242C7" w:rsidRDefault="00380C0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vAlign w:val="center"/>
          </w:tcPr>
          <w:p w:rsidR="00380C0F" w:rsidRPr="007242C7" w:rsidRDefault="00380C0F" w:rsidP="00F40F55">
            <w:pPr>
              <w:ind w:right="-228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กำไร(ขาดทุน)เบ็ดเสร็จอื่นสำหรับปี - สุทธิจากภาษี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F03B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</w:tbl>
    <w:p w:rsidR="002146CF" w:rsidRPr="00B338D4" w:rsidRDefault="00852268" w:rsidP="00F40F55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B338D4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B338D4" w:rsidRDefault="00B338D4" w:rsidP="00B338D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38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40F55" w:rsidRPr="00B33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B33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C33ACD" w:rsidRPr="001D11DF" w:rsidRDefault="00C33ACD" w:rsidP="005B5AA6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B338D4" w:rsidTr="00F40F55">
        <w:trPr>
          <w:cantSplit/>
        </w:trPr>
        <w:tc>
          <w:tcPr>
            <w:tcW w:w="4390" w:type="dxa"/>
            <w:vAlign w:val="bottom"/>
          </w:tcPr>
          <w:p w:rsidR="00D63FD5" w:rsidRPr="00B338D4" w:rsidRDefault="00D63FD5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63FD5" w:rsidRPr="00B338D4" w:rsidRDefault="00D63FD5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63FD5" w:rsidRPr="00B338D4" w:rsidRDefault="00D63FD5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vAlign w:val="bottom"/>
          </w:tcPr>
          <w:p w:rsidR="00380C0F" w:rsidRPr="007242C7" w:rsidRDefault="00380C0F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90028D" w:rsidTr="00F40F55">
        <w:trPr>
          <w:cantSplit/>
        </w:trPr>
        <w:tc>
          <w:tcPr>
            <w:tcW w:w="4390" w:type="dxa"/>
            <w:vAlign w:val="bottom"/>
          </w:tcPr>
          <w:p w:rsidR="00C70BFE" w:rsidRPr="0090028D" w:rsidRDefault="00C70BFE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80C0F" w:rsidRPr="007242C7" w:rsidTr="00F40F55">
        <w:trPr>
          <w:cantSplit/>
        </w:trPr>
        <w:tc>
          <w:tcPr>
            <w:tcW w:w="4390" w:type="dxa"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8B6C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5" w:type="dx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C877E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5" w:type="dx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hideMark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6C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8B6C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77E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877E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hideMark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C877E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C0F" w:rsidRPr="007242C7" w:rsidRDefault="00C877E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258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C877E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791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</w:tbl>
    <w:p w:rsidR="00B338D4" w:rsidRPr="001D11DF" w:rsidRDefault="00B338D4" w:rsidP="005B5AA6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B338D4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B338D4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40F55" w:rsidRPr="00B33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B33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:rsidR="00C33ACD" w:rsidRPr="001D11DF" w:rsidRDefault="00C33ACD" w:rsidP="005B5AA6">
      <w:pPr>
        <w:rPr>
          <w:rFonts w:ascii="Browallia New" w:eastAsia="Arial Unicode MS" w:hAnsi="Browallia New" w:cs="Browallia New"/>
          <w:color w:val="000000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B338D4" w:rsidTr="00F40F55">
        <w:trPr>
          <w:cantSplit/>
        </w:trPr>
        <w:tc>
          <w:tcPr>
            <w:tcW w:w="4390" w:type="dxa"/>
            <w:vAlign w:val="bottom"/>
          </w:tcPr>
          <w:p w:rsidR="00D63FD5" w:rsidRPr="00B338D4" w:rsidRDefault="00D63FD5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63FD5" w:rsidRPr="00B338D4" w:rsidRDefault="00D63FD5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63FD5" w:rsidRPr="00B338D4" w:rsidRDefault="00D63FD5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B338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  <w:vAlign w:val="bottom"/>
          </w:tcPr>
          <w:p w:rsidR="00380C0F" w:rsidRPr="007242C7" w:rsidRDefault="00380C0F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80C0F" w:rsidRPr="007242C7" w:rsidRDefault="00380C0F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90028D" w:rsidTr="00F40F55">
        <w:trPr>
          <w:cantSplit/>
        </w:trPr>
        <w:tc>
          <w:tcPr>
            <w:tcW w:w="4390" w:type="dxa"/>
            <w:vAlign w:val="bottom"/>
          </w:tcPr>
          <w:p w:rsidR="00C70BFE" w:rsidRPr="0090028D" w:rsidRDefault="00C70BFE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80C0F" w:rsidRPr="007242C7" w:rsidTr="00F40F55">
        <w:trPr>
          <w:cantSplit/>
        </w:trPr>
        <w:tc>
          <w:tcPr>
            <w:tcW w:w="4390" w:type="dxa"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5" w:type="dx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5" w:type="dx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สัญญาเช่าการเงิน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85C5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380C0F" w:rsidRPr="007242C7" w:rsidTr="00F40F55">
        <w:trPr>
          <w:cantSplit/>
        </w:trPr>
        <w:tc>
          <w:tcPr>
            <w:tcW w:w="4390" w:type="dxa"/>
          </w:tcPr>
          <w:p w:rsidR="00380C0F" w:rsidRPr="007242C7" w:rsidRDefault="00380C0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785C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0C0F" w:rsidRPr="007242C7" w:rsidRDefault="00785C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C0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80C0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</w:tbl>
    <w:p w:rsidR="00B338D4" w:rsidRPr="001D11DF" w:rsidRDefault="00B338D4" w:rsidP="0020581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D63FD5" w:rsidRPr="001D11DF" w:rsidRDefault="00D63FD5" w:rsidP="0020581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30"/>
        <w:gridCol w:w="1305"/>
        <w:gridCol w:w="1305"/>
        <w:gridCol w:w="1287"/>
        <w:gridCol w:w="1345"/>
      </w:tblGrid>
      <w:tr w:rsidR="00C22CAB" w:rsidRPr="007242C7" w:rsidTr="00F40F55">
        <w:trPr>
          <w:cantSplit/>
        </w:trPr>
        <w:tc>
          <w:tcPr>
            <w:tcW w:w="4330" w:type="dxa"/>
            <w:vAlign w:val="bottom"/>
          </w:tcPr>
          <w:p w:rsidR="009D0467" w:rsidRPr="007242C7" w:rsidRDefault="009D0467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D0467" w:rsidRPr="007242C7" w:rsidRDefault="009D0467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D0467" w:rsidRPr="007242C7" w:rsidRDefault="009D0467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70BFE" w:rsidRPr="007242C7" w:rsidTr="00F40F55">
        <w:trPr>
          <w:cantSplit/>
        </w:trPr>
        <w:tc>
          <w:tcPr>
            <w:tcW w:w="433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F40F55">
        <w:trPr>
          <w:cantSplit/>
        </w:trPr>
        <w:tc>
          <w:tcPr>
            <w:tcW w:w="433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90028D" w:rsidTr="00F40F55">
        <w:trPr>
          <w:cantSplit/>
        </w:trPr>
        <w:tc>
          <w:tcPr>
            <w:tcW w:w="4330" w:type="dxa"/>
            <w:vAlign w:val="bottom"/>
          </w:tcPr>
          <w:p w:rsidR="00C70BFE" w:rsidRPr="0090028D" w:rsidRDefault="00C70BFE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:rsidR="00C70BFE" w:rsidRPr="0090028D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0203F" w:rsidRPr="007242C7" w:rsidTr="00F40F55">
        <w:trPr>
          <w:cantSplit/>
        </w:trPr>
        <w:tc>
          <w:tcPr>
            <w:tcW w:w="4330" w:type="dxa"/>
            <w:hideMark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858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268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858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268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  <w:hideMark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การเปลี่ยนแปลงในงานระหว่างทำและสินค้าสำเร็จรูป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951</w:t>
            </w:r>
          </w:p>
        </w:tc>
        <w:tc>
          <w:tcPr>
            <w:tcW w:w="1305" w:type="dx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175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384</w:t>
            </w:r>
          </w:p>
        </w:tc>
        <w:tc>
          <w:tcPr>
            <w:tcW w:w="1345" w:type="dx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862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700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  <w:hideMark/>
          </w:tcPr>
          <w:p w:rsidR="00C0203F" w:rsidRPr="007242C7" w:rsidRDefault="00C0203F" w:rsidP="00F40F55">
            <w:pPr>
              <w:tabs>
                <w:tab w:val="left" w:pos="2634"/>
              </w:tabs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998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238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650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078</w:t>
            </w:r>
          </w:p>
        </w:tc>
      </w:tr>
      <w:tr w:rsidR="0090699C" w:rsidRPr="007242C7" w:rsidTr="00CA4902">
        <w:trPr>
          <w:cantSplit/>
        </w:trPr>
        <w:tc>
          <w:tcPr>
            <w:tcW w:w="4330" w:type="dxa"/>
            <w:hideMark/>
          </w:tcPr>
          <w:p w:rsidR="0090699C" w:rsidRPr="007242C7" w:rsidRDefault="0090699C" w:rsidP="00CA490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ค่าขนส่งสินค้า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121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111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530</w:t>
            </w:r>
          </w:p>
        </w:tc>
        <w:tc>
          <w:tcPr>
            <w:tcW w:w="130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671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488</w:t>
            </w:r>
          </w:p>
        </w:tc>
        <w:tc>
          <w:tcPr>
            <w:tcW w:w="134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122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324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  <w:hideMark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595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492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138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891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129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730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195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729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987</w:t>
            </w:r>
            <w:r w:rsidR="00C0203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161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ค่าใช้จ่ายในการส่งเสริมการปลูก</w:t>
            </w:r>
          </w:p>
        </w:tc>
        <w:tc>
          <w:tcPr>
            <w:tcW w:w="1305" w:type="dxa"/>
            <w:shd w:val="clear" w:color="auto" w:fill="FAFAF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936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950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</w:p>
        </w:tc>
        <w:tc>
          <w:tcPr>
            <w:tcW w:w="1287" w:type="dxa"/>
            <w:shd w:val="clear" w:color="auto" w:fill="FAFAF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936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950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</w:p>
        </w:tc>
      </w:tr>
      <w:tr w:rsidR="0090699C" w:rsidRPr="007242C7" w:rsidTr="00CA4902">
        <w:trPr>
          <w:cantSplit/>
        </w:trPr>
        <w:tc>
          <w:tcPr>
            <w:tcW w:w="4330" w:type="dxa"/>
          </w:tcPr>
          <w:p w:rsidR="0090699C" w:rsidRPr="007242C7" w:rsidRDefault="0090699C" w:rsidP="00CA490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shd w:val="clear" w:color="auto" w:fill="FAFAF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440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146</w:t>
            </w:r>
          </w:p>
        </w:tc>
        <w:tc>
          <w:tcPr>
            <w:tcW w:w="130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146</w:t>
            </w:r>
          </w:p>
        </w:tc>
        <w:tc>
          <w:tcPr>
            <w:tcW w:w="134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846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945</w:t>
            </w:r>
          </w:p>
        </w:tc>
      </w:tr>
      <w:tr w:rsidR="0090699C" w:rsidRPr="007242C7" w:rsidTr="00CA4902">
        <w:trPr>
          <w:cantSplit/>
        </w:trPr>
        <w:tc>
          <w:tcPr>
            <w:tcW w:w="4330" w:type="dxa"/>
            <w:vAlign w:val="bottom"/>
          </w:tcPr>
          <w:p w:rsidR="0090699C" w:rsidRPr="007242C7" w:rsidRDefault="0090699C" w:rsidP="00CA490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ค่าจ้างและค่าแรงเหมา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604</w:t>
            </w:r>
          </w:p>
        </w:tc>
        <w:tc>
          <w:tcPr>
            <w:tcW w:w="130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668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604</w:t>
            </w:r>
          </w:p>
        </w:tc>
        <w:tc>
          <w:tcPr>
            <w:tcW w:w="134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668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389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  <w:hideMark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05" w:type="dxa"/>
            <w:shd w:val="clear" w:color="auto" w:fill="FAFAF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593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541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593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541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294</w:t>
            </w:r>
          </w:p>
        </w:tc>
      </w:tr>
      <w:tr w:rsidR="0090699C" w:rsidRPr="007242C7" w:rsidTr="00CA4902">
        <w:trPr>
          <w:cantSplit/>
        </w:trPr>
        <w:tc>
          <w:tcPr>
            <w:tcW w:w="4330" w:type="dxa"/>
          </w:tcPr>
          <w:p w:rsidR="0090699C" w:rsidRPr="007242C7" w:rsidRDefault="0090699C" w:rsidP="00CA490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ค่าโฆษณาและส่งเสริมการขาย</w:t>
            </w:r>
          </w:p>
        </w:tc>
        <w:tc>
          <w:tcPr>
            <w:tcW w:w="1305" w:type="dxa"/>
            <w:shd w:val="clear" w:color="auto" w:fill="FAFAF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804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30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744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804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345" w:type="dxa"/>
          </w:tcPr>
          <w:p w:rsidR="0090699C" w:rsidRPr="007242C7" w:rsidRDefault="00023D1A" w:rsidP="00CA4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684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458</w:t>
            </w:r>
          </w:p>
        </w:tc>
      </w:tr>
      <w:tr w:rsidR="004F5D90" w:rsidRPr="007242C7" w:rsidTr="007C3CF7">
        <w:trPr>
          <w:cantSplit/>
        </w:trPr>
        <w:tc>
          <w:tcPr>
            <w:tcW w:w="4330" w:type="dxa"/>
            <w:vAlign w:val="bottom"/>
          </w:tcPr>
          <w:p w:rsidR="004F5D90" w:rsidRPr="007242C7" w:rsidRDefault="004F5D90" w:rsidP="007C3CF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ค่าใช้จ่ายโรงงานและสำนักงาน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4F5D90" w:rsidRPr="007242C7" w:rsidRDefault="00023D1A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347</w:t>
            </w:r>
          </w:p>
        </w:tc>
        <w:tc>
          <w:tcPr>
            <w:tcW w:w="1305" w:type="dxa"/>
          </w:tcPr>
          <w:p w:rsidR="004F5D90" w:rsidRPr="007242C7" w:rsidRDefault="00023D1A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932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4F5D90" w:rsidRPr="007242C7" w:rsidRDefault="00023D1A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347</w:t>
            </w:r>
          </w:p>
        </w:tc>
        <w:tc>
          <w:tcPr>
            <w:tcW w:w="1345" w:type="dxa"/>
          </w:tcPr>
          <w:p w:rsidR="004F5D90" w:rsidRPr="007242C7" w:rsidRDefault="00023D1A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932</w:t>
            </w:r>
            <w:r w:rsidR="004F5D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</w:p>
        </w:tc>
      </w:tr>
      <w:tr w:rsidR="00895BBA" w:rsidRPr="007242C7" w:rsidTr="00F40F55">
        <w:trPr>
          <w:cantSplit/>
        </w:trPr>
        <w:tc>
          <w:tcPr>
            <w:tcW w:w="4330" w:type="dxa"/>
          </w:tcPr>
          <w:p w:rsidR="00895BBA" w:rsidRPr="007242C7" w:rsidRDefault="00895BBA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ค่านายหน้าและค่าตอบแทน</w:t>
            </w:r>
          </w:p>
        </w:tc>
        <w:tc>
          <w:tcPr>
            <w:tcW w:w="1305" w:type="dxa"/>
            <w:shd w:val="clear" w:color="auto" w:fill="FAFAF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222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305" w:type="dx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563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</w:p>
        </w:tc>
        <w:tc>
          <w:tcPr>
            <w:tcW w:w="1345" w:type="dx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563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876</w:t>
            </w:r>
          </w:p>
        </w:tc>
      </w:tr>
      <w:tr w:rsidR="00895BBA" w:rsidRPr="007242C7" w:rsidTr="00F40F55">
        <w:trPr>
          <w:cantSplit/>
        </w:trPr>
        <w:tc>
          <w:tcPr>
            <w:tcW w:w="4330" w:type="dxa"/>
            <w:hideMark/>
          </w:tcPr>
          <w:p w:rsidR="00895BBA" w:rsidRPr="007242C7" w:rsidRDefault="00895BBA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</w:p>
        </w:tc>
        <w:tc>
          <w:tcPr>
            <w:tcW w:w="1305" w:type="dxa"/>
            <w:shd w:val="clear" w:color="auto" w:fill="FAFAF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115</w:t>
            </w:r>
            <w:r w:rsidR="00E8282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967</w:t>
            </w:r>
          </w:p>
        </w:tc>
        <w:tc>
          <w:tcPr>
            <w:tcW w:w="1305" w:type="dx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441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896</w:t>
            </w:r>
            <w:r w:rsidR="00895BB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167</w:t>
            </w:r>
          </w:p>
        </w:tc>
        <w:tc>
          <w:tcPr>
            <w:tcW w:w="1345" w:type="dxa"/>
          </w:tcPr>
          <w:p w:rsidR="00895BBA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216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450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ค่าเดินทางและค่ารับรอง</w:t>
            </w:r>
          </w:p>
        </w:tc>
        <w:tc>
          <w:tcPr>
            <w:tcW w:w="1305" w:type="dxa"/>
            <w:shd w:val="clear" w:color="auto" w:fill="FAFAF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A35FA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354</w:t>
            </w:r>
            <w:r w:rsidR="00A35FA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128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163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48275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163</w:t>
            </w:r>
            <w:r w:rsidR="0048275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085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981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166</w:t>
            </w:r>
          </w:p>
        </w:tc>
      </w:tr>
      <w:tr w:rsidR="00C0203F" w:rsidRPr="007242C7" w:rsidTr="00F40F55">
        <w:trPr>
          <w:cantSplit/>
        </w:trPr>
        <w:tc>
          <w:tcPr>
            <w:tcW w:w="4330" w:type="dxa"/>
          </w:tcPr>
          <w:p w:rsidR="00C0203F" w:rsidRPr="007242C7" w:rsidRDefault="00C0203F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ขาดทุนจากการด้อยค่าของสินทรัพย์</w:t>
            </w:r>
          </w:p>
        </w:tc>
        <w:tc>
          <w:tcPr>
            <w:tcW w:w="1305" w:type="dxa"/>
            <w:shd w:val="clear" w:color="auto" w:fill="FAFAF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</w:t>
            </w:r>
            <w:r w:rsidR="00A35FA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30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732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</w:t>
            </w:r>
            <w:r w:rsidR="0048275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345" w:type="dxa"/>
          </w:tcPr>
          <w:p w:rsidR="00C0203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732</w:t>
            </w:r>
            <w:r w:rsidR="00B338D4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054</w:t>
            </w:r>
          </w:p>
        </w:tc>
      </w:tr>
    </w:tbl>
    <w:p w:rsidR="001D11DF" w:rsidRDefault="00852268" w:rsidP="00F40F5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1D11DF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B15C99" w:rsidRDefault="00B15C99" w:rsidP="0090699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:rsidR="0090699C" w:rsidRDefault="0090699C" w:rsidP="0090699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:rsidR="0090699C" w:rsidRPr="007242C7" w:rsidRDefault="0090699C" w:rsidP="0090699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F40F55">
        <w:trPr>
          <w:cantSplit/>
        </w:trPr>
        <w:tc>
          <w:tcPr>
            <w:tcW w:w="4390" w:type="dxa"/>
            <w:vAlign w:val="bottom"/>
          </w:tcPr>
          <w:p w:rsidR="008B4326" w:rsidRPr="007242C7" w:rsidRDefault="008B432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60FA0" w:rsidRPr="007242C7" w:rsidTr="00F40F55">
        <w:trPr>
          <w:cantSplit/>
        </w:trPr>
        <w:tc>
          <w:tcPr>
            <w:tcW w:w="4390" w:type="dxa"/>
            <w:vAlign w:val="bottom"/>
          </w:tcPr>
          <w:p w:rsidR="00960FA0" w:rsidRPr="007242C7" w:rsidRDefault="00960FA0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60FA0" w:rsidRPr="007242C7" w:rsidRDefault="00960FA0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60FA0" w:rsidRPr="007242C7" w:rsidRDefault="00960FA0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60FA0" w:rsidRPr="007242C7" w:rsidRDefault="00960FA0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60FA0" w:rsidRPr="007242C7" w:rsidRDefault="00960FA0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0FA0" w:rsidRPr="007242C7" w:rsidTr="00F40F55">
        <w:trPr>
          <w:cantSplit/>
        </w:trPr>
        <w:tc>
          <w:tcPr>
            <w:tcW w:w="4390" w:type="dxa"/>
            <w:hideMark/>
          </w:tcPr>
          <w:p w:rsidR="00960FA0" w:rsidRPr="007242C7" w:rsidRDefault="00960FA0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  <w:r w:rsidR="009069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60FA0" w:rsidRPr="007242C7" w:rsidRDefault="00960FA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60FA0" w:rsidRPr="007242C7" w:rsidRDefault="00960FA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60FA0" w:rsidRPr="007242C7" w:rsidRDefault="00960FA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60FA0" w:rsidRPr="007242C7" w:rsidRDefault="00960FA0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4F5D90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90699C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135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4F5D90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90699C" w:rsidRDefault="0090699C" w:rsidP="00F40F5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699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="005E76E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90699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99C" w:rsidRPr="007242C7" w:rsidRDefault="00E50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90699C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F40F55">
        <w:trPr>
          <w:cantSplit/>
        </w:trPr>
        <w:tc>
          <w:tcPr>
            <w:tcW w:w="4390" w:type="dxa"/>
          </w:tcPr>
          <w:p w:rsidR="0090699C" w:rsidRPr="0090699C" w:rsidRDefault="0090699C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F40F55">
        <w:trPr>
          <w:cantSplit/>
        </w:trPr>
        <w:tc>
          <w:tcPr>
            <w:tcW w:w="4390" w:type="dxa"/>
          </w:tcPr>
          <w:p w:rsidR="0090699C" w:rsidRPr="007242C7" w:rsidRDefault="004F5D90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เพิ่ม(ลด)ในสินทรัพย์ภาษีเงินได้รอการตัดบัญชี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90699C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F5D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 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1295" w:type="dxa"/>
            <w:vAlign w:val="bottom"/>
          </w:tcPr>
          <w:p w:rsidR="0090699C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040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140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488</w:t>
            </w:r>
          </w:p>
        </w:tc>
        <w:tc>
          <w:tcPr>
            <w:tcW w:w="1295" w:type="dxa"/>
            <w:vAlign w:val="bottom"/>
          </w:tcPr>
          <w:p w:rsidR="0090699C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426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4F5D90" w:rsidP="009069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7242C7" w:rsidRDefault="00E3016E" w:rsidP="009069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 ฯ ข้อ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0699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E506CF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E506CF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</w:tcPr>
          <w:p w:rsidR="0090699C" w:rsidRPr="0090699C" w:rsidRDefault="0090699C" w:rsidP="009069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699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636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99C" w:rsidRPr="007242C7" w:rsidRDefault="00E506CF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637</w:t>
            </w:r>
            <w:r w:rsidR="00E5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99C" w:rsidRPr="007242C7" w:rsidRDefault="00E506CF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90699C" w:rsidRPr="007242C7" w:rsidTr="0090699C">
        <w:trPr>
          <w:cantSplit/>
        </w:trPr>
        <w:tc>
          <w:tcPr>
            <w:tcW w:w="4390" w:type="dxa"/>
            <w:hideMark/>
          </w:tcPr>
          <w:p w:rsidR="0090699C" w:rsidRPr="007242C7" w:rsidRDefault="0090699C" w:rsidP="009069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7242C7" w:rsidTr="0090699C">
        <w:trPr>
          <w:cantSplit/>
        </w:trPr>
        <w:tc>
          <w:tcPr>
            <w:tcW w:w="4390" w:type="dxa"/>
            <w:hideMark/>
          </w:tcPr>
          <w:p w:rsidR="0090699C" w:rsidRPr="0090699C" w:rsidRDefault="0090699C" w:rsidP="009069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699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684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699C" w:rsidRPr="007242C7" w:rsidRDefault="00023D1A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821</w:t>
            </w:r>
            <w:r w:rsidR="0090699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0699C" w:rsidRPr="007242C7" w:rsidRDefault="0090699C" w:rsidP="00906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414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</w:tbl>
    <w:p w:rsidR="008B4326" w:rsidRPr="007242C7" w:rsidRDefault="008B4326" w:rsidP="00F40F5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:rsidR="008B4326" w:rsidRDefault="008B4326" w:rsidP="00F40F5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ภาษีเงินได้ที่แสดงในงบกำไรขาดทุนรวมคำนวณจากกำไรสุทธิทางภาษีของ</w:t>
      </w:r>
      <w:r w:rsidR="00047B51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CD4D43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ในอัตราร้อยละ</w:t>
      </w:r>
      <w:r w:rsidR="00DC0441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07B27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(พ.ศ.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2561</w:t>
      </w:r>
      <w:r w:rsidR="00D07B27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:</w:t>
      </w:r>
      <w:r w:rsidR="00D07B27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5E76E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%</w:t>
      </w:r>
      <w:r w:rsidR="00D07B27"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:rsidR="000C7947" w:rsidRDefault="000C7947" w:rsidP="00F40F5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:rsidR="009D7F27" w:rsidRPr="009D7F27" w:rsidRDefault="009D7F27" w:rsidP="00F40F5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ที่เพิ่ม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ลด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ที่เกี่ยวข้องกับองค์ประกอบในกำไรขาดทุนเบ็ดเสร็จอื่น มีดังนี้</w:t>
      </w:r>
    </w:p>
    <w:p w:rsidR="009D7F27" w:rsidRPr="007242C7" w:rsidRDefault="009D7F27" w:rsidP="00F40F5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BF3C95" w:rsidRPr="0090028D" w:rsidTr="00EF6965">
        <w:trPr>
          <w:cantSplit/>
        </w:trPr>
        <w:tc>
          <w:tcPr>
            <w:tcW w:w="2664" w:type="dxa"/>
            <w:vAlign w:val="bottom"/>
          </w:tcPr>
          <w:p w:rsidR="00BF3C95" w:rsidRPr="007242C7" w:rsidRDefault="00BF3C95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:rsidR="00BF3C95" w:rsidRPr="0090028D" w:rsidRDefault="00BF3C95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D6462" w:rsidRPr="0090028D" w:rsidTr="000D6462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D6462" w:rsidRPr="0090028D" w:rsidTr="000C7947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D6462" w:rsidRPr="0090028D" w:rsidTr="000C7947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6462" w:rsidRPr="0090028D" w:rsidTr="00842B19">
        <w:trPr>
          <w:cantSplit/>
        </w:trPr>
        <w:tc>
          <w:tcPr>
            <w:tcW w:w="2664" w:type="dxa"/>
            <w:shd w:val="clear" w:color="auto" w:fill="auto"/>
          </w:tcPr>
          <w:p w:rsidR="000D6462" w:rsidRPr="0090028D" w:rsidRDefault="000D6462" w:rsidP="009002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F3C95" w:rsidRPr="0090028D" w:rsidTr="00842B19">
        <w:trPr>
          <w:cantSplit/>
        </w:trPr>
        <w:tc>
          <w:tcPr>
            <w:tcW w:w="2664" w:type="dxa"/>
            <w:shd w:val="clear" w:color="auto" w:fill="auto"/>
          </w:tcPr>
          <w:p w:rsidR="00BF3C95" w:rsidRPr="0090028D" w:rsidRDefault="00BF3C95" w:rsidP="009002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BF3C95" w:rsidRPr="0090028D" w:rsidTr="00842B19">
        <w:trPr>
          <w:cantSplit/>
        </w:trPr>
        <w:tc>
          <w:tcPr>
            <w:tcW w:w="2664" w:type="dxa"/>
            <w:shd w:val="clear" w:color="auto" w:fill="auto"/>
          </w:tcPr>
          <w:p w:rsidR="00BF3C95" w:rsidRPr="0090028D" w:rsidRDefault="00BF3C95" w:rsidP="009002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</w:tbl>
    <w:p w:rsidR="000C7947" w:rsidRPr="0090028D" w:rsidRDefault="000C7947" w:rsidP="0090028D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BF3C95" w:rsidRPr="0090028D" w:rsidTr="00EF6965">
        <w:trPr>
          <w:cantSplit/>
        </w:trPr>
        <w:tc>
          <w:tcPr>
            <w:tcW w:w="2664" w:type="dxa"/>
            <w:vAlign w:val="bottom"/>
          </w:tcPr>
          <w:p w:rsidR="00BF3C95" w:rsidRPr="0090028D" w:rsidRDefault="00BF3C95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:rsidR="00BF3C95" w:rsidRPr="0090028D" w:rsidRDefault="00BF3C95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D6462" w:rsidRPr="0090028D" w:rsidTr="000D6462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D6462" w:rsidRPr="0090028D" w:rsidTr="000D6462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D6462" w:rsidRPr="0090028D" w:rsidTr="000D6462">
        <w:trPr>
          <w:cantSplit/>
        </w:trPr>
        <w:tc>
          <w:tcPr>
            <w:tcW w:w="2664" w:type="dxa"/>
            <w:vAlign w:val="bottom"/>
          </w:tcPr>
          <w:p w:rsidR="000D6462" w:rsidRPr="0090028D" w:rsidRDefault="000D6462" w:rsidP="0090028D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0D6462" w:rsidRPr="0090028D" w:rsidRDefault="000D6462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3C95" w:rsidRPr="0090028D" w:rsidTr="00842B19">
        <w:trPr>
          <w:cantSplit/>
        </w:trPr>
        <w:tc>
          <w:tcPr>
            <w:tcW w:w="2664" w:type="dxa"/>
            <w:shd w:val="clear" w:color="auto" w:fill="auto"/>
          </w:tcPr>
          <w:p w:rsidR="00BF3C95" w:rsidRPr="0090028D" w:rsidRDefault="00BF3C95" w:rsidP="009002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F3C95" w:rsidRPr="0090028D" w:rsidTr="00842B19">
        <w:trPr>
          <w:cantSplit/>
        </w:trPr>
        <w:tc>
          <w:tcPr>
            <w:tcW w:w="2664" w:type="dxa"/>
            <w:shd w:val="clear" w:color="auto" w:fill="auto"/>
          </w:tcPr>
          <w:p w:rsidR="00BF3C95" w:rsidRPr="0090028D" w:rsidRDefault="00BF3C95" w:rsidP="009002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BF3C95" w:rsidRPr="007242C7" w:rsidTr="00842B19">
        <w:trPr>
          <w:cantSplit/>
        </w:trPr>
        <w:tc>
          <w:tcPr>
            <w:tcW w:w="2664" w:type="dxa"/>
            <w:shd w:val="clear" w:color="auto" w:fill="auto"/>
          </w:tcPr>
          <w:p w:rsidR="00BF3C95" w:rsidRPr="0090028D" w:rsidRDefault="00BF3C95" w:rsidP="009002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28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3C95" w:rsidRPr="0090028D" w:rsidRDefault="00BF3C95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3C95" w:rsidRPr="000C7947" w:rsidRDefault="00023D1A" w:rsidP="0090028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BF3C95" w:rsidRPr="009002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</w:tbl>
    <w:p w:rsidR="00852268" w:rsidRDefault="009D7F27" w:rsidP="00F40F5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:rsidR="008B4326" w:rsidRPr="00F40F55" w:rsidRDefault="008B4326" w:rsidP="00F40F5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F40F55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</w:t>
      </w:r>
      <w:r w:rsidR="00371289" w:rsidRPr="00F40F55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อัตรา</w:t>
      </w:r>
      <w:r w:rsidRPr="00F40F55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 โดยมีรายละเอียดดังนี้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F40F55">
        <w:trPr>
          <w:cantSplit/>
        </w:trPr>
        <w:tc>
          <w:tcPr>
            <w:tcW w:w="4390" w:type="dxa"/>
            <w:vAlign w:val="bottom"/>
          </w:tcPr>
          <w:p w:rsidR="008B4326" w:rsidRPr="007242C7" w:rsidRDefault="008B432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5A59" w:rsidRPr="007242C7" w:rsidTr="006A5A59">
        <w:trPr>
          <w:cantSplit/>
        </w:trPr>
        <w:tc>
          <w:tcPr>
            <w:tcW w:w="4390" w:type="dxa"/>
          </w:tcPr>
          <w:p w:rsidR="006A5A59" w:rsidRPr="006A5A59" w:rsidRDefault="006A5A59" w:rsidP="00F40F55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6A5A59" w:rsidRPr="006A5A59" w:rsidRDefault="006A5A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vAlign w:val="bottom"/>
          </w:tcPr>
          <w:p w:rsidR="006A5A59" w:rsidRPr="006A5A59" w:rsidRDefault="006A5A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6A5A59" w:rsidRPr="006A5A59" w:rsidRDefault="006A5A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:rsidR="006A5A59" w:rsidRPr="006A5A59" w:rsidRDefault="006A5A5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7F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6CF" w:rsidRPr="009D7F27" w:rsidRDefault="009D7F27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881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6CF" w:rsidRPr="007242C7" w:rsidRDefault="009D7F27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076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058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6A5A59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2146CF" w:rsidRPr="006A5A59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2146CF" w:rsidRPr="006A5A59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2146CF" w:rsidRPr="006A5A59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2146CF" w:rsidRPr="006A5A59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23D1A" w:rsidRPr="00023D1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proofErr w:type="gram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146CF" w:rsidRPr="007242C7" w:rsidRDefault="009D7F27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376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146CF" w:rsidRPr="007242C7" w:rsidRDefault="009D7F27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415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212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ผลกระทบจากการลดหย่อนภาษีเงินได้ภายใต้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สิทธิประโยชน์จากการส่งเสริมการลงทุน</w:t>
            </w:r>
          </w:p>
        </w:tc>
        <w:tc>
          <w:tcPr>
            <w:tcW w:w="1295" w:type="dxa"/>
            <w:shd w:val="clear" w:color="auto" w:fill="FAFAFA"/>
          </w:tcPr>
          <w:p w:rsidR="002146CF" w:rsidRPr="00A02F35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427</w:t>
            </w:r>
            <w:r w:rsidR="00F26A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928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355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529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375</w:t>
            </w:r>
            <w:r w:rsidR="00F26A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315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252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770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897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887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887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601</w:t>
            </w:r>
          </w:p>
        </w:tc>
      </w:tr>
      <w:tr w:rsidR="00A02F35" w:rsidRPr="007242C7" w:rsidTr="00F40F55">
        <w:trPr>
          <w:cantSplit/>
        </w:trPr>
        <w:tc>
          <w:tcPr>
            <w:tcW w:w="4390" w:type="dxa"/>
          </w:tcPr>
          <w:p w:rsidR="00A02F35" w:rsidRPr="007242C7" w:rsidRDefault="00A02F35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="001E71B7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</w:t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างภาษี</w:t>
            </w:r>
            <w:r w:rsidR="00E8733F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ที่ผ่านมาซึ่ง</w:t>
            </w:r>
            <w:r w:rsidR="00CE2D80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นำมาลดค่าใช้จ่าย</w:t>
            </w:r>
          </w:p>
        </w:tc>
        <w:tc>
          <w:tcPr>
            <w:tcW w:w="1295" w:type="dxa"/>
            <w:shd w:val="clear" w:color="auto" w:fill="FAFAFA"/>
          </w:tcPr>
          <w:p w:rsidR="00A02F35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A02F35" w:rsidRPr="00806DA6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A02F35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A02F35" w:rsidRPr="00806DA6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2F35" w:rsidRPr="007242C7" w:rsidTr="00F40F55">
        <w:trPr>
          <w:cantSplit/>
        </w:trPr>
        <w:tc>
          <w:tcPr>
            <w:tcW w:w="4390" w:type="dxa"/>
          </w:tcPr>
          <w:p w:rsidR="00A02F35" w:rsidRPr="00A02F35" w:rsidRDefault="00A02F35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:rsidR="00A02F35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:rsidR="00A02F35" w:rsidRPr="00A02F35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A02F35" w:rsidRPr="007242C7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:rsidR="00A02F35" w:rsidRPr="00806DA6" w:rsidRDefault="00A02F35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:rsidR="002146CF" w:rsidRPr="007242C7" w:rsidRDefault="002146C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6CF" w:rsidRPr="007242C7" w:rsidTr="00F40F55">
        <w:trPr>
          <w:cantSplit/>
        </w:trPr>
        <w:tc>
          <w:tcPr>
            <w:tcW w:w="4390" w:type="dxa"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878</w:t>
            </w:r>
            <w:r w:rsidR="00EC13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704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178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916</w:t>
            </w:r>
          </w:p>
        </w:tc>
        <w:tc>
          <w:tcPr>
            <w:tcW w:w="1295" w:type="dxa"/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878</w:t>
            </w:r>
            <w:r w:rsidR="00EC13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704</w:t>
            </w:r>
          </w:p>
        </w:tc>
        <w:tc>
          <w:tcPr>
            <w:tcW w:w="1295" w:type="dx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178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916</w:t>
            </w:r>
          </w:p>
        </w:tc>
      </w:tr>
      <w:tr w:rsidR="002146CF" w:rsidRPr="007242C7" w:rsidTr="00A02F35">
        <w:trPr>
          <w:cantSplit/>
        </w:trPr>
        <w:tc>
          <w:tcPr>
            <w:tcW w:w="4390" w:type="dxa"/>
          </w:tcPr>
          <w:p w:rsidR="002146CF" w:rsidRPr="00EC137A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</w:t>
            </w:r>
            <w:r w:rsidR="00EC137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งวดก่อน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</w:tr>
      <w:tr w:rsidR="002146CF" w:rsidRPr="007242C7" w:rsidTr="00F40F55">
        <w:trPr>
          <w:cantSplit/>
        </w:trPr>
        <w:tc>
          <w:tcPr>
            <w:tcW w:w="4390" w:type="dxa"/>
            <w:hideMark/>
          </w:tcPr>
          <w:p w:rsidR="002146CF" w:rsidRPr="007242C7" w:rsidRDefault="002146CF" w:rsidP="00F40F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46CF" w:rsidRPr="007242C7" w:rsidRDefault="00B946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684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477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46CF" w:rsidRPr="007242C7" w:rsidRDefault="00B946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821</w:t>
            </w:r>
            <w:r w:rsid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46CF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414</w:t>
            </w:r>
            <w:r w:rsidR="002146C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507</w:t>
            </w:r>
          </w:p>
        </w:tc>
      </w:tr>
    </w:tbl>
    <w:p w:rsidR="00B338D4" w:rsidRPr="005A1CF5" w:rsidRDefault="00B338D4" w:rsidP="0020581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1" w:name="OLE_LINK7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B338D4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9D7F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D7F2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9D7F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F40F55" w:rsidRPr="00F40F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:rsidR="008B4326" w:rsidRPr="007242C7" w:rsidRDefault="008B4326" w:rsidP="00F40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B4326" w:rsidRPr="007242C7" w:rsidRDefault="008B4326" w:rsidP="00F40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9D7F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ขาดทุน</w:t>
      </w:r>
      <w:r w:rsid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</w:t>
      </w:r>
      <w:r w:rsidR="0002385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ของบริษัทใหญ่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ด้วยจำนวน</w:t>
      </w:r>
      <w:r w:rsidR="00433379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หุ้นสามัญ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ถัวเฉลี่ยถ่วงน้ำหนัก</w:t>
      </w:r>
      <w:r w:rsidR="006B1345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023856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ถือโดยผู้ถือหุ้น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F40F55">
        <w:trPr>
          <w:cantSplit/>
        </w:trPr>
        <w:tc>
          <w:tcPr>
            <w:tcW w:w="4390" w:type="dxa"/>
            <w:vAlign w:val="bottom"/>
          </w:tcPr>
          <w:p w:rsidR="008B4326" w:rsidRPr="007242C7" w:rsidRDefault="008B4326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4326" w:rsidRPr="007242C7" w:rsidRDefault="008B4326" w:rsidP="00F40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70BFE" w:rsidRPr="007242C7" w:rsidTr="00F40F55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F40F5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70BFE" w:rsidRPr="007242C7" w:rsidRDefault="00C70BFE" w:rsidP="00F40F55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70BFE" w:rsidRPr="007242C7" w:rsidRDefault="00C70BFE" w:rsidP="00F40F55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70BFE" w:rsidRPr="007242C7" w:rsidRDefault="00C70BFE" w:rsidP="00F40F55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936230">
        <w:trPr>
          <w:cantSplit/>
        </w:trPr>
        <w:tc>
          <w:tcPr>
            <w:tcW w:w="4390" w:type="dxa"/>
            <w:vAlign w:val="bottom"/>
          </w:tcPr>
          <w:p w:rsidR="00C70BFE" w:rsidRPr="006A5A59" w:rsidRDefault="00C70BFE" w:rsidP="00F40F55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A5A59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6A5A59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0BFE" w:rsidRPr="006A5A59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70BFE" w:rsidRPr="006A5A59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70BFE" w:rsidRPr="007242C7" w:rsidTr="00936230">
        <w:trPr>
          <w:cantSplit/>
        </w:trPr>
        <w:tc>
          <w:tcPr>
            <w:tcW w:w="4390" w:type="dxa"/>
            <w:hideMark/>
          </w:tcPr>
          <w:p w:rsidR="00C70BFE" w:rsidRPr="007242C7" w:rsidRDefault="00C70BFE" w:rsidP="00BB75BE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ที่เป็น</w:t>
            </w:r>
            <w:r w:rsidR="00BB75B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ส่วนหนึ่งของผู้ถือหุ้นสามัญของบริษัท</w:t>
            </w:r>
          </w:p>
        </w:tc>
        <w:tc>
          <w:tcPr>
            <w:tcW w:w="1295" w:type="dxa"/>
            <w:shd w:val="clear" w:color="auto" w:fill="FAFAFA"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</w:tcPr>
          <w:p w:rsidR="00C70BFE" w:rsidRPr="007242C7" w:rsidRDefault="00C70BFE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C6179" w:rsidRPr="007242C7" w:rsidTr="00936230">
        <w:trPr>
          <w:cantSplit/>
        </w:trPr>
        <w:tc>
          <w:tcPr>
            <w:tcW w:w="4390" w:type="dxa"/>
          </w:tcPr>
          <w:p w:rsidR="00EC6179" w:rsidRPr="007242C7" w:rsidRDefault="00EC6179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BB75B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ที่ใช้ในการคำนวณกำไรต่อหุ้น</w:t>
            </w:r>
            <w:r w:rsidR="005261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ขั้น</w:t>
            </w:r>
            <w:r w:rsidR="00BB75B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พื้นฐาน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89549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89549F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EC6179" w:rsidRPr="007242C7" w:rsidTr="00936230">
        <w:trPr>
          <w:cantSplit/>
        </w:trPr>
        <w:tc>
          <w:tcPr>
            <w:tcW w:w="4390" w:type="dxa"/>
          </w:tcPr>
          <w:p w:rsidR="00EC6179" w:rsidRPr="007242C7" w:rsidRDefault="00EC6179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EC6179" w:rsidRPr="007242C7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:rsidR="00EC6179" w:rsidRPr="007242C7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EC6179" w:rsidRPr="007242C7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6179" w:rsidRPr="007242C7" w:rsidTr="00936230">
        <w:trPr>
          <w:cantSplit/>
        </w:trPr>
        <w:tc>
          <w:tcPr>
            <w:tcW w:w="4390" w:type="dxa"/>
            <w:hideMark/>
          </w:tcPr>
          <w:p w:rsidR="00EC6179" w:rsidRPr="00B9461A" w:rsidRDefault="00EC6179" w:rsidP="00F40F55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ที่</w:t>
            </w:r>
            <w:r w:rsidR="00BB75BE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ใช้ในการคำนวณ</w:t>
            </w:r>
            <w:r w:rsidR="00123849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กำไร</w:t>
            </w:r>
            <w:r w:rsidR="005261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261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5261E3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BB75BE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ต่อ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</w:t>
            </w:r>
            <w:r w:rsidR="009D7F27"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ขั้นพื้นฐาน</w:t>
            </w:r>
            <w:r w:rsidR="00B9461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B9461A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(หุ้น)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9549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C6179" w:rsidRPr="006A5A59" w:rsidTr="00936230">
        <w:trPr>
          <w:cantSplit/>
        </w:trPr>
        <w:tc>
          <w:tcPr>
            <w:tcW w:w="4390" w:type="dxa"/>
          </w:tcPr>
          <w:p w:rsidR="00EC6179" w:rsidRPr="006A5A59" w:rsidRDefault="00EC6179" w:rsidP="00F40F55">
            <w:pPr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shd w:val="clear" w:color="auto" w:fill="FAFAFA"/>
          </w:tcPr>
          <w:p w:rsidR="00EC6179" w:rsidRPr="006A5A59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</w:tcPr>
          <w:p w:rsidR="00EC6179" w:rsidRPr="006A5A59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shd w:val="clear" w:color="auto" w:fill="FAFAFA"/>
          </w:tcPr>
          <w:p w:rsidR="00EC6179" w:rsidRPr="006A5A59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</w:tcPr>
          <w:p w:rsidR="00EC6179" w:rsidRPr="006A5A59" w:rsidRDefault="00EC6179" w:rsidP="00F4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EC6179" w:rsidRPr="007242C7" w:rsidTr="00936230">
        <w:trPr>
          <w:cantSplit/>
        </w:trPr>
        <w:tc>
          <w:tcPr>
            <w:tcW w:w="4390" w:type="dxa"/>
            <w:hideMark/>
          </w:tcPr>
          <w:p w:rsidR="00EC6179" w:rsidRPr="00BB75BE" w:rsidRDefault="00EC6179" w:rsidP="00BB75BE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89549F"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89549F"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="0089549F"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  <w:r w:rsidRPr="0012384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</w:t>
            </w:r>
            <w:r w:rsidRPr="00BB75B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89549F" w:rsidP="00F40F55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5" w:type="dxa"/>
            <w:shd w:val="clear" w:color="auto" w:fill="FAFAFA"/>
          </w:tcPr>
          <w:p w:rsidR="00EC6179" w:rsidRPr="007242C7" w:rsidRDefault="0089549F" w:rsidP="00F40F55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</w:tcPr>
          <w:p w:rsidR="00EC6179" w:rsidRPr="007242C7" w:rsidRDefault="00023D1A" w:rsidP="00F40F55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C617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</w:tr>
    </w:tbl>
    <w:p w:rsidR="008B4326" w:rsidRPr="007242C7" w:rsidRDefault="008B4326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1"/>
    <w:p w:rsidR="00BB75BE" w:rsidRPr="00BB75BE" w:rsidRDefault="009D7F27" w:rsidP="0061217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บ</w:t>
      </w:r>
      <w:r w:rsidR="00433379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ร</w:t>
      </w:r>
      <w:r w:rsidR="00BB75BE" w:rsidRPr="00BB75BE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ิษัท</w:t>
      </w:r>
      <w:r w:rsidR="008B4326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ไม่มีการออกหุ้นสามัญเทียบเท่าปรับลด</w:t>
      </w:r>
      <w:r w:rsidR="00433379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</w:t>
      </w:r>
      <w:r w:rsidR="008B4326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ปี</w:t>
      </w:r>
      <w:r w:rsidR="00B10A0D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สิ้นสุดวันที่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C70BFE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C70BFE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2562</w:t>
      </w:r>
      <w:r w:rsidR="00C70BFE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B9461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  <w:lang w:val="en-GB"/>
        </w:rPr>
        <w:t xml:space="preserve">และพ.ศ.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2561</w:t>
      </w:r>
      <w:r w:rsidR="00B9461A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8B4326" w:rsidRPr="00BB75BE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ดังนั้นจึงไม่มีการนำเสนอกำไรต่อหุ้นปรับลด</w:t>
      </w:r>
    </w:p>
    <w:p w:rsidR="00BB75BE" w:rsidRDefault="00BB75BE" w:rsidP="0061217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BB75BE" w:rsidSect="00FC6DCD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852268" w:rsidRPr="00023D1A" w:rsidRDefault="00852268" w:rsidP="00023D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36230" w:rsidRPr="009362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9362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</w:t>
            </w:r>
            <w:r w:rsidR="00BB75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936230" w:rsidRPr="009362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:rsidR="008A7F60" w:rsidRPr="007242C7" w:rsidRDefault="008A7F60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7F60" w:rsidRDefault="00023856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บุคคลและ</w:t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หรือ</w:t>
      </w:r>
      <w:r w:rsidR="009362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9362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="00BB75B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BB75B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</w:t>
      </w:r>
      <w:r w:rsidR="009362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ที่ใกล้ชิดกับบุคคลเหล่านั้น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D51772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ที่เกี่ยวข้องกับบุคคลเหล่านั้น</w:t>
      </w:r>
      <w:r w:rsidR="008A7F60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ถือเป็นบุคคลหรือกิจการที่เกี่ยวข้องกับบริษัท</w:t>
      </w:r>
    </w:p>
    <w:p w:rsidR="00B338D4" w:rsidRDefault="00B338D4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0052D" w:rsidRPr="007242C7" w:rsidRDefault="0060052D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60052D" w:rsidRPr="00936230" w:rsidRDefault="0060052D" w:rsidP="00936230">
      <w:pPr>
        <w:jc w:val="thaiDistribute"/>
        <w:rPr>
          <w:rFonts w:ascii="Browallia New" w:eastAsia="Arial Unicode MS" w:hAnsi="Browallia New" w:cs="Browallia New"/>
          <w:color w:val="000000"/>
          <w:cs/>
          <w:lang w:val="th-TH"/>
        </w:rPr>
      </w:pPr>
    </w:p>
    <w:p w:rsidR="008A7F60" w:rsidRPr="007242C7" w:rsidRDefault="008A7F60" w:rsidP="009362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</w:t>
      </w:r>
      <w:r w:rsidR="00D51772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กับบุคคลหรือกิจการที่เกี่ยวข้องกันเป็นดังต่อไปนี้</w:t>
      </w:r>
    </w:p>
    <w:p w:rsidR="0071317C" w:rsidRPr="00936230" w:rsidRDefault="0071317C" w:rsidP="00936230">
      <w:pPr>
        <w:jc w:val="thaiDistribute"/>
        <w:rPr>
          <w:rFonts w:ascii="Browallia New" w:eastAsia="Arial Unicode MS" w:hAnsi="Browallia New" w:cs="Browallia New"/>
          <w:color w:val="000000"/>
          <w:cs/>
          <w:lang w:val="th-TH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3492"/>
        <w:gridCol w:w="2655"/>
      </w:tblGrid>
      <w:tr w:rsidR="00C22CAB" w:rsidRPr="007242C7" w:rsidTr="005A1CF5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A7F60" w:rsidRPr="007242C7" w:rsidRDefault="008A7F60" w:rsidP="00936230">
            <w:pPr>
              <w:ind w:left="1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:rsidR="008A7F60" w:rsidRPr="007242C7" w:rsidRDefault="00D51772" w:rsidP="00936230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</w:tcPr>
          <w:p w:rsidR="008A7F60" w:rsidRPr="007242C7" w:rsidRDefault="00D51772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8A7F60" w:rsidRPr="00936230" w:rsidTr="005A1CF5">
        <w:tc>
          <w:tcPr>
            <w:tcW w:w="3330" w:type="dxa"/>
            <w:tcBorders>
              <w:top w:val="single" w:sz="4" w:space="0" w:color="auto"/>
            </w:tcBorders>
          </w:tcPr>
          <w:p w:rsidR="008A7F60" w:rsidRPr="00936230" w:rsidRDefault="008A7F60" w:rsidP="00936230">
            <w:pPr>
              <w:ind w:left="17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8A7F60" w:rsidRPr="00936230" w:rsidRDefault="008A7F60" w:rsidP="00936230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8A7F60" w:rsidRPr="00936230" w:rsidRDefault="008A7F60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51772" w:rsidRPr="007242C7" w:rsidTr="005A1CF5">
        <w:tc>
          <w:tcPr>
            <w:tcW w:w="3330" w:type="dxa"/>
          </w:tcPr>
          <w:p w:rsidR="00D51772" w:rsidRPr="007242C7" w:rsidRDefault="00D51772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492" w:type="dxa"/>
          </w:tcPr>
          <w:p w:rsidR="00D51772" w:rsidRPr="007242C7" w:rsidRDefault="00D51772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</w:tcPr>
          <w:p w:rsidR="00D51772" w:rsidRPr="007242C7" w:rsidRDefault="00D51772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1772" w:rsidRPr="007242C7" w:rsidTr="005A1CF5">
        <w:tc>
          <w:tcPr>
            <w:tcW w:w="3330" w:type="dxa"/>
          </w:tcPr>
          <w:p w:rsidR="00D51772" w:rsidRPr="007242C7" w:rsidRDefault="00452E72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</w:t>
            </w:r>
            <w:r w:rsidR="00D5177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</w:t>
            </w:r>
            <w:proofErr w:type="spellEnd"/>
            <w:r w:rsidR="00D5177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 จำกัด</w:t>
            </w:r>
          </w:p>
        </w:tc>
        <w:tc>
          <w:tcPr>
            <w:tcW w:w="3492" w:type="dxa"/>
          </w:tcPr>
          <w:p w:rsidR="00936230" w:rsidRDefault="00D51772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จำหน่ายพืชและผลไม้</w:t>
            </w:r>
            <w:r w:rsidR="003C5690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ทางการเกษตร</w:t>
            </w:r>
          </w:p>
          <w:p w:rsidR="00D51772" w:rsidRPr="007242C7" w:rsidRDefault="00936230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2F557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ทั้งสดและแปรรูป</w:t>
            </w:r>
          </w:p>
        </w:tc>
        <w:tc>
          <w:tcPr>
            <w:tcW w:w="2655" w:type="dxa"/>
          </w:tcPr>
          <w:p w:rsidR="00936230" w:rsidRDefault="00D51772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</w:t>
            </w:r>
            <w:r w:rsidR="002F557C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</w:t>
            </w:r>
          </w:p>
          <w:p w:rsidR="00D51772" w:rsidRPr="007242C7" w:rsidRDefault="00936230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5177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3D347D" w:rsidRPr="007242C7" w:rsidTr="005A1CF5">
        <w:tc>
          <w:tcPr>
            <w:tcW w:w="3330" w:type="dxa"/>
          </w:tcPr>
          <w:p w:rsidR="003D347D" w:rsidRPr="007242C7" w:rsidRDefault="003D347D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492" w:type="dxa"/>
          </w:tcPr>
          <w:p w:rsidR="003D347D" w:rsidRPr="007242C7" w:rsidRDefault="003D347D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55" w:type="dxa"/>
          </w:tcPr>
          <w:p w:rsidR="003D347D" w:rsidRPr="007242C7" w:rsidRDefault="003D347D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1A91" w:rsidRPr="007242C7" w:rsidTr="005A1CF5">
        <w:tc>
          <w:tcPr>
            <w:tcW w:w="3330" w:type="dxa"/>
          </w:tcPr>
          <w:p w:rsidR="00941A91" w:rsidRPr="007242C7" w:rsidRDefault="00941A91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ซันสวีท 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ไบ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โอ เอ็นเนอยี่ จำกัด</w:t>
            </w:r>
          </w:p>
        </w:tc>
        <w:tc>
          <w:tcPr>
            <w:tcW w:w="3492" w:type="dxa"/>
          </w:tcPr>
          <w:p w:rsidR="00D303EE" w:rsidRPr="007242C7" w:rsidRDefault="00941A91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</w:t>
            </w:r>
          </w:p>
          <w:p w:rsidR="00941A91" w:rsidRPr="007242C7" w:rsidRDefault="00D303EE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แปรรูปจากวัสดุเหลือใช้ทางการเกษตร</w:t>
            </w:r>
          </w:p>
        </w:tc>
        <w:tc>
          <w:tcPr>
            <w:tcW w:w="2655" w:type="dxa"/>
          </w:tcPr>
          <w:p w:rsidR="00941A91" w:rsidRPr="007242C7" w:rsidRDefault="00941A91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941A91" w:rsidRPr="007242C7" w:rsidTr="005A1CF5">
        <w:tc>
          <w:tcPr>
            <w:tcW w:w="3330" w:type="dxa"/>
          </w:tcPr>
          <w:p w:rsidR="00941A91" w:rsidRPr="007242C7" w:rsidRDefault="00941A91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โซส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วีท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492" w:type="dxa"/>
          </w:tcPr>
          <w:p w:rsidR="00D303EE" w:rsidRPr="007242C7" w:rsidRDefault="00941A91" w:rsidP="00936230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</w:p>
          <w:p w:rsidR="00941A91" w:rsidRPr="007242C7" w:rsidRDefault="00D303EE" w:rsidP="00936230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เพื่อธุรกิจร้านค้าปลีกในระบบ</w:t>
            </w:r>
            <w:proofErr w:type="spellStart"/>
            <w:r w:rsidR="00941A9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แฟ</w:t>
            </w:r>
            <w:proofErr w:type="spellEnd"/>
            <w:r w:rsidR="00941A9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รนไช</w:t>
            </w:r>
            <w:proofErr w:type="spellStart"/>
            <w:r w:rsidR="00941A9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ส์</w:t>
            </w:r>
            <w:proofErr w:type="spellEnd"/>
          </w:p>
        </w:tc>
        <w:tc>
          <w:tcPr>
            <w:tcW w:w="2655" w:type="dxa"/>
          </w:tcPr>
          <w:p w:rsidR="00941A91" w:rsidRPr="007242C7" w:rsidRDefault="00941A91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7242C7" w:rsidTr="005A1CF5">
        <w:tc>
          <w:tcPr>
            <w:tcW w:w="3330" w:type="dxa"/>
          </w:tcPr>
          <w:p w:rsidR="001920E9" w:rsidRPr="007242C7" w:rsidRDefault="001920E9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ซันสวีท 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อโ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กร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เทค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3492" w:type="dxa"/>
          </w:tcPr>
          <w:p w:rsidR="00D303EE" w:rsidRPr="007242C7" w:rsidRDefault="001920E9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ผลิตและจำหน่ายผลไม้กระป๋องและพืชผล</w:t>
            </w:r>
          </w:p>
          <w:p w:rsidR="001920E9" w:rsidRPr="007242C7" w:rsidRDefault="00D303EE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ทางการเกษตร</w:t>
            </w:r>
          </w:p>
        </w:tc>
        <w:tc>
          <w:tcPr>
            <w:tcW w:w="2655" w:type="dxa"/>
          </w:tcPr>
          <w:p w:rsidR="001920E9" w:rsidRPr="007242C7" w:rsidRDefault="00BB75BE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7242C7" w:rsidTr="005A1CF5">
        <w:tc>
          <w:tcPr>
            <w:tcW w:w="3330" w:type="dxa"/>
          </w:tcPr>
          <w:p w:rsidR="001920E9" w:rsidRPr="007242C7" w:rsidRDefault="001920E9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492" w:type="dxa"/>
          </w:tcPr>
          <w:p w:rsidR="00D303EE" w:rsidRPr="007242C7" w:rsidRDefault="001920E9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ประกอบกิจการดำเนินธุรกิจนำเที่ยวรวมทั้ง</w:t>
            </w:r>
          </w:p>
          <w:p w:rsidR="001920E9" w:rsidRPr="007242C7" w:rsidRDefault="00D303EE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ธุรกิจที่เกี่ยวข้องกับการนำเที่ยวทุกประเภท</w:t>
            </w:r>
          </w:p>
        </w:tc>
        <w:tc>
          <w:tcPr>
            <w:tcW w:w="2655" w:type="dxa"/>
          </w:tcPr>
          <w:p w:rsidR="001920E9" w:rsidRPr="007242C7" w:rsidRDefault="00BB75BE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7242C7" w:rsidTr="005A1CF5">
        <w:tc>
          <w:tcPr>
            <w:tcW w:w="3330" w:type="dxa"/>
          </w:tcPr>
          <w:p w:rsidR="001920E9" w:rsidRPr="007242C7" w:rsidRDefault="001920E9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คอฟ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ฟี่</w:t>
            </w:r>
            <w:proofErr w:type="spellEnd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ลิงค์ จำกัด</w:t>
            </w:r>
          </w:p>
        </w:tc>
        <w:tc>
          <w:tcPr>
            <w:tcW w:w="3492" w:type="dxa"/>
          </w:tcPr>
          <w:p w:rsidR="00D92432" w:rsidRPr="00936230" w:rsidRDefault="00D92432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3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จำหน่ายอาหารและเครื่องดื่ม</w:t>
            </w:r>
          </w:p>
        </w:tc>
        <w:tc>
          <w:tcPr>
            <w:tcW w:w="2655" w:type="dxa"/>
          </w:tcPr>
          <w:p w:rsidR="001920E9" w:rsidRPr="007242C7" w:rsidRDefault="00BB75BE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7242C7" w:rsidTr="005A1CF5">
        <w:tc>
          <w:tcPr>
            <w:tcW w:w="3330" w:type="dxa"/>
          </w:tcPr>
          <w:p w:rsidR="001920E9" w:rsidRPr="007242C7" w:rsidRDefault="001920E9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</w:tc>
        <w:tc>
          <w:tcPr>
            <w:tcW w:w="3492" w:type="dxa"/>
          </w:tcPr>
          <w:p w:rsidR="001920E9" w:rsidRPr="00936230" w:rsidRDefault="000B6343" w:rsidP="00936230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3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</w:t>
            </w:r>
            <w:r w:rsidR="00D92432" w:rsidRPr="0093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รีม</w:t>
            </w:r>
          </w:p>
        </w:tc>
        <w:tc>
          <w:tcPr>
            <w:tcW w:w="2655" w:type="dxa"/>
          </w:tcPr>
          <w:p w:rsidR="001920E9" w:rsidRPr="007242C7" w:rsidRDefault="00BB75BE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7242C7" w:rsidTr="005A1CF5">
        <w:tc>
          <w:tcPr>
            <w:tcW w:w="3330" w:type="dxa"/>
          </w:tcPr>
          <w:p w:rsidR="001920E9" w:rsidRPr="007242C7" w:rsidRDefault="00D92432" w:rsidP="00936230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</w:tc>
        <w:tc>
          <w:tcPr>
            <w:tcW w:w="3492" w:type="dxa"/>
          </w:tcPr>
          <w:p w:rsidR="001920E9" w:rsidRPr="00936230" w:rsidRDefault="00D92432" w:rsidP="00936230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3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</w:tc>
        <w:tc>
          <w:tcPr>
            <w:tcW w:w="2655" w:type="dxa"/>
          </w:tcPr>
          <w:p w:rsidR="001920E9" w:rsidRPr="007242C7" w:rsidRDefault="00BB75BE" w:rsidP="00936230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:rsidR="00852268" w:rsidRPr="00023D1A" w:rsidRDefault="0061217F" w:rsidP="0093623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:rsidR="00936230" w:rsidRPr="00023D1A" w:rsidRDefault="00936230" w:rsidP="0093623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023D1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936230" w:rsidRPr="00023D1A" w:rsidRDefault="00936230" w:rsidP="0093623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:rsidR="00936230" w:rsidRPr="00023D1A" w:rsidRDefault="00023D1A" w:rsidP="009362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93623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623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3623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936230" w:rsidRPr="00023D1A" w:rsidRDefault="00936230" w:rsidP="005A1CF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7C3CF7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7C3CF7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7C3CF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7C3CF7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7C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D7F2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Pr="009D7F2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107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D7F2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รายได้ค่าเช่ารับจาก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7F27" w:rsidRPr="007242C7" w:rsidTr="007C3CF7">
        <w:trPr>
          <w:cantSplit/>
        </w:trPr>
        <w:tc>
          <w:tcPr>
            <w:tcW w:w="4392" w:type="dxa"/>
          </w:tcPr>
          <w:p w:rsidR="009D7F27" w:rsidRPr="009D7F27" w:rsidRDefault="009D7F27" w:rsidP="009D7F2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D7F2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Pr="009D7F2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D7F2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D7F2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9D7F27" w:rsidRPr="009D7F27" w:rsidRDefault="009D7F27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5" w:type="dxa"/>
            <w:vAlign w:val="bottom"/>
          </w:tcPr>
          <w:p w:rsidR="009D7F27" w:rsidRPr="009D7F27" w:rsidRDefault="00023D1A" w:rsidP="009D7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D7F27" w:rsidRPr="009D7F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</w:tbl>
    <w:p w:rsidR="0061217F" w:rsidRPr="00023D1A" w:rsidRDefault="0061217F" w:rsidP="005A1CF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:rsidR="008A7F60" w:rsidRPr="00023D1A" w:rsidRDefault="00023D1A" w:rsidP="009362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3C569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A7F6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A7F6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p w:rsidR="0071317C" w:rsidRPr="00023D1A" w:rsidRDefault="0071317C" w:rsidP="005A1CF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1665B2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2" w:name="_Hlk32389093"/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9D7F27" w:rsidRPr="007242C7" w:rsidRDefault="009D7F27" w:rsidP="003649C5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:rsidR="009D7F27" w:rsidRPr="007242C7" w:rsidRDefault="009D7F27" w:rsidP="003649C5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D7F27" w:rsidRPr="007242C7" w:rsidRDefault="009D7F27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BB75B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BB75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BB75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BB75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9D7F27" w:rsidRPr="007242C7" w:rsidRDefault="009D7F27" w:rsidP="00BB75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  <w:vAlign w:val="bottom"/>
          </w:tcPr>
          <w:p w:rsidR="009D7F27" w:rsidRPr="007242C7" w:rsidRDefault="009D7F27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9D7F27" w:rsidRPr="007242C7" w:rsidTr="009D7F27">
        <w:trPr>
          <w:cantSplit/>
        </w:trPr>
        <w:tc>
          <w:tcPr>
            <w:tcW w:w="4392" w:type="dxa"/>
          </w:tcPr>
          <w:p w:rsidR="009D7F27" w:rsidRPr="007242C7" w:rsidRDefault="009D7F27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7F27" w:rsidRPr="007242C7" w:rsidRDefault="009D7F2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7F27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9D7F2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bookmarkEnd w:id="22"/>
    </w:tbl>
    <w:p w:rsidR="0071317C" w:rsidRPr="00023D1A" w:rsidRDefault="0071317C" w:rsidP="005A1CF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:rsidR="008A7F60" w:rsidRPr="00023D1A" w:rsidRDefault="00023D1A" w:rsidP="009362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8A7F6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A7F60"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:rsidR="008A7F60" w:rsidRPr="00023D1A" w:rsidRDefault="008A7F60" w:rsidP="005A1CF5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242C7" w:rsidTr="00936230">
        <w:trPr>
          <w:cantSplit/>
        </w:trPr>
        <w:tc>
          <w:tcPr>
            <w:tcW w:w="4390" w:type="dxa"/>
            <w:vAlign w:val="bottom"/>
          </w:tcPr>
          <w:p w:rsidR="008A7F60" w:rsidRPr="007242C7" w:rsidRDefault="008A7F60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A7F60" w:rsidRPr="007242C7" w:rsidRDefault="008A7F60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2FC1" w:rsidRPr="007242C7" w:rsidTr="00936230">
        <w:trPr>
          <w:cantSplit/>
        </w:trPr>
        <w:tc>
          <w:tcPr>
            <w:tcW w:w="4390" w:type="dxa"/>
            <w:vAlign w:val="bottom"/>
          </w:tcPr>
          <w:p w:rsidR="00B72FC1" w:rsidRPr="007242C7" w:rsidRDefault="00B72FC1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0BFE" w:rsidRPr="007242C7" w:rsidTr="00936230">
        <w:trPr>
          <w:cantSplit/>
        </w:trPr>
        <w:tc>
          <w:tcPr>
            <w:tcW w:w="4390" w:type="dxa"/>
            <w:vAlign w:val="bottom"/>
          </w:tcPr>
          <w:p w:rsidR="00C70BFE" w:rsidRPr="007242C7" w:rsidRDefault="00C70BFE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C70BFE" w:rsidRPr="007242C7" w:rsidRDefault="00C70BFE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2FC1" w:rsidRPr="007242C7" w:rsidTr="00936230">
        <w:trPr>
          <w:cantSplit/>
        </w:trPr>
        <w:tc>
          <w:tcPr>
            <w:tcW w:w="4390" w:type="dxa"/>
          </w:tcPr>
          <w:p w:rsidR="00B72FC1" w:rsidRPr="007242C7" w:rsidRDefault="00B72FC1" w:rsidP="00936230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72FC1" w:rsidRPr="007242C7" w:rsidTr="003649C5">
        <w:trPr>
          <w:cantSplit/>
        </w:trPr>
        <w:tc>
          <w:tcPr>
            <w:tcW w:w="4390" w:type="dxa"/>
          </w:tcPr>
          <w:p w:rsidR="00B72FC1" w:rsidRPr="007242C7" w:rsidRDefault="00B72FC1" w:rsidP="00936230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0D2EE6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D2EE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B72FC1" w:rsidRPr="007242C7" w:rsidTr="00936230">
        <w:trPr>
          <w:cantSplit/>
        </w:trPr>
        <w:tc>
          <w:tcPr>
            <w:tcW w:w="4390" w:type="dxa"/>
            <w:vAlign w:val="bottom"/>
          </w:tcPr>
          <w:p w:rsidR="00B72FC1" w:rsidRPr="007242C7" w:rsidRDefault="00B72FC1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2FC1" w:rsidRPr="007242C7" w:rsidTr="003649C5">
        <w:trPr>
          <w:cantSplit/>
        </w:trPr>
        <w:tc>
          <w:tcPr>
            <w:tcW w:w="4390" w:type="dxa"/>
            <w:vAlign w:val="bottom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49C5" w:rsidRPr="007242C7" w:rsidTr="00936230">
        <w:trPr>
          <w:cantSplit/>
        </w:trPr>
        <w:tc>
          <w:tcPr>
            <w:tcW w:w="4390" w:type="dxa"/>
            <w:vAlign w:val="bottom"/>
          </w:tcPr>
          <w:p w:rsidR="003649C5" w:rsidRPr="007242C7" w:rsidRDefault="003649C5" w:rsidP="003649C5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49C5" w:rsidRPr="007242C7" w:rsidRDefault="003649C5" w:rsidP="00364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649C5" w:rsidRPr="007242C7" w:rsidRDefault="003649C5" w:rsidP="00364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49C5" w:rsidRPr="007242C7" w:rsidRDefault="003649C5" w:rsidP="00364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649C5" w:rsidRPr="007242C7" w:rsidRDefault="00023D1A" w:rsidP="00364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3649C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852268" w:rsidRDefault="009D7F27" w:rsidP="009D7F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:rsidR="006647CF" w:rsidRDefault="00023D1A" w:rsidP="005A1CF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6647CF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47CF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</w:t>
      </w:r>
      <w:r w:rsidR="00452E72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ยืมระยะสั้น</w:t>
      </w:r>
      <w:r w:rsidR="006647CF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:rsidR="00936230" w:rsidRPr="005A1CF5" w:rsidRDefault="00936230" w:rsidP="005A1CF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B72FC1" w:rsidRPr="007242C7" w:rsidTr="00936230">
        <w:trPr>
          <w:cantSplit/>
        </w:trPr>
        <w:tc>
          <w:tcPr>
            <w:tcW w:w="6958" w:type="dxa"/>
            <w:vAlign w:val="bottom"/>
          </w:tcPr>
          <w:p w:rsidR="00B72FC1" w:rsidRPr="007242C7" w:rsidRDefault="00B72FC1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B72FC1" w:rsidRPr="007242C7" w:rsidRDefault="00B72FC1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  <w:vAlign w:val="bottom"/>
          </w:tcPr>
          <w:p w:rsidR="00B72FC1" w:rsidRPr="007242C7" w:rsidRDefault="00B72FC1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2FC1" w:rsidRPr="007242C7" w:rsidRDefault="00B72FC1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  <w:vAlign w:val="bottom"/>
          </w:tcPr>
          <w:p w:rsidR="00B72FC1" w:rsidRPr="007242C7" w:rsidRDefault="00B72FC1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  <w:vAlign w:val="bottom"/>
          </w:tcPr>
          <w:p w:rsidR="00B72FC1" w:rsidRPr="007242C7" w:rsidRDefault="00B72FC1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2FC1" w:rsidRPr="007242C7" w:rsidTr="00936230">
        <w:trPr>
          <w:cantSplit/>
        </w:trPr>
        <w:tc>
          <w:tcPr>
            <w:tcW w:w="6958" w:type="dxa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:rsidR="00B72FC1" w:rsidRPr="007242C7" w:rsidRDefault="000D2EE6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ให้กู้ยืมเพิ่มระหว่างปี</w:t>
            </w:r>
          </w:p>
        </w:tc>
        <w:tc>
          <w:tcPr>
            <w:tcW w:w="1295" w:type="dxa"/>
            <w:shd w:val="clear" w:color="auto" w:fill="FAFAFA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2EE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D2EE6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ดอกเบี้ยเพิ่มขึ้นระหว่างปี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823C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5" w:type="dxa"/>
            <w:vAlign w:val="bottom"/>
          </w:tcPr>
          <w:p w:rsidR="00B72FC1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B72FC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รับชำระคืนเงินกู้พร้อมดอกเบี้ยระหว่างปี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2FC1" w:rsidRPr="007242C7" w:rsidRDefault="007823C9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2FC1" w:rsidRPr="007242C7" w:rsidTr="00936230">
        <w:trPr>
          <w:cantSplit/>
        </w:trPr>
        <w:tc>
          <w:tcPr>
            <w:tcW w:w="6958" w:type="dxa"/>
          </w:tcPr>
          <w:p w:rsidR="00B72FC1" w:rsidRPr="007242C7" w:rsidRDefault="00B72FC1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2FC1" w:rsidRPr="007242C7" w:rsidRDefault="007823C9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2FC1" w:rsidRPr="007242C7" w:rsidRDefault="00B72FC1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B92457" w:rsidRPr="007242C7" w:rsidRDefault="00B92457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F6A1D" w:rsidRDefault="005F6A1D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เงินให้กู้</w:t>
      </w:r>
      <w:r w:rsidR="00452E72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ยืมระยะสั้น</w:t>
      </w: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แก่บริษัทย่อยเป็นไปตามเงื่อนไขทางการค้าในการให้กู้ยืมปกติ</w:t>
      </w:r>
      <w:r w:rsidR="00452E72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</w:t>
      </w: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ม่มีหลักประกันการกู้ยืม</w:t>
      </w:r>
      <w:r w:rsidR="006556BC"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มีอัตราดอกเบี้ย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D11233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และ</w:t>
      </w:r>
      <w:r w:rsidR="00457459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ได้รับชำระคืนเงินให้กู้ยืมทั้งจำนวนพร้อมดอกเบี้ยจากบริษัทย่อยแล้ว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61217F" w:rsidRPr="007242C7" w:rsidRDefault="0061217F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7F60" w:rsidRPr="00936230" w:rsidRDefault="00023D1A" w:rsidP="009362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6647CF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7F60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8A7F60" w:rsidRPr="007242C7" w:rsidRDefault="008A7F60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7F60" w:rsidRPr="007242C7" w:rsidRDefault="008A7F60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เลขานุการบริษัท</w:t>
      </w:r>
      <w:r w:rsidR="00DC0441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และหัวหน้าหน่วยงานตรวจสอบภายใน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ค่าตอบแทนที่จ่ายหรือค้างจ่ายสำหรับผู้บริหารสำคัญมีดังนี้</w:t>
      </w:r>
    </w:p>
    <w:p w:rsidR="008A7F60" w:rsidRPr="007242C7" w:rsidRDefault="008A7F60" w:rsidP="009362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67"/>
        <w:gridCol w:w="1295"/>
        <w:gridCol w:w="1295"/>
      </w:tblGrid>
      <w:tr w:rsidR="0034284D" w:rsidRPr="007242C7" w:rsidTr="00936230">
        <w:trPr>
          <w:cantSplit/>
        </w:trPr>
        <w:tc>
          <w:tcPr>
            <w:tcW w:w="6967" w:type="dxa"/>
            <w:vAlign w:val="bottom"/>
          </w:tcPr>
          <w:p w:rsidR="0034284D" w:rsidRPr="007242C7" w:rsidRDefault="0034284D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4284D" w:rsidRPr="007242C7" w:rsidRDefault="0034284D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34284D" w:rsidRPr="007242C7" w:rsidRDefault="0034284D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4284D" w:rsidRPr="007242C7" w:rsidTr="00936230">
        <w:trPr>
          <w:cantSplit/>
        </w:trPr>
        <w:tc>
          <w:tcPr>
            <w:tcW w:w="6967" w:type="dxa"/>
            <w:vAlign w:val="bottom"/>
          </w:tcPr>
          <w:p w:rsidR="0034284D" w:rsidRPr="007242C7" w:rsidRDefault="0034284D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4284D" w:rsidRPr="007242C7" w:rsidRDefault="0034284D" w:rsidP="00936230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4284D" w:rsidRPr="007242C7" w:rsidRDefault="0034284D" w:rsidP="00936230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4284D" w:rsidRPr="007242C7" w:rsidTr="00936230">
        <w:trPr>
          <w:cantSplit/>
        </w:trPr>
        <w:tc>
          <w:tcPr>
            <w:tcW w:w="6967" w:type="dxa"/>
            <w:vAlign w:val="bottom"/>
          </w:tcPr>
          <w:p w:rsidR="0034284D" w:rsidRPr="007242C7" w:rsidRDefault="0034284D" w:rsidP="00936230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34284D" w:rsidRPr="007242C7" w:rsidRDefault="0034284D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34284D" w:rsidRPr="007242C7" w:rsidRDefault="0034284D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284D" w:rsidRPr="007242C7" w:rsidTr="00936230">
        <w:trPr>
          <w:cantSplit/>
        </w:trPr>
        <w:tc>
          <w:tcPr>
            <w:tcW w:w="6967" w:type="dxa"/>
            <w:vAlign w:val="bottom"/>
          </w:tcPr>
          <w:p w:rsidR="0034284D" w:rsidRPr="007242C7" w:rsidRDefault="0034284D" w:rsidP="00936230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284D" w:rsidRPr="007242C7" w:rsidRDefault="0034284D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4284D" w:rsidRPr="007242C7" w:rsidRDefault="0034284D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284D" w:rsidRPr="007242C7" w:rsidTr="00936230">
        <w:trPr>
          <w:cantSplit/>
        </w:trPr>
        <w:tc>
          <w:tcPr>
            <w:tcW w:w="6967" w:type="dxa"/>
          </w:tcPr>
          <w:p w:rsidR="0034284D" w:rsidRPr="007242C7" w:rsidRDefault="0034284D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5" w:type="dxa"/>
            <w:shd w:val="clear" w:color="auto" w:fill="FAFAFA"/>
          </w:tcPr>
          <w:p w:rsidR="0034284D" w:rsidRPr="001D11DF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13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D13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5" w:type="dxa"/>
          </w:tcPr>
          <w:p w:rsidR="0034284D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4284D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4284D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34284D" w:rsidRPr="007242C7" w:rsidTr="00936230">
        <w:trPr>
          <w:cantSplit/>
        </w:trPr>
        <w:tc>
          <w:tcPr>
            <w:tcW w:w="6967" w:type="dxa"/>
          </w:tcPr>
          <w:p w:rsidR="0034284D" w:rsidRPr="007242C7" w:rsidRDefault="0034284D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284D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3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13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4284D" w:rsidRPr="007242C7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284D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34284D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34284D" w:rsidRPr="007242C7" w:rsidTr="00936230">
        <w:trPr>
          <w:cantSplit/>
        </w:trPr>
        <w:tc>
          <w:tcPr>
            <w:tcW w:w="6967" w:type="dxa"/>
          </w:tcPr>
          <w:p w:rsidR="0034284D" w:rsidRPr="007242C7" w:rsidRDefault="0034284D" w:rsidP="0093623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284D" w:rsidRPr="007242C7" w:rsidRDefault="00D13AD7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284D" w:rsidRPr="007242C7" w:rsidRDefault="0034284D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D13AD7" w:rsidRDefault="00D13AD7" w:rsidP="006121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13AD7" w:rsidSect="00FC6DCD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852268" w:rsidRPr="005A1CF5" w:rsidRDefault="00852268" w:rsidP="005A1CF5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D13AD7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36230" w:rsidRPr="009362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9362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721549" w:rsidRPr="005A1CF5" w:rsidRDefault="00721549" w:rsidP="00936230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:rsidR="00721549" w:rsidRPr="00936230" w:rsidRDefault="00023D1A" w:rsidP="0093623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721549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21549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21549" w:rsidRPr="009362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สัญญาซื้อขายเงินตราต่างประเทศล่วงหน้า</w:t>
      </w:r>
    </w:p>
    <w:p w:rsidR="00721549" w:rsidRDefault="00721549" w:rsidP="0093623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D13AD7" w:rsidRPr="009617F3" w:rsidRDefault="00D13AD7" w:rsidP="00D13AD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9617F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9617F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สัญญาขายเงินตราต่างประเทศล่วงหน้า</w:t>
      </w:r>
    </w:p>
    <w:p w:rsidR="00D13AD7" w:rsidRPr="007242C7" w:rsidRDefault="00D13AD7" w:rsidP="00D13A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13AD7" w:rsidRPr="007242C7" w:rsidRDefault="00D13AD7" w:rsidP="00D13A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วันครบกำหนดชำระเงินของสัญญาขายเงินตราต่างประเทศล่วงหน้าที่เปิดสถานะไว้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)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จำนวนเงินและอัตราแลกเปลี่ยนตามสัญญามีดังนี้</w:t>
      </w:r>
    </w:p>
    <w:p w:rsidR="00D13AD7" w:rsidRDefault="00D13AD7" w:rsidP="00D13A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345" w:type="pct"/>
        <w:tblInd w:w="1188" w:type="dxa"/>
        <w:tblLayout w:type="fixed"/>
        <w:tblLook w:val="04A0" w:firstRow="1" w:lastRow="0" w:firstColumn="1" w:lastColumn="0" w:noHBand="0" w:noVBand="1"/>
      </w:tblPr>
      <w:tblGrid>
        <w:gridCol w:w="1612"/>
        <w:gridCol w:w="991"/>
        <w:gridCol w:w="920"/>
        <w:gridCol w:w="1440"/>
        <w:gridCol w:w="1441"/>
        <w:gridCol w:w="1007"/>
        <w:gridCol w:w="969"/>
        <w:gridCol w:w="29"/>
      </w:tblGrid>
      <w:tr w:rsidR="00D13AD7" w:rsidRPr="00023D1A" w:rsidTr="001665B2">
        <w:trPr>
          <w:gridAfter w:val="1"/>
          <w:wAfter w:w="17" w:type="pct"/>
          <w:trHeight w:val="20"/>
        </w:trPr>
        <w:tc>
          <w:tcPr>
            <w:tcW w:w="959" w:type="pct"/>
            <w:shd w:val="clear" w:color="auto" w:fill="auto"/>
            <w:vAlign w:val="center"/>
          </w:tcPr>
          <w:p w:rsidR="00D13AD7" w:rsidRPr="00023D1A" w:rsidRDefault="00D13AD7" w:rsidP="001665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0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AD7" w:rsidRPr="00023D1A" w:rsidRDefault="00D13AD7" w:rsidP="00166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13AD7" w:rsidRPr="00023D1A" w:rsidTr="001665B2">
        <w:trPr>
          <w:trHeight w:val="20"/>
        </w:trPr>
        <w:tc>
          <w:tcPr>
            <w:tcW w:w="959" w:type="pct"/>
            <w:shd w:val="clear" w:color="auto" w:fill="auto"/>
            <w:vAlign w:val="center"/>
          </w:tcPr>
          <w:p w:rsidR="00D13AD7" w:rsidRPr="00023D1A" w:rsidRDefault="00D13AD7" w:rsidP="001665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AD7" w:rsidRPr="00023D1A" w:rsidRDefault="00D13AD7" w:rsidP="00166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AD7" w:rsidRPr="00023D1A" w:rsidRDefault="00D13AD7" w:rsidP="00166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D13AD7" w:rsidRPr="00023D1A" w:rsidTr="001665B2">
        <w:trPr>
          <w:trHeight w:val="20"/>
        </w:trPr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13AD7" w:rsidRPr="00023D1A" w:rsidTr="001665B2">
        <w:trPr>
          <w:trHeight w:val="77"/>
        </w:trPr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AD7" w:rsidRPr="00023D1A" w:rsidRDefault="00D13AD7" w:rsidP="00166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D13AD7" w:rsidRPr="00023D1A" w:rsidTr="001665B2">
        <w:trPr>
          <w:trHeight w:val="20"/>
        </w:trPr>
        <w:tc>
          <w:tcPr>
            <w:tcW w:w="959" w:type="pct"/>
            <w:shd w:val="clear" w:color="auto" w:fill="auto"/>
            <w:vAlign w:val="center"/>
          </w:tcPr>
          <w:p w:rsidR="00D13AD7" w:rsidRPr="00023D1A" w:rsidRDefault="00D13AD7" w:rsidP="001665B2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589" w:type="pct"/>
            <w:shd w:val="clear" w:color="auto" w:fill="FAFAFA"/>
          </w:tcPr>
          <w:p w:rsidR="00D13AD7" w:rsidRPr="00023D1A" w:rsidRDefault="00023D1A" w:rsidP="001665B2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082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547" w:type="pct"/>
            <w:shd w:val="clear" w:color="auto" w:fill="auto"/>
          </w:tcPr>
          <w:p w:rsidR="00D13AD7" w:rsidRPr="00023D1A" w:rsidRDefault="00023D1A" w:rsidP="001665B2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892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389</w:t>
            </w:r>
          </w:p>
        </w:tc>
        <w:tc>
          <w:tcPr>
            <w:tcW w:w="856" w:type="pct"/>
            <w:shd w:val="clear" w:color="auto" w:fill="FAFAFA"/>
            <w:vAlign w:val="center"/>
          </w:tcPr>
          <w:p w:rsidR="00D13AD7" w:rsidRPr="00023D1A" w:rsidRDefault="00023D1A" w:rsidP="001665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30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00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- 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30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D13AD7" w:rsidRPr="00023D1A" w:rsidRDefault="00023D1A" w:rsidP="001665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32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1125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- 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33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2350</w:t>
            </w:r>
          </w:p>
        </w:tc>
        <w:tc>
          <w:tcPr>
            <w:tcW w:w="599" w:type="pct"/>
            <w:shd w:val="clear" w:color="auto" w:fill="FAFAFA"/>
          </w:tcPr>
          <w:p w:rsidR="00D13AD7" w:rsidRPr="00023D1A" w:rsidRDefault="00023D1A" w:rsidP="001665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303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507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929</w:t>
            </w:r>
          </w:p>
        </w:tc>
        <w:tc>
          <w:tcPr>
            <w:tcW w:w="593" w:type="pct"/>
            <w:gridSpan w:val="2"/>
            <w:shd w:val="clear" w:color="auto" w:fill="auto"/>
          </w:tcPr>
          <w:p w:rsidR="00D13AD7" w:rsidRPr="00023D1A" w:rsidRDefault="00023D1A" w:rsidP="001665B2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355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="00D13AD7"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</w:p>
        </w:tc>
      </w:tr>
    </w:tbl>
    <w:p w:rsidR="00D13AD7" w:rsidRPr="007242C7" w:rsidRDefault="00D13AD7" w:rsidP="00D13A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13AD7" w:rsidRPr="007242C7" w:rsidRDefault="00D13AD7" w:rsidP="00D13AD7">
      <w:pPr>
        <w:pStyle w:val="Default"/>
        <w:ind w:left="108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42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D13AD7" w:rsidRPr="007242C7" w:rsidRDefault="00D13AD7" w:rsidP="00D13AD7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3AD7" w:rsidRPr="007242C7" w:rsidRDefault="00D13AD7" w:rsidP="00D13AD7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มูลค่ายุติธรรมสุทธิของสัญญาขายเงินตราต่างประเทศล่วงหน้า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31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.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2562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เป็นสัญญาขายเงินตราต่างประเทศล่วงหน้าที่เป็นสินทรัพย์จำนวน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559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,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285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2561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</w:t>
      </w:r>
      <w:r w:rsidRPr="007242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,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817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,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424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7242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</w:p>
    <w:p w:rsidR="00D13AD7" w:rsidRPr="00D13AD7" w:rsidRDefault="00D13AD7" w:rsidP="00D13AD7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AF1F55" w:rsidRPr="00936230" w:rsidRDefault="00D13AD7" w:rsidP="0093623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7811D2" w:rsidRPr="009362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7811D2" w:rsidRPr="009362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สัญญาซื้อเงินตราต่างประเทศล่วงหน้า</w:t>
      </w:r>
    </w:p>
    <w:p w:rsidR="00AF1F55" w:rsidRPr="007242C7" w:rsidRDefault="00AF1F55" w:rsidP="009362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811D2" w:rsidRPr="007242C7" w:rsidRDefault="007811D2" w:rsidP="009362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2562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D11233"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บริษัทไม่มีสัญญาซื้อเงินตราต่างประเทศล่วงหน้าที่เปิดสถานะไว้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(พ.ศ.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: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4629AB"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อายุ </w:t>
      </w:r>
      <w:r w:rsidR="00023D1A" w:rsidRPr="00023D1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</w:t>
      </w:r>
      <w:r w:rsidR="004629AB"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เดือน</w:t>
      </w:r>
      <w:r w:rsidRPr="007242C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)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จำนวนเงินและอัตราแลกเปลี่ยนตามสัญญา มีดังนี้</w:t>
      </w:r>
    </w:p>
    <w:p w:rsidR="00AF1F55" w:rsidRPr="007242C7" w:rsidRDefault="00AF1F55" w:rsidP="009362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329" w:type="pct"/>
        <w:tblInd w:w="1188" w:type="dxa"/>
        <w:tblLayout w:type="fixed"/>
        <w:tblLook w:val="04A0" w:firstRow="1" w:lastRow="0" w:firstColumn="1" w:lastColumn="0" w:noHBand="0" w:noVBand="1"/>
      </w:tblPr>
      <w:tblGrid>
        <w:gridCol w:w="2069"/>
        <w:gridCol w:w="989"/>
        <w:gridCol w:w="918"/>
        <w:gridCol w:w="1215"/>
        <w:gridCol w:w="1181"/>
        <w:gridCol w:w="1007"/>
        <w:gridCol w:w="999"/>
      </w:tblGrid>
      <w:tr w:rsidR="00C22CAB" w:rsidRPr="005A1CF5" w:rsidTr="00936230">
        <w:trPr>
          <w:trHeight w:val="20"/>
        </w:trPr>
        <w:tc>
          <w:tcPr>
            <w:tcW w:w="1235" w:type="pct"/>
            <w:shd w:val="clear" w:color="auto" w:fill="auto"/>
            <w:vAlign w:val="center"/>
          </w:tcPr>
          <w:p w:rsidR="007811D2" w:rsidRPr="005A1CF5" w:rsidRDefault="007811D2" w:rsidP="00936230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765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1D2" w:rsidRPr="005A1CF5" w:rsidRDefault="007811D2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811D2" w:rsidRPr="005A1CF5" w:rsidTr="009617F3">
        <w:trPr>
          <w:trHeight w:val="20"/>
        </w:trPr>
        <w:tc>
          <w:tcPr>
            <w:tcW w:w="1235" w:type="pct"/>
            <w:shd w:val="clear" w:color="auto" w:fill="auto"/>
            <w:vAlign w:val="center"/>
          </w:tcPr>
          <w:p w:rsidR="007811D2" w:rsidRPr="005A1CF5" w:rsidRDefault="007811D2" w:rsidP="00936230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1D2" w:rsidRPr="005A1CF5" w:rsidRDefault="007811D2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1D2" w:rsidRPr="005A1CF5" w:rsidRDefault="007811D2" w:rsidP="0093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7811D2" w:rsidRPr="005A1CF5" w:rsidTr="009617F3">
        <w:trPr>
          <w:trHeight w:val="20"/>
        </w:trPr>
        <w:tc>
          <w:tcPr>
            <w:tcW w:w="1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11D2" w:rsidRPr="005A1CF5" w:rsidTr="009617F3">
        <w:trPr>
          <w:trHeight w:val="20"/>
        </w:trPr>
        <w:tc>
          <w:tcPr>
            <w:tcW w:w="12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1D2" w:rsidRPr="005A1CF5" w:rsidRDefault="007811D2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4284D" w:rsidRPr="005A1CF5" w:rsidTr="009617F3">
        <w:trPr>
          <w:trHeight w:val="20"/>
        </w:trPr>
        <w:tc>
          <w:tcPr>
            <w:tcW w:w="1235" w:type="pct"/>
            <w:shd w:val="clear" w:color="auto" w:fill="auto"/>
            <w:vAlign w:val="center"/>
          </w:tcPr>
          <w:p w:rsidR="0034284D" w:rsidRPr="005A1CF5" w:rsidRDefault="0034284D" w:rsidP="00936230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90" w:type="pct"/>
            <w:shd w:val="clear" w:color="auto" w:fill="FAFAFA"/>
            <w:vAlign w:val="center"/>
          </w:tcPr>
          <w:p w:rsidR="0034284D" w:rsidRPr="005A1CF5" w:rsidRDefault="00D11233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34284D" w:rsidRPr="005A1CF5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86</w:t>
            </w:r>
            <w:r w:rsidR="0034284D"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725" w:type="pct"/>
            <w:shd w:val="clear" w:color="auto" w:fill="FAFAFA"/>
            <w:vAlign w:val="center"/>
          </w:tcPr>
          <w:p w:rsidR="0034284D" w:rsidRPr="005A1CF5" w:rsidRDefault="00D11233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34284D" w:rsidRPr="005A1CF5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="0034284D"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523</w:t>
            </w:r>
          </w:p>
        </w:tc>
        <w:tc>
          <w:tcPr>
            <w:tcW w:w="601" w:type="pct"/>
            <w:shd w:val="clear" w:color="auto" w:fill="FAFAFA"/>
            <w:vAlign w:val="center"/>
          </w:tcPr>
          <w:p w:rsidR="0034284D" w:rsidRPr="005A1CF5" w:rsidRDefault="00D11233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4284D" w:rsidRPr="005A1CF5" w:rsidRDefault="00023D1A" w:rsidP="009362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34284D"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  <w:r w:rsidR="0034284D" w:rsidRPr="005A1C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350</w:t>
            </w:r>
          </w:p>
        </w:tc>
      </w:tr>
    </w:tbl>
    <w:p w:rsidR="007811D2" w:rsidRPr="007242C7" w:rsidRDefault="007811D2" w:rsidP="009617F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811D2" w:rsidRPr="007242C7" w:rsidRDefault="007811D2" w:rsidP="009617F3">
      <w:pPr>
        <w:pStyle w:val="Default"/>
        <w:ind w:left="108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42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</w:t>
      </w:r>
      <w:r w:rsidRPr="007242C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:rsidR="007811D2" w:rsidRPr="007242C7" w:rsidRDefault="007811D2" w:rsidP="009617F3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5F6E" w:rsidRDefault="007811D2" w:rsidP="009617F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มูลค่ายุติธรรมสุทธิของสัญญาซื้อเงินตราต่างประเทศล่วงหน้า ณ 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เป็นสัญญาซื้อเงินตรา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ต่างประเท</w:t>
      </w:r>
      <w:r w:rsidR="008222D3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ล่วงหน้าที่เป็นหนี้สินจำนวน</w:t>
      </w:r>
      <w:r w:rsidR="00FA5E20"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C5F6E"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856</w:t>
      </w:r>
      <w:r w:rsidR="0034284D" w:rsidRPr="007242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:rsidR="009D7F27" w:rsidRDefault="009D7F27" w:rsidP="009617F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D7F27" w:rsidRDefault="009D7F27" w:rsidP="009D7F27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2C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มูลค่</w:t>
      </w:r>
      <w:r w:rsidRPr="007242C7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>า</w:t>
      </w:r>
      <w:r w:rsidRPr="007242C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ได้ยกเลิกสัญญาเหล่านั้น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31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.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2562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การวัดมูลค่าดังกล่าวจัดอยู่ในข้อมูลระดับ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3D1A" w:rsidRPr="00023D1A">
        <w:rPr>
          <w:rFonts w:ascii="Browallia New" w:eastAsia="Arial Unicode MS" w:hAnsi="Browallia New" w:cs="Browallia New"/>
          <w:sz w:val="26"/>
          <w:szCs w:val="26"/>
        </w:rPr>
        <w:t>2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:rsidR="00852268" w:rsidRDefault="00176DE6" w:rsidP="00176DE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721549" w:rsidRPr="009617F3" w:rsidRDefault="00023D1A" w:rsidP="00176DE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ภาระผูกพันตามหนังสือค้ำประกันจากธนาคาร</w:t>
      </w:r>
    </w:p>
    <w:p w:rsidR="00721549" w:rsidRPr="007242C7" w:rsidRDefault="00721549" w:rsidP="009617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21549" w:rsidRPr="007242C7" w:rsidRDefault="00176DE6" w:rsidP="009617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</w:t>
      </w:r>
      <w:r w:rsidR="00D053A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721549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มีหนังสือค้ำประกันจากธนาคาร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ณ วันที่ในงบแสดงฐานะการเงิน</w:t>
      </w:r>
      <w:r w:rsidR="00721549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เพื่อค้ำประกันตามการดำเนินงาน</w:t>
      </w:r>
      <w:r w:rsidR="00721549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ตามปกติของธุรกิจ </w:t>
      </w:r>
      <w:r w:rsidR="00853883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</w:t>
      </w:r>
      <w:r w:rsidR="00721549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</w:p>
    <w:p w:rsidR="00405085" w:rsidRPr="007242C7" w:rsidRDefault="00405085" w:rsidP="009617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7242C7" w:rsidTr="009617F3">
        <w:trPr>
          <w:cantSplit/>
        </w:trPr>
        <w:tc>
          <w:tcPr>
            <w:tcW w:w="6984" w:type="dxa"/>
            <w:vAlign w:val="bottom"/>
          </w:tcPr>
          <w:p w:rsidR="00721549" w:rsidRPr="007242C7" w:rsidRDefault="00721549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21549" w:rsidRPr="007242C7" w:rsidRDefault="00721549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721549" w:rsidRPr="007242C7" w:rsidRDefault="00721549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549" w:rsidRPr="007242C7" w:rsidTr="009617F3">
        <w:trPr>
          <w:cantSplit/>
        </w:trPr>
        <w:tc>
          <w:tcPr>
            <w:tcW w:w="6984" w:type="dxa"/>
            <w:vAlign w:val="bottom"/>
          </w:tcPr>
          <w:p w:rsidR="00721549" w:rsidRPr="007242C7" w:rsidRDefault="00721549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721549" w:rsidRPr="007242C7" w:rsidRDefault="00721549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721549" w:rsidRPr="007242C7" w:rsidRDefault="00721549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21549" w:rsidRPr="007242C7" w:rsidTr="009617F3">
        <w:trPr>
          <w:cantSplit/>
        </w:trPr>
        <w:tc>
          <w:tcPr>
            <w:tcW w:w="6984" w:type="dxa"/>
            <w:vAlign w:val="bottom"/>
          </w:tcPr>
          <w:p w:rsidR="00721549" w:rsidRPr="007242C7" w:rsidRDefault="00721549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721549" w:rsidRPr="007242C7" w:rsidRDefault="00721549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721549" w:rsidRPr="007242C7" w:rsidRDefault="00721549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1549" w:rsidRPr="007242C7" w:rsidTr="009617F3">
        <w:trPr>
          <w:cantSplit/>
        </w:trPr>
        <w:tc>
          <w:tcPr>
            <w:tcW w:w="6984" w:type="dxa"/>
            <w:vAlign w:val="bottom"/>
          </w:tcPr>
          <w:p w:rsidR="00721549" w:rsidRPr="007242C7" w:rsidRDefault="00721549" w:rsidP="009617F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1549" w:rsidRPr="007242C7" w:rsidRDefault="00721549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721549" w:rsidRPr="007242C7" w:rsidRDefault="00721549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2511" w:rsidRPr="007242C7" w:rsidTr="009617F3">
        <w:trPr>
          <w:cantSplit/>
        </w:trPr>
        <w:tc>
          <w:tcPr>
            <w:tcW w:w="6984" w:type="dxa"/>
            <w:vAlign w:val="bottom"/>
          </w:tcPr>
          <w:p w:rsidR="007D2511" w:rsidRPr="007242C7" w:rsidRDefault="007D2511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เพื่อค้ำประกัน</w:t>
            </w:r>
            <w:r w:rsidR="00176DE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การใช้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ไฟฟ้า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2511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F31A6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554</w:t>
            </w:r>
            <w:r w:rsidR="00F31A67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7D2511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7D251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502</w:t>
            </w:r>
            <w:r w:rsidR="007D2511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700</w:t>
            </w:r>
          </w:p>
        </w:tc>
      </w:tr>
    </w:tbl>
    <w:p w:rsidR="0061217F" w:rsidRPr="005A1CF5" w:rsidRDefault="0061217F" w:rsidP="005A1CF5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:rsidR="007811D2" w:rsidRPr="009617F3" w:rsidRDefault="00023D1A" w:rsidP="009617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7811D2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811D2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5311F" w:rsidRPr="003531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สัญญาขายสินค้าล่วงหน้า</w:t>
      </w:r>
    </w:p>
    <w:p w:rsidR="007811D2" w:rsidRPr="007242C7" w:rsidRDefault="007811D2" w:rsidP="009617F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11D2" w:rsidRPr="007242C7" w:rsidRDefault="00405085" w:rsidP="0035311F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</w:t>
      </w:r>
      <w:r w:rsidR="006B7BBA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สัญญา</w:t>
      </w: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ขายสินค้าล่วงหน้า</w:t>
      </w:r>
      <w:r w:rsidR="006B7BBA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กับลูกค้า</w:t>
      </w:r>
      <w:r w:rsidR="00DC1488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ภายในระยะเวลาระหว่าง </w:t>
      </w:r>
      <w:r w:rsidR="00023D1A" w:rsidRPr="00023D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เดือน ถึง </w:t>
      </w:r>
      <w:r w:rsidR="00023D1A" w:rsidRPr="00023D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ซึ่ง</w:t>
      </w:r>
      <w:r w:rsidR="003F4C4E"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ยัง</w:t>
      </w:r>
      <w:r w:rsidRPr="007242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ไม่ได้รับรู้ในงบการเงิน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7242C7" w:rsidTr="009617F3">
        <w:trPr>
          <w:cantSplit/>
        </w:trPr>
        <w:tc>
          <w:tcPr>
            <w:tcW w:w="6984" w:type="dxa"/>
            <w:vAlign w:val="bottom"/>
          </w:tcPr>
          <w:p w:rsidR="00405085" w:rsidRPr="007242C7" w:rsidRDefault="00405085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05085" w:rsidRPr="007242C7" w:rsidRDefault="00405085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405085" w:rsidRPr="007242C7" w:rsidRDefault="00405085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085" w:rsidRPr="007242C7" w:rsidTr="009617F3">
        <w:trPr>
          <w:cantSplit/>
        </w:trPr>
        <w:tc>
          <w:tcPr>
            <w:tcW w:w="6984" w:type="dxa"/>
            <w:vAlign w:val="bottom"/>
          </w:tcPr>
          <w:p w:rsidR="00405085" w:rsidRPr="007242C7" w:rsidRDefault="00405085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405085" w:rsidRPr="007242C7" w:rsidRDefault="00405085" w:rsidP="009617F3">
            <w:pPr>
              <w:pStyle w:val="Heading2"/>
              <w:tabs>
                <w:tab w:val="clear" w:pos="540"/>
              </w:tabs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405085" w:rsidRPr="007242C7" w:rsidRDefault="00405085" w:rsidP="009617F3">
            <w:pPr>
              <w:pStyle w:val="Heading2"/>
              <w:tabs>
                <w:tab w:val="clear" w:pos="540"/>
              </w:tabs>
              <w:ind w:left="-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05085" w:rsidRPr="007242C7" w:rsidTr="009617F3">
        <w:trPr>
          <w:cantSplit/>
        </w:trPr>
        <w:tc>
          <w:tcPr>
            <w:tcW w:w="6984" w:type="dxa"/>
            <w:vAlign w:val="bottom"/>
          </w:tcPr>
          <w:p w:rsidR="00405085" w:rsidRPr="0035311F" w:rsidRDefault="00F67B0D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</w:t>
            </w:r>
            <w:r w:rsidR="00405085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ขายสินค้าล่วงหน้า</w:t>
            </w:r>
            <w:r w:rsidR="0035311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ในสกุลเงิน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5085" w:rsidRPr="007242C7" w:rsidRDefault="00405085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405085" w:rsidRPr="007242C7" w:rsidRDefault="00405085" w:rsidP="009617F3">
            <w:pPr>
              <w:ind w:left="-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653BB9" w:rsidRPr="007242C7" w:rsidTr="009617F3">
        <w:trPr>
          <w:cantSplit/>
        </w:trPr>
        <w:tc>
          <w:tcPr>
            <w:tcW w:w="6984" w:type="dxa"/>
            <w:vAlign w:val="bottom"/>
          </w:tcPr>
          <w:p w:rsidR="00653BB9" w:rsidRPr="007242C7" w:rsidRDefault="00653BB9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บาท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907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940</w:t>
            </w:r>
          </w:p>
        </w:tc>
        <w:tc>
          <w:tcPr>
            <w:tcW w:w="1295" w:type="dx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932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610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999</w:t>
            </w:r>
          </w:p>
        </w:tc>
      </w:tr>
      <w:tr w:rsidR="00653BB9" w:rsidRPr="007242C7" w:rsidTr="009617F3">
        <w:trPr>
          <w:cantSplit/>
        </w:trPr>
        <w:tc>
          <w:tcPr>
            <w:tcW w:w="6984" w:type="dxa"/>
            <w:vAlign w:val="bottom"/>
          </w:tcPr>
          <w:p w:rsidR="00653BB9" w:rsidRPr="007242C7" w:rsidRDefault="00653BB9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ดอลลาร์สหรัฐ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650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074</w:t>
            </w:r>
          </w:p>
        </w:tc>
        <w:tc>
          <w:tcPr>
            <w:tcW w:w="1295" w:type="dx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385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995</w:t>
            </w:r>
          </w:p>
        </w:tc>
      </w:tr>
      <w:tr w:rsidR="00653BB9" w:rsidRPr="007242C7" w:rsidTr="009617F3">
        <w:trPr>
          <w:cantSplit/>
        </w:trPr>
        <w:tc>
          <w:tcPr>
            <w:tcW w:w="6984" w:type="dxa"/>
            <w:vAlign w:val="bottom"/>
          </w:tcPr>
          <w:p w:rsidR="00653BB9" w:rsidRPr="007242C7" w:rsidRDefault="00653BB9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423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890</w:t>
            </w:r>
          </w:p>
        </w:tc>
        <w:tc>
          <w:tcPr>
            <w:tcW w:w="1295" w:type="dx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309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730</w:t>
            </w:r>
          </w:p>
        </w:tc>
      </w:tr>
      <w:tr w:rsidR="00653BB9" w:rsidRPr="007242C7" w:rsidTr="009617F3">
        <w:trPr>
          <w:cantSplit/>
        </w:trPr>
        <w:tc>
          <w:tcPr>
            <w:tcW w:w="6984" w:type="dxa"/>
            <w:vAlign w:val="bottom"/>
          </w:tcPr>
          <w:p w:rsidR="00653BB9" w:rsidRPr="007242C7" w:rsidRDefault="00653BB9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</w:t>
            </w:r>
            <w:proofErr w:type="spellStart"/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95" w:type="dxa"/>
            <w:shd w:val="clear" w:color="auto" w:fill="FAFAF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968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967</w:t>
            </w:r>
          </w:p>
        </w:tc>
        <w:tc>
          <w:tcPr>
            <w:tcW w:w="1295" w:type="dxa"/>
            <w:vAlign w:val="bottom"/>
          </w:tcPr>
          <w:p w:rsidR="00653BB9" w:rsidRPr="007242C7" w:rsidRDefault="00023D1A" w:rsidP="009617F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005</w:t>
            </w:r>
            <w:r w:rsidR="00653BB9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444</w:t>
            </w:r>
          </w:p>
        </w:tc>
      </w:tr>
    </w:tbl>
    <w:p w:rsidR="00080271" w:rsidRDefault="00080271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80271" w:rsidRDefault="00080271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 ซึ่งอาจแตกต่างจากสิ่งที่เกิดขึ้นจริง</w:t>
      </w:r>
    </w:p>
    <w:p w:rsidR="00080271" w:rsidRPr="007242C7" w:rsidRDefault="00080271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21549" w:rsidRPr="009617F3" w:rsidRDefault="00023D1A" w:rsidP="009617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ภาระผูกพันตามสัญญาเช่าดำเนินงาน</w:t>
      </w:r>
      <w:r w:rsidR="00176D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238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="00176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76D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กรณีกิจการเป็นผู้เช่า</w:t>
      </w:r>
    </w:p>
    <w:p w:rsidR="00721549" w:rsidRPr="007242C7" w:rsidRDefault="00721549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D7F27" w:rsidRDefault="00721549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870BD"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176DE6" w:rsidRPr="009D7F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ได้ทำ</w:t>
      </w:r>
      <w:r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สัญญาเช่าดำเนินงาน</w:t>
      </w:r>
      <w:r w:rsidR="00176DE6" w:rsidRPr="009D7F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ที่ยกเลิกไม่ได้เกี่ยวกับการเ</w:t>
      </w:r>
      <w:r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ช่า</w:t>
      </w:r>
      <w:r w:rsidR="00752966"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อุปกรณ์สำนักงาน</w:t>
      </w:r>
      <w:r w:rsidR="007C0103" w:rsidRPr="009D7F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และยานพาหนะ</w:t>
      </w:r>
      <w:r w:rsidR="009D7F27" w:rsidRPr="009D7F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176DE6" w:rsidRPr="009D7F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และสัญญาเช่าส่วนใหญ่</w:t>
      </w:r>
      <w:r w:rsidR="00176DE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สามารถต่ออายุสัญญาเช่าได้ในอัตราตลาด</w:t>
      </w:r>
    </w:p>
    <w:p w:rsidR="009D7F27" w:rsidRDefault="009D7F27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:rsidR="00234574" w:rsidRDefault="00176DE6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จำนวนเงินขั้นต่ำในการจ่ายค่าเช่าภายใต้สัญญาเช่าดำเนินงานที่ยกเลิกไม่ได้</w:t>
      </w:r>
      <w:r w:rsidR="001238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มีดังนี้</w:t>
      </w:r>
    </w:p>
    <w:p w:rsidR="005261E3" w:rsidRPr="009617F3" w:rsidRDefault="005261E3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3B292A" w:rsidRPr="007242C7" w:rsidTr="009617F3">
        <w:trPr>
          <w:cantSplit/>
        </w:trPr>
        <w:tc>
          <w:tcPr>
            <w:tcW w:w="6976" w:type="dxa"/>
            <w:vAlign w:val="bottom"/>
          </w:tcPr>
          <w:p w:rsidR="003B292A" w:rsidRPr="007242C7" w:rsidRDefault="003B292A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B292A" w:rsidRPr="007242C7" w:rsidRDefault="003B292A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3B292A" w:rsidRPr="007242C7" w:rsidRDefault="003B292A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292A" w:rsidRPr="007242C7" w:rsidTr="009617F3">
        <w:trPr>
          <w:cantSplit/>
        </w:trPr>
        <w:tc>
          <w:tcPr>
            <w:tcW w:w="6976" w:type="dxa"/>
            <w:vAlign w:val="bottom"/>
          </w:tcPr>
          <w:p w:rsidR="003B292A" w:rsidRPr="007242C7" w:rsidRDefault="003B292A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B292A" w:rsidRPr="007242C7" w:rsidRDefault="003B292A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3B292A" w:rsidRPr="007242C7" w:rsidRDefault="003B292A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B292A" w:rsidRPr="007242C7" w:rsidTr="009617F3">
        <w:trPr>
          <w:cantSplit/>
        </w:trPr>
        <w:tc>
          <w:tcPr>
            <w:tcW w:w="6976" w:type="dxa"/>
            <w:vAlign w:val="bottom"/>
          </w:tcPr>
          <w:p w:rsidR="003B292A" w:rsidRPr="007242C7" w:rsidRDefault="003B292A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3B292A" w:rsidRPr="007242C7" w:rsidRDefault="003B292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:rsidR="003B292A" w:rsidRPr="007242C7" w:rsidRDefault="003B292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92A" w:rsidRPr="007242C7" w:rsidTr="009617F3">
        <w:trPr>
          <w:cantSplit/>
        </w:trPr>
        <w:tc>
          <w:tcPr>
            <w:tcW w:w="6976" w:type="dxa"/>
            <w:vAlign w:val="bottom"/>
          </w:tcPr>
          <w:p w:rsidR="003B292A" w:rsidRPr="007242C7" w:rsidRDefault="003B292A" w:rsidP="009617F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292A" w:rsidRPr="007242C7" w:rsidRDefault="003B292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B292A" w:rsidRPr="007242C7" w:rsidRDefault="003B292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92A" w:rsidRPr="007242C7" w:rsidTr="009617F3">
        <w:trPr>
          <w:cantSplit/>
        </w:trPr>
        <w:tc>
          <w:tcPr>
            <w:tcW w:w="6976" w:type="dxa"/>
            <w:hideMark/>
          </w:tcPr>
          <w:p w:rsidR="003B292A" w:rsidRPr="007242C7" w:rsidRDefault="003B292A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ภายใน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:rsidR="003B292A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36F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014</w:t>
            </w:r>
            <w:r w:rsidR="00136F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:rsidR="003B292A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B292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109</w:t>
            </w:r>
            <w:r w:rsidR="003B292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3B292A" w:rsidRPr="007242C7" w:rsidTr="009617F3">
        <w:trPr>
          <w:cantSplit/>
        </w:trPr>
        <w:tc>
          <w:tcPr>
            <w:tcW w:w="6976" w:type="dxa"/>
            <w:hideMark/>
          </w:tcPr>
          <w:p w:rsidR="003B292A" w:rsidRPr="007242C7" w:rsidRDefault="003B292A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  แต่ไม่เกิน </w:t>
            </w:r>
            <w:r w:rsidR="00023D1A"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3B292A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36F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934</w:t>
            </w:r>
            <w:r w:rsidR="00136F9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3B292A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B292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  <w:r w:rsidR="003B292A"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B292A" w:rsidRPr="007242C7" w:rsidTr="009617F3">
        <w:trPr>
          <w:cantSplit/>
        </w:trPr>
        <w:tc>
          <w:tcPr>
            <w:tcW w:w="6976" w:type="dxa"/>
          </w:tcPr>
          <w:p w:rsidR="003B292A" w:rsidRPr="007242C7" w:rsidRDefault="003B292A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292A" w:rsidRPr="007242C7" w:rsidRDefault="00136F9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3B292A" w:rsidRPr="007242C7" w:rsidRDefault="003B292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176DE6" w:rsidRDefault="00176DE6" w:rsidP="009617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sectPr w:rsidR="00176DE6" w:rsidSect="00FC6DCD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852268" w:rsidRPr="005A1CF5" w:rsidRDefault="00852268" w:rsidP="005A1CF5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21549" w:rsidRPr="009617F3" w:rsidRDefault="00023D1A" w:rsidP="009617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23D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6DCD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76D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721549" w:rsidRPr="009617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รายจ่ายฝ่ายทุน</w:t>
      </w:r>
    </w:p>
    <w:p w:rsidR="00721549" w:rsidRPr="009617F3" w:rsidRDefault="00721549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721549" w:rsidRDefault="00D50C2D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ภาระผูกพันที่เป็นข้อผู</w:t>
      </w:r>
      <w:r w:rsidR="00D9259C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มัด ณ วันที่</w:t>
      </w:r>
      <w:r w:rsidR="00176DE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ในงบแสดงฐานะการเงิน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ที่เกี่ยวข้องกับรายจ่ายฝ่ายทุนซึ่งไม่ได้รับรู้ในงบการเงิน มีดัง</w:t>
      </w:r>
      <w:r w:rsidR="00721549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:rsidR="009D7F27" w:rsidRPr="007242C7" w:rsidRDefault="009D7F27" w:rsidP="009617F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6"/>
        <w:gridCol w:w="1296"/>
      </w:tblGrid>
      <w:tr w:rsidR="00CD15A2" w:rsidRPr="007242C7" w:rsidTr="009617F3">
        <w:trPr>
          <w:cantSplit/>
        </w:trPr>
        <w:tc>
          <w:tcPr>
            <w:tcW w:w="6958" w:type="dxa"/>
            <w:vAlign w:val="bottom"/>
          </w:tcPr>
          <w:p w:rsidR="00CD15A2" w:rsidRPr="007242C7" w:rsidRDefault="00CD15A2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D15A2" w:rsidRPr="007242C7" w:rsidRDefault="00CD15A2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CD15A2" w:rsidRPr="007242C7" w:rsidRDefault="00CD15A2" w:rsidP="009617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5A2" w:rsidRPr="007242C7" w:rsidTr="009617F3">
        <w:trPr>
          <w:cantSplit/>
        </w:trPr>
        <w:tc>
          <w:tcPr>
            <w:tcW w:w="6958" w:type="dxa"/>
            <w:vAlign w:val="bottom"/>
          </w:tcPr>
          <w:p w:rsidR="00CD15A2" w:rsidRPr="007242C7" w:rsidRDefault="00CD15A2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CD15A2" w:rsidRPr="007242C7" w:rsidRDefault="00023D1A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15A2"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D15A2"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:rsidR="00CD15A2" w:rsidRPr="007242C7" w:rsidRDefault="00023D1A" w:rsidP="009617F3">
            <w:pPr>
              <w:pStyle w:val="Heading2"/>
              <w:tabs>
                <w:tab w:val="left" w:pos="176"/>
              </w:tabs>
              <w:ind w:left="0"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15A2"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D15A2" w:rsidRPr="007242C7" w:rsidTr="009617F3">
        <w:trPr>
          <w:cantSplit/>
        </w:trPr>
        <w:tc>
          <w:tcPr>
            <w:tcW w:w="6958" w:type="dxa"/>
            <w:vAlign w:val="bottom"/>
          </w:tcPr>
          <w:p w:rsidR="00CD15A2" w:rsidRPr="007242C7" w:rsidRDefault="00CD15A2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CD15A2" w:rsidRPr="007242C7" w:rsidRDefault="00CD15A2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CD15A2" w:rsidRPr="007242C7" w:rsidRDefault="00CD15A2" w:rsidP="009617F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D15A2" w:rsidRPr="007242C7" w:rsidTr="009617F3">
        <w:trPr>
          <w:cantSplit/>
        </w:trPr>
        <w:tc>
          <w:tcPr>
            <w:tcW w:w="6958" w:type="dxa"/>
            <w:vAlign w:val="bottom"/>
          </w:tcPr>
          <w:p w:rsidR="00CD15A2" w:rsidRPr="007242C7" w:rsidRDefault="00CD15A2" w:rsidP="009617F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D15A2" w:rsidRPr="007242C7" w:rsidRDefault="00CD15A2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CD15A2" w:rsidRPr="007242C7" w:rsidRDefault="00CD15A2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15A2" w:rsidRPr="007242C7" w:rsidTr="009617F3">
        <w:trPr>
          <w:cantSplit/>
        </w:trPr>
        <w:tc>
          <w:tcPr>
            <w:tcW w:w="6958" w:type="dxa"/>
            <w:vAlign w:val="bottom"/>
          </w:tcPr>
          <w:p w:rsidR="00CD15A2" w:rsidRPr="007242C7" w:rsidRDefault="00CD15A2" w:rsidP="009617F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A2" w:rsidRPr="007242C7" w:rsidRDefault="00CD15A2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D15A2" w:rsidRPr="007242C7" w:rsidRDefault="00CD15A2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15A2" w:rsidRPr="007242C7" w:rsidTr="009617F3">
        <w:trPr>
          <w:cantSplit/>
        </w:trPr>
        <w:tc>
          <w:tcPr>
            <w:tcW w:w="6958" w:type="dxa"/>
          </w:tcPr>
          <w:p w:rsidR="00CD15A2" w:rsidRPr="007242C7" w:rsidRDefault="00CD15A2" w:rsidP="009617F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D15A2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136F9A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D15A2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</w:tbl>
    <w:p w:rsidR="009617F3" w:rsidRPr="005A1CF5" w:rsidRDefault="009617F3" w:rsidP="005A1CF5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7242C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767150" w:rsidRPr="007242C7" w:rsidRDefault="00023D1A" w:rsidP="00650B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617F3" w:rsidRPr="009617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17F3" w:rsidRPr="009617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สิทธิประโยชน์ตามบัตรส่งเสริมการลงทุน</w:t>
            </w:r>
          </w:p>
        </w:tc>
      </w:tr>
    </w:tbl>
    <w:p w:rsidR="00354B23" w:rsidRPr="007242C7" w:rsidRDefault="00354B23" w:rsidP="009617F3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31191" w:rsidRPr="007242C7" w:rsidRDefault="00231191" w:rsidP="009617F3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บริษัทได้รับสิทธิประโยชน์จากคณะกรรมการส่งเสริมการลงทุนตามบัตรส่งเสริม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ดังนี้ </w:t>
      </w:r>
    </w:p>
    <w:p w:rsidR="00231191" w:rsidRPr="007242C7" w:rsidRDefault="00231191" w:rsidP="009617F3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31191" w:rsidRPr="007242C7" w:rsidRDefault="00231191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พฤษภาคม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2552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บริษัทได้รับการส่งเสริมสำหรับการผลิตไฟฟ้าจากก๊าซชีวภาพ สิทธิพิเศษที่สำคัญได้แก่ การได้รับ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แปดปี นับแต่วันที่เริ่มมีรายได้จากการประกอบกิจการนั้น ในกรณีที่ประกอบกิจการขาดทุนในระหว่าง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และให้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</w:t>
      </w:r>
    </w:p>
    <w:p w:rsidR="00DB018D" w:rsidRPr="007242C7" w:rsidRDefault="00DB018D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231191" w:rsidRPr="007242C7" w:rsidRDefault="00231191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พฤศจิกายน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2553</w:t>
      </w:r>
      <w:r w:rsidRPr="007242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บริษัทได้รับการส่งเสริมสำหรับการผลิตพืชผักผลไม้แช่แข็ง สิทธิพิเศษที่สำคัญได้แก่ การได้รับ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การส่งเสริม รวมกันไม่เกินร้อยละ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ไม่รวมค่าที่ดินและทุนหมุนเวียนเป็นระยะเวลาแปดปี นับแต่วันที่เริ่มมีรายได้จากการประกอบกิจการนั้น 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 และทุนหมุนเวียนมีกำหนดเวลา </w:t>
      </w:r>
      <w:r w:rsidR="009617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นับตั้งแต่วันที่เริ่มมีรายได้จากการประกอบกิจการนับตั้งแต่วันที่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</w:t>
      </w:r>
      <w:r w:rsidR="00DB018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ด้รับยกเว้นภาษี</w:t>
      </w:r>
      <w:r w:rsidR="009617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B018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เงินได้นิติบุคคลนั้น</w:t>
      </w:r>
    </w:p>
    <w:p w:rsidR="00852268" w:rsidRDefault="009A2771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7105A9" w:rsidRDefault="007105A9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234C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4C7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ตุลาคม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 สิทธิพิเศษที่สำคัญได้แก่ 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ที่ได้รับการส่งเสริม รวมกันไม่เกินร้อยละ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</w:t>
      </w:r>
      <w:r w:rsidR="006556BC"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56BC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โดยภาษีเงินได้นิติบุคคลที่ได้รับยกเว้นมีมูลค่าไม่เกิน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556BC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630</w:t>
      </w:r>
      <w:r w:rsidR="006556BC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6556BC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</w:t>
      </w:r>
      <w:r w:rsidR="007A0384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กอบ</w:t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9D039D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ที่ได้รับการส่งเสริมรวมกัน</w:t>
      </w:r>
      <w:r w:rsidR="005D58F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5D58F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ของเงินลงทุนไม่รวมค่าที่ดินและทุนหมุนเวียนมีกำหนดเวลา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D58F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นับตั้งแต่วันที่เริ่มมีรายได้นั้นตังแต่วันที่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D58F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5D58FB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ในกรณีที่ประกอบกิจการขาดทุนในระหว่างเวลาที่ได้รับยกเว้นภาษีเงินได้นิติบุคคล 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61217F" w:rsidRPr="00A44FAD" w:rsidRDefault="0061217F" w:rsidP="009617F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D91B05" w:rsidRPr="007242C7" w:rsidRDefault="00D91B05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บริษัทได้รับการส่งเสริมสำหรับกิจการผลิตพืชผัก</w:t>
      </w:r>
      <w:r w:rsidR="00B340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ผลไม้บรรจุภาชนะผนึก เนื่องจากการปรับเปลี่ยนเครื่องจักรเพื่อเพิ่มประสิทธิภาพการผลิต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ของเงินลงทุนเพื่อปรับปรุงประสิทธิภาพการผลิต โดยไม่รวมค่าที่ดินและทุนหมุนเวียนเป็นระยะเวลาสามปี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055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:rsidR="00D91B05" w:rsidRPr="00A44FAD" w:rsidRDefault="00D91B05" w:rsidP="00A44FA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A33E32" w:rsidRDefault="00A33E32" w:rsidP="00A44F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บริษัทได้รับการส่งเสริมสำหรับการผลิตพืชผัก ผลไม้บรรจุภาชนะผนึก ชนิดผลิตภัณฑ์ พืช ผัก ผลไม้แช่แข็ง 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146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23D1A" w:rsidRP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A44FA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A44FA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</w:t>
      </w:r>
      <w:r w:rsidR="00023D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33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A33E32" w:rsidRPr="00A44FAD" w:rsidRDefault="00A33E32" w:rsidP="009617F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D83C96" w:rsidRPr="007242C7" w:rsidRDefault="00D83C96" w:rsidP="00961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บริษัทต้องปฏิบัติตามเงื่อนไขและข้อกำหนดต่าง ๆ ที่ได้กำหนดไว้ในบัตรส่งเสริมการลงทุนเพื่อการได้รับสิทธิและประโยชน์ดังกล่าว</w:t>
      </w:r>
    </w:p>
    <w:p w:rsidR="00DB018D" w:rsidRPr="00A44FAD" w:rsidRDefault="00DB018D" w:rsidP="009617F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0E1F44" w:rsidRPr="007242C7" w:rsidRDefault="000E1F44" w:rsidP="009617F3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รายได้จากการขายที่ได้รับการส่งเสริมการลงทุน </w:t>
      </w:r>
      <w:r w:rsidR="0045356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และที่ไม่ได้รับการส่งเสริมการลงทุน</w:t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ที่แสดงในงบกำไรขาดทุนสำหรับปีสิ้นสุด</w:t>
      </w:r>
      <w:r w:rsidR="00453566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70BFE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C70BFE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7242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023D1A" w:rsidRPr="00023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453566"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แสดงได้</w:t>
      </w:r>
      <w:r w:rsidRPr="007242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500"/>
        <w:gridCol w:w="1295"/>
        <w:gridCol w:w="1405"/>
        <w:gridCol w:w="1348"/>
      </w:tblGrid>
      <w:tr w:rsidR="00C22CAB" w:rsidRPr="007242C7" w:rsidTr="009617F3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E1F44" w:rsidRPr="007242C7" w:rsidTr="00A44FAD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ส่วนที่ได้รับ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ส่วนที่ไม่ได้รับ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F44" w:rsidRPr="007242C7" w:rsidTr="00A44FAD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405" w:type="dxa"/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348" w:type="dxa"/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1F44" w:rsidRPr="007242C7" w:rsidTr="00A44FAD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0E1F44" w:rsidRPr="007242C7" w:rsidRDefault="000E1F44" w:rsidP="009617F3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E1F44" w:rsidRPr="00A44FAD" w:rsidTr="00A44FAD">
        <w:trPr>
          <w:cantSplit/>
        </w:trPr>
        <w:tc>
          <w:tcPr>
            <w:tcW w:w="5500" w:type="dxa"/>
            <w:vAlign w:val="bottom"/>
          </w:tcPr>
          <w:p w:rsidR="000E1F44" w:rsidRPr="00A44FAD" w:rsidRDefault="000E1F44" w:rsidP="009617F3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1F44" w:rsidRPr="00A44FAD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1F44" w:rsidRPr="00A44FAD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1F44" w:rsidRPr="00A44FAD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E1F44" w:rsidRPr="007242C7" w:rsidTr="00A44FAD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0E1F44" w:rsidRPr="007242C7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:rsidR="000E1F44" w:rsidRPr="007242C7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0E1F44" w:rsidRPr="007242C7" w:rsidRDefault="000E1F44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0E1F44" w:rsidRPr="007242C7" w:rsidTr="00A44FAD">
        <w:trPr>
          <w:cantSplit/>
        </w:trPr>
        <w:tc>
          <w:tcPr>
            <w:tcW w:w="5500" w:type="dxa"/>
            <w:vAlign w:val="bottom"/>
          </w:tcPr>
          <w:p w:rsidR="000E1F44" w:rsidRPr="007242C7" w:rsidRDefault="000E1F44" w:rsidP="009617F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1F44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106DB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313</w:t>
            </w:r>
            <w:r w:rsidR="00106DB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230</w:t>
            </w:r>
            <w:r w:rsidR="00106DB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1F44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591</w:t>
            </w:r>
            <w:r w:rsidR="00106DB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669</w:t>
            </w:r>
            <w:r w:rsidR="00106DBF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1F44" w:rsidRPr="007242C7" w:rsidRDefault="00106DBF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instrText xml:space="preserve"> =SUM(LEFT) </w:instrTex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1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904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899</w:t>
            </w:r>
            <w:r w:rsidRPr="007242C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023D1A" w:rsidRPr="00023D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779</w:t>
            </w: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</w:tr>
      <w:tr w:rsidR="00C60AD8" w:rsidRPr="00A44FAD" w:rsidTr="00A44FAD">
        <w:trPr>
          <w:cantSplit/>
        </w:trPr>
        <w:tc>
          <w:tcPr>
            <w:tcW w:w="5500" w:type="dxa"/>
            <w:vAlign w:val="bottom"/>
          </w:tcPr>
          <w:p w:rsidR="00C60AD8" w:rsidRPr="00A44FAD" w:rsidRDefault="00C60AD8" w:rsidP="009617F3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C60AD8" w:rsidRPr="00A44FAD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C60AD8" w:rsidRPr="00A44FAD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C60AD8" w:rsidRPr="00A44FAD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60AD8" w:rsidRPr="007242C7" w:rsidTr="00A44FAD">
        <w:trPr>
          <w:cantSplit/>
        </w:trPr>
        <w:tc>
          <w:tcPr>
            <w:tcW w:w="5500" w:type="dxa"/>
            <w:vAlign w:val="bottom"/>
          </w:tcPr>
          <w:p w:rsidR="00C60AD8" w:rsidRPr="007242C7" w:rsidRDefault="00C60AD8" w:rsidP="009617F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42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23D1A" w:rsidRPr="00023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5" w:type="dxa"/>
            <w:vAlign w:val="bottom"/>
          </w:tcPr>
          <w:p w:rsidR="00C60AD8" w:rsidRPr="007242C7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vAlign w:val="bottom"/>
          </w:tcPr>
          <w:p w:rsidR="00C60AD8" w:rsidRPr="007242C7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vAlign w:val="bottom"/>
          </w:tcPr>
          <w:p w:rsidR="00C60AD8" w:rsidRPr="007242C7" w:rsidRDefault="00C60AD8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D15A2" w:rsidRPr="007242C7" w:rsidTr="00A44FAD">
        <w:trPr>
          <w:cantSplit/>
        </w:trPr>
        <w:tc>
          <w:tcPr>
            <w:tcW w:w="5500" w:type="dxa"/>
            <w:vAlign w:val="bottom"/>
          </w:tcPr>
          <w:p w:rsidR="00CD15A2" w:rsidRPr="007242C7" w:rsidRDefault="00CD15A2" w:rsidP="009617F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CD15A2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985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610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:rsidR="00CD15A2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824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327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:rsidR="00CD15A2" w:rsidRPr="007242C7" w:rsidRDefault="00023D1A" w:rsidP="00961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809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938</w:t>
            </w:r>
            <w:r w:rsidR="00CD15A2" w:rsidRPr="007242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023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862</w:t>
            </w:r>
          </w:p>
        </w:tc>
      </w:tr>
    </w:tbl>
    <w:p w:rsidR="00C33F59" w:rsidRPr="00A44FAD" w:rsidRDefault="00C33F59" w:rsidP="00A44FAD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sectPr w:rsidR="00C33F59" w:rsidRPr="00A44FAD" w:rsidSect="00FC6DCD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D1A" w:rsidRDefault="00023D1A">
      <w:r>
        <w:separator/>
      </w:r>
    </w:p>
  </w:endnote>
  <w:endnote w:type="continuationSeparator" w:id="0">
    <w:p w:rsidR="00023D1A" w:rsidRDefault="0002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D1A" w:rsidRPr="00205812" w:rsidRDefault="00023D1A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05812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05812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05812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205812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D1A" w:rsidRPr="003D28D0" w:rsidRDefault="00023D1A" w:rsidP="0044234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8"/>
        <w:szCs w:val="28"/>
        <w:lang w:val="en-GB"/>
      </w:rPr>
    </w:pPr>
    <w:r w:rsidRPr="003D28D0">
      <w:rPr>
        <w:rStyle w:val="PageNumber"/>
        <w:rFonts w:ascii="Angsana New" w:hAnsi="Angsana New"/>
        <w:sz w:val="28"/>
        <w:szCs w:val="28"/>
      </w:rPr>
      <w:fldChar w:fldCharType="begin"/>
    </w:r>
    <w:r w:rsidRPr="003D28D0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 w:rsidRPr="003D28D0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GB"/>
      </w:rPr>
      <w:t>17</w:t>
    </w:r>
    <w:r w:rsidRPr="003D28D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D1A" w:rsidRDefault="00023D1A">
      <w:r>
        <w:separator/>
      </w:r>
    </w:p>
  </w:footnote>
  <w:footnote w:type="continuationSeparator" w:id="0">
    <w:p w:rsidR="00023D1A" w:rsidRDefault="0002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D1A" w:rsidRPr="00205812" w:rsidRDefault="00023D1A" w:rsidP="00205812">
    <w:pPr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:rsidR="00023D1A" w:rsidRPr="00205812" w:rsidRDefault="00023D1A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023D1A" w:rsidRPr="00205812" w:rsidRDefault="00023D1A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1" w15:restartNumberingAfterBreak="0">
    <w:nsid w:val="1E2D6322"/>
    <w:multiLevelType w:val="hybridMultilevel"/>
    <w:tmpl w:val="BB5E8FC4"/>
    <w:lvl w:ilvl="0" w:tplc="7EDAE772"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0F90"/>
    <w:rsid w:val="000031EC"/>
    <w:rsid w:val="00003694"/>
    <w:rsid w:val="000040C7"/>
    <w:rsid w:val="00004574"/>
    <w:rsid w:val="00006F44"/>
    <w:rsid w:val="00007174"/>
    <w:rsid w:val="00007FC8"/>
    <w:rsid w:val="000102E6"/>
    <w:rsid w:val="000106A6"/>
    <w:rsid w:val="00010959"/>
    <w:rsid w:val="00010E11"/>
    <w:rsid w:val="00011769"/>
    <w:rsid w:val="00011B59"/>
    <w:rsid w:val="00011F0A"/>
    <w:rsid w:val="00012C9D"/>
    <w:rsid w:val="00012E7D"/>
    <w:rsid w:val="00014F62"/>
    <w:rsid w:val="0001606F"/>
    <w:rsid w:val="00016383"/>
    <w:rsid w:val="00016A08"/>
    <w:rsid w:val="00016B9D"/>
    <w:rsid w:val="00017750"/>
    <w:rsid w:val="00017CCF"/>
    <w:rsid w:val="00020BC8"/>
    <w:rsid w:val="00021461"/>
    <w:rsid w:val="0002153D"/>
    <w:rsid w:val="000215D4"/>
    <w:rsid w:val="00021A7F"/>
    <w:rsid w:val="00021C90"/>
    <w:rsid w:val="00021EE2"/>
    <w:rsid w:val="0002256F"/>
    <w:rsid w:val="000226E3"/>
    <w:rsid w:val="00023856"/>
    <w:rsid w:val="00023D1A"/>
    <w:rsid w:val="00024416"/>
    <w:rsid w:val="0002454D"/>
    <w:rsid w:val="000246F2"/>
    <w:rsid w:val="00025655"/>
    <w:rsid w:val="000256F5"/>
    <w:rsid w:val="00025DE5"/>
    <w:rsid w:val="00026192"/>
    <w:rsid w:val="00026F66"/>
    <w:rsid w:val="0002789C"/>
    <w:rsid w:val="00027D97"/>
    <w:rsid w:val="0003075E"/>
    <w:rsid w:val="000313DD"/>
    <w:rsid w:val="000323F2"/>
    <w:rsid w:val="000337B3"/>
    <w:rsid w:val="000345FE"/>
    <w:rsid w:val="00035170"/>
    <w:rsid w:val="00036CFB"/>
    <w:rsid w:val="00036D69"/>
    <w:rsid w:val="00036EE6"/>
    <w:rsid w:val="000379EE"/>
    <w:rsid w:val="00037FB7"/>
    <w:rsid w:val="00041352"/>
    <w:rsid w:val="0004158E"/>
    <w:rsid w:val="0004178F"/>
    <w:rsid w:val="000420C9"/>
    <w:rsid w:val="00042129"/>
    <w:rsid w:val="0004235D"/>
    <w:rsid w:val="00042BBB"/>
    <w:rsid w:val="0004338F"/>
    <w:rsid w:val="00043723"/>
    <w:rsid w:val="000438E2"/>
    <w:rsid w:val="000447C4"/>
    <w:rsid w:val="0004491F"/>
    <w:rsid w:val="000452E4"/>
    <w:rsid w:val="00045C48"/>
    <w:rsid w:val="00045DB0"/>
    <w:rsid w:val="00046F0F"/>
    <w:rsid w:val="000473A7"/>
    <w:rsid w:val="00047535"/>
    <w:rsid w:val="00047A05"/>
    <w:rsid w:val="00047A34"/>
    <w:rsid w:val="00047B51"/>
    <w:rsid w:val="00050635"/>
    <w:rsid w:val="000509A2"/>
    <w:rsid w:val="00050C65"/>
    <w:rsid w:val="00050FEB"/>
    <w:rsid w:val="00051507"/>
    <w:rsid w:val="000522C6"/>
    <w:rsid w:val="000527B4"/>
    <w:rsid w:val="00052AB8"/>
    <w:rsid w:val="00052C7B"/>
    <w:rsid w:val="00052E4D"/>
    <w:rsid w:val="00053361"/>
    <w:rsid w:val="000534B4"/>
    <w:rsid w:val="00053D5D"/>
    <w:rsid w:val="000543C2"/>
    <w:rsid w:val="00054476"/>
    <w:rsid w:val="00055D3D"/>
    <w:rsid w:val="000567E9"/>
    <w:rsid w:val="00057399"/>
    <w:rsid w:val="000578AE"/>
    <w:rsid w:val="00057983"/>
    <w:rsid w:val="00057AC8"/>
    <w:rsid w:val="000601EC"/>
    <w:rsid w:val="00061C23"/>
    <w:rsid w:val="00062C58"/>
    <w:rsid w:val="00064011"/>
    <w:rsid w:val="00064050"/>
    <w:rsid w:val="000648F0"/>
    <w:rsid w:val="00064CAE"/>
    <w:rsid w:val="00064F2B"/>
    <w:rsid w:val="000658D5"/>
    <w:rsid w:val="000659C9"/>
    <w:rsid w:val="00065D11"/>
    <w:rsid w:val="00066033"/>
    <w:rsid w:val="00066321"/>
    <w:rsid w:val="000669D7"/>
    <w:rsid w:val="00066BE4"/>
    <w:rsid w:val="00066DEF"/>
    <w:rsid w:val="000675B7"/>
    <w:rsid w:val="00067AEE"/>
    <w:rsid w:val="00070619"/>
    <w:rsid w:val="000706E8"/>
    <w:rsid w:val="00070B81"/>
    <w:rsid w:val="00070D1A"/>
    <w:rsid w:val="00070D27"/>
    <w:rsid w:val="00070F6D"/>
    <w:rsid w:val="000735C7"/>
    <w:rsid w:val="00073BF2"/>
    <w:rsid w:val="00073EF0"/>
    <w:rsid w:val="0007472E"/>
    <w:rsid w:val="00074BFF"/>
    <w:rsid w:val="00074D18"/>
    <w:rsid w:val="00075446"/>
    <w:rsid w:val="000758B0"/>
    <w:rsid w:val="00075904"/>
    <w:rsid w:val="000764BF"/>
    <w:rsid w:val="00077367"/>
    <w:rsid w:val="00077630"/>
    <w:rsid w:val="00080271"/>
    <w:rsid w:val="00080404"/>
    <w:rsid w:val="000831EC"/>
    <w:rsid w:val="00083C71"/>
    <w:rsid w:val="00084385"/>
    <w:rsid w:val="00084487"/>
    <w:rsid w:val="00084FE2"/>
    <w:rsid w:val="00085C89"/>
    <w:rsid w:val="00086102"/>
    <w:rsid w:val="00086906"/>
    <w:rsid w:val="00086952"/>
    <w:rsid w:val="0008753D"/>
    <w:rsid w:val="000878AC"/>
    <w:rsid w:val="00087D63"/>
    <w:rsid w:val="000902FE"/>
    <w:rsid w:val="000908B1"/>
    <w:rsid w:val="00091362"/>
    <w:rsid w:val="00091B18"/>
    <w:rsid w:val="000939B4"/>
    <w:rsid w:val="000939BC"/>
    <w:rsid w:val="000940D8"/>
    <w:rsid w:val="0009473F"/>
    <w:rsid w:val="0009542A"/>
    <w:rsid w:val="00095AA4"/>
    <w:rsid w:val="00096080"/>
    <w:rsid w:val="00096EFC"/>
    <w:rsid w:val="00097587"/>
    <w:rsid w:val="000A00D7"/>
    <w:rsid w:val="000A0217"/>
    <w:rsid w:val="000A092D"/>
    <w:rsid w:val="000A174D"/>
    <w:rsid w:val="000A2174"/>
    <w:rsid w:val="000A23E1"/>
    <w:rsid w:val="000A2B84"/>
    <w:rsid w:val="000A2C2A"/>
    <w:rsid w:val="000A2FE9"/>
    <w:rsid w:val="000A333F"/>
    <w:rsid w:val="000A4A69"/>
    <w:rsid w:val="000A5ED6"/>
    <w:rsid w:val="000A63B5"/>
    <w:rsid w:val="000A6DA8"/>
    <w:rsid w:val="000A71A0"/>
    <w:rsid w:val="000A7B38"/>
    <w:rsid w:val="000B06AB"/>
    <w:rsid w:val="000B103D"/>
    <w:rsid w:val="000B23C7"/>
    <w:rsid w:val="000B3B4C"/>
    <w:rsid w:val="000B3B5F"/>
    <w:rsid w:val="000B4A53"/>
    <w:rsid w:val="000B4C94"/>
    <w:rsid w:val="000B4F05"/>
    <w:rsid w:val="000B503C"/>
    <w:rsid w:val="000B55BD"/>
    <w:rsid w:val="000B6343"/>
    <w:rsid w:val="000B721F"/>
    <w:rsid w:val="000B727F"/>
    <w:rsid w:val="000C03C9"/>
    <w:rsid w:val="000C0A4A"/>
    <w:rsid w:val="000C0F94"/>
    <w:rsid w:val="000C1511"/>
    <w:rsid w:val="000C1D46"/>
    <w:rsid w:val="000C235B"/>
    <w:rsid w:val="000C2B7D"/>
    <w:rsid w:val="000C2D07"/>
    <w:rsid w:val="000C3570"/>
    <w:rsid w:val="000C382F"/>
    <w:rsid w:val="000C41DB"/>
    <w:rsid w:val="000C46FD"/>
    <w:rsid w:val="000C4DC1"/>
    <w:rsid w:val="000C5968"/>
    <w:rsid w:val="000C5F6E"/>
    <w:rsid w:val="000C67A8"/>
    <w:rsid w:val="000C6C1E"/>
    <w:rsid w:val="000C6F60"/>
    <w:rsid w:val="000C77D5"/>
    <w:rsid w:val="000C7947"/>
    <w:rsid w:val="000D0355"/>
    <w:rsid w:val="000D0818"/>
    <w:rsid w:val="000D09A8"/>
    <w:rsid w:val="000D0C7E"/>
    <w:rsid w:val="000D0F7F"/>
    <w:rsid w:val="000D1627"/>
    <w:rsid w:val="000D1D6B"/>
    <w:rsid w:val="000D2EE6"/>
    <w:rsid w:val="000D333D"/>
    <w:rsid w:val="000D40BA"/>
    <w:rsid w:val="000D47DA"/>
    <w:rsid w:val="000D57F2"/>
    <w:rsid w:val="000D5E92"/>
    <w:rsid w:val="000D6462"/>
    <w:rsid w:val="000D6512"/>
    <w:rsid w:val="000D660A"/>
    <w:rsid w:val="000D6E5C"/>
    <w:rsid w:val="000D7631"/>
    <w:rsid w:val="000D76D9"/>
    <w:rsid w:val="000D7BA1"/>
    <w:rsid w:val="000E00B2"/>
    <w:rsid w:val="000E09FB"/>
    <w:rsid w:val="000E0F02"/>
    <w:rsid w:val="000E1F44"/>
    <w:rsid w:val="000E3AA3"/>
    <w:rsid w:val="000E495C"/>
    <w:rsid w:val="000E4E32"/>
    <w:rsid w:val="000E5860"/>
    <w:rsid w:val="000E60CE"/>
    <w:rsid w:val="000E6103"/>
    <w:rsid w:val="000E67B7"/>
    <w:rsid w:val="000E748D"/>
    <w:rsid w:val="000E7A18"/>
    <w:rsid w:val="000E7F15"/>
    <w:rsid w:val="000F051E"/>
    <w:rsid w:val="000F087A"/>
    <w:rsid w:val="000F0948"/>
    <w:rsid w:val="000F1063"/>
    <w:rsid w:val="000F16B1"/>
    <w:rsid w:val="000F1922"/>
    <w:rsid w:val="000F1CD5"/>
    <w:rsid w:val="000F385F"/>
    <w:rsid w:val="000F4414"/>
    <w:rsid w:val="000F604D"/>
    <w:rsid w:val="000F60DE"/>
    <w:rsid w:val="000F6349"/>
    <w:rsid w:val="000F712E"/>
    <w:rsid w:val="000F7CEA"/>
    <w:rsid w:val="001002BE"/>
    <w:rsid w:val="001008FF"/>
    <w:rsid w:val="00100A6A"/>
    <w:rsid w:val="00100C98"/>
    <w:rsid w:val="001010CA"/>
    <w:rsid w:val="001018D4"/>
    <w:rsid w:val="00101E77"/>
    <w:rsid w:val="00101FB8"/>
    <w:rsid w:val="00103983"/>
    <w:rsid w:val="001044CB"/>
    <w:rsid w:val="0010461A"/>
    <w:rsid w:val="00105493"/>
    <w:rsid w:val="00105D11"/>
    <w:rsid w:val="001063F0"/>
    <w:rsid w:val="0010649B"/>
    <w:rsid w:val="00106948"/>
    <w:rsid w:val="00106DBF"/>
    <w:rsid w:val="00107610"/>
    <w:rsid w:val="00107C0E"/>
    <w:rsid w:val="001102E5"/>
    <w:rsid w:val="00110666"/>
    <w:rsid w:val="0011074F"/>
    <w:rsid w:val="00110B05"/>
    <w:rsid w:val="00110D09"/>
    <w:rsid w:val="00110D7D"/>
    <w:rsid w:val="00111F95"/>
    <w:rsid w:val="00112903"/>
    <w:rsid w:val="0011360E"/>
    <w:rsid w:val="00114BB6"/>
    <w:rsid w:val="001167DE"/>
    <w:rsid w:val="00116BCA"/>
    <w:rsid w:val="00116C57"/>
    <w:rsid w:val="00116C9B"/>
    <w:rsid w:val="00116DE8"/>
    <w:rsid w:val="00117ED6"/>
    <w:rsid w:val="00120B5E"/>
    <w:rsid w:val="00121E83"/>
    <w:rsid w:val="00121EE8"/>
    <w:rsid w:val="00122AC4"/>
    <w:rsid w:val="001236F2"/>
    <w:rsid w:val="00123834"/>
    <w:rsid w:val="00123849"/>
    <w:rsid w:val="00123936"/>
    <w:rsid w:val="00123A18"/>
    <w:rsid w:val="00123B88"/>
    <w:rsid w:val="00124D0A"/>
    <w:rsid w:val="001250B1"/>
    <w:rsid w:val="00125103"/>
    <w:rsid w:val="0012510E"/>
    <w:rsid w:val="001251D6"/>
    <w:rsid w:val="00125A1E"/>
    <w:rsid w:val="00126538"/>
    <w:rsid w:val="001267F6"/>
    <w:rsid w:val="0012698F"/>
    <w:rsid w:val="00126E49"/>
    <w:rsid w:val="001300E3"/>
    <w:rsid w:val="001305B4"/>
    <w:rsid w:val="00131133"/>
    <w:rsid w:val="001318FD"/>
    <w:rsid w:val="00131EA1"/>
    <w:rsid w:val="00132D68"/>
    <w:rsid w:val="0013306A"/>
    <w:rsid w:val="00133B96"/>
    <w:rsid w:val="00134280"/>
    <w:rsid w:val="00134E91"/>
    <w:rsid w:val="0013503B"/>
    <w:rsid w:val="00135C59"/>
    <w:rsid w:val="00135F41"/>
    <w:rsid w:val="00136606"/>
    <w:rsid w:val="00136BF3"/>
    <w:rsid w:val="00136F9A"/>
    <w:rsid w:val="00137016"/>
    <w:rsid w:val="00137BD4"/>
    <w:rsid w:val="00140141"/>
    <w:rsid w:val="00140525"/>
    <w:rsid w:val="00140D06"/>
    <w:rsid w:val="00140E83"/>
    <w:rsid w:val="00141B4A"/>
    <w:rsid w:val="0014202C"/>
    <w:rsid w:val="001421DA"/>
    <w:rsid w:val="001429C8"/>
    <w:rsid w:val="00142A72"/>
    <w:rsid w:val="00142A91"/>
    <w:rsid w:val="00142C55"/>
    <w:rsid w:val="00142CCA"/>
    <w:rsid w:val="00142DAE"/>
    <w:rsid w:val="00144F68"/>
    <w:rsid w:val="00145771"/>
    <w:rsid w:val="001464C4"/>
    <w:rsid w:val="00147B7F"/>
    <w:rsid w:val="00150099"/>
    <w:rsid w:val="00150CEB"/>
    <w:rsid w:val="001515D1"/>
    <w:rsid w:val="001520EF"/>
    <w:rsid w:val="00153297"/>
    <w:rsid w:val="001537E6"/>
    <w:rsid w:val="00153C6C"/>
    <w:rsid w:val="00154748"/>
    <w:rsid w:val="00154C8F"/>
    <w:rsid w:val="00155B7A"/>
    <w:rsid w:val="00156313"/>
    <w:rsid w:val="00157C0E"/>
    <w:rsid w:val="00157C72"/>
    <w:rsid w:val="00157FBC"/>
    <w:rsid w:val="00162C1A"/>
    <w:rsid w:val="001633F9"/>
    <w:rsid w:val="0016419B"/>
    <w:rsid w:val="00164770"/>
    <w:rsid w:val="001647FA"/>
    <w:rsid w:val="0016545C"/>
    <w:rsid w:val="00165F81"/>
    <w:rsid w:val="001665B2"/>
    <w:rsid w:val="00166B26"/>
    <w:rsid w:val="00167831"/>
    <w:rsid w:val="00167B0B"/>
    <w:rsid w:val="0017045E"/>
    <w:rsid w:val="00170E0D"/>
    <w:rsid w:val="001719EF"/>
    <w:rsid w:val="00171D75"/>
    <w:rsid w:val="00173197"/>
    <w:rsid w:val="00173623"/>
    <w:rsid w:val="001738FA"/>
    <w:rsid w:val="00173908"/>
    <w:rsid w:val="00174032"/>
    <w:rsid w:val="00174606"/>
    <w:rsid w:val="00174913"/>
    <w:rsid w:val="001756E3"/>
    <w:rsid w:val="00175FBB"/>
    <w:rsid w:val="00176008"/>
    <w:rsid w:val="00176489"/>
    <w:rsid w:val="00176DE6"/>
    <w:rsid w:val="001771AD"/>
    <w:rsid w:val="001775BF"/>
    <w:rsid w:val="001778F5"/>
    <w:rsid w:val="0018070D"/>
    <w:rsid w:val="00181611"/>
    <w:rsid w:val="00182566"/>
    <w:rsid w:val="0018290B"/>
    <w:rsid w:val="00182E72"/>
    <w:rsid w:val="00182EAF"/>
    <w:rsid w:val="00183209"/>
    <w:rsid w:val="001833ED"/>
    <w:rsid w:val="00183CA7"/>
    <w:rsid w:val="00184572"/>
    <w:rsid w:val="00184649"/>
    <w:rsid w:val="0018524A"/>
    <w:rsid w:val="00185525"/>
    <w:rsid w:val="00185835"/>
    <w:rsid w:val="0018584D"/>
    <w:rsid w:val="00186611"/>
    <w:rsid w:val="00186671"/>
    <w:rsid w:val="00190090"/>
    <w:rsid w:val="00191D22"/>
    <w:rsid w:val="00191DB8"/>
    <w:rsid w:val="001920E9"/>
    <w:rsid w:val="00192E5C"/>
    <w:rsid w:val="00193160"/>
    <w:rsid w:val="0019339C"/>
    <w:rsid w:val="001934D6"/>
    <w:rsid w:val="00194121"/>
    <w:rsid w:val="00195A8F"/>
    <w:rsid w:val="0019643B"/>
    <w:rsid w:val="0019675A"/>
    <w:rsid w:val="00197718"/>
    <w:rsid w:val="001A0253"/>
    <w:rsid w:val="001A0CC2"/>
    <w:rsid w:val="001A0E3C"/>
    <w:rsid w:val="001A150B"/>
    <w:rsid w:val="001A17A1"/>
    <w:rsid w:val="001A1F02"/>
    <w:rsid w:val="001A20DF"/>
    <w:rsid w:val="001A246C"/>
    <w:rsid w:val="001A2525"/>
    <w:rsid w:val="001A3F64"/>
    <w:rsid w:val="001A4C48"/>
    <w:rsid w:val="001A576A"/>
    <w:rsid w:val="001A5C70"/>
    <w:rsid w:val="001A5D04"/>
    <w:rsid w:val="001A5D38"/>
    <w:rsid w:val="001A5FA3"/>
    <w:rsid w:val="001A7234"/>
    <w:rsid w:val="001B103F"/>
    <w:rsid w:val="001B123F"/>
    <w:rsid w:val="001B15FF"/>
    <w:rsid w:val="001B1BAD"/>
    <w:rsid w:val="001B23FB"/>
    <w:rsid w:val="001B2B7D"/>
    <w:rsid w:val="001B2FCB"/>
    <w:rsid w:val="001B39A9"/>
    <w:rsid w:val="001B50AA"/>
    <w:rsid w:val="001B553C"/>
    <w:rsid w:val="001B58A8"/>
    <w:rsid w:val="001B5CB1"/>
    <w:rsid w:val="001B5E49"/>
    <w:rsid w:val="001B61D0"/>
    <w:rsid w:val="001C0E97"/>
    <w:rsid w:val="001C1056"/>
    <w:rsid w:val="001C1C35"/>
    <w:rsid w:val="001C217D"/>
    <w:rsid w:val="001C22A9"/>
    <w:rsid w:val="001C235B"/>
    <w:rsid w:val="001C291E"/>
    <w:rsid w:val="001C2954"/>
    <w:rsid w:val="001C44EB"/>
    <w:rsid w:val="001C506D"/>
    <w:rsid w:val="001C5C97"/>
    <w:rsid w:val="001C5C9C"/>
    <w:rsid w:val="001C5E45"/>
    <w:rsid w:val="001C6117"/>
    <w:rsid w:val="001C65C9"/>
    <w:rsid w:val="001C6948"/>
    <w:rsid w:val="001C6B0C"/>
    <w:rsid w:val="001C6E32"/>
    <w:rsid w:val="001C72D6"/>
    <w:rsid w:val="001C757B"/>
    <w:rsid w:val="001C75F5"/>
    <w:rsid w:val="001D04DF"/>
    <w:rsid w:val="001D0E9C"/>
    <w:rsid w:val="001D11DF"/>
    <w:rsid w:val="001D13EE"/>
    <w:rsid w:val="001D1874"/>
    <w:rsid w:val="001D25B3"/>
    <w:rsid w:val="001D3944"/>
    <w:rsid w:val="001D3ADB"/>
    <w:rsid w:val="001D3CB8"/>
    <w:rsid w:val="001D415E"/>
    <w:rsid w:val="001D421D"/>
    <w:rsid w:val="001D596F"/>
    <w:rsid w:val="001D6650"/>
    <w:rsid w:val="001D7C3E"/>
    <w:rsid w:val="001D7D6C"/>
    <w:rsid w:val="001E053F"/>
    <w:rsid w:val="001E06CC"/>
    <w:rsid w:val="001E09F8"/>
    <w:rsid w:val="001E2BB9"/>
    <w:rsid w:val="001E3287"/>
    <w:rsid w:val="001E35D9"/>
    <w:rsid w:val="001E366D"/>
    <w:rsid w:val="001E3CC4"/>
    <w:rsid w:val="001E45D0"/>
    <w:rsid w:val="001E5A72"/>
    <w:rsid w:val="001E5E64"/>
    <w:rsid w:val="001E5F15"/>
    <w:rsid w:val="001E63A5"/>
    <w:rsid w:val="001E71B7"/>
    <w:rsid w:val="001E7A18"/>
    <w:rsid w:val="001F052D"/>
    <w:rsid w:val="001F0A6A"/>
    <w:rsid w:val="001F191F"/>
    <w:rsid w:val="001F19CC"/>
    <w:rsid w:val="001F1C82"/>
    <w:rsid w:val="001F2274"/>
    <w:rsid w:val="001F285B"/>
    <w:rsid w:val="001F2A48"/>
    <w:rsid w:val="001F3CD9"/>
    <w:rsid w:val="001F3E19"/>
    <w:rsid w:val="001F4453"/>
    <w:rsid w:val="001F496E"/>
    <w:rsid w:val="001F67A6"/>
    <w:rsid w:val="001F6B12"/>
    <w:rsid w:val="001F6DCA"/>
    <w:rsid w:val="001F70E1"/>
    <w:rsid w:val="001F720C"/>
    <w:rsid w:val="001F7610"/>
    <w:rsid w:val="001F762C"/>
    <w:rsid w:val="001F777F"/>
    <w:rsid w:val="001F7E5B"/>
    <w:rsid w:val="0020102E"/>
    <w:rsid w:val="00201721"/>
    <w:rsid w:val="00203D04"/>
    <w:rsid w:val="00203D29"/>
    <w:rsid w:val="00203F17"/>
    <w:rsid w:val="002048FD"/>
    <w:rsid w:val="00205305"/>
    <w:rsid w:val="00205812"/>
    <w:rsid w:val="00206389"/>
    <w:rsid w:val="00206EE2"/>
    <w:rsid w:val="002070E9"/>
    <w:rsid w:val="00207534"/>
    <w:rsid w:val="00207A12"/>
    <w:rsid w:val="00207E8D"/>
    <w:rsid w:val="00210A35"/>
    <w:rsid w:val="00210A81"/>
    <w:rsid w:val="00210BA6"/>
    <w:rsid w:val="00211168"/>
    <w:rsid w:val="002125DD"/>
    <w:rsid w:val="002127A5"/>
    <w:rsid w:val="00212D20"/>
    <w:rsid w:val="00213871"/>
    <w:rsid w:val="00214302"/>
    <w:rsid w:val="002146CF"/>
    <w:rsid w:val="00214865"/>
    <w:rsid w:val="0021536D"/>
    <w:rsid w:val="00215377"/>
    <w:rsid w:val="0021580C"/>
    <w:rsid w:val="00215D04"/>
    <w:rsid w:val="002161F9"/>
    <w:rsid w:val="00216376"/>
    <w:rsid w:val="00216557"/>
    <w:rsid w:val="00216C37"/>
    <w:rsid w:val="00217B73"/>
    <w:rsid w:val="00217BC6"/>
    <w:rsid w:val="002201D8"/>
    <w:rsid w:val="00220794"/>
    <w:rsid w:val="00220C72"/>
    <w:rsid w:val="00221231"/>
    <w:rsid w:val="0022154C"/>
    <w:rsid w:val="00221885"/>
    <w:rsid w:val="00221A50"/>
    <w:rsid w:val="00222540"/>
    <w:rsid w:val="002226A8"/>
    <w:rsid w:val="00222A9D"/>
    <w:rsid w:val="0022389E"/>
    <w:rsid w:val="00223C53"/>
    <w:rsid w:val="00223FFC"/>
    <w:rsid w:val="0022452B"/>
    <w:rsid w:val="00224738"/>
    <w:rsid w:val="00224DC9"/>
    <w:rsid w:val="0022621C"/>
    <w:rsid w:val="00226FEC"/>
    <w:rsid w:val="0022770E"/>
    <w:rsid w:val="00227F74"/>
    <w:rsid w:val="00230C56"/>
    <w:rsid w:val="00231191"/>
    <w:rsid w:val="00232DD8"/>
    <w:rsid w:val="00233036"/>
    <w:rsid w:val="002338ED"/>
    <w:rsid w:val="002341C9"/>
    <w:rsid w:val="00234574"/>
    <w:rsid w:val="002345F0"/>
    <w:rsid w:val="00234616"/>
    <w:rsid w:val="00234C7D"/>
    <w:rsid w:val="0023501B"/>
    <w:rsid w:val="002351B6"/>
    <w:rsid w:val="002354D0"/>
    <w:rsid w:val="002358A5"/>
    <w:rsid w:val="0023688D"/>
    <w:rsid w:val="00236D13"/>
    <w:rsid w:val="00241A51"/>
    <w:rsid w:val="00241C2C"/>
    <w:rsid w:val="00242016"/>
    <w:rsid w:val="002420B2"/>
    <w:rsid w:val="00242640"/>
    <w:rsid w:val="00242DA0"/>
    <w:rsid w:val="002433AD"/>
    <w:rsid w:val="00243889"/>
    <w:rsid w:val="00243D6C"/>
    <w:rsid w:val="00243F8D"/>
    <w:rsid w:val="00244482"/>
    <w:rsid w:val="002445FC"/>
    <w:rsid w:val="0024477C"/>
    <w:rsid w:val="0024535E"/>
    <w:rsid w:val="0024603D"/>
    <w:rsid w:val="00246378"/>
    <w:rsid w:val="002466AF"/>
    <w:rsid w:val="00246AC0"/>
    <w:rsid w:val="00246B46"/>
    <w:rsid w:val="00246BE0"/>
    <w:rsid w:val="00251103"/>
    <w:rsid w:val="0025119E"/>
    <w:rsid w:val="002525BD"/>
    <w:rsid w:val="00252633"/>
    <w:rsid w:val="00252CE0"/>
    <w:rsid w:val="002535F3"/>
    <w:rsid w:val="0025375F"/>
    <w:rsid w:val="00254C14"/>
    <w:rsid w:val="00255FE2"/>
    <w:rsid w:val="002561F6"/>
    <w:rsid w:val="002567C8"/>
    <w:rsid w:val="002578D9"/>
    <w:rsid w:val="002579E9"/>
    <w:rsid w:val="00257AE8"/>
    <w:rsid w:val="00257E05"/>
    <w:rsid w:val="0026010F"/>
    <w:rsid w:val="00260713"/>
    <w:rsid w:val="00261CD5"/>
    <w:rsid w:val="00262232"/>
    <w:rsid w:val="00262514"/>
    <w:rsid w:val="00262EFF"/>
    <w:rsid w:val="0026380E"/>
    <w:rsid w:val="00263F76"/>
    <w:rsid w:val="002643AC"/>
    <w:rsid w:val="002644D4"/>
    <w:rsid w:val="00264AC4"/>
    <w:rsid w:val="002656D1"/>
    <w:rsid w:val="0026597B"/>
    <w:rsid w:val="00265DBC"/>
    <w:rsid w:val="00266AA8"/>
    <w:rsid w:val="00266E5A"/>
    <w:rsid w:val="00266ECB"/>
    <w:rsid w:val="002704FB"/>
    <w:rsid w:val="00270E05"/>
    <w:rsid w:val="00270EAA"/>
    <w:rsid w:val="00271408"/>
    <w:rsid w:val="00271690"/>
    <w:rsid w:val="002729A2"/>
    <w:rsid w:val="00273447"/>
    <w:rsid w:val="00273509"/>
    <w:rsid w:val="00273753"/>
    <w:rsid w:val="00273A47"/>
    <w:rsid w:val="00274862"/>
    <w:rsid w:val="0027518E"/>
    <w:rsid w:val="00275396"/>
    <w:rsid w:val="00276109"/>
    <w:rsid w:val="002763DF"/>
    <w:rsid w:val="00276790"/>
    <w:rsid w:val="00276F12"/>
    <w:rsid w:val="00276F73"/>
    <w:rsid w:val="0027785A"/>
    <w:rsid w:val="0028004F"/>
    <w:rsid w:val="00280524"/>
    <w:rsid w:val="00281987"/>
    <w:rsid w:val="0028260A"/>
    <w:rsid w:val="00282A22"/>
    <w:rsid w:val="00284333"/>
    <w:rsid w:val="00284DF8"/>
    <w:rsid w:val="00285D59"/>
    <w:rsid w:val="00286365"/>
    <w:rsid w:val="00286408"/>
    <w:rsid w:val="00286959"/>
    <w:rsid w:val="00286B92"/>
    <w:rsid w:val="0028768C"/>
    <w:rsid w:val="00287B01"/>
    <w:rsid w:val="00287CB5"/>
    <w:rsid w:val="00287E3D"/>
    <w:rsid w:val="00290295"/>
    <w:rsid w:val="0029056F"/>
    <w:rsid w:val="00290C4E"/>
    <w:rsid w:val="00290D6D"/>
    <w:rsid w:val="00291238"/>
    <w:rsid w:val="00292020"/>
    <w:rsid w:val="00292591"/>
    <w:rsid w:val="002927D2"/>
    <w:rsid w:val="00294427"/>
    <w:rsid w:val="00295146"/>
    <w:rsid w:val="00295CF9"/>
    <w:rsid w:val="00296C64"/>
    <w:rsid w:val="0029750D"/>
    <w:rsid w:val="0029755B"/>
    <w:rsid w:val="00297725"/>
    <w:rsid w:val="002A017C"/>
    <w:rsid w:val="002A0DBF"/>
    <w:rsid w:val="002A150E"/>
    <w:rsid w:val="002A1B5A"/>
    <w:rsid w:val="002A1DCF"/>
    <w:rsid w:val="002A275D"/>
    <w:rsid w:val="002A27AF"/>
    <w:rsid w:val="002A2A38"/>
    <w:rsid w:val="002A43B3"/>
    <w:rsid w:val="002A4907"/>
    <w:rsid w:val="002A4974"/>
    <w:rsid w:val="002A5583"/>
    <w:rsid w:val="002A6F7E"/>
    <w:rsid w:val="002A7C5F"/>
    <w:rsid w:val="002B0A8B"/>
    <w:rsid w:val="002B15F5"/>
    <w:rsid w:val="002B252B"/>
    <w:rsid w:val="002B2A8A"/>
    <w:rsid w:val="002B2B47"/>
    <w:rsid w:val="002B360D"/>
    <w:rsid w:val="002B3D96"/>
    <w:rsid w:val="002B3EF8"/>
    <w:rsid w:val="002B48E8"/>
    <w:rsid w:val="002B49F5"/>
    <w:rsid w:val="002B6B8B"/>
    <w:rsid w:val="002C0986"/>
    <w:rsid w:val="002C0A18"/>
    <w:rsid w:val="002C0ED9"/>
    <w:rsid w:val="002C0EED"/>
    <w:rsid w:val="002C1DE6"/>
    <w:rsid w:val="002C2574"/>
    <w:rsid w:val="002C266A"/>
    <w:rsid w:val="002C2823"/>
    <w:rsid w:val="002C2F91"/>
    <w:rsid w:val="002C33BA"/>
    <w:rsid w:val="002C40C3"/>
    <w:rsid w:val="002C5115"/>
    <w:rsid w:val="002C5580"/>
    <w:rsid w:val="002C5F26"/>
    <w:rsid w:val="002C62EF"/>
    <w:rsid w:val="002C65E0"/>
    <w:rsid w:val="002C6D32"/>
    <w:rsid w:val="002D03A1"/>
    <w:rsid w:val="002D06C9"/>
    <w:rsid w:val="002D0CEF"/>
    <w:rsid w:val="002D1019"/>
    <w:rsid w:val="002D196B"/>
    <w:rsid w:val="002D1FFD"/>
    <w:rsid w:val="002D34AD"/>
    <w:rsid w:val="002D3545"/>
    <w:rsid w:val="002D4112"/>
    <w:rsid w:val="002D43F7"/>
    <w:rsid w:val="002D49AA"/>
    <w:rsid w:val="002D5C6E"/>
    <w:rsid w:val="002D5E45"/>
    <w:rsid w:val="002D6352"/>
    <w:rsid w:val="002D6BCF"/>
    <w:rsid w:val="002D6C21"/>
    <w:rsid w:val="002E0678"/>
    <w:rsid w:val="002E074E"/>
    <w:rsid w:val="002E07F2"/>
    <w:rsid w:val="002E0D31"/>
    <w:rsid w:val="002E0D70"/>
    <w:rsid w:val="002E12B0"/>
    <w:rsid w:val="002E2BD6"/>
    <w:rsid w:val="002E2E22"/>
    <w:rsid w:val="002E2E80"/>
    <w:rsid w:val="002E2F7B"/>
    <w:rsid w:val="002E3313"/>
    <w:rsid w:val="002E376A"/>
    <w:rsid w:val="002E4DC1"/>
    <w:rsid w:val="002E4F03"/>
    <w:rsid w:val="002E5EAF"/>
    <w:rsid w:val="002E6A60"/>
    <w:rsid w:val="002E7094"/>
    <w:rsid w:val="002E7C01"/>
    <w:rsid w:val="002F0377"/>
    <w:rsid w:val="002F0919"/>
    <w:rsid w:val="002F1095"/>
    <w:rsid w:val="002F13DB"/>
    <w:rsid w:val="002F1885"/>
    <w:rsid w:val="002F1A14"/>
    <w:rsid w:val="002F1CF7"/>
    <w:rsid w:val="002F26D7"/>
    <w:rsid w:val="002F2A10"/>
    <w:rsid w:val="002F2DCF"/>
    <w:rsid w:val="002F46AA"/>
    <w:rsid w:val="002F557C"/>
    <w:rsid w:val="002F573D"/>
    <w:rsid w:val="002F5807"/>
    <w:rsid w:val="002F5975"/>
    <w:rsid w:val="002F5C73"/>
    <w:rsid w:val="002F5E2D"/>
    <w:rsid w:val="002F5E70"/>
    <w:rsid w:val="002F6098"/>
    <w:rsid w:val="002F611B"/>
    <w:rsid w:val="002F6454"/>
    <w:rsid w:val="002F6709"/>
    <w:rsid w:val="002F6745"/>
    <w:rsid w:val="002F67E1"/>
    <w:rsid w:val="002F67F5"/>
    <w:rsid w:val="002F76B3"/>
    <w:rsid w:val="002F7775"/>
    <w:rsid w:val="00300748"/>
    <w:rsid w:val="00300DCC"/>
    <w:rsid w:val="00301131"/>
    <w:rsid w:val="0030163A"/>
    <w:rsid w:val="00302C61"/>
    <w:rsid w:val="00303578"/>
    <w:rsid w:val="003036D8"/>
    <w:rsid w:val="00303E48"/>
    <w:rsid w:val="00303EF0"/>
    <w:rsid w:val="00304A7E"/>
    <w:rsid w:val="00304ED0"/>
    <w:rsid w:val="00305934"/>
    <w:rsid w:val="003064EB"/>
    <w:rsid w:val="0030673F"/>
    <w:rsid w:val="003068BC"/>
    <w:rsid w:val="003070A5"/>
    <w:rsid w:val="003072AD"/>
    <w:rsid w:val="003078AF"/>
    <w:rsid w:val="003114E0"/>
    <w:rsid w:val="00312688"/>
    <w:rsid w:val="0031288E"/>
    <w:rsid w:val="00312929"/>
    <w:rsid w:val="0031332B"/>
    <w:rsid w:val="00313DF7"/>
    <w:rsid w:val="00314DA7"/>
    <w:rsid w:val="00314EA2"/>
    <w:rsid w:val="003153A8"/>
    <w:rsid w:val="003153EE"/>
    <w:rsid w:val="0031624E"/>
    <w:rsid w:val="00316AFB"/>
    <w:rsid w:val="00317558"/>
    <w:rsid w:val="003175C4"/>
    <w:rsid w:val="003179EA"/>
    <w:rsid w:val="00317EDF"/>
    <w:rsid w:val="003206C8"/>
    <w:rsid w:val="00320CCD"/>
    <w:rsid w:val="00320CD0"/>
    <w:rsid w:val="00321C3D"/>
    <w:rsid w:val="0032238F"/>
    <w:rsid w:val="00322665"/>
    <w:rsid w:val="00322F31"/>
    <w:rsid w:val="00323647"/>
    <w:rsid w:val="0032474D"/>
    <w:rsid w:val="00324A2D"/>
    <w:rsid w:val="00324BDE"/>
    <w:rsid w:val="00325600"/>
    <w:rsid w:val="00325B47"/>
    <w:rsid w:val="00327882"/>
    <w:rsid w:val="00330A5F"/>
    <w:rsid w:val="00332241"/>
    <w:rsid w:val="003328E0"/>
    <w:rsid w:val="00332EA0"/>
    <w:rsid w:val="00334392"/>
    <w:rsid w:val="00335709"/>
    <w:rsid w:val="00335A88"/>
    <w:rsid w:val="003362AA"/>
    <w:rsid w:val="00336760"/>
    <w:rsid w:val="00337250"/>
    <w:rsid w:val="00337DD4"/>
    <w:rsid w:val="0034070F"/>
    <w:rsid w:val="00340CAC"/>
    <w:rsid w:val="00342267"/>
    <w:rsid w:val="0034284D"/>
    <w:rsid w:val="00343A11"/>
    <w:rsid w:val="00343B98"/>
    <w:rsid w:val="003443F0"/>
    <w:rsid w:val="00344943"/>
    <w:rsid w:val="00345F39"/>
    <w:rsid w:val="0034610E"/>
    <w:rsid w:val="003468AE"/>
    <w:rsid w:val="00346EE6"/>
    <w:rsid w:val="00347746"/>
    <w:rsid w:val="00347CC5"/>
    <w:rsid w:val="003505DE"/>
    <w:rsid w:val="0035149E"/>
    <w:rsid w:val="00352054"/>
    <w:rsid w:val="003522B1"/>
    <w:rsid w:val="00352FA1"/>
    <w:rsid w:val="00352FAE"/>
    <w:rsid w:val="0035310A"/>
    <w:rsid w:val="0035311F"/>
    <w:rsid w:val="003532D5"/>
    <w:rsid w:val="00353FA5"/>
    <w:rsid w:val="00354B23"/>
    <w:rsid w:val="00354E0B"/>
    <w:rsid w:val="00355CC4"/>
    <w:rsid w:val="00355DCD"/>
    <w:rsid w:val="00356374"/>
    <w:rsid w:val="00356468"/>
    <w:rsid w:val="00356B97"/>
    <w:rsid w:val="00356E56"/>
    <w:rsid w:val="00356F85"/>
    <w:rsid w:val="00357078"/>
    <w:rsid w:val="003573B4"/>
    <w:rsid w:val="00360171"/>
    <w:rsid w:val="00360272"/>
    <w:rsid w:val="003602B4"/>
    <w:rsid w:val="003603BA"/>
    <w:rsid w:val="003605AE"/>
    <w:rsid w:val="0036075E"/>
    <w:rsid w:val="003614CD"/>
    <w:rsid w:val="00361C07"/>
    <w:rsid w:val="00362D48"/>
    <w:rsid w:val="00362F44"/>
    <w:rsid w:val="00363376"/>
    <w:rsid w:val="003634C1"/>
    <w:rsid w:val="00363C68"/>
    <w:rsid w:val="00363EFF"/>
    <w:rsid w:val="00364892"/>
    <w:rsid w:val="003648C2"/>
    <w:rsid w:val="00364956"/>
    <w:rsid w:val="003649C5"/>
    <w:rsid w:val="003653D6"/>
    <w:rsid w:val="00366080"/>
    <w:rsid w:val="00366A78"/>
    <w:rsid w:val="00366FA3"/>
    <w:rsid w:val="00367884"/>
    <w:rsid w:val="00370887"/>
    <w:rsid w:val="00370A98"/>
    <w:rsid w:val="00371289"/>
    <w:rsid w:val="003717B7"/>
    <w:rsid w:val="0037180E"/>
    <w:rsid w:val="003723DE"/>
    <w:rsid w:val="003732BF"/>
    <w:rsid w:val="00373A1C"/>
    <w:rsid w:val="00373D30"/>
    <w:rsid w:val="00373F5F"/>
    <w:rsid w:val="00376018"/>
    <w:rsid w:val="0037637C"/>
    <w:rsid w:val="003763A7"/>
    <w:rsid w:val="00376A37"/>
    <w:rsid w:val="00376F04"/>
    <w:rsid w:val="003774A5"/>
    <w:rsid w:val="00380120"/>
    <w:rsid w:val="00380C0F"/>
    <w:rsid w:val="00380F53"/>
    <w:rsid w:val="00381754"/>
    <w:rsid w:val="00381F9F"/>
    <w:rsid w:val="00382AC0"/>
    <w:rsid w:val="00382B32"/>
    <w:rsid w:val="0038313D"/>
    <w:rsid w:val="00383B2E"/>
    <w:rsid w:val="00383C1F"/>
    <w:rsid w:val="003846FA"/>
    <w:rsid w:val="00384C7B"/>
    <w:rsid w:val="0038621C"/>
    <w:rsid w:val="003865A5"/>
    <w:rsid w:val="00386641"/>
    <w:rsid w:val="003873A3"/>
    <w:rsid w:val="00387CEB"/>
    <w:rsid w:val="00390C30"/>
    <w:rsid w:val="00391474"/>
    <w:rsid w:val="00391578"/>
    <w:rsid w:val="003915C5"/>
    <w:rsid w:val="003919B6"/>
    <w:rsid w:val="0039280B"/>
    <w:rsid w:val="003929A9"/>
    <w:rsid w:val="00392F94"/>
    <w:rsid w:val="0039394D"/>
    <w:rsid w:val="003945D3"/>
    <w:rsid w:val="00394A9A"/>
    <w:rsid w:val="003958CC"/>
    <w:rsid w:val="003960B8"/>
    <w:rsid w:val="003974CF"/>
    <w:rsid w:val="003A03EB"/>
    <w:rsid w:val="003A06C6"/>
    <w:rsid w:val="003A15CB"/>
    <w:rsid w:val="003A1709"/>
    <w:rsid w:val="003A1E7F"/>
    <w:rsid w:val="003A22D6"/>
    <w:rsid w:val="003A2B5F"/>
    <w:rsid w:val="003A2CE0"/>
    <w:rsid w:val="003A3CB2"/>
    <w:rsid w:val="003A4246"/>
    <w:rsid w:val="003A4F2B"/>
    <w:rsid w:val="003A538E"/>
    <w:rsid w:val="003A58FD"/>
    <w:rsid w:val="003A5D8C"/>
    <w:rsid w:val="003A6371"/>
    <w:rsid w:val="003A69F5"/>
    <w:rsid w:val="003A6DD2"/>
    <w:rsid w:val="003A6F50"/>
    <w:rsid w:val="003A71C3"/>
    <w:rsid w:val="003A71C4"/>
    <w:rsid w:val="003A7643"/>
    <w:rsid w:val="003A7ADC"/>
    <w:rsid w:val="003B0F06"/>
    <w:rsid w:val="003B1081"/>
    <w:rsid w:val="003B1621"/>
    <w:rsid w:val="003B19AB"/>
    <w:rsid w:val="003B1B72"/>
    <w:rsid w:val="003B1C1B"/>
    <w:rsid w:val="003B27A0"/>
    <w:rsid w:val="003B292A"/>
    <w:rsid w:val="003B3405"/>
    <w:rsid w:val="003B3486"/>
    <w:rsid w:val="003B3EE3"/>
    <w:rsid w:val="003B574B"/>
    <w:rsid w:val="003B6141"/>
    <w:rsid w:val="003B6754"/>
    <w:rsid w:val="003B7443"/>
    <w:rsid w:val="003B74E0"/>
    <w:rsid w:val="003C0C25"/>
    <w:rsid w:val="003C0C69"/>
    <w:rsid w:val="003C0E9E"/>
    <w:rsid w:val="003C1094"/>
    <w:rsid w:val="003C10F3"/>
    <w:rsid w:val="003C1B3F"/>
    <w:rsid w:val="003C21B6"/>
    <w:rsid w:val="003C27B7"/>
    <w:rsid w:val="003C2F09"/>
    <w:rsid w:val="003C3AAD"/>
    <w:rsid w:val="003C409F"/>
    <w:rsid w:val="003C47A3"/>
    <w:rsid w:val="003C5690"/>
    <w:rsid w:val="003C5771"/>
    <w:rsid w:val="003C5905"/>
    <w:rsid w:val="003C5BC0"/>
    <w:rsid w:val="003C5C31"/>
    <w:rsid w:val="003C659D"/>
    <w:rsid w:val="003C7B70"/>
    <w:rsid w:val="003D01AB"/>
    <w:rsid w:val="003D0412"/>
    <w:rsid w:val="003D2527"/>
    <w:rsid w:val="003D28D0"/>
    <w:rsid w:val="003D2DF0"/>
    <w:rsid w:val="003D33E3"/>
    <w:rsid w:val="003D347D"/>
    <w:rsid w:val="003D3612"/>
    <w:rsid w:val="003D3CBA"/>
    <w:rsid w:val="003D53B3"/>
    <w:rsid w:val="003D59A4"/>
    <w:rsid w:val="003D5D8A"/>
    <w:rsid w:val="003D60DC"/>
    <w:rsid w:val="003D6CBD"/>
    <w:rsid w:val="003D72D1"/>
    <w:rsid w:val="003D7D06"/>
    <w:rsid w:val="003D7F3F"/>
    <w:rsid w:val="003D7FD7"/>
    <w:rsid w:val="003E1356"/>
    <w:rsid w:val="003E173C"/>
    <w:rsid w:val="003E1D9F"/>
    <w:rsid w:val="003E3431"/>
    <w:rsid w:val="003E349A"/>
    <w:rsid w:val="003E34F3"/>
    <w:rsid w:val="003E38F4"/>
    <w:rsid w:val="003E391D"/>
    <w:rsid w:val="003E590B"/>
    <w:rsid w:val="003E5984"/>
    <w:rsid w:val="003E67E4"/>
    <w:rsid w:val="003E7601"/>
    <w:rsid w:val="003E7A29"/>
    <w:rsid w:val="003E7EDB"/>
    <w:rsid w:val="003F0895"/>
    <w:rsid w:val="003F1374"/>
    <w:rsid w:val="003F1C78"/>
    <w:rsid w:val="003F1DF9"/>
    <w:rsid w:val="003F2652"/>
    <w:rsid w:val="003F2719"/>
    <w:rsid w:val="003F3244"/>
    <w:rsid w:val="003F34C4"/>
    <w:rsid w:val="003F36AA"/>
    <w:rsid w:val="003F46AF"/>
    <w:rsid w:val="003F4C4E"/>
    <w:rsid w:val="003F5943"/>
    <w:rsid w:val="003F69DD"/>
    <w:rsid w:val="003F7502"/>
    <w:rsid w:val="003F75DA"/>
    <w:rsid w:val="003F79AD"/>
    <w:rsid w:val="003F7CAE"/>
    <w:rsid w:val="003F7FE5"/>
    <w:rsid w:val="004004D9"/>
    <w:rsid w:val="00400D0D"/>
    <w:rsid w:val="00400D8B"/>
    <w:rsid w:val="00400E8F"/>
    <w:rsid w:val="004013DA"/>
    <w:rsid w:val="004018CA"/>
    <w:rsid w:val="00402899"/>
    <w:rsid w:val="00402CC5"/>
    <w:rsid w:val="00402FCB"/>
    <w:rsid w:val="0040349E"/>
    <w:rsid w:val="004035DA"/>
    <w:rsid w:val="00404989"/>
    <w:rsid w:val="004049B4"/>
    <w:rsid w:val="00405085"/>
    <w:rsid w:val="0040548F"/>
    <w:rsid w:val="00405FA6"/>
    <w:rsid w:val="0040704E"/>
    <w:rsid w:val="00411165"/>
    <w:rsid w:val="0041137A"/>
    <w:rsid w:val="004115B9"/>
    <w:rsid w:val="00411A52"/>
    <w:rsid w:val="004120B1"/>
    <w:rsid w:val="00412617"/>
    <w:rsid w:val="00412FFF"/>
    <w:rsid w:val="00413B71"/>
    <w:rsid w:val="00413BEA"/>
    <w:rsid w:val="00414D7B"/>
    <w:rsid w:val="00415CBD"/>
    <w:rsid w:val="00416025"/>
    <w:rsid w:val="004160A7"/>
    <w:rsid w:val="00416592"/>
    <w:rsid w:val="00416643"/>
    <w:rsid w:val="00417327"/>
    <w:rsid w:val="0041740E"/>
    <w:rsid w:val="0041780E"/>
    <w:rsid w:val="004215B2"/>
    <w:rsid w:val="00423141"/>
    <w:rsid w:val="004233E7"/>
    <w:rsid w:val="00424062"/>
    <w:rsid w:val="00424A6F"/>
    <w:rsid w:val="00424E24"/>
    <w:rsid w:val="00425EA0"/>
    <w:rsid w:val="004267F1"/>
    <w:rsid w:val="00426BFE"/>
    <w:rsid w:val="00426F78"/>
    <w:rsid w:val="0042721D"/>
    <w:rsid w:val="00427388"/>
    <w:rsid w:val="00427547"/>
    <w:rsid w:val="00427D96"/>
    <w:rsid w:val="004301D1"/>
    <w:rsid w:val="00430358"/>
    <w:rsid w:val="004306BC"/>
    <w:rsid w:val="00430723"/>
    <w:rsid w:val="00430B1F"/>
    <w:rsid w:val="00430B48"/>
    <w:rsid w:val="00431989"/>
    <w:rsid w:val="00432458"/>
    <w:rsid w:val="004326CB"/>
    <w:rsid w:val="0043274E"/>
    <w:rsid w:val="00432C4E"/>
    <w:rsid w:val="00432DEC"/>
    <w:rsid w:val="00432EEE"/>
    <w:rsid w:val="00432EF2"/>
    <w:rsid w:val="00432F68"/>
    <w:rsid w:val="00433379"/>
    <w:rsid w:val="00433BFD"/>
    <w:rsid w:val="004342FD"/>
    <w:rsid w:val="0043468C"/>
    <w:rsid w:val="004352AA"/>
    <w:rsid w:val="004355F5"/>
    <w:rsid w:val="00435C9E"/>
    <w:rsid w:val="00435D76"/>
    <w:rsid w:val="004373E9"/>
    <w:rsid w:val="0043797B"/>
    <w:rsid w:val="00437E1B"/>
    <w:rsid w:val="004401BD"/>
    <w:rsid w:val="00440941"/>
    <w:rsid w:val="00440D09"/>
    <w:rsid w:val="00440F3F"/>
    <w:rsid w:val="00440FEE"/>
    <w:rsid w:val="0044234F"/>
    <w:rsid w:val="00442574"/>
    <w:rsid w:val="00442820"/>
    <w:rsid w:val="00442DB6"/>
    <w:rsid w:val="00444A04"/>
    <w:rsid w:val="00444DA6"/>
    <w:rsid w:val="00445551"/>
    <w:rsid w:val="00445BA5"/>
    <w:rsid w:val="00445C72"/>
    <w:rsid w:val="00446620"/>
    <w:rsid w:val="00446A3C"/>
    <w:rsid w:val="00446F87"/>
    <w:rsid w:val="00447DBE"/>
    <w:rsid w:val="00451296"/>
    <w:rsid w:val="00451AB3"/>
    <w:rsid w:val="00452764"/>
    <w:rsid w:val="00452A96"/>
    <w:rsid w:val="00452E59"/>
    <w:rsid w:val="00452E72"/>
    <w:rsid w:val="00453566"/>
    <w:rsid w:val="00454706"/>
    <w:rsid w:val="00454BD6"/>
    <w:rsid w:val="00454DC0"/>
    <w:rsid w:val="00455365"/>
    <w:rsid w:val="00456518"/>
    <w:rsid w:val="00457036"/>
    <w:rsid w:val="00457459"/>
    <w:rsid w:val="004607AB"/>
    <w:rsid w:val="00460A27"/>
    <w:rsid w:val="0046177A"/>
    <w:rsid w:val="004629AB"/>
    <w:rsid w:val="00462EAA"/>
    <w:rsid w:val="004633B1"/>
    <w:rsid w:val="004638E5"/>
    <w:rsid w:val="004640D7"/>
    <w:rsid w:val="004659D1"/>
    <w:rsid w:val="0046713F"/>
    <w:rsid w:val="00467219"/>
    <w:rsid w:val="00467BD1"/>
    <w:rsid w:val="004707AB"/>
    <w:rsid w:val="004710A4"/>
    <w:rsid w:val="004715AD"/>
    <w:rsid w:val="00471A90"/>
    <w:rsid w:val="00471FB6"/>
    <w:rsid w:val="0047224E"/>
    <w:rsid w:val="00472350"/>
    <w:rsid w:val="00472644"/>
    <w:rsid w:val="00472E03"/>
    <w:rsid w:val="00472E7A"/>
    <w:rsid w:val="0047445B"/>
    <w:rsid w:val="0047554E"/>
    <w:rsid w:val="00480036"/>
    <w:rsid w:val="004801AA"/>
    <w:rsid w:val="0048068E"/>
    <w:rsid w:val="00480969"/>
    <w:rsid w:val="00480D05"/>
    <w:rsid w:val="00482205"/>
    <w:rsid w:val="00482750"/>
    <w:rsid w:val="004829F0"/>
    <w:rsid w:val="00482FE7"/>
    <w:rsid w:val="004832BA"/>
    <w:rsid w:val="00484AB3"/>
    <w:rsid w:val="004866D8"/>
    <w:rsid w:val="00486A85"/>
    <w:rsid w:val="00486D07"/>
    <w:rsid w:val="00486E73"/>
    <w:rsid w:val="004874EA"/>
    <w:rsid w:val="004903DA"/>
    <w:rsid w:val="0049121B"/>
    <w:rsid w:val="0049150B"/>
    <w:rsid w:val="00492B52"/>
    <w:rsid w:val="00492B5D"/>
    <w:rsid w:val="00493B25"/>
    <w:rsid w:val="00493FAD"/>
    <w:rsid w:val="004954AD"/>
    <w:rsid w:val="00495B4E"/>
    <w:rsid w:val="0049635C"/>
    <w:rsid w:val="00496788"/>
    <w:rsid w:val="004A06B3"/>
    <w:rsid w:val="004A1B27"/>
    <w:rsid w:val="004A252C"/>
    <w:rsid w:val="004A2EE8"/>
    <w:rsid w:val="004A3C03"/>
    <w:rsid w:val="004A42F4"/>
    <w:rsid w:val="004A4F06"/>
    <w:rsid w:val="004A51DE"/>
    <w:rsid w:val="004A5462"/>
    <w:rsid w:val="004A55DF"/>
    <w:rsid w:val="004A5631"/>
    <w:rsid w:val="004A6FAD"/>
    <w:rsid w:val="004A713F"/>
    <w:rsid w:val="004A77D1"/>
    <w:rsid w:val="004B1299"/>
    <w:rsid w:val="004B2057"/>
    <w:rsid w:val="004B2D18"/>
    <w:rsid w:val="004B3550"/>
    <w:rsid w:val="004B3E6D"/>
    <w:rsid w:val="004B446F"/>
    <w:rsid w:val="004B4BA4"/>
    <w:rsid w:val="004B4EA6"/>
    <w:rsid w:val="004B4ED3"/>
    <w:rsid w:val="004B4F9A"/>
    <w:rsid w:val="004B546B"/>
    <w:rsid w:val="004B59C1"/>
    <w:rsid w:val="004B5F54"/>
    <w:rsid w:val="004B7136"/>
    <w:rsid w:val="004B7643"/>
    <w:rsid w:val="004C03BE"/>
    <w:rsid w:val="004C0BB8"/>
    <w:rsid w:val="004C1B0C"/>
    <w:rsid w:val="004C1CE2"/>
    <w:rsid w:val="004C1EBE"/>
    <w:rsid w:val="004C2838"/>
    <w:rsid w:val="004C2D4E"/>
    <w:rsid w:val="004C423A"/>
    <w:rsid w:val="004C435B"/>
    <w:rsid w:val="004C5386"/>
    <w:rsid w:val="004C5615"/>
    <w:rsid w:val="004C56A5"/>
    <w:rsid w:val="004C56DF"/>
    <w:rsid w:val="004C572B"/>
    <w:rsid w:val="004C5E51"/>
    <w:rsid w:val="004C651B"/>
    <w:rsid w:val="004C68F4"/>
    <w:rsid w:val="004C6C7F"/>
    <w:rsid w:val="004C6E50"/>
    <w:rsid w:val="004C6FC8"/>
    <w:rsid w:val="004C7016"/>
    <w:rsid w:val="004C70A3"/>
    <w:rsid w:val="004C733F"/>
    <w:rsid w:val="004C745C"/>
    <w:rsid w:val="004D0249"/>
    <w:rsid w:val="004D061E"/>
    <w:rsid w:val="004D082E"/>
    <w:rsid w:val="004D0A4A"/>
    <w:rsid w:val="004D13F9"/>
    <w:rsid w:val="004D2BE5"/>
    <w:rsid w:val="004D3253"/>
    <w:rsid w:val="004D3B52"/>
    <w:rsid w:val="004D3D91"/>
    <w:rsid w:val="004D6263"/>
    <w:rsid w:val="004D65B0"/>
    <w:rsid w:val="004D7222"/>
    <w:rsid w:val="004D7254"/>
    <w:rsid w:val="004D7F4E"/>
    <w:rsid w:val="004E09B6"/>
    <w:rsid w:val="004E10A0"/>
    <w:rsid w:val="004E2580"/>
    <w:rsid w:val="004E2B4E"/>
    <w:rsid w:val="004E2DA6"/>
    <w:rsid w:val="004E3D23"/>
    <w:rsid w:val="004E4A61"/>
    <w:rsid w:val="004E4D75"/>
    <w:rsid w:val="004E501E"/>
    <w:rsid w:val="004E60BD"/>
    <w:rsid w:val="004E615E"/>
    <w:rsid w:val="004E6DFE"/>
    <w:rsid w:val="004F06BD"/>
    <w:rsid w:val="004F073D"/>
    <w:rsid w:val="004F0A03"/>
    <w:rsid w:val="004F110D"/>
    <w:rsid w:val="004F27E7"/>
    <w:rsid w:val="004F2CBB"/>
    <w:rsid w:val="004F2CDF"/>
    <w:rsid w:val="004F376E"/>
    <w:rsid w:val="004F396F"/>
    <w:rsid w:val="004F3CF3"/>
    <w:rsid w:val="004F3D1E"/>
    <w:rsid w:val="004F4CA5"/>
    <w:rsid w:val="004F54AE"/>
    <w:rsid w:val="004F5D90"/>
    <w:rsid w:val="004F6FFF"/>
    <w:rsid w:val="004F7479"/>
    <w:rsid w:val="004F7719"/>
    <w:rsid w:val="004F7EEC"/>
    <w:rsid w:val="005003DF"/>
    <w:rsid w:val="00500F85"/>
    <w:rsid w:val="0050116D"/>
    <w:rsid w:val="005021D1"/>
    <w:rsid w:val="00503DB9"/>
    <w:rsid w:val="00503F4F"/>
    <w:rsid w:val="005045C9"/>
    <w:rsid w:val="0050551D"/>
    <w:rsid w:val="005056D3"/>
    <w:rsid w:val="00505766"/>
    <w:rsid w:val="00505825"/>
    <w:rsid w:val="0050611E"/>
    <w:rsid w:val="005063CE"/>
    <w:rsid w:val="005066B5"/>
    <w:rsid w:val="005067A5"/>
    <w:rsid w:val="005074C7"/>
    <w:rsid w:val="0050797B"/>
    <w:rsid w:val="00507BC7"/>
    <w:rsid w:val="00507CCB"/>
    <w:rsid w:val="005108C8"/>
    <w:rsid w:val="00511075"/>
    <w:rsid w:val="00512342"/>
    <w:rsid w:val="0051279B"/>
    <w:rsid w:val="00512808"/>
    <w:rsid w:val="00512ED2"/>
    <w:rsid w:val="00512F72"/>
    <w:rsid w:val="005144FA"/>
    <w:rsid w:val="00514E32"/>
    <w:rsid w:val="005152E1"/>
    <w:rsid w:val="00515BE5"/>
    <w:rsid w:val="00516143"/>
    <w:rsid w:val="00516CC7"/>
    <w:rsid w:val="00516E6F"/>
    <w:rsid w:val="00520881"/>
    <w:rsid w:val="00520E21"/>
    <w:rsid w:val="00520F39"/>
    <w:rsid w:val="0052153E"/>
    <w:rsid w:val="00521D07"/>
    <w:rsid w:val="00522475"/>
    <w:rsid w:val="00522D35"/>
    <w:rsid w:val="005230EC"/>
    <w:rsid w:val="00524462"/>
    <w:rsid w:val="00524C74"/>
    <w:rsid w:val="00525492"/>
    <w:rsid w:val="0052587D"/>
    <w:rsid w:val="00525AB2"/>
    <w:rsid w:val="00525E7F"/>
    <w:rsid w:val="0052606D"/>
    <w:rsid w:val="005261E3"/>
    <w:rsid w:val="00526A3C"/>
    <w:rsid w:val="00527103"/>
    <w:rsid w:val="005302B4"/>
    <w:rsid w:val="00530CFA"/>
    <w:rsid w:val="0053120F"/>
    <w:rsid w:val="00531338"/>
    <w:rsid w:val="00531A93"/>
    <w:rsid w:val="00532DB0"/>
    <w:rsid w:val="00532E12"/>
    <w:rsid w:val="00533B22"/>
    <w:rsid w:val="005348F5"/>
    <w:rsid w:val="005367DA"/>
    <w:rsid w:val="0053683B"/>
    <w:rsid w:val="00536F26"/>
    <w:rsid w:val="005376DE"/>
    <w:rsid w:val="005401A8"/>
    <w:rsid w:val="00541700"/>
    <w:rsid w:val="00541EDE"/>
    <w:rsid w:val="00542089"/>
    <w:rsid w:val="00542857"/>
    <w:rsid w:val="00542A0D"/>
    <w:rsid w:val="0054346A"/>
    <w:rsid w:val="005444F5"/>
    <w:rsid w:val="00544714"/>
    <w:rsid w:val="00544930"/>
    <w:rsid w:val="00544A7E"/>
    <w:rsid w:val="00544E22"/>
    <w:rsid w:val="0054589C"/>
    <w:rsid w:val="00546698"/>
    <w:rsid w:val="00546A97"/>
    <w:rsid w:val="00546D29"/>
    <w:rsid w:val="0055083E"/>
    <w:rsid w:val="00550BD6"/>
    <w:rsid w:val="00551004"/>
    <w:rsid w:val="005516E7"/>
    <w:rsid w:val="005518D7"/>
    <w:rsid w:val="00551B40"/>
    <w:rsid w:val="00552E66"/>
    <w:rsid w:val="00552F1C"/>
    <w:rsid w:val="00553017"/>
    <w:rsid w:val="005531DC"/>
    <w:rsid w:val="005533AD"/>
    <w:rsid w:val="0055387A"/>
    <w:rsid w:val="00554223"/>
    <w:rsid w:val="0055435D"/>
    <w:rsid w:val="00554367"/>
    <w:rsid w:val="0055450D"/>
    <w:rsid w:val="0055591B"/>
    <w:rsid w:val="00555AC3"/>
    <w:rsid w:val="005561BC"/>
    <w:rsid w:val="00556D96"/>
    <w:rsid w:val="0056040C"/>
    <w:rsid w:val="00560728"/>
    <w:rsid w:val="00560B7A"/>
    <w:rsid w:val="00560F3A"/>
    <w:rsid w:val="00560F89"/>
    <w:rsid w:val="005618B9"/>
    <w:rsid w:val="005619CC"/>
    <w:rsid w:val="00562005"/>
    <w:rsid w:val="00562525"/>
    <w:rsid w:val="005634CA"/>
    <w:rsid w:val="00563A57"/>
    <w:rsid w:val="00563A61"/>
    <w:rsid w:val="00564551"/>
    <w:rsid w:val="00564B7D"/>
    <w:rsid w:val="00565734"/>
    <w:rsid w:val="00566B27"/>
    <w:rsid w:val="005674F9"/>
    <w:rsid w:val="005676D1"/>
    <w:rsid w:val="00567DDB"/>
    <w:rsid w:val="00571281"/>
    <w:rsid w:val="00572076"/>
    <w:rsid w:val="00572FDA"/>
    <w:rsid w:val="0057380E"/>
    <w:rsid w:val="00573CFA"/>
    <w:rsid w:val="00574994"/>
    <w:rsid w:val="00574AF8"/>
    <w:rsid w:val="00574ECE"/>
    <w:rsid w:val="00576CCB"/>
    <w:rsid w:val="00580233"/>
    <w:rsid w:val="00580357"/>
    <w:rsid w:val="00581175"/>
    <w:rsid w:val="00581D9A"/>
    <w:rsid w:val="00582027"/>
    <w:rsid w:val="0058257F"/>
    <w:rsid w:val="00583F54"/>
    <w:rsid w:val="00583F59"/>
    <w:rsid w:val="00584389"/>
    <w:rsid w:val="00584466"/>
    <w:rsid w:val="005847F7"/>
    <w:rsid w:val="00584975"/>
    <w:rsid w:val="00584C7E"/>
    <w:rsid w:val="00585388"/>
    <w:rsid w:val="00586575"/>
    <w:rsid w:val="005866E5"/>
    <w:rsid w:val="0058695C"/>
    <w:rsid w:val="00586C03"/>
    <w:rsid w:val="005907ED"/>
    <w:rsid w:val="00590C97"/>
    <w:rsid w:val="00590CF9"/>
    <w:rsid w:val="00590DBD"/>
    <w:rsid w:val="005913F1"/>
    <w:rsid w:val="00591EAE"/>
    <w:rsid w:val="005920AA"/>
    <w:rsid w:val="00593BC6"/>
    <w:rsid w:val="00594102"/>
    <w:rsid w:val="005942D9"/>
    <w:rsid w:val="00594A0F"/>
    <w:rsid w:val="00594F5B"/>
    <w:rsid w:val="00594F81"/>
    <w:rsid w:val="00594FAB"/>
    <w:rsid w:val="00595C68"/>
    <w:rsid w:val="00596DF3"/>
    <w:rsid w:val="00596FB4"/>
    <w:rsid w:val="0059700D"/>
    <w:rsid w:val="00597210"/>
    <w:rsid w:val="005974BE"/>
    <w:rsid w:val="005978C1"/>
    <w:rsid w:val="00597C61"/>
    <w:rsid w:val="005A0254"/>
    <w:rsid w:val="005A17E5"/>
    <w:rsid w:val="005A1CF5"/>
    <w:rsid w:val="005A2282"/>
    <w:rsid w:val="005A367E"/>
    <w:rsid w:val="005A39A8"/>
    <w:rsid w:val="005A4449"/>
    <w:rsid w:val="005A45E7"/>
    <w:rsid w:val="005A5274"/>
    <w:rsid w:val="005A5839"/>
    <w:rsid w:val="005A652C"/>
    <w:rsid w:val="005A6747"/>
    <w:rsid w:val="005A6951"/>
    <w:rsid w:val="005A6DF0"/>
    <w:rsid w:val="005A73F9"/>
    <w:rsid w:val="005A7502"/>
    <w:rsid w:val="005B08B8"/>
    <w:rsid w:val="005B12BA"/>
    <w:rsid w:val="005B130F"/>
    <w:rsid w:val="005B22F9"/>
    <w:rsid w:val="005B27E9"/>
    <w:rsid w:val="005B28B7"/>
    <w:rsid w:val="005B2F1D"/>
    <w:rsid w:val="005B3007"/>
    <w:rsid w:val="005B3880"/>
    <w:rsid w:val="005B3E57"/>
    <w:rsid w:val="005B42FA"/>
    <w:rsid w:val="005B4820"/>
    <w:rsid w:val="005B4C9C"/>
    <w:rsid w:val="005B4D3A"/>
    <w:rsid w:val="005B52C5"/>
    <w:rsid w:val="005B5AA6"/>
    <w:rsid w:val="005B6466"/>
    <w:rsid w:val="005B649A"/>
    <w:rsid w:val="005B6D7D"/>
    <w:rsid w:val="005B7E30"/>
    <w:rsid w:val="005B7EB6"/>
    <w:rsid w:val="005C0A82"/>
    <w:rsid w:val="005C0DE6"/>
    <w:rsid w:val="005C1089"/>
    <w:rsid w:val="005C1927"/>
    <w:rsid w:val="005C2133"/>
    <w:rsid w:val="005C2FAC"/>
    <w:rsid w:val="005C3334"/>
    <w:rsid w:val="005C3853"/>
    <w:rsid w:val="005C3A1D"/>
    <w:rsid w:val="005C3FF2"/>
    <w:rsid w:val="005C4111"/>
    <w:rsid w:val="005C453C"/>
    <w:rsid w:val="005C4ACE"/>
    <w:rsid w:val="005C4B43"/>
    <w:rsid w:val="005C54B3"/>
    <w:rsid w:val="005C5BDE"/>
    <w:rsid w:val="005C635D"/>
    <w:rsid w:val="005C6CD7"/>
    <w:rsid w:val="005C6D17"/>
    <w:rsid w:val="005C7446"/>
    <w:rsid w:val="005C74BF"/>
    <w:rsid w:val="005D2C7F"/>
    <w:rsid w:val="005D3AFD"/>
    <w:rsid w:val="005D3E40"/>
    <w:rsid w:val="005D4A32"/>
    <w:rsid w:val="005D58FB"/>
    <w:rsid w:val="005D5B33"/>
    <w:rsid w:val="005D6764"/>
    <w:rsid w:val="005D6A6F"/>
    <w:rsid w:val="005D7303"/>
    <w:rsid w:val="005D7341"/>
    <w:rsid w:val="005D7ADE"/>
    <w:rsid w:val="005D7E07"/>
    <w:rsid w:val="005E1D61"/>
    <w:rsid w:val="005E27B4"/>
    <w:rsid w:val="005E2A72"/>
    <w:rsid w:val="005E381E"/>
    <w:rsid w:val="005E3B7D"/>
    <w:rsid w:val="005E3C84"/>
    <w:rsid w:val="005E40BF"/>
    <w:rsid w:val="005E4247"/>
    <w:rsid w:val="005E48F9"/>
    <w:rsid w:val="005E4DE1"/>
    <w:rsid w:val="005E6688"/>
    <w:rsid w:val="005E73C6"/>
    <w:rsid w:val="005E76EE"/>
    <w:rsid w:val="005E77A8"/>
    <w:rsid w:val="005E7FDF"/>
    <w:rsid w:val="005F05DA"/>
    <w:rsid w:val="005F0F36"/>
    <w:rsid w:val="005F285C"/>
    <w:rsid w:val="005F32AB"/>
    <w:rsid w:val="005F3D35"/>
    <w:rsid w:val="005F3D8C"/>
    <w:rsid w:val="005F4338"/>
    <w:rsid w:val="005F4863"/>
    <w:rsid w:val="005F58FD"/>
    <w:rsid w:val="005F60B7"/>
    <w:rsid w:val="005F63EC"/>
    <w:rsid w:val="005F6607"/>
    <w:rsid w:val="005F6A1D"/>
    <w:rsid w:val="005F6E79"/>
    <w:rsid w:val="005F6EA5"/>
    <w:rsid w:val="00600207"/>
    <w:rsid w:val="0060052D"/>
    <w:rsid w:val="006007F7"/>
    <w:rsid w:val="006009AB"/>
    <w:rsid w:val="00600A29"/>
    <w:rsid w:val="00600E60"/>
    <w:rsid w:val="0060105F"/>
    <w:rsid w:val="00601E5E"/>
    <w:rsid w:val="00602185"/>
    <w:rsid w:val="00602E03"/>
    <w:rsid w:val="006033C0"/>
    <w:rsid w:val="00604129"/>
    <w:rsid w:val="00604E77"/>
    <w:rsid w:val="00605143"/>
    <w:rsid w:val="00606308"/>
    <w:rsid w:val="0060663F"/>
    <w:rsid w:val="00607F8A"/>
    <w:rsid w:val="00607FC7"/>
    <w:rsid w:val="00610686"/>
    <w:rsid w:val="006112E4"/>
    <w:rsid w:val="006115BD"/>
    <w:rsid w:val="006115ED"/>
    <w:rsid w:val="006115F9"/>
    <w:rsid w:val="00611E40"/>
    <w:rsid w:val="00611E7D"/>
    <w:rsid w:val="00612032"/>
    <w:rsid w:val="0061217F"/>
    <w:rsid w:val="006122D2"/>
    <w:rsid w:val="00612329"/>
    <w:rsid w:val="00612D65"/>
    <w:rsid w:val="00613006"/>
    <w:rsid w:val="00613B5F"/>
    <w:rsid w:val="00614460"/>
    <w:rsid w:val="00614492"/>
    <w:rsid w:val="00614703"/>
    <w:rsid w:val="00615392"/>
    <w:rsid w:val="006154FC"/>
    <w:rsid w:val="006166E3"/>
    <w:rsid w:val="0061678C"/>
    <w:rsid w:val="00616912"/>
    <w:rsid w:val="00616C5A"/>
    <w:rsid w:val="00616C6A"/>
    <w:rsid w:val="00617900"/>
    <w:rsid w:val="0061790F"/>
    <w:rsid w:val="00617FA1"/>
    <w:rsid w:val="00620F85"/>
    <w:rsid w:val="006210A5"/>
    <w:rsid w:val="00621534"/>
    <w:rsid w:val="006215A5"/>
    <w:rsid w:val="006225BB"/>
    <w:rsid w:val="00623196"/>
    <w:rsid w:val="00624FC4"/>
    <w:rsid w:val="00625299"/>
    <w:rsid w:val="00625DC5"/>
    <w:rsid w:val="00626719"/>
    <w:rsid w:val="00626D18"/>
    <w:rsid w:val="00627099"/>
    <w:rsid w:val="0062780F"/>
    <w:rsid w:val="00627898"/>
    <w:rsid w:val="00627AC5"/>
    <w:rsid w:val="00630056"/>
    <w:rsid w:val="00630CA5"/>
    <w:rsid w:val="006312F9"/>
    <w:rsid w:val="00631491"/>
    <w:rsid w:val="006314BD"/>
    <w:rsid w:val="00631F42"/>
    <w:rsid w:val="00632DA3"/>
    <w:rsid w:val="00632F8E"/>
    <w:rsid w:val="006335C2"/>
    <w:rsid w:val="006340C0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F7"/>
    <w:rsid w:val="006379EB"/>
    <w:rsid w:val="00640CB9"/>
    <w:rsid w:val="00641732"/>
    <w:rsid w:val="00641849"/>
    <w:rsid w:val="00641A18"/>
    <w:rsid w:val="0064214D"/>
    <w:rsid w:val="0064264E"/>
    <w:rsid w:val="00642894"/>
    <w:rsid w:val="006437B5"/>
    <w:rsid w:val="006445F4"/>
    <w:rsid w:val="00644CE6"/>
    <w:rsid w:val="00644EA5"/>
    <w:rsid w:val="00645476"/>
    <w:rsid w:val="00645ABE"/>
    <w:rsid w:val="00645E5E"/>
    <w:rsid w:val="00650028"/>
    <w:rsid w:val="00650585"/>
    <w:rsid w:val="00650824"/>
    <w:rsid w:val="00650B8C"/>
    <w:rsid w:val="00651B2F"/>
    <w:rsid w:val="00653AB4"/>
    <w:rsid w:val="00653B4F"/>
    <w:rsid w:val="00653BB9"/>
    <w:rsid w:val="0065529D"/>
    <w:rsid w:val="006552EB"/>
    <w:rsid w:val="006556BC"/>
    <w:rsid w:val="00655949"/>
    <w:rsid w:val="0065596E"/>
    <w:rsid w:val="00656230"/>
    <w:rsid w:val="00656F44"/>
    <w:rsid w:val="006627C4"/>
    <w:rsid w:val="006636F0"/>
    <w:rsid w:val="006639DA"/>
    <w:rsid w:val="006647B8"/>
    <w:rsid w:val="006647CF"/>
    <w:rsid w:val="006653B2"/>
    <w:rsid w:val="00665CDE"/>
    <w:rsid w:val="00666123"/>
    <w:rsid w:val="006665D2"/>
    <w:rsid w:val="006669C8"/>
    <w:rsid w:val="006669EE"/>
    <w:rsid w:val="00667216"/>
    <w:rsid w:val="006674B5"/>
    <w:rsid w:val="0066776F"/>
    <w:rsid w:val="00667DA0"/>
    <w:rsid w:val="0067000B"/>
    <w:rsid w:val="00670193"/>
    <w:rsid w:val="006719BD"/>
    <w:rsid w:val="006735CC"/>
    <w:rsid w:val="0067388B"/>
    <w:rsid w:val="006743FA"/>
    <w:rsid w:val="00674964"/>
    <w:rsid w:val="00674D04"/>
    <w:rsid w:val="006753E7"/>
    <w:rsid w:val="006758A5"/>
    <w:rsid w:val="00675E6A"/>
    <w:rsid w:val="0067609D"/>
    <w:rsid w:val="00676527"/>
    <w:rsid w:val="006767EA"/>
    <w:rsid w:val="006774F6"/>
    <w:rsid w:val="006776AE"/>
    <w:rsid w:val="00680D4C"/>
    <w:rsid w:val="00680ED8"/>
    <w:rsid w:val="00680F64"/>
    <w:rsid w:val="00681A3E"/>
    <w:rsid w:val="006821C0"/>
    <w:rsid w:val="00682FE7"/>
    <w:rsid w:val="00683AA5"/>
    <w:rsid w:val="00683BB0"/>
    <w:rsid w:val="0068442B"/>
    <w:rsid w:val="006848C9"/>
    <w:rsid w:val="00684A07"/>
    <w:rsid w:val="006863B9"/>
    <w:rsid w:val="006867DA"/>
    <w:rsid w:val="00686850"/>
    <w:rsid w:val="00686AF0"/>
    <w:rsid w:val="00686D7A"/>
    <w:rsid w:val="0068758A"/>
    <w:rsid w:val="006875D3"/>
    <w:rsid w:val="006920BE"/>
    <w:rsid w:val="00692694"/>
    <w:rsid w:val="00692752"/>
    <w:rsid w:val="00693594"/>
    <w:rsid w:val="00693835"/>
    <w:rsid w:val="00693BD4"/>
    <w:rsid w:val="006951BF"/>
    <w:rsid w:val="00696888"/>
    <w:rsid w:val="00696B58"/>
    <w:rsid w:val="006972AE"/>
    <w:rsid w:val="00697DAC"/>
    <w:rsid w:val="006A05A5"/>
    <w:rsid w:val="006A115A"/>
    <w:rsid w:val="006A1A6D"/>
    <w:rsid w:val="006A2822"/>
    <w:rsid w:val="006A35FE"/>
    <w:rsid w:val="006A3B98"/>
    <w:rsid w:val="006A4421"/>
    <w:rsid w:val="006A4592"/>
    <w:rsid w:val="006A49E1"/>
    <w:rsid w:val="006A517C"/>
    <w:rsid w:val="006A5A59"/>
    <w:rsid w:val="006A71FE"/>
    <w:rsid w:val="006A7CFE"/>
    <w:rsid w:val="006A7D3E"/>
    <w:rsid w:val="006A7ED0"/>
    <w:rsid w:val="006B080E"/>
    <w:rsid w:val="006B0D30"/>
    <w:rsid w:val="006B1345"/>
    <w:rsid w:val="006B2289"/>
    <w:rsid w:val="006B24EE"/>
    <w:rsid w:val="006B355C"/>
    <w:rsid w:val="006B447D"/>
    <w:rsid w:val="006B48B7"/>
    <w:rsid w:val="006B558E"/>
    <w:rsid w:val="006B59AB"/>
    <w:rsid w:val="006B62AA"/>
    <w:rsid w:val="006B63FF"/>
    <w:rsid w:val="006B7065"/>
    <w:rsid w:val="006B7BBA"/>
    <w:rsid w:val="006C0A26"/>
    <w:rsid w:val="006C18D2"/>
    <w:rsid w:val="006C1A10"/>
    <w:rsid w:val="006C1BBD"/>
    <w:rsid w:val="006C2ABE"/>
    <w:rsid w:val="006C2B46"/>
    <w:rsid w:val="006C3291"/>
    <w:rsid w:val="006C467A"/>
    <w:rsid w:val="006C4B2F"/>
    <w:rsid w:val="006C5817"/>
    <w:rsid w:val="006C5A08"/>
    <w:rsid w:val="006C5E0D"/>
    <w:rsid w:val="006C6425"/>
    <w:rsid w:val="006C6B89"/>
    <w:rsid w:val="006C777B"/>
    <w:rsid w:val="006C785B"/>
    <w:rsid w:val="006D08DC"/>
    <w:rsid w:val="006D1748"/>
    <w:rsid w:val="006D1BF8"/>
    <w:rsid w:val="006D2DE6"/>
    <w:rsid w:val="006D3DC2"/>
    <w:rsid w:val="006D4190"/>
    <w:rsid w:val="006D41E2"/>
    <w:rsid w:val="006D5033"/>
    <w:rsid w:val="006D50D1"/>
    <w:rsid w:val="006D5A39"/>
    <w:rsid w:val="006D6028"/>
    <w:rsid w:val="006D75D2"/>
    <w:rsid w:val="006E0BA4"/>
    <w:rsid w:val="006E1634"/>
    <w:rsid w:val="006E17CC"/>
    <w:rsid w:val="006E2A48"/>
    <w:rsid w:val="006E3167"/>
    <w:rsid w:val="006E31C2"/>
    <w:rsid w:val="006E3B37"/>
    <w:rsid w:val="006E4477"/>
    <w:rsid w:val="006E4886"/>
    <w:rsid w:val="006E4EFD"/>
    <w:rsid w:val="006E4F4C"/>
    <w:rsid w:val="006E66B1"/>
    <w:rsid w:val="006E6812"/>
    <w:rsid w:val="006E6B4E"/>
    <w:rsid w:val="006E70BB"/>
    <w:rsid w:val="006F0DDE"/>
    <w:rsid w:val="006F1151"/>
    <w:rsid w:val="006F17BA"/>
    <w:rsid w:val="006F1DE4"/>
    <w:rsid w:val="006F2F5A"/>
    <w:rsid w:val="006F3050"/>
    <w:rsid w:val="006F541A"/>
    <w:rsid w:val="006F6381"/>
    <w:rsid w:val="006F6768"/>
    <w:rsid w:val="006F6C2D"/>
    <w:rsid w:val="006F6F88"/>
    <w:rsid w:val="006F78FB"/>
    <w:rsid w:val="006F7B4B"/>
    <w:rsid w:val="0070027C"/>
    <w:rsid w:val="00700404"/>
    <w:rsid w:val="0070073D"/>
    <w:rsid w:val="0070097E"/>
    <w:rsid w:val="00700BFF"/>
    <w:rsid w:val="00700E13"/>
    <w:rsid w:val="007010DA"/>
    <w:rsid w:val="00701C57"/>
    <w:rsid w:val="007021DF"/>
    <w:rsid w:val="00702BF9"/>
    <w:rsid w:val="0070311C"/>
    <w:rsid w:val="007032B5"/>
    <w:rsid w:val="0070359C"/>
    <w:rsid w:val="007038E9"/>
    <w:rsid w:val="007052B9"/>
    <w:rsid w:val="007052E1"/>
    <w:rsid w:val="0070667D"/>
    <w:rsid w:val="00707453"/>
    <w:rsid w:val="007074F6"/>
    <w:rsid w:val="007105A9"/>
    <w:rsid w:val="00710A9E"/>
    <w:rsid w:val="00711E73"/>
    <w:rsid w:val="0071211B"/>
    <w:rsid w:val="00712148"/>
    <w:rsid w:val="00712502"/>
    <w:rsid w:val="0071291F"/>
    <w:rsid w:val="0071317C"/>
    <w:rsid w:val="0071320E"/>
    <w:rsid w:val="00713722"/>
    <w:rsid w:val="007157AF"/>
    <w:rsid w:val="0071580C"/>
    <w:rsid w:val="00715C5D"/>
    <w:rsid w:val="00715F7E"/>
    <w:rsid w:val="007171A7"/>
    <w:rsid w:val="00717AF2"/>
    <w:rsid w:val="00717C76"/>
    <w:rsid w:val="00720351"/>
    <w:rsid w:val="00721292"/>
    <w:rsid w:val="00721549"/>
    <w:rsid w:val="007219C7"/>
    <w:rsid w:val="0072394C"/>
    <w:rsid w:val="00723A5F"/>
    <w:rsid w:val="00723B25"/>
    <w:rsid w:val="007242C7"/>
    <w:rsid w:val="0072444A"/>
    <w:rsid w:val="007247A3"/>
    <w:rsid w:val="00724D07"/>
    <w:rsid w:val="00725968"/>
    <w:rsid w:val="00725C1C"/>
    <w:rsid w:val="00725D64"/>
    <w:rsid w:val="00725D67"/>
    <w:rsid w:val="00726246"/>
    <w:rsid w:val="007266AF"/>
    <w:rsid w:val="00727C70"/>
    <w:rsid w:val="0073113A"/>
    <w:rsid w:val="00732C94"/>
    <w:rsid w:val="00732E74"/>
    <w:rsid w:val="0073344C"/>
    <w:rsid w:val="0073546C"/>
    <w:rsid w:val="007357E7"/>
    <w:rsid w:val="007361C2"/>
    <w:rsid w:val="007365D1"/>
    <w:rsid w:val="007366A7"/>
    <w:rsid w:val="00736A8E"/>
    <w:rsid w:val="00736DC2"/>
    <w:rsid w:val="007373A2"/>
    <w:rsid w:val="007376AD"/>
    <w:rsid w:val="00740061"/>
    <w:rsid w:val="00740168"/>
    <w:rsid w:val="00740D3F"/>
    <w:rsid w:val="007416E1"/>
    <w:rsid w:val="00742BE7"/>
    <w:rsid w:val="00742D76"/>
    <w:rsid w:val="00743B6C"/>
    <w:rsid w:val="007440FD"/>
    <w:rsid w:val="00744AF9"/>
    <w:rsid w:val="00745383"/>
    <w:rsid w:val="007459C4"/>
    <w:rsid w:val="00745E67"/>
    <w:rsid w:val="0074635F"/>
    <w:rsid w:val="007465C8"/>
    <w:rsid w:val="007507FF"/>
    <w:rsid w:val="0075099B"/>
    <w:rsid w:val="00750A6D"/>
    <w:rsid w:val="00750B5B"/>
    <w:rsid w:val="00750B94"/>
    <w:rsid w:val="007516C6"/>
    <w:rsid w:val="00751B73"/>
    <w:rsid w:val="0075293F"/>
    <w:rsid w:val="00752966"/>
    <w:rsid w:val="0075320C"/>
    <w:rsid w:val="0075415D"/>
    <w:rsid w:val="007541FB"/>
    <w:rsid w:val="00754B81"/>
    <w:rsid w:val="00755753"/>
    <w:rsid w:val="0075616E"/>
    <w:rsid w:val="007563A8"/>
    <w:rsid w:val="0075663F"/>
    <w:rsid w:val="0075680E"/>
    <w:rsid w:val="0075688F"/>
    <w:rsid w:val="00756B6F"/>
    <w:rsid w:val="00756E8A"/>
    <w:rsid w:val="007574AB"/>
    <w:rsid w:val="0075760F"/>
    <w:rsid w:val="00757DE1"/>
    <w:rsid w:val="00760CCC"/>
    <w:rsid w:val="00761256"/>
    <w:rsid w:val="00761ECC"/>
    <w:rsid w:val="007633E7"/>
    <w:rsid w:val="00763C75"/>
    <w:rsid w:val="0076473B"/>
    <w:rsid w:val="0076474B"/>
    <w:rsid w:val="00764ABB"/>
    <w:rsid w:val="00764D09"/>
    <w:rsid w:val="00765658"/>
    <w:rsid w:val="007656FE"/>
    <w:rsid w:val="007658AC"/>
    <w:rsid w:val="00765B9F"/>
    <w:rsid w:val="00766624"/>
    <w:rsid w:val="00766929"/>
    <w:rsid w:val="00767021"/>
    <w:rsid w:val="00767150"/>
    <w:rsid w:val="00770464"/>
    <w:rsid w:val="00772440"/>
    <w:rsid w:val="0077308C"/>
    <w:rsid w:val="00773ADA"/>
    <w:rsid w:val="007740CF"/>
    <w:rsid w:val="007756E5"/>
    <w:rsid w:val="007757F2"/>
    <w:rsid w:val="00776406"/>
    <w:rsid w:val="00776902"/>
    <w:rsid w:val="00776A20"/>
    <w:rsid w:val="00777C47"/>
    <w:rsid w:val="00780969"/>
    <w:rsid w:val="00780B23"/>
    <w:rsid w:val="007811C3"/>
    <w:rsid w:val="007811D2"/>
    <w:rsid w:val="00781A30"/>
    <w:rsid w:val="007823C9"/>
    <w:rsid w:val="00782A24"/>
    <w:rsid w:val="00783152"/>
    <w:rsid w:val="00783C73"/>
    <w:rsid w:val="00784372"/>
    <w:rsid w:val="007845F8"/>
    <w:rsid w:val="00784B82"/>
    <w:rsid w:val="00785C59"/>
    <w:rsid w:val="007874DF"/>
    <w:rsid w:val="007875C4"/>
    <w:rsid w:val="0078766F"/>
    <w:rsid w:val="00790296"/>
    <w:rsid w:val="00790CA7"/>
    <w:rsid w:val="007914DB"/>
    <w:rsid w:val="0079220D"/>
    <w:rsid w:val="007929C2"/>
    <w:rsid w:val="007931C8"/>
    <w:rsid w:val="00793488"/>
    <w:rsid w:val="0079349F"/>
    <w:rsid w:val="00793C64"/>
    <w:rsid w:val="007951EC"/>
    <w:rsid w:val="00795C48"/>
    <w:rsid w:val="00795DC7"/>
    <w:rsid w:val="00795E73"/>
    <w:rsid w:val="00795F7D"/>
    <w:rsid w:val="00797275"/>
    <w:rsid w:val="007975E0"/>
    <w:rsid w:val="00797971"/>
    <w:rsid w:val="007A0384"/>
    <w:rsid w:val="007A06E9"/>
    <w:rsid w:val="007A0C92"/>
    <w:rsid w:val="007A1716"/>
    <w:rsid w:val="007A2C67"/>
    <w:rsid w:val="007A3655"/>
    <w:rsid w:val="007A5167"/>
    <w:rsid w:val="007A6249"/>
    <w:rsid w:val="007A6C43"/>
    <w:rsid w:val="007A78BE"/>
    <w:rsid w:val="007B0362"/>
    <w:rsid w:val="007B0E10"/>
    <w:rsid w:val="007B1297"/>
    <w:rsid w:val="007B12FD"/>
    <w:rsid w:val="007B167E"/>
    <w:rsid w:val="007B1D2E"/>
    <w:rsid w:val="007B341F"/>
    <w:rsid w:val="007B3600"/>
    <w:rsid w:val="007B5165"/>
    <w:rsid w:val="007B58FF"/>
    <w:rsid w:val="007B5DEB"/>
    <w:rsid w:val="007B66AA"/>
    <w:rsid w:val="007B6AE8"/>
    <w:rsid w:val="007B6EC5"/>
    <w:rsid w:val="007B771C"/>
    <w:rsid w:val="007C0103"/>
    <w:rsid w:val="007C09F6"/>
    <w:rsid w:val="007C1A28"/>
    <w:rsid w:val="007C1D05"/>
    <w:rsid w:val="007C2FD0"/>
    <w:rsid w:val="007C3CF7"/>
    <w:rsid w:val="007C3E40"/>
    <w:rsid w:val="007C5439"/>
    <w:rsid w:val="007C565A"/>
    <w:rsid w:val="007C5DF5"/>
    <w:rsid w:val="007C6193"/>
    <w:rsid w:val="007C733F"/>
    <w:rsid w:val="007C7957"/>
    <w:rsid w:val="007C7C1B"/>
    <w:rsid w:val="007D0228"/>
    <w:rsid w:val="007D0229"/>
    <w:rsid w:val="007D0953"/>
    <w:rsid w:val="007D1A4E"/>
    <w:rsid w:val="007D1B4E"/>
    <w:rsid w:val="007D1FB8"/>
    <w:rsid w:val="007D207C"/>
    <w:rsid w:val="007D2511"/>
    <w:rsid w:val="007D2AA2"/>
    <w:rsid w:val="007D2C47"/>
    <w:rsid w:val="007D369B"/>
    <w:rsid w:val="007D62DC"/>
    <w:rsid w:val="007D644B"/>
    <w:rsid w:val="007D6C8C"/>
    <w:rsid w:val="007D7122"/>
    <w:rsid w:val="007D7513"/>
    <w:rsid w:val="007D7B80"/>
    <w:rsid w:val="007E09E2"/>
    <w:rsid w:val="007E0AC8"/>
    <w:rsid w:val="007E0C9D"/>
    <w:rsid w:val="007E0FAF"/>
    <w:rsid w:val="007E110E"/>
    <w:rsid w:val="007E1AE1"/>
    <w:rsid w:val="007E2340"/>
    <w:rsid w:val="007E2410"/>
    <w:rsid w:val="007E334A"/>
    <w:rsid w:val="007E575E"/>
    <w:rsid w:val="007E5D48"/>
    <w:rsid w:val="007E5FDD"/>
    <w:rsid w:val="007E626A"/>
    <w:rsid w:val="007E6757"/>
    <w:rsid w:val="007E6A1F"/>
    <w:rsid w:val="007E6D8C"/>
    <w:rsid w:val="007E7340"/>
    <w:rsid w:val="007E7C81"/>
    <w:rsid w:val="007F20D3"/>
    <w:rsid w:val="007F251D"/>
    <w:rsid w:val="007F2A79"/>
    <w:rsid w:val="007F2B0C"/>
    <w:rsid w:val="007F2B48"/>
    <w:rsid w:val="007F3603"/>
    <w:rsid w:val="007F3A6A"/>
    <w:rsid w:val="007F3CAB"/>
    <w:rsid w:val="007F46F8"/>
    <w:rsid w:val="007F4B55"/>
    <w:rsid w:val="007F530E"/>
    <w:rsid w:val="007F6086"/>
    <w:rsid w:val="007F7051"/>
    <w:rsid w:val="007F7E30"/>
    <w:rsid w:val="008001D1"/>
    <w:rsid w:val="008009DD"/>
    <w:rsid w:val="00802F39"/>
    <w:rsid w:val="00803419"/>
    <w:rsid w:val="0080438A"/>
    <w:rsid w:val="00805F2C"/>
    <w:rsid w:val="008060B5"/>
    <w:rsid w:val="00806DA6"/>
    <w:rsid w:val="0081037A"/>
    <w:rsid w:val="008108AF"/>
    <w:rsid w:val="0081106F"/>
    <w:rsid w:val="0081127D"/>
    <w:rsid w:val="00811922"/>
    <w:rsid w:val="00811C7D"/>
    <w:rsid w:val="00811FB7"/>
    <w:rsid w:val="00812A87"/>
    <w:rsid w:val="008133FF"/>
    <w:rsid w:val="008138EB"/>
    <w:rsid w:val="00813AD3"/>
    <w:rsid w:val="008148EC"/>
    <w:rsid w:val="0081511B"/>
    <w:rsid w:val="00815927"/>
    <w:rsid w:val="00816C1B"/>
    <w:rsid w:val="00817136"/>
    <w:rsid w:val="008200DB"/>
    <w:rsid w:val="00820F98"/>
    <w:rsid w:val="00821347"/>
    <w:rsid w:val="0082187D"/>
    <w:rsid w:val="008222D3"/>
    <w:rsid w:val="00822499"/>
    <w:rsid w:val="008225AB"/>
    <w:rsid w:val="0082291F"/>
    <w:rsid w:val="00822AB8"/>
    <w:rsid w:val="008239E1"/>
    <w:rsid w:val="00824D4B"/>
    <w:rsid w:val="00824D8B"/>
    <w:rsid w:val="008255DA"/>
    <w:rsid w:val="00825926"/>
    <w:rsid w:val="00825D82"/>
    <w:rsid w:val="00826031"/>
    <w:rsid w:val="00826EF5"/>
    <w:rsid w:val="00827E13"/>
    <w:rsid w:val="008303F6"/>
    <w:rsid w:val="00830634"/>
    <w:rsid w:val="00830CAF"/>
    <w:rsid w:val="00830F84"/>
    <w:rsid w:val="0083118B"/>
    <w:rsid w:val="00832050"/>
    <w:rsid w:val="00832275"/>
    <w:rsid w:val="00832533"/>
    <w:rsid w:val="0083335B"/>
    <w:rsid w:val="00833851"/>
    <w:rsid w:val="00834C95"/>
    <w:rsid w:val="00834CD2"/>
    <w:rsid w:val="00835C0E"/>
    <w:rsid w:val="00836692"/>
    <w:rsid w:val="00836926"/>
    <w:rsid w:val="008373A3"/>
    <w:rsid w:val="00837A1E"/>
    <w:rsid w:val="00837FAF"/>
    <w:rsid w:val="0084005D"/>
    <w:rsid w:val="008402EE"/>
    <w:rsid w:val="0084077E"/>
    <w:rsid w:val="00841BB7"/>
    <w:rsid w:val="0084207D"/>
    <w:rsid w:val="008424FB"/>
    <w:rsid w:val="00842A55"/>
    <w:rsid w:val="00842B19"/>
    <w:rsid w:val="00843549"/>
    <w:rsid w:val="00843662"/>
    <w:rsid w:val="00843A0E"/>
    <w:rsid w:val="008442CC"/>
    <w:rsid w:val="008445D1"/>
    <w:rsid w:val="008454BB"/>
    <w:rsid w:val="0084600D"/>
    <w:rsid w:val="00846E97"/>
    <w:rsid w:val="0084793F"/>
    <w:rsid w:val="008479FF"/>
    <w:rsid w:val="00847E99"/>
    <w:rsid w:val="00847EB7"/>
    <w:rsid w:val="00847FC0"/>
    <w:rsid w:val="00850A76"/>
    <w:rsid w:val="00850C28"/>
    <w:rsid w:val="00850FD9"/>
    <w:rsid w:val="00851EBF"/>
    <w:rsid w:val="008520D4"/>
    <w:rsid w:val="00852268"/>
    <w:rsid w:val="0085258E"/>
    <w:rsid w:val="00853281"/>
    <w:rsid w:val="0085368D"/>
    <w:rsid w:val="00853883"/>
    <w:rsid w:val="00854EDB"/>
    <w:rsid w:val="00855E9A"/>
    <w:rsid w:val="00856E52"/>
    <w:rsid w:val="0085722D"/>
    <w:rsid w:val="008603E0"/>
    <w:rsid w:val="0086059C"/>
    <w:rsid w:val="00860ACA"/>
    <w:rsid w:val="00860DB0"/>
    <w:rsid w:val="008618BD"/>
    <w:rsid w:val="0086241F"/>
    <w:rsid w:val="00863784"/>
    <w:rsid w:val="0086518D"/>
    <w:rsid w:val="008659EA"/>
    <w:rsid w:val="00865F8C"/>
    <w:rsid w:val="00866E18"/>
    <w:rsid w:val="0086746D"/>
    <w:rsid w:val="00867A97"/>
    <w:rsid w:val="00870452"/>
    <w:rsid w:val="00871425"/>
    <w:rsid w:val="008721BA"/>
    <w:rsid w:val="0087372E"/>
    <w:rsid w:val="00873798"/>
    <w:rsid w:val="00873EA6"/>
    <w:rsid w:val="00873FBF"/>
    <w:rsid w:val="00876373"/>
    <w:rsid w:val="00877D62"/>
    <w:rsid w:val="00881388"/>
    <w:rsid w:val="00881827"/>
    <w:rsid w:val="00881C30"/>
    <w:rsid w:val="008821AB"/>
    <w:rsid w:val="00882543"/>
    <w:rsid w:val="008825B6"/>
    <w:rsid w:val="008832CB"/>
    <w:rsid w:val="00883BD4"/>
    <w:rsid w:val="00883BFD"/>
    <w:rsid w:val="00883D23"/>
    <w:rsid w:val="0088418F"/>
    <w:rsid w:val="00884405"/>
    <w:rsid w:val="008844BE"/>
    <w:rsid w:val="00884F1F"/>
    <w:rsid w:val="008856F4"/>
    <w:rsid w:val="008859F2"/>
    <w:rsid w:val="00886512"/>
    <w:rsid w:val="00886C5D"/>
    <w:rsid w:val="00886FF0"/>
    <w:rsid w:val="00887122"/>
    <w:rsid w:val="0088735D"/>
    <w:rsid w:val="008876F7"/>
    <w:rsid w:val="00887BC5"/>
    <w:rsid w:val="008918FA"/>
    <w:rsid w:val="0089199F"/>
    <w:rsid w:val="008919A2"/>
    <w:rsid w:val="00891C6A"/>
    <w:rsid w:val="008923E7"/>
    <w:rsid w:val="0089274E"/>
    <w:rsid w:val="0089278F"/>
    <w:rsid w:val="00892E5B"/>
    <w:rsid w:val="00892E91"/>
    <w:rsid w:val="008932D1"/>
    <w:rsid w:val="00893ADA"/>
    <w:rsid w:val="00893BD6"/>
    <w:rsid w:val="00893C94"/>
    <w:rsid w:val="008945B0"/>
    <w:rsid w:val="0089495B"/>
    <w:rsid w:val="0089545B"/>
    <w:rsid w:val="0089549F"/>
    <w:rsid w:val="008958CD"/>
    <w:rsid w:val="00895BBA"/>
    <w:rsid w:val="00896411"/>
    <w:rsid w:val="0089701D"/>
    <w:rsid w:val="00897804"/>
    <w:rsid w:val="008A06A6"/>
    <w:rsid w:val="008A1282"/>
    <w:rsid w:val="008A1896"/>
    <w:rsid w:val="008A2F98"/>
    <w:rsid w:val="008A3440"/>
    <w:rsid w:val="008A3577"/>
    <w:rsid w:val="008A3CDB"/>
    <w:rsid w:val="008A6601"/>
    <w:rsid w:val="008A7C39"/>
    <w:rsid w:val="008A7C9A"/>
    <w:rsid w:val="008A7F60"/>
    <w:rsid w:val="008B0163"/>
    <w:rsid w:val="008B0914"/>
    <w:rsid w:val="008B1370"/>
    <w:rsid w:val="008B1647"/>
    <w:rsid w:val="008B2BA8"/>
    <w:rsid w:val="008B3578"/>
    <w:rsid w:val="008B3CEE"/>
    <w:rsid w:val="008B4326"/>
    <w:rsid w:val="008B4E21"/>
    <w:rsid w:val="008B4F6B"/>
    <w:rsid w:val="008B4F74"/>
    <w:rsid w:val="008B5449"/>
    <w:rsid w:val="008B5585"/>
    <w:rsid w:val="008B5A27"/>
    <w:rsid w:val="008B5CC6"/>
    <w:rsid w:val="008B67CA"/>
    <w:rsid w:val="008B6A8B"/>
    <w:rsid w:val="008B6C80"/>
    <w:rsid w:val="008B7C6C"/>
    <w:rsid w:val="008C0247"/>
    <w:rsid w:val="008C0256"/>
    <w:rsid w:val="008C02F4"/>
    <w:rsid w:val="008C0F8C"/>
    <w:rsid w:val="008C248B"/>
    <w:rsid w:val="008C28A1"/>
    <w:rsid w:val="008C3E42"/>
    <w:rsid w:val="008C4F27"/>
    <w:rsid w:val="008C5A09"/>
    <w:rsid w:val="008C71CE"/>
    <w:rsid w:val="008C7CA3"/>
    <w:rsid w:val="008D056E"/>
    <w:rsid w:val="008D0AF2"/>
    <w:rsid w:val="008D10AD"/>
    <w:rsid w:val="008D185D"/>
    <w:rsid w:val="008D1A4B"/>
    <w:rsid w:val="008D1AB7"/>
    <w:rsid w:val="008D1D2B"/>
    <w:rsid w:val="008D26EC"/>
    <w:rsid w:val="008D2B77"/>
    <w:rsid w:val="008D41C5"/>
    <w:rsid w:val="008D43D6"/>
    <w:rsid w:val="008D491D"/>
    <w:rsid w:val="008D4A23"/>
    <w:rsid w:val="008D4D27"/>
    <w:rsid w:val="008D4EE3"/>
    <w:rsid w:val="008D5461"/>
    <w:rsid w:val="008D6064"/>
    <w:rsid w:val="008D613E"/>
    <w:rsid w:val="008D6A8F"/>
    <w:rsid w:val="008D7A3D"/>
    <w:rsid w:val="008E11E5"/>
    <w:rsid w:val="008E1574"/>
    <w:rsid w:val="008E17F2"/>
    <w:rsid w:val="008E1B3A"/>
    <w:rsid w:val="008E235C"/>
    <w:rsid w:val="008E39A3"/>
    <w:rsid w:val="008E3B77"/>
    <w:rsid w:val="008E3DE6"/>
    <w:rsid w:val="008E416C"/>
    <w:rsid w:val="008E47F2"/>
    <w:rsid w:val="008E4A9C"/>
    <w:rsid w:val="008E4D84"/>
    <w:rsid w:val="008E4FD0"/>
    <w:rsid w:val="008E54E6"/>
    <w:rsid w:val="008E6639"/>
    <w:rsid w:val="008E69AC"/>
    <w:rsid w:val="008E7286"/>
    <w:rsid w:val="008E766A"/>
    <w:rsid w:val="008E7BA3"/>
    <w:rsid w:val="008E7D14"/>
    <w:rsid w:val="008F152F"/>
    <w:rsid w:val="008F3734"/>
    <w:rsid w:val="008F3B55"/>
    <w:rsid w:val="008F485C"/>
    <w:rsid w:val="008F5469"/>
    <w:rsid w:val="008F5534"/>
    <w:rsid w:val="008F61F7"/>
    <w:rsid w:val="008F66BE"/>
    <w:rsid w:val="008F6B7E"/>
    <w:rsid w:val="009000B4"/>
    <w:rsid w:val="0090014B"/>
    <w:rsid w:val="0090021E"/>
    <w:rsid w:val="00900266"/>
    <w:rsid w:val="0090028D"/>
    <w:rsid w:val="00900891"/>
    <w:rsid w:val="00900E27"/>
    <w:rsid w:val="0090262E"/>
    <w:rsid w:val="00902838"/>
    <w:rsid w:val="00902EFF"/>
    <w:rsid w:val="009051BD"/>
    <w:rsid w:val="0090699C"/>
    <w:rsid w:val="0090713F"/>
    <w:rsid w:val="00907D3E"/>
    <w:rsid w:val="009109C5"/>
    <w:rsid w:val="00910A5E"/>
    <w:rsid w:val="00910DA8"/>
    <w:rsid w:val="00910FC0"/>
    <w:rsid w:val="0091121A"/>
    <w:rsid w:val="00911739"/>
    <w:rsid w:val="00911AE1"/>
    <w:rsid w:val="009123A1"/>
    <w:rsid w:val="009136C7"/>
    <w:rsid w:val="00913FC9"/>
    <w:rsid w:val="009143AD"/>
    <w:rsid w:val="00915557"/>
    <w:rsid w:val="00915DD8"/>
    <w:rsid w:val="0091624F"/>
    <w:rsid w:val="00916A85"/>
    <w:rsid w:val="00917714"/>
    <w:rsid w:val="009208A1"/>
    <w:rsid w:val="009208BD"/>
    <w:rsid w:val="00920FF9"/>
    <w:rsid w:val="009213CD"/>
    <w:rsid w:val="00921C09"/>
    <w:rsid w:val="00922A4E"/>
    <w:rsid w:val="009236DF"/>
    <w:rsid w:val="00923CEE"/>
    <w:rsid w:val="009243BF"/>
    <w:rsid w:val="009254B1"/>
    <w:rsid w:val="00925B77"/>
    <w:rsid w:val="00925CA5"/>
    <w:rsid w:val="00925E3C"/>
    <w:rsid w:val="009265E3"/>
    <w:rsid w:val="0092775B"/>
    <w:rsid w:val="00930CFD"/>
    <w:rsid w:val="00931A06"/>
    <w:rsid w:val="00931AC4"/>
    <w:rsid w:val="00931E91"/>
    <w:rsid w:val="00932F9D"/>
    <w:rsid w:val="009339D7"/>
    <w:rsid w:val="00933A76"/>
    <w:rsid w:val="00933E70"/>
    <w:rsid w:val="00934CC1"/>
    <w:rsid w:val="009350C9"/>
    <w:rsid w:val="009360C3"/>
    <w:rsid w:val="00936230"/>
    <w:rsid w:val="009371FF"/>
    <w:rsid w:val="00937EBD"/>
    <w:rsid w:val="00940139"/>
    <w:rsid w:val="0094014D"/>
    <w:rsid w:val="0094072F"/>
    <w:rsid w:val="009407B7"/>
    <w:rsid w:val="00941859"/>
    <w:rsid w:val="00941A91"/>
    <w:rsid w:val="00941C75"/>
    <w:rsid w:val="00941FE3"/>
    <w:rsid w:val="00942829"/>
    <w:rsid w:val="00942BB2"/>
    <w:rsid w:val="009433D8"/>
    <w:rsid w:val="0094373E"/>
    <w:rsid w:val="009438A8"/>
    <w:rsid w:val="00943C79"/>
    <w:rsid w:val="0094450E"/>
    <w:rsid w:val="00944645"/>
    <w:rsid w:val="00944B8D"/>
    <w:rsid w:val="00944DF4"/>
    <w:rsid w:val="00944EC1"/>
    <w:rsid w:val="00945210"/>
    <w:rsid w:val="009453F4"/>
    <w:rsid w:val="0094545F"/>
    <w:rsid w:val="0094559F"/>
    <w:rsid w:val="0094761E"/>
    <w:rsid w:val="00947AD7"/>
    <w:rsid w:val="00950846"/>
    <w:rsid w:val="009509BF"/>
    <w:rsid w:val="0095148B"/>
    <w:rsid w:val="009517DA"/>
    <w:rsid w:val="00951B73"/>
    <w:rsid w:val="00952CB9"/>
    <w:rsid w:val="00953218"/>
    <w:rsid w:val="009539D6"/>
    <w:rsid w:val="00953F53"/>
    <w:rsid w:val="0095419F"/>
    <w:rsid w:val="00954341"/>
    <w:rsid w:val="00956231"/>
    <w:rsid w:val="009565DA"/>
    <w:rsid w:val="00956725"/>
    <w:rsid w:val="00956C79"/>
    <w:rsid w:val="00957FB9"/>
    <w:rsid w:val="00960A08"/>
    <w:rsid w:val="00960FA0"/>
    <w:rsid w:val="009610A3"/>
    <w:rsid w:val="009617F3"/>
    <w:rsid w:val="00962036"/>
    <w:rsid w:val="00963273"/>
    <w:rsid w:val="009638B9"/>
    <w:rsid w:val="009653FD"/>
    <w:rsid w:val="00965520"/>
    <w:rsid w:val="00965CE5"/>
    <w:rsid w:val="0096691E"/>
    <w:rsid w:val="0096693F"/>
    <w:rsid w:val="009671F0"/>
    <w:rsid w:val="00967A35"/>
    <w:rsid w:val="00970166"/>
    <w:rsid w:val="009703CA"/>
    <w:rsid w:val="00972753"/>
    <w:rsid w:val="00972811"/>
    <w:rsid w:val="00972AFE"/>
    <w:rsid w:val="0097377C"/>
    <w:rsid w:val="00973FF4"/>
    <w:rsid w:val="009743C9"/>
    <w:rsid w:val="0097445D"/>
    <w:rsid w:val="00975B05"/>
    <w:rsid w:val="00976B5F"/>
    <w:rsid w:val="00980257"/>
    <w:rsid w:val="009803FF"/>
    <w:rsid w:val="0098228B"/>
    <w:rsid w:val="00983024"/>
    <w:rsid w:val="009861B0"/>
    <w:rsid w:val="00987B13"/>
    <w:rsid w:val="009904B1"/>
    <w:rsid w:val="00990AC9"/>
    <w:rsid w:val="009927DA"/>
    <w:rsid w:val="00992ED5"/>
    <w:rsid w:val="00992F2C"/>
    <w:rsid w:val="00994EB5"/>
    <w:rsid w:val="009962B2"/>
    <w:rsid w:val="009962CC"/>
    <w:rsid w:val="009A091D"/>
    <w:rsid w:val="009A0E17"/>
    <w:rsid w:val="009A1382"/>
    <w:rsid w:val="009A2771"/>
    <w:rsid w:val="009A3460"/>
    <w:rsid w:val="009A3B26"/>
    <w:rsid w:val="009A3C02"/>
    <w:rsid w:val="009A483A"/>
    <w:rsid w:val="009A4DE8"/>
    <w:rsid w:val="009A54AC"/>
    <w:rsid w:val="009A561F"/>
    <w:rsid w:val="009A68F9"/>
    <w:rsid w:val="009A6E1B"/>
    <w:rsid w:val="009A758E"/>
    <w:rsid w:val="009A766D"/>
    <w:rsid w:val="009A7766"/>
    <w:rsid w:val="009A7C0F"/>
    <w:rsid w:val="009A7F1D"/>
    <w:rsid w:val="009B104B"/>
    <w:rsid w:val="009B2234"/>
    <w:rsid w:val="009B36F2"/>
    <w:rsid w:val="009B4E9E"/>
    <w:rsid w:val="009B5BB4"/>
    <w:rsid w:val="009B75C1"/>
    <w:rsid w:val="009C022F"/>
    <w:rsid w:val="009C02DE"/>
    <w:rsid w:val="009C08BC"/>
    <w:rsid w:val="009C123E"/>
    <w:rsid w:val="009C19C5"/>
    <w:rsid w:val="009C2877"/>
    <w:rsid w:val="009C305B"/>
    <w:rsid w:val="009C364B"/>
    <w:rsid w:val="009C3800"/>
    <w:rsid w:val="009C3C32"/>
    <w:rsid w:val="009C3D2D"/>
    <w:rsid w:val="009C3EB6"/>
    <w:rsid w:val="009C42A1"/>
    <w:rsid w:val="009C4403"/>
    <w:rsid w:val="009C484E"/>
    <w:rsid w:val="009C533E"/>
    <w:rsid w:val="009C5F28"/>
    <w:rsid w:val="009C6640"/>
    <w:rsid w:val="009C736C"/>
    <w:rsid w:val="009C79EF"/>
    <w:rsid w:val="009D039D"/>
    <w:rsid w:val="009D0467"/>
    <w:rsid w:val="009D0960"/>
    <w:rsid w:val="009D0B7C"/>
    <w:rsid w:val="009D1F16"/>
    <w:rsid w:val="009D1FBD"/>
    <w:rsid w:val="009D341D"/>
    <w:rsid w:val="009D417D"/>
    <w:rsid w:val="009D4423"/>
    <w:rsid w:val="009D4850"/>
    <w:rsid w:val="009D5F42"/>
    <w:rsid w:val="009D6644"/>
    <w:rsid w:val="009D69FD"/>
    <w:rsid w:val="009D7323"/>
    <w:rsid w:val="009D7411"/>
    <w:rsid w:val="009D7F27"/>
    <w:rsid w:val="009E0173"/>
    <w:rsid w:val="009E019D"/>
    <w:rsid w:val="009E0E18"/>
    <w:rsid w:val="009E1720"/>
    <w:rsid w:val="009E1DA0"/>
    <w:rsid w:val="009E207A"/>
    <w:rsid w:val="009E212C"/>
    <w:rsid w:val="009E31A4"/>
    <w:rsid w:val="009E338A"/>
    <w:rsid w:val="009E351E"/>
    <w:rsid w:val="009E3ADD"/>
    <w:rsid w:val="009E3EEE"/>
    <w:rsid w:val="009E40D3"/>
    <w:rsid w:val="009E4356"/>
    <w:rsid w:val="009E4609"/>
    <w:rsid w:val="009E4AEB"/>
    <w:rsid w:val="009E5CB3"/>
    <w:rsid w:val="009E6A7B"/>
    <w:rsid w:val="009E6DDE"/>
    <w:rsid w:val="009E72B7"/>
    <w:rsid w:val="009E7869"/>
    <w:rsid w:val="009E7C02"/>
    <w:rsid w:val="009F052A"/>
    <w:rsid w:val="009F0B5F"/>
    <w:rsid w:val="009F1412"/>
    <w:rsid w:val="009F176D"/>
    <w:rsid w:val="009F17B1"/>
    <w:rsid w:val="009F1AAB"/>
    <w:rsid w:val="009F1F9D"/>
    <w:rsid w:val="009F2213"/>
    <w:rsid w:val="009F22A1"/>
    <w:rsid w:val="009F3293"/>
    <w:rsid w:val="009F3C9B"/>
    <w:rsid w:val="009F3CAF"/>
    <w:rsid w:val="009F4B12"/>
    <w:rsid w:val="009F6522"/>
    <w:rsid w:val="009F703E"/>
    <w:rsid w:val="009F7185"/>
    <w:rsid w:val="009F7C3C"/>
    <w:rsid w:val="009F7FA2"/>
    <w:rsid w:val="00A00052"/>
    <w:rsid w:val="00A00962"/>
    <w:rsid w:val="00A00B2E"/>
    <w:rsid w:val="00A014B3"/>
    <w:rsid w:val="00A0227F"/>
    <w:rsid w:val="00A025CC"/>
    <w:rsid w:val="00A02F35"/>
    <w:rsid w:val="00A0330C"/>
    <w:rsid w:val="00A03879"/>
    <w:rsid w:val="00A03C6F"/>
    <w:rsid w:val="00A04967"/>
    <w:rsid w:val="00A04B77"/>
    <w:rsid w:val="00A07A3F"/>
    <w:rsid w:val="00A106AD"/>
    <w:rsid w:val="00A10EBB"/>
    <w:rsid w:val="00A118F9"/>
    <w:rsid w:val="00A12474"/>
    <w:rsid w:val="00A128A6"/>
    <w:rsid w:val="00A139B7"/>
    <w:rsid w:val="00A13EEC"/>
    <w:rsid w:val="00A140A5"/>
    <w:rsid w:val="00A14C45"/>
    <w:rsid w:val="00A15297"/>
    <w:rsid w:val="00A1542A"/>
    <w:rsid w:val="00A15DF8"/>
    <w:rsid w:val="00A160B5"/>
    <w:rsid w:val="00A16962"/>
    <w:rsid w:val="00A16A6F"/>
    <w:rsid w:val="00A17684"/>
    <w:rsid w:val="00A17A33"/>
    <w:rsid w:val="00A203E0"/>
    <w:rsid w:val="00A21288"/>
    <w:rsid w:val="00A21472"/>
    <w:rsid w:val="00A21771"/>
    <w:rsid w:val="00A2203F"/>
    <w:rsid w:val="00A22320"/>
    <w:rsid w:val="00A22321"/>
    <w:rsid w:val="00A232C1"/>
    <w:rsid w:val="00A2405A"/>
    <w:rsid w:val="00A24660"/>
    <w:rsid w:val="00A247EC"/>
    <w:rsid w:val="00A250E3"/>
    <w:rsid w:val="00A2568C"/>
    <w:rsid w:val="00A25787"/>
    <w:rsid w:val="00A25824"/>
    <w:rsid w:val="00A27CFD"/>
    <w:rsid w:val="00A3070B"/>
    <w:rsid w:val="00A30F18"/>
    <w:rsid w:val="00A312E5"/>
    <w:rsid w:val="00A31CA3"/>
    <w:rsid w:val="00A31D34"/>
    <w:rsid w:val="00A337CB"/>
    <w:rsid w:val="00A33AED"/>
    <w:rsid w:val="00A33E32"/>
    <w:rsid w:val="00A34D10"/>
    <w:rsid w:val="00A34E6E"/>
    <w:rsid w:val="00A3511D"/>
    <w:rsid w:val="00A35654"/>
    <w:rsid w:val="00A3582C"/>
    <w:rsid w:val="00A35C47"/>
    <w:rsid w:val="00A35D2D"/>
    <w:rsid w:val="00A35FAC"/>
    <w:rsid w:val="00A35FDF"/>
    <w:rsid w:val="00A36AE9"/>
    <w:rsid w:val="00A36F35"/>
    <w:rsid w:val="00A40D0A"/>
    <w:rsid w:val="00A42F20"/>
    <w:rsid w:val="00A4324A"/>
    <w:rsid w:val="00A44941"/>
    <w:rsid w:val="00A44FAD"/>
    <w:rsid w:val="00A45942"/>
    <w:rsid w:val="00A45AFC"/>
    <w:rsid w:val="00A45BFE"/>
    <w:rsid w:val="00A45F0C"/>
    <w:rsid w:val="00A4620A"/>
    <w:rsid w:val="00A46BF9"/>
    <w:rsid w:val="00A47A2A"/>
    <w:rsid w:val="00A47A59"/>
    <w:rsid w:val="00A515AC"/>
    <w:rsid w:val="00A52B60"/>
    <w:rsid w:val="00A52F7F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4DC"/>
    <w:rsid w:val="00A57B0E"/>
    <w:rsid w:val="00A60BB5"/>
    <w:rsid w:val="00A60BD1"/>
    <w:rsid w:val="00A61043"/>
    <w:rsid w:val="00A63680"/>
    <w:rsid w:val="00A638DD"/>
    <w:rsid w:val="00A64BED"/>
    <w:rsid w:val="00A64DC0"/>
    <w:rsid w:val="00A661EA"/>
    <w:rsid w:val="00A6681A"/>
    <w:rsid w:val="00A66908"/>
    <w:rsid w:val="00A67CC0"/>
    <w:rsid w:val="00A67E64"/>
    <w:rsid w:val="00A70257"/>
    <w:rsid w:val="00A72596"/>
    <w:rsid w:val="00A72710"/>
    <w:rsid w:val="00A73701"/>
    <w:rsid w:val="00A7384B"/>
    <w:rsid w:val="00A75303"/>
    <w:rsid w:val="00A753FC"/>
    <w:rsid w:val="00A764FD"/>
    <w:rsid w:val="00A77286"/>
    <w:rsid w:val="00A80C9A"/>
    <w:rsid w:val="00A80CA0"/>
    <w:rsid w:val="00A820FF"/>
    <w:rsid w:val="00A82FF2"/>
    <w:rsid w:val="00A838FB"/>
    <w:rsid w:val="00A84159"/>
    <w:rsid w:val="00A845DE"/>
    <w:rsid w:val="00A84899"/>
    <w:rsid w:val="00A84ED5"/>
    <w:rsid w:val="00A8537F"/>
    <w:rsid w:val="00A85E8D"/>
    <w:rsid w:val="00A85EF7"/>
    <w:rsid w:val="00A862B3"/>
    <w:rsid w:val="00A867AB"/>
    <w:rsid w:val="00A86F02"/>
    <w:rsid w:val="00A87448"/>
    <w:rsid w:val="00A90CC0"/>
    <w:rsid w:val="00A91EEC"/>
    <w:rsid w:val="00A93660"/>
    <w:rsid w:val="00A9400B"/>
    <w:rsid w:val="00A96E95"/>
    <w:rsid w:val="00A9719C"/>
    <w:rsid w:val="00A979D6"/>
    <w:rsid w:val="00A979F9"/>
    <w:rsid w:val="00A97C6B"/>
    <w:rsid w:val="00AA036E"/>
    <w:rsid w:val="00AA0EC4"/>
    <w:rsid w:val="00AA114C"/>
    <w:rsid w:val="00AA1BF9"/>
    <w:rsid w:val="00AA1F1B"/>
    <w:rsid w:val="00AA2A5B"/>
    <w:rsid w:val="00AA2D73"/>
    <w:rsid w:val="00AA327B"/>
    <w:rsid w:val="00AA34C8"/>
    <w:rsid w:val="00AA423C"/>
    <w:rsid w:val="00AA4CCC"/>
    <w:rsid w:val="00AA5402"/>
    <w:rsid w:val="00AA5CC4"/>
    <w:rsid w:val="00AA64E8"/>
    <w:rsid w:val="00AA655A"/>
    <w:rsid w:val="00AB0192"/>
    <w:rsid w:val="00AB02E6"/>
    <w:rsid w:val="00AB12CD"/>
    <w:rsid w:val="00AB1F5C"/>
    <w:rsid w:val="00AB2620"/>
    <w:rsid w:val="00AB35DC"/>
    <w:rsid w:val="00AB3821"/>
    <w:rsid w:val="00AB4207"/>
    <w:rsid w:val="00AB4249"/>
    <w:rsid w:val="00AB491C"/>
    <w:rsid w:val="00AB49EA"/>
    <w:rsid w:val="00AB4EA3"/>
    <w:rsid w:val="00AB4ECD"/>
    <w:rsid w:val="00AB4FD9"/>
    <w:rsid w:val="00AB6077"/>
    <w:rsid w:val="00AB6562"/>
    <w:rsid w:val="00AB7973"/>
    <w:rsid w:val="00AB7D69"/>
    <w:rsid w:val="00AC0093"/>
    <w:rsid w:val="00AC032D"/>
    <w:rsid w:val="00AC1C8C"/>
    <w:rsid w:val="00AC25BC"/>
    <w:rsid w:val="00AC3FFC"/>
    <w:rsid w:val="00AC46AD"/>
    <w:rsid w:val="00AC4837"/>
    <w:rsid w:val="00AC49C2"/>
    <w:rsid w:val="00AC4E6D"/>
    <w:rsid w:val="00AC5075"/>
    <w:rsid w:val="00AC516A"/>
    <w:rsid w:val="00AC5212"/>
    <w:rsid w:val="00AC54F8"/>
    <w:rsid w:val="00AC57AE"/>
    <w:rsid w:val="00AC5D19"/>
    <w:rsid w:val="00AC65F3"/>
    <w:rsid w:val="00AC6693"/>
    <w:rsid w:val="00AC680E"/>
    <w:rsid w:val="00AC7BB8"/>
    <w:rsid w:val="00AC7EA8"/>
    <w:rsid w:val="00AC7FCA"/>
    <w:rsid w:val="00AD0AC3"/>
    <w:rsid w:val="00AD0B2D"/>
    <w:rsid w:val="00AD0D62"/>
    <w:rsid w:val="00AD0F70"/>
    <w:rsid w:val="00AD0FB2"/>
    <w:rsid w:val="00AD1140"/>
    <w:rsid w:val="00AD1242"/>
    <w:rsid w:val="00AD1585"/>
    <w:rsid w:val="00AD2212"/>
    <w:rsid w:val="00AD2380"/>
    <w:rsid w:val="00AD2823"/>
    <w:rsid w:val="00AD3148"/>
    <w:rsid w:val="00AD3437"/>
    <w:rsid w:val="00AD3A5A"/>
    <w:rsid w:val="00AD4329"/>
    <w:rsid w:val="00AD46F6"/>
    <w:rsid w:val="00AD4951"/>
    <w:rsid w:val="00AD4AFA"/>
    <w:rsid w:val="00AD4E76"/>
    <w:rsid w:val="00AD67E9"/>
    <w:rsid w:val="00AD78F3"/>
    <w:rsid w:val="00AD7B70"/>
    <w:rsid w:val="00AE0629"/>
    <w:rsid w:val="00AE086F"/>
    <w:rsid w:val="00AE10F1"/>
    <w:rsid w:val="00AE11BE"/>
    <w:rsid w:val="00AE122A"/>
    <w:rsid w:val="00AE2130"/>
    <w:rsid w:val="00AE26F6"/>
    <w:rsid w:val="00AE2939"/>
    <w:rsid w:val="00AE2CFE"/>
    <w:rsid w:val="00AE48AE"/>
    <w:rsid w:val="00AE5113"/>
    <w:rsid w:val="00AE7046"/>
    <w:rsid w:val="00AE710B"/>
    <w:rsid w:val="00AF01E5"/>
    <w:rsid w:val="00AF0F96"/>
    <w:rsid w:val="00AF15CC"/>
    <w:rsid w:val="00AF1606"/>
    <w:rsid w:val="00AF1F55"/>
    <w:rsid w:val="00AF234C"/>
    <w:rsid w:val="00AF2433"/>
    <w:rsid w:val="00AF2811"/>
    <w:rsid w:val="00AF3C61"/>
    <w:rsid w:val="00AF5301"/>
    <w:rsid w:val="00AF63DB"/>
    <w:rsid w:val="00AF6706"/>
    <w:rsid w:val="00AF70D8"/>
    <w:rsid w:val="00AF71C0"/>
    <w:rsid w:val="00AF752D"/>
    <w:rsid w:val="00AF7D7A"/>
    <w:rsid w:val="00AF7ED7"/>
    <w:rsid w:val="00B00A3C"/>
    <w:rsid w:val="00B010D0"/>
    <w:rsid w:val="00B01AAF"/>
    <w:rsid w:val="00B01C41"/>
    <w:rsid w:val="00B0236E"/>
    <w:rsid w:val="00B024FC"/>
    <w:rsid w:val="00B02B70"/>
    <w:rsid w:val="00B03464"/>
    <w:rsid w:val="00B0347A"/>
    <w:rsid w:val="00B036AA"/>
    <w:rsid w:val="00B04A4C"/>
    <w:rsid w:val="00B05377"/>
    <w:rsid w:val="00B0564E"/>
    <w:rsid w:val="00B059E8"/>
    <w:rsid w:val="00B072A9"/>
    <w:rsid w:val="00B073A5"/>
    <w:rsid w:val="00B07A37"/>
    <w:rsid w:val="00B07B52"/>
    <w:rsid w:val="00B07D21"/>
    <w:rsid w:val="00B106D3"/>
    <w:rsid w:val="00B10A0D"/>
    <w:rsid w:val="00B10E2F"/>
    <w:rsid w:val="00B115E0"/>
    <w:rsid w:val="00B11D38"/>
    <w:rsid w:val="00B126B7"/>
    <w:rsid w:val="00B12C4F"/>
    <w:rsid w:val="00B139C6"/>
    <w:rsid w:val="00B13ABC"/>
    <w:rsid w:val="00B14247"/>
    <w:rsid w:val="00B15C99"/>
    <w:rsid w:val="00B16E99"/>
    <w:rsid w:val="00B170C8"/>
    <w:rsid w:val="00B173FD"/>
    <w:rsid w:val="00B175C2"/>
    <w:rsid w:val="00B17B4D"/>
    <w:rsid w:val="00B21068"/>
    <w:rsid w:val="00B23A4F"/>
    <w:rsid w:val="00B2505E"/>
    <w:rsid w:val="00B25073"/>
    <w:rsid w:val="00B25AE9"/>
    <w:rsid w:val="00B261C5"/>
    <w:rsid w:val="00B26C69"/>
    <w:rsid w:val="00B27BED"/>
    <w:rsid w:val="00B30A91"/>
    <w:rsid w:val="00B31222"/>
    <w:rsid w:val="00B314DB"/>
    <w:rsid w:val="00B31FF0"/>
    <w:rsid w:val="00B321DB"/>
    <w:rsid w:val="00B329FD"/>
    <w:rsid w:val="00B32E04"/>
    <w:rsid w:val="00B32F90"/>
    <w:rsid w:val="00B338D4"/>
    <w:rsid w:val="00B33BC4"/>
    <w:rsid w:val="00B340A0"/>
    <w:rsid w:val="00B34346"/>
    <w:rsid w:val="00B3506A"/>
    <w:rsid w:val="00B3709D"/>
    <w:rsid w:val="00B376EF"/>
    <w:rsid w:val="00B3774A"/>
    <w:rsid w:val="00B37DAD"/>
    <w:rsid w:val="00B405D0"/>
    <w:rsid w:val="00B40FEA"/>
    <w:rsid w:val="00B43552"/>
    <w:rsid w:val="00B444B4"/>
    <w:rsid w:val="00B4554C"/>
    <w:rsid w:val="00B459FA"/>
    <w:rsid w:val="00B468C0"/>
    <w:rsid w:val="00B4720D"/>
    <w:rsid w:val="00B5047B"/>
    <w:rsid w:val="00B50525"/>
    <w:rsid w:val="00B524E0"/>
    <w:rsid w:val="00B525D0"/>
    <w:rsid w:val="00B52649"/>
    <w:rsid w:val="00B5271E"/>
    <w:rsid w:val="00B52AC2"/>
    <w:rsid w:val="00B52B3E"/>
    <w:rsid w:val="00B52C90"/>
    <w:rsid w:val="00B531B6"/>
    <w:rsid w:val="00B55CBD"/>
    <w:rsid w:val="00B563DA"/>
    <w:rsid w:val="00B57696"/>
    <w:rsid w:val="00B57FED"/>
    <w:rsid w:val="00B605D9"/>
    <w:rsid w:val="00B61485"/>
    <w:rsid w:val="00B61F5D"/>
    <w:rsid w:val="00B631DC"/>
    <w:rsid w:val="00B635AE"/>
    <w:rsid w:val="00B639A5"/>
    <w:rsid w:val="00B63E80"/>
    <w:rsid w:val="00B642F0"/>
    <w:rsid w:val="00B645C4"/>
    <w:rsid w:val="00B65D3B"/>
    <w:rsid w:val="00B66074"/>
    <w:rsid w:val="00B663A6"/>
    <w:rsid w:val="00B66C4F"/>
    <w:rsid w:val="00B67633"/>
    <w:rsid w:val="00B71525"/>
    <w:rsid w:val="00B71877"/>
    <w:rsid w:val="00B72CFF"/>
    <w:rsid w:val="00B72FC1"/>
    <w:rsid w:val="00B73066"/>
    <w:rsid w:val="00B73E06"/>
    <w:rsid w:val="00B73F64"/>
    <w:rsid w:val="00B761DA"/>
    <w:rsid w:val="00B7633D"/>
    <w:rsid w:val="00B76A2C"/>
    <w:rsid w:val="00B77123"/>
    <w:rsid w:val="00B804E1"/>
    <w:rsid w:val="00B80F0D"/>
    <w:rsid w:val="00B8102E"/>
    <w:rsid w:val="00B81A98"/>
    <w:rsid w:val="00B81E21"/>
    <w:rsid w:val="00B82737"/>
    <w:rsid w:val="00B829FC"/>
    <w:rsid w:val="00B82A6F"/>
    <w:rsid w:val="00B8301B"/>
    <w:rsid w:val="00B83641"/>
    <w:rsid w:val="00B83673"/>
    <w:rsid w:val="00B8439E"/>
    <w:rsid w:val="00B849C5"/>
    <w:rsid w:val="00B85CE6"/>
    <w:rsid w:val="00B86ECC"/>
    <w:rsid w:val="00B90801"/>
    <w:rsid w:val="00B9178B"/>
    <w:rsid w:val="00B91DB8"/>
    <w:rsid w:val="00B92457"/>
    <w:rsid w:val="00B929A8"/>
    <w:rsid w:val="00B93DF1"/>
    <w:rsid w:val="00B9461A"/>
    <w:rsid w:val="00B947E5"/>
    <w:rsid w:val="00B95027"/>
    <w:rsid w:val="00B9567F"/>
    <w:rsid w:val="00B96486"/>
    <w:rsid w:val="00B97179"/>
    <w:rsid w:val="00B976AE"/>
    <w:rsid w:val="00B97BD6"/>
    <w:rsid w:val="00BA16AB"/>
    <w:rsid w:val="00BA1837"/>
    <w:rsid w:val="00BA1B70"/>
    <w:rsid w:val="00BA2475"/>
    <w:rsid w:val="00BA2CC8"/>
    <w:rsid w:val="00BA4016"/>
    <w:rsid w:val="00BA4470"/>
    <w:rsid w:val="00BA515C"/>
    <w:rsid w:val="00BA52CC"/>
    <w:rsid w:val="00BA59AA"/>
    <w:rsid w:val="00BA6079"/>
    <w:rsid w:val="00BA6A53"/>
    <w:rsid w:val="00BA6FB2"/>
    <w:rsid w:val="00BA73F4"/>
    <w:rsid w:val="00BA753C"/>
    <w:rsid w:val="00BB0D55"/>
    <w:rsid w:val="00BB1266"/>
    <w:rsid w:val="00BB1CE2"/>
    <w:rsid w:val="00BB2891"/>
    <w:rsid w:val="00BB3365"/>
    <w:rsid w:val="00BB382F"/>
    <w:rsid w:val="00BB3A73"/>
    <w:rsid w:val="00BB3DAC"/>
    <w:rsid w:val="00BB4362"/>
    <w:rsid w:val="00BB4E01"/>
    <w:rsid w:val="00BB5976"/>
    <w:rsid w:val="00BB6189"/>
    <w:rsid w:val="00BB75BE"/>
    <w:rsid w:val="00BC1795"/>
    <w:rsid w:val="00BC2090"/>
    <w:rsid w:val="00BC2492"/>
    <w:rsid w:val="00BC2603"/>
    <w:rsid w:val="00BC2CEA"/>
    <w:rsid w:val="00BC2EE6"/>
    <w:rsid w:val="00BC357E"/>
    <w:rsid w:val="00BC37DC"/>
    <w:rsid w:val="00BC3EB7"/>
    <w:rsid w:val="00BC40CF"/>
    <w:rsid w:val="00BC434E"/>
    <w:rsid w:val="00BC4A41"/>
    <w:rsid w:val="00BC502F"/>
    <w:rsid w:val="00BC5C33"/>
    <w:rsid w:val="00BC5F7D"/>
    <w:rsid w:val="00BC6247"/>
    <w:rsid w:val="00BC6287"/>
    <w:rsid w:val="00BC65E5"/>
    <w:rsid w:val="00BC69D7"/>
    <w:rsid w:val="00BC7689"/>
    <w:rsid w:val="00BD003A"/>
    <w:rsid w:val="00BD04D1"/>
    <w:rsid w:val="00BD1549"/>
    <w:rsid w:val="00BD1BDB"/>
    <w:rsid w:val="00BD1E80"/>
    <w:rsid w:val="00BD2EF2"/>
    <w:rsid w:val="00BD39D2"/>
    <w:rsid w:val="00BD4121"/>
    <w:rsid w:val="00BD50F3"/>
    <w:rsid w:val="00BD58E7"/>
    <w:rsid w:val="00BD59E7"/>
    <w:rsid w:val="00BD6611"/>
    <w:rsid w:val="00BD7104"/>
    <w:rsid w:val="00BD76C9"/>
    <w:rsid w:val="00BD780D"/>
    <w:rsid w:val="00BD7E73"/>
    <w:rsid w:val="00BE022B"/>
    <w:rsid w:val="00BE04DE"/>
    <w:rsid w:val="00BE1F44"/>
    <w:rsid w:val="00BE3367"/>
    <w:rsid w:val="00BE38BB"/>
    <w:rsid w:val="00BE3F55"/>
    <w:rsid w:val="00BE473D"/>
    <w:rsid w:val="00BE497F"/>
    <w:rsid w:val="00BE4CA9"/>
    <w:rsid w:val="00BE5A69"/>
    <w:rsid w:val="00BE7882"/>
    <w:rsid w:val="00BF019E"/>
    <w:rsid w:val="00BF2411"/>
    <w:rsid w:val="00BF24CF"/>
    <w:rsid w:val="00BF2591"/>
    <w:rsid w:val="00BF36B2"/>
    <w:rsid w:val="00BF3C95"/>
    <w:rsid w:val="00BF4A0F"/>
    <w:rsid w:val="00BF4FAD"/>
    <w:rsid w:val="00BF4FC9"/>
    <w:rsid w:val="00BF59B7"/>
    <w:rsid w:val="00BF60C6"/>
    <w:rsid w:val="00BF6494"/>
    <w:rsid w:val="00BF7120"/>
    <w:rsid w:val="00BF7384"/>
    <w:rsid w:val="00BF7C28"/>
    <w:rsid w:val="00C0082B"/>
    <w:rsid w:val="00C00B52"/>
    <w:rsid w:val="00C01B8A"/>
    <w:rsid w:val="00C0203F"/>
    <w:rsid w:val="00C02F9F"/>
    <w:rsid w:val="00C034B3"/>
    <w:rsid w:val="00C03A04"/>
    <w:rsid w:val="00C03E37"/>
    <w:rsid w:val="00C04DE4"/>
    <w:rsid w:val="00C0579B"/>
    <w:rsid w:val="00C0662D"/>
    <w:rsid w:val="00C067AD"/>
    <w:rsid w:val="00C06FC3"/>
    <w:rsid w:val="00C06FF2"/>
    <w:rsid w:val="00C078A3"/>
    <w:rsid w:val="00C10443"/>
    <w:rsid w:val="00C10601"/>
    <w:rsid w:val="00C10A75"/>
    <w:rsid w:val="00C11523"/>
    <w:rsid w:val="00C11B20"/>
    <w:rsid w:val="00C11BDD"/>
    <w:rsid w:val="00C11E74"/>
    <w:rsid w:val="00C121F7"/>
    <w:rsid w:val="00C125B0"/>
    <w:rsid w:val="00C125B3"/>
    <w:rsid w:val="00C12647"/>
    <w:rsid w:val="00C128CB"/>
    <w:rsid w:val="00C12D44"/>
    <w:rsid w:val="00C12E58"/>
    <w:rsid w:val="00C14371"/>
    <w:rsid w:val="00C144B1"/>
    <w:rsid w:val="00C15369"/>
    <w:rsid w:val="00C155D3"/>
    <w:rsid w:val="00C15B49"/>
    <w:rsid w:val="00C15E73"/>
    <w:rsid w:val="00C16238"/>
    <w:rsid w:val="00C16D9E"/>
    <w:rsid w:val="00C170E4"/>
    <w:rsid w:val="00C17D0A"/>
    <w:rsid w:val="00C20499"/>
    <w:rsid w:val="00C205F9"/>
    <w:rsid w:val="00C21259"/>
    <w:rsid w:val="00C21342"/>
    <w:rsid w:val="00C21C1A"/>
    <w:rsid w:val="00C22837"/>
    <w:rsid w:val="00C22A10"/>
    <w:rsid w:val="00C22C17"/>
    <w:rsid w:val="00C22CAB"/>
    <w:rsid w:val="00C24543"/>
    <w:rsid w:val="00C25753"/>
    <w:rsid w:val="00C25C2C"/>
    <w:rsid w:val="00C25DA3"/>
    <w:rsid w:val="00C269BF"/>
    <w:rsid w:val="00C26C26"/>
    <w:rsid w:val="00C26EAB"/>
    <w:rsid w:val="00C270FE"/>
    <w:rsid w:val="00C27105"/>
    <w:rsid w:val="00C2726A"/>
    <w:rsid w:val="00C27508"/>
    <w:rsid w:val="00C303B6"/>
    <w:rsid w:val="00C313AA"/>
    <w:rsid w:val="00C31D86"/>
    <w:rsid w:val="00C32D8F"/>
    <w:rsid w:val="00C3353C"/>
    <w:rsid w:val="00C33ACD"/>
    <w:rsid w:val="00C33C8A"/>
    <w:rsid w:val="00C33E36"/>
    <w:rsid w:val="00C33F54"/>
    <w:rsid w:val="00C33F59"/>
    <w:rsid w:val="00C3494E"/>
    <w:rsid w:val="00C34BD6"/>
    <w:rsid w:val="00C35577"/>
    <w:rsid w:val="00C3617D"/>
    <w:rsid w:val="00C36ECC"/>
    <w:rsid w:val="00C3709A"/>
    <w:rsid w:val="00C40EFC"/>
    <w:rsid w:val="00C41762"/>
    <w:rsid w:val="00C41D45"/>
    <w:rsid w:val="00C425A8"/>
    <w:rsid w:val="00C42837"/>
    <w:rsid w:val="00C42FE6"/>
    <w:rsid w:val="00C43174"/>
    <w:rsid w:val="00C44071"/>
    <w:rsid w:val="00C44D4C"/>
    <w:rsid w:val="00C45B0D"/>
    <w:rsid w:val="00C47C28"/>
    <w:rsid w:val="00C47EFE"/>
    <w:rsid w:val="00C50CB6"/>
    <w:rsid w:val="00C526E8"/>
    <w:rsid w:val="00C528E7"/>
    <w:rsid w:val="00C52B66"/>
    <w:rsid w:val="00C532E1"/>
    <w:rsid w:val="00C53338"/>
    <w:rsid w:val="00C5340E"/>
    <w:rsid w:val="00C536B9"/>
    <w:rsid w:val="00C54808"/>
    <w:rsid w:val="00C549CA"/>
    <w:rsid w:val="00C553EF"/>
    <w:rsid w:val="00C55549"/>
    <w:rsid w:val="00C55ABA"/>
    <w:rsid w:val="00C564A8"/>
    <w:rsid w:val="00C570CC"/>
    <w:rsid w:val="00C5712A"/>
    <w:rsid w:val="00C57B89"/>
    <w:rsid w:val="00C609E9"/>
    <w:rsid w:val="00C60AC7"/>
    <w:rsid w:val="00C60AD8"/>
    <w:rsid w:val="00C61993"/>
    <w:rsid w:val="00C61E7E"/>
    <w:rsid w:val="00C62594"/>
    <w:rsid w:val="00C63871"/>
    <w:rsid w:val="00C6433A"/>
    <w:rsid w:val="00C64D63"/>
    <w:rsid w:val="00C651B9"/>
    <w:rsid w:val="00C65E63"/>
    <w:rsid w:val="00C6614D"/>
    <w:rsid w:val="00C66BAC"/>
    <w:rsid w:val="00C6735F"/>
    <w:rsid w:val="00C67B9D"/>
    <w:rsid w:val="00C706CC"/>
    <w:rsid w:val="00C70BFE"/>
    <w:rsid w:val="00C712C0"/>
    <w:rsid w:val="00C71C48"/>
    <w:rsid w:val="00C72655"/>
    <w:rsid w:val="00C73019"/>
    <w:rsid w:val="00C7319B"/>
    <w:rsid w:val="00C7456A"/>
    <w:rsid w:val="00C748E2"/>
    <w:rsid w:val="00C74F10"/>
    <w:rsid w:val="00C75499"/>
    <w:rsid w:val="00C757D9"/>
    <w:rsid w:val="00C75DBF"/>
    <w:rsid w:val="00C77C7D"/>
    <w:rsid w:val="00C8023A"/>
    <w:rsid w:val="00C81719"/>
    <w:rsid w:val="00C8185F"/>
    <w:rsid w:val="00C81F15"/>
    <w:rsid w:val="00C821C2"/>
    <w:rsid w:val="00C82B10"/>
    <w:rsid w:val="00C82BBE"/>
    <w:rsid w:val="00C82C53"/>
    <w:rsid w:val="00C8359D"/>
    <w:rsid w:val="00C8497C"/>
    <w:rsid w:val="00C849D1"/>
    <w:rsid w:val="00C84FCE"/>
    <w:rsid w:val="00C850D9"/>
    <w:rsid w:val="00C85604"/>
    <w:rsid w:val="00C859E2"/>
    <w:rsid w:val="00C86286"/>
    <w:rsid w:val="00C86478"/>
    <w:rsid w:val="00C86611"/>
    <w:rsid w:val="00C86895"/>
    <w:rsid w:val="00C877EC"/>
    <w:rsid w:val="00C87981"/>
    <w:rsid w:val="00C905F9"/>
    <w:rsid w:val="00C91438"/>
    <w:rsid w:val="00C91A31"/>
    <w:rsid w:val="00C920F8"/>
    <w:rsid w:val="00C9298B"/>
    <w:rsid w:val="00C92B23"/>
    <w:rsid w:val="00C92C48"/>
    <w:rsid w:val="00C947B4"/>
    <w:rsid w:val="00C948E2"/>
    <w:rsid w:val="00C95641"/>
    <w:rsid w:val="00C9592C"/>
    <w:rsid w:val="00C95D97"/>
    <w:rsid w:val="00C9616C"/>
    <w:rsid w:val="00C968A9"/>
    <w:rsid w:val="00C9702A"/>
    <w:rsid w:val="00C9745A"/>
    <w:rsid w:val="00C975B0"/>
    <w:rsid w:val="00C97CA2"/>
    <w:rsid w:val="00CA0A4E"/>
    <w:rsid w:val="00CA10BA"/>
    <w:rsid w:val="00CA1D76"/>
    <w:rsid w:val="00CA1ECA"/>
    <w:rsid w:val="00CA2300"/>
    <w:rsid w:val="00CA36A8"/>
    <w:rsid w:val="00CA37F2"/>
    <w:rsid w:val="00CA3D2B"/>
    <w:rsid w:val="00CA4902"/>
    <w:rsid w:val="00CA4A96"/>
    <w:rsid w:val="00CA4AC1"/>
    <w:rsid w:val="00CA5052"/>
    <w:rsid w:val="00CA51A8"/>
    <w:rsid w:val="00CA51E7"/>
    <w:rsid w:val="00CA525A"/>
    <w:rsid w:val="00CA5352"/>
    <w:rsid w:val="00CA5728"/>
    <w:rsid w:val="00CA5B39"/>
    <w:rsid w:val="00CA7613"/>
    <w:rsid w:val="00CA7947"/>
    <w:rsid w:val="00CB1E4E"/>
    <w:rsid w:val="00CB289E"/>
    <w:rsid w:val="00CB2C72"/>
    <w:rsid w:val="00CB3548"/>
    <w:rsid w:val="00CB38E0"/>
    <w:rsid w:val="00CB3A7B"/>
    <w:rsid w:val="00CB3E97"/>
    <w:rsid w:val="00CB4BAF"/>
    <w:rsid w:val="00CB4C3B"/>
    <w:rsid w:val="00CB526B"/>
    <w:rsid w:val="00CB67B8"/>
    <w:rsid w:val="00CB6918"/>
    <w:rsid w:val="00CB75DC"/>
    <w:rsid w:val="00CB78DD"/>
    <w:rsid w:val="00CB7D1B"/>
    <w:rsid w:val="00CC0397"/>
    <w:rsid w:val="00CC0D4C"/>
    <w:rsid w:val="00CC1FC4"/>
    <w:rsid w:val="00CC2F24"/>
    <w:rsid w:val="00CC2F32"/>
    <w:rsid w:val="00CC3FD4"/>
    <w:rsid w:val="00CC5AE2"/>
    <w:rsid w:val="00CC68DF"/>
    <w:rsid w:val="00CC6A1A"/>
    <w:rsid w:val="00CC7D6C"/>
    <w:rsid w:val="00CC7E13"/>
    <w:rsid w:val="00CD000B"/>
    <w:rsid w:val="00CD06E7"/>
    <w:rsid w:val="00CD15A2"/>
    <w:rsid w:val="00CD1B6F"/>
    <w:rsid w:val="00CD1C92"/>
    <w:rsid w:val="00CD21E9"/>
    <w:rsid w:val="00CD259A"/>
    <w:rsid w:val="00CD3179"/>
    <w:rsid w:val="00CD3446"/>
    <w:rsid w:val="00CD36CB"/>
    <w:rsid w:val="00CD4315"/>
    <w:rsid w:val="00CD4386"/>
    <w:rsid w:val="00CD43A5"/>
    <w:rsid w:val="00CD4A99"/>
    <w:rsid w:val="00CD4D43"/>
    <w:rsid w:val="00CD628C"/>
    <w:rsid w:val="00CD7D51"/>
    <w:rsid w:val="00CE02FD"/>
    <w:rsid w:val="00CE047A"/>
    <w:rsid w:val="00CE0BC0"/>
    <w:rsid w:val="00CE1B38"/>
    <w:rsid w:val="00CE2054"/>
    <w:rsid w:val="00CE22FA"/>
    <w:rsid w:val="00CE2513"/>
    <w:rsid w:val="00CE28C0"/>
    <w:rsid w:val="00CE2D80"/>
    <w:rsid w:val="00CE3280"/>
    <w:rsid w:val="00CE3FE1"/>
    <w:rsid w:val="00CE42A3"/>
    <w:rsid w:val="00CE4D72"/>
    <w:rsid w:val="00CE4E1C"/>
    <w:rsid w:val="00CE5489"/>
    <w:rsid w:val="00CE5818"/>
    <w:rsid w:val="00CE5D08"/>
    <w:rsid w:val="00CE6D4A"/>
    <w:rsid w:val="00CE734B"/>
    <w:rsid w:val="00CE7515"/>
    <w:rsid w:val="00CE7DA6"/>
    <w:rsid w:val="00CF0062"/>
    <w:rsid w:val="00CF11C4"/>
    <w:rsid w:val="00CF1576"/>
    <w:rsid w:val="00CF16AE"/>
    <w:rsid w:val="00CF3246"/>
    <w:rsid w:val="00CF35AC"/>
    <w:rsid w:val="00CF3B1A"/>
    <w:rsid w:val="00CF3FDD"/>
    <w:rsid w:val="00CF4618"/>
    <w:rsid w:val="00CF471B"/>
    <w:rsid w:val="00CF4782"/>
    <w:rsid w:val="00CF4A21"/>
    <w:rsid w:val="00CF4B43"/>
    <w:rsid w:val="00CF52A1"/>
    <w:rsid w:val="00CF5A2C"/>
    <w:rsid w:val="00CF5C66"/>
    <w:rsid w:val="00CF5F5B"/>
    <w:rsid w:val="00CF75D7"/>
    <w:rsid w:val="00CF7FF9"/>
    <w:rsid w:val="00D00084"/>
    <w:rsid w:val="00D0050E"/>
    <w:rsid w:val="00D00A5B"/>
    <w:rsid w:val="00D0161A"/>
    <w:rsid w:val="00D0180C"/>
    <w:rsid w:val="00D02A81"/>
    <w:rsid w:val="00D036DC"/>
    <w:rsid w:val="00D03B72"/>
    <w:rsid w:val="00D043DE"/>
    <w:rsid w:val="00D04538"/>
    <w:rsid w:val="00D05194"/>
    <w:rsid w:val="00D053AB"/>
    <w:rsid w:val="00D057FE"/>
    <w:rsid w:val="00D05A8B"/>
    <w:rsid w:val="00D05F1B"/>
    <w:rsid w:val="00D07007"/>
    <w:rsid w:val="00D0727C"/>
    <w:rsid w:val="00D0772D"/>
    <w:rsid w:val="00D07B27"/>
    <w:rsid w:val="00D1020F"/>
    <w:rsid w:val="00D10DE1"/>
    <w:rsid w:val="00D10F42"/>
    <w:rsid w:val="00D11233"/>
    <w:rsid w:val="00D11373"/>
    <w:rsid w:val="00D1238B"/>
    <w:rsid w:val="00D12747"/>
    <w:rsid w:val="00D12BB1"/>
    <w:rsid w:val="00D13AD7"/>
    <w:rsid w:val="00D13E77"/>
    <w:rsid w:val="00D149C7"/>
    <w:rsid w:val="00D14AAA"/>
    <w:rsid w:val="00D14FD3"/>
    <w:rsid w:val="00D150B8"/>
    <w:rsid w:val="00D15A4A"/>
    <w:rsid w:val="00D15B12"/>
    <w:rsid w:val="00D160E5"/>
    <w:rsid w:val="00D17440"/>
    <w:rsid w:val="00D17793"/>
    <w:rsid w:val="00D177C6"/>
    <w:rsid w:val="00D17C2F"/>
    <w:rsid w:val="00D21EE4"/>
    <w:rsid w:val="00D2215F"/>
    <w:rsid w:val="00D223D7"/>
    <w:rsid w:val="00D226AF"/>
    <w:rsid w:val="00D23B4B"/>
    <w:rsid w:val="00D23F8D"/>
    <w:rsid w:val="00D244C0"/>
    <w:rsid w:val="00D24836"/>
    <w:rsid w:val="00D256B2"/>
    <w:rsid w:val="00D259AE"/>
    <w:rsid w:val="00D262DE"/>
    <w:rsid w:val="00D2646C"/>
    <w:rsid w:val="00D26BBE"/>
    <w:rsid w:val="00D270DD"/>
    <w:rsid w:val="00D303EE"/>
    <w:rsid w:val="00D30A83"/>
    <w:rsid w:val="00D30D37"/>
    <w:rsid w:val="00D30FFF"/>
    <w:rsid w:val="00D310D3"/>
    <w:rsid w:val="00D319CE"/>
    <w:rsid w:val="00D328FC"/>
    <w:rsid w:val="00D3322B"/>
    <w:rsid w:val="00D3397C"/>
    <w:rsid w:val="00D33DF7"/>
    <w:rsid w:val="00D344A6"/>
    <w:rsid w:val="00D34915"/>
    <w:rsid w:val="00D34EF5"/>
    <w:rsid w:val="00D35E5E"/>
    <w:rsid w:val="00D36077"/>
    <w:rsid w:val="00D36A33"/>
    <w:rsid w:val="00D37154"/>
    <w:rsid w:val="00D3716A"/>
    <w:rsid w:val="00D37A96"/>
    <w:rsid w:val="00D37AAF"/>
    <w:rsid w:val="00D40006"/>
    <w:rsid w:val="00D4017C"/>
    <w:rsid w:val="00D40245"/>
    <w:rsid w:val="00D41F0B"/>
    <w:rsid w:val="00D42510"/>
    <w:rsid w:val="00D43512"/>
    <w:rsid w:val="00D43525"/>
    <w:rsid w:val="00D436E1"/>
    <w:rsid w:val="00D43F7E"/>
    <w:rsid w:val="00D44131"/>
    <w:rsid w:val="00D44A67"/>
    <w:rsid w:val="00D44A81"/>
    <w:rsid w:val="00D4505A"/>
    <w:rsid w:val="00D45E17"/>
    <w:rsid w:val="00D45E62"/>
    <w:rsid w:val="00D4759F"/>
    <w:rsid w:val="00D475F7"/>
    <w:rsid w:val="00D477C5"/>
    <w:rsid w:val="00D477D7"/>
    <w:rsid w:val="00D47C84"/>
    <w:rsid w:val="00D50A0F"/>
    <w:rsid w:val="00D50AEA"/>
    <w:rsid w:val="00D50C2D"/>
    <w:rsid w:val="00D513C9"/>
    <w:rsid w:val="00D51560"/>
    <w:rsid w:val="00D51772"/>
    <w:rsid w:val="00D5193E"/>
    <w:rsid w:val="00D51C92"/>
    <w:rsid w:val="00D51FA8"/>
    <w:rsid w:val="00D524A9"/>
    <w:rsid w:val="00D54298"/>
    <w:rsid w:val="00D54837"/>
    <w:rsid w:val="00D54E1B"/>
    <w:rsid w:val="00D553EB"/>
    <w:rsid w:val="00D55451"/>
    <w:rsid w:val="00D566CA"/>
    <w:rsid w:val="00D57785"/>
    <w:rsid w:val="00D57C2C"/>
    <w:rsid w:val="00D63FD5"/>
    <w:rsid w:val="00D6499C"/>
    <w:rsid w:val="00D64D5D"/>
    <w:rsid w:val="00D65647"/>
    <w:rsid w:val="00D664EB"/>
    <w:rsid w:val="00D669CD"/>
    <w:rsid w:val="00D66A3A"/>
    <w:rsid w:val="00D66BD2"/>
    <w:rsid w:val="00D70084"/>
    <w:rsid w:val="00D7096F"/>
    <w:rsid w:val="00D70E5E"/>
    <w:rsid w:val="00D71850"/>
    <w:rsid w:val="00D720A8"/>
    <w:rsid w:val="00D721CC"/>
    <w:rsid w:val="00D72E9C"/>
    <w:rsid w:val="00D73D6B"/>
    <w:rsid w:val="00D742F7"/>
    <w:rsid w:val="00D74DF3"/>
    <w:rsid w:val="00D74EA3"/>
    <w:rsid w:val="00D7566D"/>
    <w:rsid w:val="00D75F17"/>
    <w:rsid w:val="00D760AA"/>
    <w:rsid w:val="00D76A27"/>
    <w:rsid w:val="00D771E3"/>
    <w:rsid w:val="00D77655"/>
    <w:rsid w:val="00D77CD2"/>
    <w:rsid w:val="00D77F8C"/>
    <w:rsid w:val="00D77FEC"/>
    <w:rsid w:val="00D8044D"/>
    <w:rsid w:val="00D80A39"/>
    <w:rsid w:val="00D81195"/>
    <w:rsid w:val="00D812F6"/>
    <w:rsid w:val="00D813E4"/>
    <w:rsid w:val="00D83C96"/>
    <w:rsid w:val="00D83E4A"/>
    <w:rsid w:val="00D84CBA"/>
    <w:rsid w:val="00D85791"/>
    <w:rsid w:val="00D8589F"/>
    <w:rsid w:val="00D864CD"/>
    <w:rsid w:val="00D86509"/>
    <w:rsid w:val="00D86794"/>
    <w:rsid w:val="00D870BD"/>
    <w:rsid w:val="00D87127"/>
    <w:rsid w:val="00D87160"/>
    <w:rsid w:val="00D8724A"/>
    <w:rsid w:val="00D87726"/>
    <w:rsid w:val="00D909DD"/>
    <w:rsid w:val="00D90A6C"/>
    <w:rsid w:val="00D90C5E"/>
    <w:rsid w:val="00D91937"/>
    <w:rsid w:val="00D91A67"/>
    <w:rsid w:val="00D91B05"/>
    <w:rsid w:val="00D92432"/>
    <w:rsid w:val="00D9259C"/>
    <w:rsid w:val="00D931E7"/>
    <w:rsid w:val="00D94587"/>
    <w:rsid w:val="00D94633"/>
    <w:rsid w:val="00D9464A"/>
    <w:rsid w:val="00D94B01"/>
    <w:rsid w:val="00D94C3F"/>
    <w:rsid w:val="00D95012"/>
    <w:rsid w:val="00D952E7"/>
    <w:rsid w:val="00D95E02"/>
    <w:rsid w:val="00D96232"/>
    <w:rsid w:val="00D965FE"/>
    <w:rsid w:val="00D96816"/>
    <w:rsid w:val="00D96E60"/>
    <w:rsid w:val="00D97436"/>
    <w:rsid w:val="00D9762C"/>
    <w:rsid w:val="00DA01D7"/>
    <w:rsid w:val="00DA056A"/>
    <w:rsid w:val="00DA1679"/>
    <w:rsid w:val="00DA1870"/>
    <w:rsid w:val="00DA1920"/>
    <w:rsid w:val="00DA2062"/>
    <w:rsid w:val="00DA2617"/>
    <w:rsid w:val="00DA2915"/>
    <w:rsid w:val="00DA2C3F"/>
    <w:rsid w:val="00DA358E"/>
    <w:rsid w:val="00DA3DFE"/>
    <w:rsid w:val="00DA4A77"/>
    <w:rsid w:val="00DA4D9E"/>
    <w:rsid w:val="00DA5AC7"/>
    <w:rsid w:val="00DA5D37"/>
    <w:rsid w:val="00DA5D9C"/>
    <w:rsid w:val="00DA6705"/>
    <w:rsid w:val="00DA7152"/>
    <w:rsid w:val="00DA7239"/>
    <w:rsid w:val="00DA7433"/>
    <w:rsid w:val="00DB018D"/>
    <w:rsid w:val="00DB0B17"/>
    <w:rsid w:val="00DB19D3"/>
    <w:rsid w:val="00DB2866"/>
    <w:rsid w:val="00DB4320"/>
    <w:rsid w:val="00DB43BA"/>
    <w:rsid w:val="00DB43BC"/>
    <w:rsid w:val="00DB5B17"/>
    <w:rsid w:val="00DB5F14"/>
    <w:rsid w:val="00DB5FCF"/>
    <w:rsid w:val="00DB6C26"/>
    <w:rsid w:val="00DB7444"/>
    <w:rsid w:val="00DB78A4"/>
    <w:rsid w:val="00DB7E91"/>
    <w:rsid w:val="00DB7EF8"/>
    <w:rsid w:val="00DC01BC"/>
    <w:rsid w:val="00DC0441"/>
    <w:rsid w:val="00DC0660"/>
    <w:rsid w:val="00DC0D55"/>
    <w:rsid w:val="00DC1488"/>
    <w:rsid w:val="00DC1D49"/>
    <w:rsid w:val="00DC2396"/>
    <w:rsid w:val="00DC2426"/>
    <w:rsid w:val="00DC2A00"/>
    <w:rsid w:val="00DC2D5C"/>
    <w:rsid w:val="00DC47B9"/>
    <w:rsid w:val="00DC6253"/>
    <w:rsid w:val="00DC6C2C"/>
    <w:rsid w:val="00DC7058"/>
    <w:rsid w:val="00DD0938"/>
    <w:rsid w:val="00DD176B"/>
    <w:rsid w:val="00DD1968"/>
    <w:rsid w:val="00DD1A35"/>
    <w:rsid w:val="00DD1F93"/>
    <w:rsid w:val="00DD335D"/>
    <w:rsid w:val="00DD3DA5"/>
    <w:rsid w:val="00DD3ECC"/>
    <w:rsid w:val="00DD4DE4"/>
    <w:rsid w:val="00DD51DC"/>
    <w:rsid w:val="00DD52B9"/>
    <w:rsid w:val="00DD5916"/>
    <w:rsid w:val="00DD634A"/>
    <w:rsid w:val="00DD7BC5"/>
    <w:rsid w:val="00DE0032"/>
    <w:rsid w:val="00DE1186"/>
    <w:rsid w:val="00DE1EEA"/>
    <w:rsid w:val="00DE1F9B"/>
    <w:rsid w:val="00DE2ABA"/>
    <w:rsid w:val="00DE2D10"/>
    <w:rsid w:val="00DE3DDF"/>
    <w:rsid w:val="00DE3E71"/>
    <w:rsid w:val="00DE4C9C"/>
    <w:rsid w:val="00DE53EC"/>
    <w:rsid w:val="00DE57C2"/>
    <w:rsid w:val="00DE5C96"/>
    <w:rsid w:val="00DE682D"/>
    <w:rsid w:val="00DE7461"/>
    <w:rsid w:val="00DE7E37"/>
    <w:rsid w:val="00DF01DD"/>
    <w:rsid w:val="00DF09C1"/>
    <w:rsid w:val="00DF0A12"/>
    <w:rsid w:val="00DF0B12"/>
    <w:rsid w:val="00DF119D"/>
    <w:rsid w:val="00DF19E0"/>
    <w:rsid w:val="00DF24DE"/>
    <w:rsid w:val="00DF2E9A"/>
    <w:rsid w:val="00DF3490"/>
    <w:rsid w:val="00DF351A"/>
    <w:rsid w:val="00DF3729"/>
    <w:rsid w:val="00DF53D7"/>
    <w:rsid w:val="00DF5A15"/>
    <w:rsid w:val="00DF5D8A"/>
    <w:rsid w:val="00DF6872"/>
    <w:rsid w:val="00DF78BD"/>
    <w:rsid w:val="00DF78FB"/>
    <w:rsid w:val="00E012A7"/>
    <w:rsid w:val="00E01A2A"/>
    <w:rsid w:val="00E028CB"/>
    <w:rsid w:val="00E02B3C"/>
    <w:rsid w:val="00E02F93"/>
    <w:rsid w:val="00E039CD"/>
    <w:rsid w:val="00E045A9"/>
    <w:rsid w:val="00E04C66"/>
    <w:rsid w:val="00E04F5B"/>
    <w:rsid w:val="00E05A37"/>
    <w:rsid w:val="00E05CBC"/>
    <w:rsid w:val="00E06312"/>
    <w:rsid w:val="00E06382"/>
    <w:rsid w:val="00E065BE"/>
    <w:rsid w:val="00E06BE9"/>
    <w:rsid w:val="00E06C79"/>
    <w:rsid w:val="00E07AF7"/>
    <w:rsid w:val="00E10387"/>
    <w:rsid w:val="00E10896"/>
    <w:rsid w:val="00E1091E"/>
    <w:rsid w:val="00E11656"/>
    <w:rsid w:val="00E12194"/>
    <w:rsid w:val="00E12720"/>
    <w:rsid w:val="00E13283"/>
    <w:rsid w:val="00E14DB2"/>
    <w:rsid w:val="00E154BF"/>
    <w:rsid w:val="00E1557C"/>
    <w:rsid w:val="00E16805"/>
    <w:rsid w:val="00E17E74"/>
    <w:rsid w:val="00E21379"/>
    <w:rsid w:val="00E22F08"/>
    <w:rsid w:val="00E233E4"/>
    <w:rsid w:val="00E23A0B"/>
    <w:rsid w:val="00E23E74"/>
    <w:rsid w:val="00E2421F"/>
    <w:rsid w:val="00E24D1F"/>
    <w:rsid w:val="00E26235"/>
    <w:rsid w:val="00E2662D"/>
    <w:rsid w:val="00E271F4"/>
    <w:rsid w:val="00E27798"/>
    <w:rsid w:val="00E27C7B"/>
    <w:rsid w:val="00E27FE1"/>
    <w:rsid w:val="00E300AD"/>
    <w:rsid w:val="00E3016E"/>
    <w:rsid w:val="00E3049C"/>
    <w:rsid w:val="00E3060E"/>
    <w:rsid w:val="00E308FE"/>
    <w:rsid w:val="00E30C38"/>
    <w:rsid w:val="00E30F0B"/>
    <w:rsid w:val="00E323C1"/>
    <w:rsid w:val="00E32C3A"/>
    <w:rsid w:val="00E33108"/>
    <w:rsid w:val="00E33144"/>
    <w:rsid w:val="00E34C11"/>
    <w:rsid w:val="00E34F18"/>
    <w:rsid w:val="00E36282"/>
    <w:rsid w:val="00E36F69"/>
    <w:rsid w:val="00E374C9"/>
    <w:rsid w:val="00E401A0"/>
    <w:rsid w:val="00E40A94"/>
    <w:rsid w:val="00E40C72"/>
    <w:rsid w:val="00E41575"/>
    <w:rsid w:val="00E416A6"/>
    <w:rsid w:val="00E4232C"/>
    <w:rsid w:val="00E42AF9"/>
    <w:rsid w:val="00E43693"/>
    <w:rsid w:val="00E438D3"/>
    <w:rsid w:val="00E44302"/>
    <w:rsid w:val="00E446BF"/>
    <w:rsid w:val="00E44762"/>
    <w:rsid w:val="00E44BA3"/>
    <w:rsid w:val="00E45D4E"/>
    <w:rsid w:val="00E4775B"/>
    <w:rsid w:val="00E500A5"/>
    <w:rsid w:val="00E502F3"/>
    <w:rsid w:val="00E503DE"/>
    <w:rsid w:val="00E506CF"/>
    <w:rsid w:val="00E50F25"/>
    <w:rsid w:val="00E50F70"/>
    <w:rsid w:val="00E5165F"/>
    <w:rsid w:val="00E51756"/>
    <w:rsid w:val="00E518A0"/>
    <w:rsid w:val="00E519E6"/>
    <w:rsid w:val="00E51B84"/>
    <w:rsid w:val="00E5209A"/>
    <w:rsid w:val="00E52B3A"/>
    <w:rsid w:val="00E53639"/>
    <w:rsid w:val="00E5375C"/>
    <w:rsid w:val="00E55CF6"/>
    <w:rsid w:val="00E57F5F"/>
    <w:rsid w:val="00E6026D"/>
    <w:rsid w:val="00E60930"/>
    <w:rsid w:val="00E61A0B"/>
    <w:rsid w:val="00E637C8"/>
    <w:rsid w:val="00E63D3F"/>
    <w:rsid w:val="00E6445D"/>
    <w:rsid w:val="00E64729"/>
    <w:rsid w:val="00E653BE"/>
    <w:rsid w:val="00E66448"/>
    <w:rsid w:val="00E672FF"/>
    <w:rsid w:val="00E67818"/>
    <w:rsid w:val="00E67939"/>
    <w:rsid w:val="00E67EE0"/>
    <w:rsid w:val="00E70534"/>
    <w:rsid w:val="00E70BEF"/>
    <w:rsid w:val="00E70D68"/>
    <w:rsid w:val="00E71636"/>
    <w:rsid w:val="00E72D34"/>
    <w:rsid w:val="00E7343E"/>
    <w:rsid w:val="00E73F19"/>
    <w:rsid w:val="00E757D8"/>
    <w:rsid w:val="00E76912"/>
    <w:rsid w:val="00E76A6C"/>
    <w:rsid w:val="00E76C3D"/>
    <w:rsid w:val="00E76DEC"/>
    <w:rsid w:val="00E777FB"/>
    <w:rsid w:val="00E8045D"/>
    <w:rsid w:val="00E80B44"/>
    <w:rsid w:val="00E8222A"/>
    <w:rsid w:val="00E824A9"/>
    <w:rsid w:val="00E82821"/>
    <w:rsid w:val="00E8311E"/>
    <w:rsid w:val="00E83D5E"/>
    <w:rsid w:val="00E8405B"/>
    <w:rsid w:val="00E84666"/>
    <w:rsid w:val="00E8574C"/>
    <w:rsid w:val="00E85911"/>
    <w:rsid w:val="00E8683D"/>
    <w:rsid w:val="00E8733F"/>
    <w:rsid w:val="00E90834"/>
    <w:rsid w:val="00E90ABD"/>
    <w:rsid w:val="00E91144"/>
    <w:rsid w:val="00E919C3"/>
    <w:rsid w:val="00E91C38"/>
    <w:rsid w:val="00E925F8"/>
    <w:rsid w:val="00E93705"/>
    <w:rsid w:val="00E93E14"/>
    <w:rsid w:val="00E96661"/>
    <w:rsid w:val="00E96AE0"/>
    <w:rsid w:val="00E96BBF"/>
    <w:rsid w:val="00E9721D"/>
    <w:rsid w:val="00EA0073"/>
    <w:rsid w:val="00EA0181"/>
    <w:rsid w:val="00EA0855"/>
    <w:rsid w:val="00EA0EF1"/>
    <w:rsid w:val="00EA162F"/>
    <w:rsid w:val="00EA190D"/>
    <w:rsid w:val="00EA1E97"/>
    <w:rsid w:val="00EA1FE5"/>
    <w:rsid w:val="00EA21F3"/>
    <w:rsid w:val="00EA2534"/>
    <w:rsid w:val="00EA25EA"/>
    <w:rsid w:val="00EA2AA3"/>
    <w:rsid w:val="00EA3124"/>
    <w:rsid w:val="00EA3687"/>
    <w:rsid w:val="00EA48EE"/>
    <w:rsid w:val="00EA4DAE"/>
    <w:rsid w:val="00EA5115"/>
    <w:rsid w:val="00EA5184"/>
    <w:rsid w:val="00EA5223"/>
    <w:rsid w:val="00EA550E"/>
    <w:rsid w:val="00EA5649"/>
    <w:rsid w:val="00EA5A82"/>
    <w:rsid w:val="00EA5D99"/>
    <w:rsid w:val="00EA61CA"/>
    <w:rsid w:val="00EA64B4"/>
    <w:rsid w:val="00EA7424"/>
    <w:rsid w:val="00EA7D97"/>
    <w:rsid w:val="00EB0EBF"/>
    <w:rsid w:val="00EB0F21"/>
    <w:rsid w:val="00EB1153"/>
    <w:rsid w:val="00EB1287"/>
    <w:rsid w:val="00EB1E0A"/>
    <w:rsid w:val="00EB2656"/>
    <w:rsid w:val="00EB3002"/>
    <w:rsid w:val="00EB3012"/>
    <w:rsid w:val="00EB307C"/>
    <w:rsid w:val="00EB33A8"/>
    <w:rsid w:val="00EB3620"/>
    <w:rsid w:val="00EB378A"/>
    <w:rsid w:val="00EB4345"/>
    <w:rsid w:val="00EB50BD"/>
    <w:rsid w:val="00EB531E"/>
    <w:rsid w:val="00EB5B9A"/>
    <w:rsid w:val="00EB5E86"/>
    <w:rsid w:val="00EB61A2"/>
    <w:rsid w:val="00EB67AA"/>
    <w:rsid w:val="00EB6946"/>
    <w:rsid w:val="00EB69DE"/>
    <w:rsid w:val="00EB6A98"/>
    <w:rsid w:val="00EB7082"/>
    <w:rsid w:val="00EB75DD"/>
    <w:rsid w:val="00EB7F67"/>
    <w:rsid w:val="00EC107F"/>
    <w:rsid w:val="00EC137A"/>
    <w:rsid w:val="00EC1EF3"/>
    <w:rsid w:val="00EC20D4"/>
    <w:rsid w:val="00EC269E"/>
    <w:rsid w:val="00EC3B99"/>
    <w:rsid w:val="00EC3FE3"/>
    <w:rsid w:val="00EC407F"/>
    <w:rsid w:val="00EC41B0"/>
    <w:rsid w:val="00EC4362"/>
    <w:rsid w:val="00EC58D3"/>
    <w:rsid w:val="00EC6179"/>
    <w:rsid w:val="00EC6AC1"/>
    <w:rsid w:val="00EC71CD"/>
    <w:rsid w:val="00EC7AC5"/>
    <w:rsid w:val="00EC7F2C"/>
    <w:rsid w:val="00ED047D"/>
    <w:rsid w:val="00ED112B"/>
    <w:rsid w:val="00ED12B7"/>
    <w:rsid w:val="00ED13F8"/>
    <w:rsid w:val="00ED22AA"/>
    <w:rsid w:val="00ED269B"/>
    <w:rsid w:val="00ED2CA1"/>
    <w:rsid w:val="00ED30E4"/>
    <w:rsid w:val="00ED34D6"/>
    <w:rsid w:val="00ED4390"/>
    <w:rsid w:val="00ED4395"/>
    <w:rsid w:val="00ED4814"/>
    <w:rsid w:val="00ED54FD"/>
    <w:rsid w:val="00ED5B30"/>
    <w:rsid w:val="00ED62BA"/>
    <w:rsid w:val="00ED6486"/>
    <w:rsid w:val="00ED6F37"/>
    <w:rsid w:val="00ED7330"/>
    <w:rsid w:val="00ED7447"/>
    <w:rsid w:val="00EE099D"/>
    <w:rsid w:val="00EE101A"/>
    <w:rsid w:val="00EE1051"/>
    <w:rsid w:val="00EE1A74"/>
    <w:rsid w:val="00EE1AA3"/>
    <w:rsid w:val="00EE1EE0"/>
    <w:rsid w:val="00EE2D56"/>
    <w:rsid w:val="00EE3B16"/>
    <w:rsid w:val="00EE3CEB"/>
    <w:rsid w:val="00EE3D17"/>
    <w:rsid w:val="00EE45F9"/>
    <w:rsid w:val="00EE510E"/>
    <w:rsid w:val="00EE5177"/>
    <w:rsid w:val="00EE51AE"/>
    <w:rsid w:val="00EE5D28"/>
    <w:rsid w:val="00EE5F29"/>
    <w:rsid w:val="00EE6A39"/>
    <w:rsid w:val="00EE6AED"/>
    <w:rsid w:val="00EE724D"/>
    <w:rsid w:val="00EF043C"/>
    <w:rsid w:val="00EF0A49"/>
    <w:rsid w:val="00EF1D29"/>
    <w:rsid w:val="00EF31D4"/>
    <w:rsid w:val="00EF3B93"/>
    <w:rsid w:val="00EF3CCF"/>
    <w:rsid w:val="00EF451B"/>
    <w:rsid w:val="00EF54DE"/>
    <w:rsid w:val="00EF5528"/>
    <w:rsid w:val="00EF57ED"/>
    <w:rsid w:val="00EF6965"/>
    <w:rsid w:val="00EF6DD0"/>
    <w:rsid w:val="00EF6E68"/>
    <w:rsid w:val="00EF72BF"/>
    <w:rsid w:val="00F00A9A"/>
    <w:rsid w:val="00F01063"/>
    <w:rsid w:val="00F01C6E"/>
    <w:rsid w:val="00F01CC5"/>
    <w:rsid w:val="00F029A7"/>
    <w:rsid w:val="00F02EBD"/>
    <w:rsid w:val="00F03B21"/>
    <w:rsid w:val="00F03CC2"/>
    <w:rsid w:val="00F043A1"/>
    <w:rsid w:val="00F04F9F"/>
    <w:rsid w:val="00F05C15"/>
    <w:rsid w:val="00F0625A"/>
    <w:rsid w:val="00F06570"/>
    <w:rsid w:val="00F079DE"/>
    <w:rsid w:val="00F1022E"/>
    <w:rsid w:val="00F11872"/>
    <w:rsid w:val="00F120A0"/>
    <w:rsid w:val="00F131D6"/>
    <w:rsid w:val="00F155D1"/>
    <w:rsid w:val="00F16FD0"/>
    <w:rsid w:val="00F171E3"/>
    <w:rsid w:val="00F17BFF"/>
    <w:rsid w:val="00F17E61"/>
    <w:rsid w:val="00F206F1"/>
    <w:rsid w:val="00F21177"/>
    <w:rsid w:val="00F21786"/>
    <w:rsid w:val="00F239F8"/>
    <w:rsid w:val="00F23D96"/>
    <w:rsid w:val="00F2416C"/>
    <w:rsid w:val="00F245ED"/>
    <w:rsid w:val="00F24883"/>
    <w:rsid w:val="00F253AC"/>
    <w:rsid w:val="00F26508"/>
    <w:rsid w:val="00F26A96"/>
    <w:rsid w:val="00F26AD4"/>
    <w:rsid w:val="00F27985"/>
    <w:rsid w:val="00F279E1"/>
    <w:rsid w:val="00F30281"/>
    <w:rsid w:val="00F30400"/>
    <w:rsid w:val="00F319B6"/>
    <w:rsid w:val="00F31A67"/>
    <w:rsid w:val="00F320F4"/>
    <w:rsid w:val="00F33A5C"/>
    <w:rsid w:val="00F33D9A"/>
    <w:rsid w:val="00F3434E"/>
    <w:rsid w:val="00F3496C"/>
    <w:rsid w:val="00F35021"/>
    <w:rsid w:val="00F35548"/>
    <w:rsid w:val="00F358FD"/>
    <w:rsid w:val="00F35BD1"/>
    <w:rsid w:val="00F35DF4"/>
    <w:rsid w:val="00F36555"/>
    <w:rsid w:val="00F367E1"/>
    <w:rsid w:val="00F36AE4"/>
    <w:rsid w:val="00F3718E"/>
    <w:rsid w:val="00F37260"/>
    <w:rsid w:val="00F375C9"/>
    <w:rsid w:val="00F376F4"/>
    <w:rsid w:val="00F37F9C"/>
    <w:rsid w:val="00F40F55"/>
    <w:rsid w:val="00F41148"/>
    <w:rsid w:val="00F414DE"/>
    <w:rsid w:val="00F41D5D"/>
    <w:rsid w:val="00F41E17"/>
    <w:rsid w:val="00F42300"/>
    <w:rsid w:val="00F43DAB"/>
    <w:rsid w:val="00F43F18"/>
    <w:rsid w:val="00F44086"/>
    <w:rsid w:val="00F4471D"/>
    <w:rsid w:val="00F456B1"/>
    <w:rsid w:val="00F47033"/>
    <w:rsid w:val="00F50187"/>
    <w:rsid w:val="00F50429"/>
    <w:rsid w:val="00F516A8"/>
    <w:rsid w:val="00F51BF6"/>
    <w:rsid w:val="00F5241F"/>
    <w:rsid w:val="00F524F5"/>
    <w:rsid w:val="00F53242"/>
    <w:rsid w:val="00F53C01"/>
    <w:rsid w:val="00F550DF"/>
    <w:rsid w:val="00F55A11"/>
    <w:rsid w:val="00F5616E"/>
    <w:rsid w:val="00F5624F"/>
    <w:rsid w:val="00F5641E"/>
    <w:rsid w:val="00F56B06"/>
    <w:rsid w:val="00F5759E"/>
    <w:rsid w:val="00F579A2"/>
    <w:rsid w:val="00F60D41"/>
    <w:rsid w:val="00F60E46"/>
    <w:rsid w:val="00F60F7A"/>
    <w:rsid w:val="00F61A88"/>
    <w:rsid w:val="00F61AFB"/>
    <w:rsid w:val="00F62141"/>
    <w:rsid w:val="00F62444"/>
    <w:rsid w:val="00F631BB"/>
    <w:rsid w:val="00F634B1"/>
    <w:rsid w:val="00F6429B"/>
    <w:rsid w:val="00F64A46"/>
    <w:rsid w:val="00F6519D"/>
    <w:rsid w:val="00F654D7"/>
    <w:rsid w:val="00F6569E"/>
    <w:rsid w:val="00F65AC9"/>
    <w:rsid w:val="00F663B6"/>
    <w:rsid w:val="00F66921"/>
    <w:rsid w:val="00F67B0D"/>
    <w:rsid w:val="00F70583"/>
    <w:rsid w:val="00F70D66"/>
    <w:rsid w:val="00F7118D"/>
    <w:rsid w:val="00F713E1"/>
    <w:rsid w:val="00F715F0"/>
    <w:rsid w:val="00F715F3"/>
    <w:rsid w:val="00F71769"/>
    <w:rsid w:val="00F718A2"/>
    <w:rsid w:val="00F71B5D"/>
    <w:rsid w:val="00F72319"/>
    <w:rsid w:val="00F726AB"/>
    <w:rsid w:val="00F732B3"/>
    <w:rsid w:val="00F735EC"/>
    <w:rsid w:val="00F738AA"/>
    <w:rsid w:val="00F73E1A"/>
    <w:rsid w:val="00F74C61"/>
    <w:rsid w:val="00F75CC9"/>
    <w:rsid w:val="00F75D84"/>
    <w:rsid w:val="00F773A9"/>
    <w:rsid w:val="00F805C9"/>
    <w:rsid w:val="00F80CC9"/>
    <w:rsid w:val="00F81550"/>
    <w:rsid w:val="00F81D81"/>
    <w:rsid w:val="00F823B2"/>
    <w:rsid w:val="00F82A72"/>
    <w:rsid w:val="00F852FB"/>
    <w:rsid w:val="00F864E1"/>
    <w:rsid w:val="00F86917"/>
    <w:rsid w:val="00F86C25"/>
    <w:rsid w:val="00F8752A"/>
    <w:rsid w:val="00F90D9E"/>
    <w:rsid w:val="00F90F20"/>
    <w:rsid w:val="00F91257"/>
    <w:rsid w:val="00F91915"/>
    <w:rsid w:val="00F91B1E"/>
    <w:rsid w:val="00F93B18"/>
    <w:rsid w:val="00F93C54"/>
    <w:rsid w:val="00F93DC5"/>
    <w:rsid w:val="00F940E5"/>
    <w:rsid w:val="00F94C26"/>
    <w:rsid w:val="00F952AA"/>
    <w:rsid w:val="00F9570C"/>
    <w:rsid w:val="00F95A60"/>
    <w:rsid w:val="00F96C45"/>
    <w:rsid w:val="00F96E3C"/>
    <w:rsid w:val="00FA050E"/>
    <w:rsid w:val="00FA0879"/>
    <w:rsid w:val="00FA0F88"/>
    <w:rsid w:val="00FA1076"/>
    <w:rsid w:val="00FA2362"/>
    <w:rsid w:val="00FA23E9"/>
    <w:rsid w:val="00FA2B5D"/>
    <w:rsid w:val="00FA2E83"/>
    <w:rsid w:val="00FA345B"/>
    <w:rsid w:val="00FA34FD"/>
    <w:rsid w:val="00FA35EF"/>
    <w:rsid w:val="00FA4C88"/>
    <w:rsid w:val="00FA505F"/>
    <w:rsid w:val="00FA5D15"/>
    <w:rsid w:val="00FA5E20"/>
    <w:rsid w:val="00FA72C9"/>
    <w:rsid w:val="00FB04B9"/>
    <w:rsid w:val="00FB0BFB"/>
    <w:rsid w:val="00FB0C9B"/>
    <w:rsid w:val="00FB12EB"/>
    <w:rsid w:val="00FB19CF"/>
    <w:rsid w:val="00FB21EC"/>
    <w:rsid w:val="00FB277C"/>
    <w:rsid w:val="00FB2BAA"/>
    <w:rsid w:val="00FB2EC3"/>
    <w:rsid w:val="00FB2EC6"/>
    <w:rsid w:val="00FB2F73"/>
    <w:rsid w:val="00FB3570"/>
    <w:rsid w:val="00FB3B33"/>
    <w:rsid w:val="00FB3D77"/>
    <w:rsid w:val="00FB490D"/>
    <w:rsid w:val="00FB51C8"/>
    <w:rsid w:val="00FB634B"/>
    <w:rsid w:val="00FB649D"/>
    <w:rsid w:val="00FB67B1"/>
    <w:rsid w:val="00FB6ADE"/>
    <w:rsid w:val="00FB715E"/>
    <w:rsid w:val="00FB72C6"/>
    <w:rsid w:val="00FC2CD1"/>
    <w:rsid w:val="00FC33A7"/>
    <w:rsid w:val="00FC378E"/>
    <w:rsid w:val="00FC4A05"/>
    <w:rsid w:val="00FC5886"/>
    <w:rsid w:val="00FC6BB3"/>
    <w:rsid w:val="00FC6DCD"/>
    <w:rsid w:val="00FC7372"/>
    <w:rsid w:val="00FC7FB8"/>
    <w:rsid w:val="00FD0CC3"/>
    <w:rsid w:val="00FD0EAE"/>
    <w:rsid w:val="00FD1024"/>
    <w:rsid w:val="00FD1872"/>
    <w:rsid w:val="00FD2505"/>
    <w:rsid w:val="00FD2EEC"/>
    <w:rsid w:val="00FD315C"/>
    <w:rsid w:val="00FD36B0"/>
    <w:rsid w:val="00FD4546"/>
    <w:rsid w:val="00FD4D68"/>
    <w:rsid w:val="00FD5488"/>
    <w:rsid w:val="00FD586A"/>
    <w:rsid w:val="00FD5921"/>
    <w:rsid w:val="00FD5B72"/>
    <w:rsid w:val="00FD7E44"/>
    <w:rsid w:val="00FE0F7E"/>
    <w:rsid w:val="00FE13A8"/>
    <w:rsid w:val="00FE1FEE"/>
    <w:rsid w:val="00FE20DC"/>
    <w:rsid w:val="00FE20F4"/>
    <w:rsid w:val="00FE2B0F"/>
    <w:rsid w:val="00FE3346"/>
    <w:rsid w:val="00FE348F"/>
    <w:rsid w:val="00FE3A43"/>
    <w:rsid w:val="00FE3CAC"/>
    <w:rsid w:val="00FE3D9A"/>
    <w:rsid w:val="00FE46A1"/>
    <w:rsid w:val="00FE4DB0"/>
    <w:rsid w:val="00FE5F98"/>
    <w:rsid w:val="00FE6E7F"/>
    <w:rsid w:val="00FE7505"/>
    <w:rsid w:val="00FE780C"/>
    <w:rsid w:val="00FF037C"/>
    <w:rsid w:val="00FF0970"/>
    <w:rsid w:val="00FF0D9E"/>
    <w:rsid w:val="00FF1261"/>
    <w:rsid w:val="00FF1354"/>
    <w:rsid w:val="00FF1544"/>
    <w:rsid w:val="00FF1E15"/>
    <w:rsid w:val="00FF2703"/>
    <w:rsid w:val="00FF2770"/>
    <w:rsid w:val="00FF2D2A"/>
    <w:rsid w:val="00FF36F0"/>
    <w:rsid w:val="00FF3F80"/>
    <w:rsid w:val="00FF5043"/>
    <w:rsid w:val="00FF594A"/>
    <w:rsid w:val="00FF6A90"/>
    <w:rsid w:val="00FF6EE7"/>
    <w:rsid w:val="00FF70F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64BB6133"/>
  <w15:chartTrackingRefBased/>
  <w15:docId w15:val="{07B299DB-5195-4DA4-BA8C-3D1187D1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2E7A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uiPriority w:val="9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val="en-US" w:eastAsia="en-US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76715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7671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98E6B-DBA6-4C7A-87C4-94838BBA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1315</TotalTime>
  <Pages>50</Pages>
  <Words>13382</Words>
  <Characters>76284</Characters>
  <Application>Microsoft Office Word</Application>
  <DocSecurity>0</DocSecurity>
  <Lines>635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89488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Anutida Takong</cp:lastModifiedBy>
  <cp:revision>334</cp:revision>
  <cp:lastPrinted>2020-02-17T01:25:00Z</cp:lastPrinted>
  <dcterms:created xsi:type="dcterms:W3CDTF">2019-10-04T07:35:00Z</dcterms:created>
  <dcterms:modified xsi:type="dcterms:W3CDTF">2020-02-20T08:02:00Z</dcterms:modified>
</cp:coreProperties>
</file>