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B5BE8E" w14:textId="77777777" w:rsidR="00CA5E04" w:rsidRPr="00A60724" w:rsidRDefault="00CA5E04" w:rsidP="00EB3DF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b/>
          <w:bCs/>
          <w:cs/>
        </w:rPr>
      </w:pPr>
      <w:bookmarkStart w:id="0" w:name="OLE_LINK1"/>
    </w:p>
    <w:p w14:paraId="18128B3D" w14:textId="77777777" w:rsidR="009E45D4" w:rsidRPr="00EB3DF9" w:rsidRDefault="004762B0" w:rsidP="00EB3DF9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sz w:val="30"/>
          <w:szCs w:val="30"/>
          <w:cs/>
          <w:lang w:val="en-US" w:bidi="th-TH"/>
        </w:rPr>
      </w:pPr>
      <w:r w:rsidRPr="00EB3DF9">
        <w:rPr>
          <w:rFonts w:ascii="Angsana New" w:hAnsi="Angsana New"/>
          <w:bCs/>
          <w:sz w:val="30"/>
          <w:szCs w:val="30"/>
          <w:cs/>
          <w:lang w:bidi="th-TH"/>
        </w:rPr>
        <w:t>หมายเหตุ</w:t>
      </w:r>
      <w:r w:rsidRPr="00EB3DF9">
        <w:rPr>
          <w:rFonts w:ascii="Angsana New" w:hAnsi="Angsana New"/>
          <w:b w:val="0"/>
          <w:sz w:val="30"/>
          <w:szCs w:val="30"/>
          <w:cs/>
          <w:lang w:bidi="th-TH"/>
        </w:rPr>
        <w:tab/>
        <w:t xml:space="preserve">     </w:t>
      </w:r>
      <w:r w:rsidRPr="00EB3DF9">
        <w:rPr>
          <w:rFonts w:ascii="Angsana New" w:hAnsi="Angsana New"/>
          <w:bCs/>
          <w:sz w:val="30"/>
          <w:szCs w:val="30"/>
          <w:cs/>
          <w:lang w:bidi="th-TH"/>
        </w:rPr>
        <w:t xml:space="preserve"> สารบัญ</w:t>
      </w:r>
    </w:p>
    <w:p w14:paraId="1A746FF7" w14:textId="77777777" w:rsidR="009E45D4" w:rsidRPr="00EB3DF9" w:rsidRDefault="009E45D4" w:rsidP="00EB3DF9">
      <w:pPr>
        <w:pStyle w:val="index"/>
        <w:tabs>
          <w:tab w:val="clear" w:pos="1134"/>
          <w:tab w:val="decimal" w:pos="540"/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7FF8112C" w14:textId="77777777" w:rsidR="009E45D4" w:rsidRPr="00EB3DF9" w:rsidRDefault="004762B0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6AB7B8E5" w14:textId="56855D30" w:rsidR="009E45D4" w:rsidRPr="00EB3DF9" w:rsidRDefault="004762B0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5554F013" w14:textId="3FC56ABE" w:rsidR="001A0A77" w:rsidRPr="00EB3DF9" w:rsidRDefault="001A0A77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253D2965" w14:textId="77777777" w:rsidR="009E45D4" w:rsidRPr="00EB3DF9" w:rsidRDefault="004762B0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นโยบายการบัญชีที่สำคัญ</w:t>
      </w:r>
    </w:p>
    <w:p w14:paraId="608ACEE6" w14:textId="6EF33A89" w:rsidR="00C448E6" w:rsidRPr="00EB3DF9" w:rsidRDefault="001A0A77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 w:hint="cs"/>
          <w:sz w:val="30"/>
          <w:szCs w:val="30"/>
          <w:cs/>
          <w:lang w:bidi="th-TH"/>
        </w:rPr>
        <w:t>การซื้อบริษัทร่วมและบริษัทย่อย</w:t>
      </w:r>
    </w:p>
    <w:p w14:paraId="15C49E2D" w14:textId="77777777" w:rsidR="009E45D4" w:rsidRPr="00EB3DF9" w:rsidRDefault="004762B0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2F4F293" w14:textId="77777777" w:rsidR="009E45D4" w:rsidRPr="00EB3DF9" w:rsidRDefault="004762B0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7A0ABD27" w14:textId="77777777" w:rsidR="009E45D4" w:rsidRPr="00EB3DF9" w:rsidRDefault="004762B0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เงินลงทุน</w:t>
      </w:r>
    </w:p>
    <w:p w14:paraId="09077383" w14:textId="77777777" w:rsidR="009E45D4" w:rsidRPr="00EB3DF9" w:rsidRDefault="004762B0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7DE72341" w14:textId="77777777" w:rsidR="009E45D4" w:rsidRPr="00EB3DF9" w:rsidRDefault="004762B0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ลูกหนี้อื่น</w:t>
      </w:r>
    </w:p>
    <w:p w14:paraId="27407D6F" w14:textId="77777777" w:rsidR="009E45D4" w:rsidRPr="00EB3DF9" w:rsidRDefault="004762B0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 xml:space="preserve">สินค้าคงเหลือ </w:t>
      </w:r>
    </w:p>
    <w:p w14:paraId="7018D8DF" w14:textId="77777777" w:rsidR="009E45D4" w:rsidRPr="00EB3DF9" w:rsidRDefault="004762B0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14:paraId="0444E325" w14:textId="77777777" w:rsidR="009E45D4" w:rsidRPr="00EB3DF9" w:rsidRDefault="004762B0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</w:t>
      </w:r>
      <w:r w:rsidR="00F011F6" w:rsidRPr="00EB3DF9">
        <w:rPr>
          <w:rFonts w:ascii="Angsana New" w:hAnsi="Angsana New" w:hint="cs"/>
          <w:sz w:val="30"/>
          <w:szCs w:val="30"/>
          <w:cs/>
          <w:lang w:bidi="th-TH"/>
        </w:rPr>
        <w:t>และการร่วมค้า</w:t>
      </w:r>
    </w:p>
    <w:p w14:paraId="61CAA6EE" w14:textId="77777777" w:rsidR="009E45D4" w:rsidRPr="00EB3DF9" w:rsidRDefault="004762B0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3672E3E9" w14:textId="77777777" w:rsidR="00E533B4" w:rsidRPr="00EB3DF9" w:rsidRDefault="004762B0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709E2740" w14:textId="77777777" w:rsidR="003C77E2" w:rsidRPr="00EB3DF9" w:rsidRDefault="003C77E2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 w:hint="cs"/>
          <w:sz w:val="30"/>
          <w:szCs w:val="30"/>
          <w:cs/>
          <w:lang w:val="en-US" w:bidi="th-TH"/>
        </w:rPr>
        <w:t>ค่าความนิยม</w:t>
      </w:r>
    </w:p>
    <w:p w14:paraId="7E54B8A2" w14:textId="77777777" w:rsidR="009E45D4" w:rsidRPr="00EB3DF9" w:rsidRDefault="004762B0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สิทธิการเช่า</w:t>
      </w:r>
    </w:p>
    <w:p w14:paraId="133C1EC2" w14:textId="77777777" w:rsidR="009E45D4" w:rsidRPr="00EB3DF9" w:rsidRDefault="004762B0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สินทรัพย์ไม่มีตัวตน</w:t>
      </w:r>
    </w:p>
    <w:p w14:paraId="0474AE5B" w14:textId="77777777" w:rsidR="009E45D4" w:rsidRPr="00EB3DF9" w:rsidRDefault="004762B0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ภาษีเงินได้รอการตัดบัญชี</w:t>
      </w:r>
    </w:p>
    <w:p w14:paraId="0B517D2D" w14:textId="77777777" w:rsidR="009E45D4" w:rsidRPr="00EB3DF9" w:rsidRDefault="004762B0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สินทรัพย์ไม่หมุนเวียนอื่น</w:t>
      </w:r>
      <w:bookmarkStart w:id="1" w:name="_GoBack"/>
      <w:bookmarkEnd w:id="1"/>
    </w:p>
    <w:p w14:paraId="503BEFF4" w14:textId="77777777" w:rsidR="009E45D4" w:rsidRPr="00EB3DF9" w:rsidRDefault="004762B0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26713DDB" w14:textId="77777777" w:rsidR="009E45D4" w:rsidRPr="00EB3DF9" w:rsidRDefault="004762B0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เจ้าหนี้การค้า</w:t>
      </w:r>
    </w:p>
    <w:p w14:paraId="615EC8B5" w14:textId="77777777" w:rsidR="002C7564" w:rsidRPr="00EB3DF9" w:rsidRDefault="004762B0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เจ้าหนี้อื่น</w:t>
      </w:r>
    </w:p>
    <w:p w14:paraId="56F7D949" w14:textId="01DE2D44" w:rsidR="00C448E6" w:rsidRPr="00EB3DF9" w:rsidRDefault="002C7564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 w:hint="cs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0F4A1805" w14:textId="46200F4D" w:rsidR="009E45D4" w:rsidRPr="00EB3DF9" w:rsidRDefault="004762B0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ทุนเรือนหุ้น</w:t>
      </w:r>
    </w:p>
    <w:p w14:paraId="3CF71924" w14:textId="2E5E1ABD" w:rsidR="00C448E6" w:rsidRPr="00EB3DF9" w:rsidRDefault="00C448E6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 w:hint="cs"/>
          <w:sz w:val="30"/>
          <w:szCs w:val="30"/>
          <w:cs/>
          <w:lang w:bidi="th-TH"/>
        </w:rPr>
        <w:t>หุ้นทุนซื้อคืน</w:t>
      </w:r>
    </w:p>
    <w:p w14:paraId="288831F6" w14:textId="0B8B8677" w:rsidR="009E45D4" w:rsidRPr="00EB3DF9" w:rsidRDefault="004762B0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สำรอง</w:t>
      </w:r>
    </w:p>
    <w:p w14:paraId="68169EFB" w14:textId="655116E0" w:rsidR="00C448E6" w:rsidRPr="00EB3DF9" w:rsidRDefault="00C448E6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 w:hint="cs"/>
          <w:sz w:val="30"/>
          <w:szCs w:val="30"/>
          <w:cs/>
          <w:lang w:bidi="th-TH"/>
        </w:rPr>
        <w:t>หุ้นกู้ที่มีลักษณะคล้ายทุน</w:t>
      </w:r>
    </w:p>
    <w:p w14:paraId="0BF18269" w14:textId="7B14CD58" w:rsidR="009E45D4" w:rsidRPr="00EB3DF9" w:rsidRDefault="004762B0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</w:p>
    <w:p w14:paraId="4B24BA07" w14:textId="77777777" w:rsidR="00C521E9" w:rsidRPr="00EB3DF9" w:rsidRDefault="00C521E9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รายได้ดอกเบี้ยและเงินปันผล</w:t>
      </w:r>
    </w:p>
    <w:p w14:paraId="5B018E1C" w14:textId="77777777" w:rsidR="009E45D4" w:rsidRPr="00EB3DF9" w:rsidRDefault="004762B0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lastRenderedPageBreak/>
        <w:t>รายได้อื่น</w:t>
      </w:r>
    </w:p>
    <w:p w14:paraId="0B002C38" w14:textId="77777777" w:rsidR="00C448E6" w:rsidRPr="00EB3DF9" w:rsidRDefault="00C448E6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ค่าใช้จ่ายในการขาย</w:t>
      </w:r>
    </w:p>
    <w:p w14:paraId="20AD220F" w14:textId="77777777" w:rsidR="00C448E6" w:rsidRPr="00EB3DF9" w:rsidRDefault="00C448E6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ค่าใช้จ่ายในการบริหาร</w:t>
      </w:r>
    </w:p>
    <w:p w14:paraId="2D005864" w14:textId="77777777" w:rsidR="00C448E6" w:rsidRPr="00EB3DF9" w:rsidRDefault="00C448E6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014BBDFD" w14:textId="77777777" w:rsidR="00C448E6" w:rsidRPr="00EB3DF9" w:rsidRDefault="00C448E6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ค่าใช้จ่ายตามลักษณะ</w:t>
      </w:r>
    </w:p>
    <w:p w14:paraId="51C4353A" w14:textId="77777777" w:rsidR="00C448E6" w:rsidRPr="00EB3DF9" w:rsidRDefault="00C448E6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ต้นทุนทางการเงิน</w:t>
      </w:r>
    </w:p>
    <w:p w14:paraId="6F3AD340" w14:textId="77777777" w:rsidR="00C448E6" w:rsidRPr="00EB3DF9" w:rsidRDefault="00C448E6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3EC73A1B" w14:textId="77777777" w:rsidR="00C448E6" w:rsidRPr="00EB3DF9" w:rsidRDefault="00C448E6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สิทธิประโยชน์จากการส่งเสริมการลงทุน</w:t>
      </w:r>
      <w:r w:rsidRPr="00EB3DF9">
        <w:rPr>
          <w:rFonts w:ascii="Angsana New" w:hAnsi="Angsana New"/>
          <w:sz w:val="30"/>
          <w:szCs w:val="30"/>
          <w:rtl/>
          <w:cs/>
          <w:lang w:bidi="th-TH"/>
        </w:rPr>
        <w:t xml:space="preserve">  </w:t>
      </w:r>
    </w:p>
    <w:p w14:paraId="7C0D0163" w14:textId="77777777" w:rsidR="00C448E6" w:rsidRPr="00EB3DF9" w:rsidRDefault="00C448E6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</w:p>
    <w:p w14:paraId="19FB1C2B" w14:textId="77777777" w:rsidR="00C448E6" w:rsidRPr="00EB3DF9" w:rsidRDefault="00C448E6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เงินปันผล</w:t>
      </w:r>
    </w:p>
    <w:p w14:paraId="517451FF" w14:textId="77777777" w:rsidR="00C448E6" w:rsidRPr="00EB3DF9" w:rsidRDefault="00C448E6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767A7C33" w14:textId="77777777" w:rsidR="00C448E6" w:rsidRPr="00EB3DF9" w:rsidRDefault="00C448E6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53FBA531" w14:textId="77777777" w:rsidR="00C448E6" w:rsidRPr="00EB3DF9" w:rsidRDefault="00C448E6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77FD1B98" w14:textId="77777777" w:rsidR="00C448E6" w:rsidRPr="00EB3DF9" w:rsidRDefault="00C448E6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4188B68" w14:textId="77777777" w:rsidR="00C448E6" w:rsidRPr="00EB3DF9" w:rsidRDefault="00C448E6" w:rsidP="00EB3DF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มาตรฐานการรายงานทางการเงินที่ยังไม่ได้</w:t>
      </w:r>
      <w:r w:rsidRPr="00EB3DF9">
        <w:rPr>
          <w:rFonts w:ascii="Angsana New" w:hAnsi="Angsana New" w:hint="cs"/>
          <w:sz w:val="30"/>
          <w:szCs w:val="30"/>
          <w:cs/>
          <w:lang w:bidi="th-TH"/>
        </w:rPr>
        <w:t>ใช้</w:t>
      </w:r>
    </w:p>
    <w:p w14:paraId="42635BCD" w14:textId="5ACEDD80" w:rsidR="0001409D" w:rsidRPr="00EB3DF9" w:rsidRDefault="0001409D" w:rsidP="00EB3DF9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bookmarkEnd w:id="0"/>
    <w:p w14:paraId="78C5929F" w14:textId="77777777" w:rsidR="009E45D4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br w:type="page"/>
      </w:r>
      <w:r w:rsidRPr="00EB3DF9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E96E515" w14:textId="77777777" w:rsidR="009E45D4" w:rsidRPr="00EB3DF9" w:rsidRDefault="009E45D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DDF3245" w14:textId="59BD172F" w:rsidR="009E45D4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="008D290F" w:rsidRPr="00EB3DF9">
        <w:rPr>
          <w:cs/>
        </w:rPr>
        <w:t xml:space="preserve"> </w:t>
      </w:r>
      <w:r w:rsidR="006D0514" w:rsidRPr="00EB3DF9">
        <w:t>20</w:t>
      </w:r>
      <w:r w:rsidR="00C216BF" w:rsidRPr="00EB3DF9">
        <w:rPr>
          <w:cs/>
        </w:rPr>
        <w:t xml:space="preserve"> </w:t>
      </w:r>
      <w:r w:rsidR="00C216BF" w:rsidRPr="00EB3DF9">
        <w:rPr>
          <w:rFonts w:hint="cs"/>
          <w:cs/>
        </w:rPr>
        <w:t>กุ</w:t>
      </w:r>
      <w:r w:rsidR="00C23881" w:rsidRPr="00EB3DF9">
        <w:rPr>
          <w:rFonts w:hint="cs"/>
          <w:cs/>
        </w:rPr>
        <w:t>มภาพันธ์</w:t>
      </w:r>
      <w:r w:rsidR="008D290F" w:rsidRPr="00EB3DF9">
        <w:rPr>
          <w:rFonts w:hint="cs"/>
          <w:cs/>
        </w:rPr>
        <w:t xml:space="preserve"> </w:t>
      </w:r>
      <w:r w:rsidR="0015140E" w:rsidRPr="00EB3DF9">
        <w:t>25</w:t>
      </w:r>
      <w:r w:rsidR="00EA6D28" w:rsidRPr="00EB3DF9">
        <w:t>6</w:t>
      </w:r>
      <w:r w:rsidR="00C216BF" w:rsidRPr="00EB3DF9">
        <w:rPr>
          <w:rFonts w:hint="cs"/>
          <w:cs/>
        </w:rPr>
        <w:t>3</w:t>
      </w:r>
    </w:p>
    <w:p w14:paraId="46983A29" w14:textId="77777777" w:rsidR="009E45D4" w:rsidRPr="00EB3DF9" w:rsidRDefault="009E45D4" w:rsidP="00EB3DF9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14:paraId="58FC2078" w14:textId="77777777" w:rsidR="009E45D4" w:rsidRPr="00EB3DF9" w:rsidRDefault="004762B0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t>ข้อมูลทั่วไป</w:t>
      </w:r>
    </w:p>
    <w:p w14:paraId="5B7672CF" w14:textId="77777777" w:rsidR="009E45D4" w:rsidRPr="00EB3DF9" w:rsidRDefault="009E45D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A1F5985" w14:textId="7A32297C" w:rsidR="00FF15EA" w:rsidRPr="00EB3DF9" w:rsidRDefault="000B561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EB3DF9">
        <w:rPr>
          <w:cs/>
        </w:rPr>
        <w:t>บริษัท บางจาก คอร์ปอเรชั่น จำกัด (มหาชน) บริษัทจดทะเบียนจัดตั้งเป็นบริษัทมหาชนในประเทศไทย</w:t>
      </w:r>
      <w:r w:rsidR="003C58ED" w:rsidRPr="00EB3DF9">
        <w:rPr>
          <w:cs/>
        </w:rPr>
        <w:t xml:space="preserve"> </w:t>
      </w:r>
      <w:r w:rsidRPr="00EB3DF9">
        <w:rPr>
          <w:cs/>
        </w:rPr>
        <w:t>และ</w:t>
      </w:r>
      <w:r w:rsidR="006D0514" w:rsidRPr="00EB3DF9">
        <w:br/>
      </w:r>
      <w:r w:rsidRPr="00EB3DF9">
        <w:rPr>
          <w:cs/>
        </w:rPr>
        <w:t>จดทะเบียน</w:t>
      </w:r>
      <w:r w:rsidR="00385B5C" w:rsidRPr="00EB3DF9">
        <w:rPr>
          <w:rFonts w:hint="cs"/>
          <w:cs/>
        </w:rPr>
        <w:t>กับ</w:t>
      </w:r>
      <w:r w:rsidRPr="00EB3DF9">
        <w:rPr>
          <w:cs/>
        </w:rPr>
        <w:t>ตลาดหลักทรัพย์แห่งประเทศไทย โดยมีที่อยู่จดทะเบียน</w:t>
      </w:r>
      <w:r w:rsidR="00385B5C" w:rsidRPr="00EB3DF9">
        <w:rPr>
          <w:rFonts w:hint="cs"/>
          <w:cs/>
        </w:rPr>
        <w:t>ของบริษัทตั้งอยู่เลขที่</w:t>
      </w:r>
    </w:p>
    <w:p w14:paraId="4FBA39DA" w14:textId="77777777" w:rsidR="000B5614" w:rsidRPr="00EB3DF9" w:rsidRDefault="000B561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364A47AC" w14:textId="77777777" w:rsidR="00FF15EA" w:rsidRPr="00EB3DF9" w:rsidRDefault="00FF15EA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1800"/>
        </w:tabs>
        <w:spacing w:line="240" w:lineRule="auto"/>
        <w:ind w:left="1890" w:hanging="1350"/>
        <w:jc w:val="thaiDistribute"/>
        <w:rPr>
          <w:cs/>
        </w:rPr>
      </w:pPr>
      <w:r w:rsidRPr="00EB3DF9">
        <w:rPr>
          <w:cs/>
        </w:rPr>
        <w:t>ส</w:t>
      </w:r>
      <w:r w:rsidR="00194167" w:rsidRPr="00EB3DF9">
        <w:rPr>
          <w:cs/>
        </w:rPr>
        <w:t>ำนักงานใหญ่</w:t>
      </w:r>
      <w:r w:rsidR="00194167" w:rsidRPr="00EB3DF9">
        <w:rPr>
          <w:cs/>
        </w:rPr>
        <w:tab/>
        <w:t>:</w:t>
      </w:r>
      <w:r w:rsidR="00194167" w:rsidRPr="00EB3DF9">
        <w:tab/>
      </w:r>
      <w:r w:rsidRPr="00EB3DF9">
        <w:rPr>
          <w:cs/>
        </w:rPr>
        <w:t xml:space="preserve">เลขที่ </w:t>
      </w:r>
      <w:r w:rsidRPr="00EB3DF9">
        <w:t xml:space="preserve">2098 </w:t>
      </w:r>
      <w:r w:rsidRPr="00EB3DF9">
        <w:rPr>
          <w:cs/>
        </w:rPr>
        <w:t xml:space="preserve">อาคารเอ็ม ทาวเวอร์ ชั้น </w:t>
      </w:r>
      <w:r w:rsidRPr="00EB3DF9">
        <w:t xml:space="preserve">8 </w:t>
      </w:r>
      <w:r w:rsidRPr="00EB3DF9">
        <w:rPr>
          <w:cs/>
        </w:rPr>
        <w:t>ถนนสุขุมวิท แขวงพระโขนง</w:t>
      </w:r>
      <w:r w:rsidRPr="00EB3DF9">
        <w:rPr>
          <w:rFonts w:hint="cs"/>
          <w:cs/>
        </w:rPr>
        <w:t>ใต้</w:t>
      </w:r>
      <w:r w:rsidRPr="00EB3DF9">
        <w:rPr>
          <w:cs/>
        </w:rPr>
        <w:t xml:space="preserve"> เขตพระโขนง กรุงเทพมหานคร</w:t>
      </w:r>
    </w:p>
    <w:p w14:paraId="5AAC6567" w14:textId="77777777" w:rsidR="00FF15EA" w:rsidRPr="00EB3DF9" w:rsidRDefault="00FF15EA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22BB0B0B" w14:textId="11DF6026" w:rsidR="00FF15EA" w:rsidRPr="00EB3DF9" w:rsidRDefault="00194167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โรงกลั่นน้ำมัน</w:t>
      </w:r>
      <w:r w:rsidRPr="00EB3DF9">
        <w:tab/>
      </w:r>
      <w:r w:rsidRPr="00EB3DF9">
        <w:rPr>
          <w:cs/>
        </w:rPr>
        <w:t>:</w:t>
      </w:r>
      <w:r w:rsidR="00441F59" w:rsidRPr="00EB3DF9">
        <w:rPr>
          <w:rFonts w:hint="cs"/>
          <w:cs/>
        </w:rPr>
        <w:t xml:space="preserve"> </w:t>
      </w:r>
      <w:r w:rsidRPr="00EB3DF9">
        <w:tab/>
      </w:r>
      <w:r w:rsidR="0030504F" w:rsidRPr="00EB3DF9">
        <w:rPr>
          <w:cs/>
        </w:rPr>
        <w:t xml:space="preserve">เลขที่ </w:t>
      </w:r>
      <w:r w:rsidR="0030504F" w:rsidRPr="00EB3DF9">
        <w:t>210</w:t>
      </w:r>
      <w:r w:rsidR="0030504F" w:rsidRPr="00EB3DF9">
        <w:rPr>
          <w:cs/>
        </w:rPr>
        <w:t xml:space="preserve"> หมู่ </w:t>
      </w:r>
      <w:r w:rsidR="0030504F" w:rsidRPr="00EB3DF9">
        <w:t>1</w:t>
      </w:r>
      <w:r w:rsidR="0030504F" w:rsidRPr="00EB3DF9">
        <w:rPr>
          <w:cs/>
        </w:rPr>
        <w:t xml:space="preserve"> ซอยสุขุมวิท </w:t>
      </w:r>
      <w:r w:rsidR="0030504F" w:rsidRPr="00EB3DF9">
        <w:t>64</w:t>
      </w:r>
      <w:r w:rsidR="00FF15EA" w:rsidRPr="00EB3DF9">
        <w:rPr>
          <w:cs/>
        </w:rPr>
        <w:t xml:space="preserve">  ถนนสุขุมวิท แขวงพระโขนง</w:t>
      </w:r>
      <w:r w:rsidR="00FF15EA" w:rsidRPr="00EB3DF9">
        <w:rPr>
          <w:rFonts w:hint="cs"/>
          <w:cs/>
        </w:rPr>
        <w:t>ใต้</w:t>
      </w:r>
      <w:r w:rsidR="00FF15EA" w:rsidRPr="00EB3DF9">
        <w:rPr>
          <w:cs/>
        </w:rPr>
        <w:t xml:space="preserve"> เขตพระโขนง กรุงเทพมหานคร</w:t>
      </w:r>
      <w:r w:rsidR="00FF15EA" w:rsidRPr="00EB3DF9">
        <w:rPr>
          <w:cs/>
        </w:rPr>
        <w:br/>
      </w:r>
    </w:p>
    <w:p w14:paraId="7CA36AAD" w14:textId="04521DA8" w:rsidR="00FF15EA" w:rsidRPr="00EB3DF9" w:rsidRDefault="00FF15EA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 xml:space="preserve">ณ วันที่ </w:t>
      </w:r>
      <w:r w:rsidR="0030504F" w:rsidRPr="00EB3DF9">
        <w:t>31</w:t>
      </w:r>
      <w:r w:rsidRPr="00EB3DF9">
        <w:rPr>
          <w:cs/>
        </w:rPr>
        <w:t xml:space="preserve"> </w:t>
      </w:r>
      <w:r w:rsidR="003B15DC" w:rsidRPr="00EB3DF9">
        <w:rPr>
          <w:rFonts w:hint="cs"/>
          <w:cs/>
        </w:rPr>
        <w:t>ธันวาคม</w:t>
      </w:r>
      <w:r w:rsidRPr="00EB3DF9">
        <w:rPr>
          <w:cs/>
        </w:rPr>
        <w:t xml:space="preserve"> </w:t>
      </w:r>
      <w:r w:rsidR="0030504F" w:rsidRPr="00EB3DF9">
        <w:t>256</w:t>
      </w:r>
      <w:r w:rsidR="00C216BF" w:rsidRPr="00EB3DF9">
        <w:t>2</w:t>
      </w:r>
      <w:r w:rsidRPr="00EB3DF9">
        <w:rPr>
          <w:cs/>
        </w:rPr>
        <w:t xml:space="preserve"> ผู้ถือหุ้นรายใหญ่ของบริษัทได้แก่ กองทุนรวมวายุภักษ์ หนึ่ง และ สำนักงานประกันสังคม ซึ่งถือหุ้น</w:t>
      </w:r>
      <w:r w:rsidR="00025941" w:rsidRPr="00EB3DF9">
        <w:rPr>
          <w:cs/>
        </w:rPr>
        <w:t xml:space="preserve">ร้อยละ </w:t>
      </w:r>
      <w:r w:rsidR="00EF3B71" w:rsidRPr="00EB3DF9">
        <w:t>14</w:t>
      </w:r>
      <w:r w:rsidR="00EF3B71" w:rsidRPr="00EB3DF9">
        <w:rPr>
          <w:cs/>
        </w:rPr>
        <w:t>.</w:t>
      </w:r>
      <w:r w:rsidR="00EF3B71" w:rsidRPr="00EB3DF9">
        <w:t>66</w:t>
      </w:r>
      <w:r w:rsidR="0030504F" w:rsidRPr="00EB3DF9">
        <w:rPr>
          <w:color w:val="000000"/>
          <w:cs/>
        </w:rPr>
        <w:t xml:space="preserve"> </w:t>
      </w:r>
      <w:r w:rsidRPr="00EB3DF9">
        <w:rPr>
          <w:cs/>
        </w:rPr>
        <w:t>และ</w:t>
      </w:r>
      <w:r w:rsidRPr="00EB3DF9">
        <w:rPr>
          <w:rFonts w:hint="cs"/>
          <w:cs/>
        </w:rPr>
        <w:t>ร้อยละ</w:t>
      </w:r>
      <w:r w:rsidRPr="00EB3DF9">
        <w:rPr>
          <w:cs/>
        </w:rPr>
        <w:t xml:space="preserve"> </w:t>
      </w:r>
      <w:r w:rsidR="00EF3B71" w:rsidRPr="00EB3DF9">
        <w:t>14</w:t>
      </w:r>
      <w:r w:rsidR="00EF3B71" w:rsidRPr="00EB3DF9">
        <w:rPr>
          <w:cs/>
        </w:rPr>
        <w:t>.</w:t>
      </w:r>
      <w:r w:rsidR="00EF3B71" w:rsidRPr="00EB3DF9">
        <w:t>77</w:t>
      </w:r>
      <w:r w:rsidR="00025941" w:rsidRPr="00EB3DF9">
        <w:rPr>
          <w:color w:val="000000"/>
          <w:cs/>
        </w:rPr>
        <w:t xml:space="preserve"> </w:t>
      </w:r>
      <w:r w:rsidRPr="00EB3DF9">
        <w:rPr>
          <w:cs/>
        </w:rPr>
        <w:t>ของทุนที่ออกและชำระแล้ว</w:t>
      </w:r>
      <w:r w:rsidRPr="00EB3DF9">
        <w:rPr>
          <w:rFonts w:hint="cs"/>
          <w:cs/>
        </w:rPr>
        <w:t>ตามลำดับ</w:t>
      </w:r>
      <w:r w:rsidRPr="00EB3DF9">
        <w:rPr>
          <w:cs/>
        </w:rPr>
        <w:t xml:space="preserve"> </w:t>
      </w:r>
      <w:r w:rsidRPr="00EB3DF9">
        <w:rPr>
          <w:i/>
          <w:iCs/>
          <w:cs/>
        </w:rPr>
        <w:t>(</w:t>
      </w:r>
      <w:r w:rsidRPr="00EB3DF9">
        <w:rPr>
          <w:i/>
          <w:iCs/>
        </w:rPr>
        <w:t xml:space="preserve">31 </w:t>
      </w:r>
      <w:r w:rsidRPr="00EB3DF9">
        <w:rPr>
          <w:i/>
          <w:iCs/>
          <w:cs/>
        </w:rPr>
        <w:t xml:space="preserve">ธันวาคม </w:t>
      </w:r>
      <w:r w:rsidRPr="00EB3DF9">
        <w:rPr>
          <w:i/>
          <w:iCs/>
        </w:rPr>
        <w:t>25</w:t>
      </w:r>
      <w:r w:rsidR="00EA6D28" w:rsidRPr="00EB3DF9">
        <w:rPr>
          <w:i/>
          <w:iCs/>
        </w:rPr>
        <w:t>6</w:t>
      </w:r>
      <w:r w:rsidR="00C216BF" w:rsidRPr="00EB3DF9">
        <w:rPr>
          <w:i/>
          <w:iCs/>
        </w:rPr>
        <w:t>1</w:t>
      </w:r>
      <w:r w:rsidRPr="00EB3DF9">
        <w:rPr>
          <w:i/>
          <w:iCs/>
          <w:cs/>
        </w:rPr>
        <w:t xml:space="preserve"> : </w:t>
      </w:r>
      <w:r w:rsidRPr="00EB3DF9">
        <w:rPr>
          <w:rFonts w:hint="cs"/>
          <w:i/>
          <w:iCs/>
          <w:cs/>
        </w:rPr>
        <w:t xml:space="preserve">ร้อยละ </w:t>
      </w:r>
      <w:r w:rsidR="00EA6D28" w:rsidRPr="00EB3DF9">
        <w:rPr>
          <w:i/>
          <w:iCs/>
        </w:rPr>
        <w:t>14</w:t>
      </w:r>
      <w:r w:rsidR="00EA6D28" w:rsidRPr="00EB3DF9">
        <w:rPr>
          <w:i/>
          <w:iCs/>
          <w:cs/>
        </w:rPr>
        <w:t>.</w:t>
      </w:r>
      <w:r w:rsidR="00C216BF" w:rsidRPr="00EB3DF9">
        <w:rPr>
          <w:i/>
          <w:iCs/>
        </w:rPr>
        <w:t>6</w:t>
      </w:r>
      <w:r w:rsidR="00EA6D28" w:rsidRPr="00EB3DF9">
        <w:rPr>
          <w:i/>
          <w:iCs/>
        </w:rPr>
        <w:t>6</w:t>
      </w:r>
      <w:r w:rsidRPr="00EB3DF9">
        <w:rPr>
          <w:rFonts w:hint="cs"/>
          <w:i/>
          <w:iCs/>
          <w:cs/>
        </w:rPr>
        <w:t xml:space="preserve"> และ ร้อยละ </w:t>
      </w:r>
      <w:r w:rsidR="00C216BF" w:rsidRPr="00EB3DF9">
        <w:rPr>
          <w:i/>
          <w:iCs/>
        </w:rPr>
        <w:t>14</w:t>
      </w:r>
      <w:r w:rsidR="00C216BF" w:rsidRPr="00EB3DF9">
        <w:rPr>
          <w:i/>
          <w:iCs/>
          <w:cs/>
        </w:rPr>
        <w:t>.</w:t>
      </w:r>
      <w:r w:rsidR="00C216BF" w:rsidRPr="00EB3DF9">
        <w:rPr>
          <w:i/>
          <w:iCs/>
        </w:rPr>
        <w:t>46</w:t>
      </w:r>
      <w:r w:rsidRPr="00EB3DF9">
        <w:rPr>
          <w:i/>
          <w:iCs/>
          <w:cs/>
        </w:rPr>
        <w:t xml:space="preserve"> </w:t>
      </w:r>
      <w:r w:rsidRPr="00EB3DF9">
        <w:rPr>
          <w:rFonts w:hint="cs"/>
          <w:i/>
          <w:iCs/>
          <w:cs/>
        </w:rPr>
        <w:t>ตามลำดับ)</w:t>
      </w:r>
      <w:r w:rsidRPr="00EB3DF9">
        <w:rPr>
          <w:rFonts w:hint="cs"/>
          <w:cs/>
        </w:rPr>
        <w:t xml:space="preserve"> </w:t>
      </w:r>
    </w:p>
    <w:p w14:paraId="24406C34" w14:textId="77777777" w:rsidR="009E45D4" w:rsidRPr="00EB3DF9" w:rsidRDefault="009E45D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5683DC62" w14:textId="77777777" w:rsidR="00B1391E" w:rsidRPr="00EB3DF9" w:rsidRDefault="000B561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กลุ่มบริษัทดำเนินธุรกิจหลักเกี่ยวกับการบริหารโรงกลั่นน้ำมันและจำหน่ายน้ำมันสำเร็จรูปผ่านสถานีบริการภายใต้เครื่องหมายการค้าของบริษัท โดยจำหน่ายให้ผู้ใช้ในภาคขนส่ง สายการบิน เรือเดินสมุทร ภาคก่อสร้าง ภาคอุตสาหกรรม ภาคเกษตร และการจำหน่ายผ่านผู้ค้าน้ำมันรายใหญ่ รายเล็ก และลูกค้ารายย่อยทั่วไป การผลิตและจำหน่ายพลังงานไฟฟ้าจากเซลล์แสงอาทิตย์ การลงทุนในธุรกิจพลังงานทางเลือก การผลิตและจำหน่ายผลิตภัณฑ์ไบโอฟูเอลและผลิตภัณฑ์เกี่ยวเนื่อง และดำเนินธุรกิจเกี่ยวกับด้านการสำรวจและผลิตปิโตรเลียม</w:t>
      </w:r>
    </w:p>
    <w:p w14:paraId="1BAA7F1C" w14:textId="77777777" w:rsidR="000B5614" w:rsidRPr="00EB3DF9" w:rsidRDefault="000B561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76DB1109" w14:textId="79D95964" w:rsidR="00B1391E" w:rsidRPr="00EB3DF9" w:rsidRDefault="00B1391E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  <w:r w:rsidRPr="00EB3DF9">
        <w:rPr>
          <w:rFonts w:hint="cs"/>
          <w:cs/>
        </w:rPr>
        <w:t>ราย</w:t>
      </w:r>
      <w:r w:rsidR="0030504F" w:rsidRPr="00EB3DF9">
        <w:rPr>
          <w:rFonts w:hint="cs"/>
          <w:cs/>
        </w:rPr>
        <w:t xml:space="preserve">ละเอียดของบริษัทย่อย ณ วันที่ </w:t>
      </w:r>
      <w:r w:rsidR="0030504F" w:rsidRPr="00EB3DF9">
        <w:t>31</w:t>
      </w:r>
      <w:r w:rsidRPr="00EB3DF9">
        <w:rPr>
          <w:rFonts w:hint="cs"/>
          <w:cs/>
        </w:rPr>
        <w:t xml:space="preserve"> ธันวาคม </w:t>
      </w:r>
      <w:r w:rsidR="0030504F" w:rsidRPr="00EB3DF9">
        <w:t>256</w:t>
      </w:r>
      <w:r w:rsidR="00C216BF" w:rsidRPr="00EB3DF9">
        <w:t>2</w:t>
      </w:r>
      <w:r w:rsidR="00EA6D28" w:rsidRPr="00EB3DF9">
        <w:rPr>
          <w:rFonts w:hint="cs"/>
          <w:cs/>
        </w:rPr>
        <w:t xml:space="preserve"> และ </w:t>
      </w:r>
      <w:r w:rsidR="0030504F" w:rsidRPr="00EB3DF9">
        <w:t>256</w:t>
      </w:r>
      <w:r w:rsidR="00C216BF" w:rsidRPr="00EB3DF9">
        <w:t xml:space="preserve">1 </w:t>
      </w:r>
      <w:r w:rsidRPr="00EB3DF9">
        <w:rPr>
          <w:rFonts w:hint="cs"/>
          <w:cs/>
        </w:rPr>
        <w:t>ได้เปิดเผยไว้ในหมายเหตุข้อ</w:t>
      </w:r>
      <w:r w:rsidR="00441F59" w:rsidRPr="00EB3DF9">
        <w:rPr>
          <w:rFonts w:hint="cs"/>
          <w:cs/>
        </w:rPr>
        <w:t xml:space="preserve"> </w:t>
      </w:r>
      <w:r w:rsidR="00441F59" w:rsidRPr="00EB3DF9">
        <w:t xml:space="preserve">6 </w:t>
      </w:r>
      <w:r w:rsidR="00441F59" w:rsidRPr="00EB3DF9">
        <w:rPr>
          <w:rFonts w:hint="cs"/>
          <w:cs/>
        </w:rPr>
        <w:t>และ</w:t>
      </w:r>
      <w:r w:rsidRPr="00EB3DF9">
        <w:rPr>
          <w:rFonts w:hint="cs"/>
          <w:cs/>
        </w:rPr>
        <w:t xml:space="preserve"> </w:t>
      </w:r>
      <w:r w:rsidR="00A5182E" w:rsidRPr="00EB3DF9">
        <w:t>12</w:t>
      </w:r>
    </w:p>
    <w:p w14:paraId="4D298B7E" w14:textId="77777777" w:rsidR="00AB0686" w:rsidRPr="00EB3DF9" w:rsidRDefault="00A03DAA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B3DF9">
        <w:rPr>
          <w:cs/>
          <w:lang w:bidi="th-TH"/>
        </w:rPr>
        <w:br w:type="page"/>
      </w:r>
      <w:r w:rsidR="00AB0686"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เกณฑ์การจัดทำงบการเงิน</w:t>
      </w:r>
    </w:p>
    <w:p w14:paraId="4DD9391D" w14:textId="77777777" w:rsidR="0036548A" w:rsidRPr="00EB3DF9" w:rsidRDefault="0036548A" w:rsidP="00EB3DF9">
      <w:pPr>
        <w:tabs>
          <w:tab w:val="decimal" w:pos="540"/>
        </w:tabs>
        <w:ind w:left="540"/>
      </w:pPr>
    </w:p>
    <w:p w14:paraId="2170ED4C" w14:textId="77777777" w:rsidR="009E45D4" w:rsidRPr="00EB3DF9" w:rsidRDefault="004762B0" w:rsidP="00EB3DF9">
      <w:pPr>
        <w:pStyle w:val="ListParagraph"/>
        <w:numPr>
          <w:ilvl w:val="0"/>
          <w:numId w:val="4"/>
        </w:numPr>
        <w:tabs>
          <w:tab w:val="decimal" w:pos="540"/>
        </w:tabs>
        <w:ind w:hanging="1442"/>
        <w:jc w:val="both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044C3556" w14:textId="77777777" w:rsidR="009E45D4" w:rsidRPr="00EB3DF9" w:rsidRDefault="009E45D4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545AE7C" w14:textId="77777777" w:rsidR="00D77667" w:rsidRPr="00EB3DF9" w:rsidRDefault="00D77667" w:rsidP="00EB3DF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</w:pPr>
      <w:r w:rsidRPr="00EB3DF9">
        <w:rPr>
          <w:rFonts w:hint="cs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3D43B598" w14:textId="77777777" w:rsidR="00D77667" w:rsidRPr="00EB3DF9" w:rsidRDefault="00D77667" w:rsidP="00EB3DF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</w:pPr>
    </w:p>
    <w:p w14:paraId="5CDCF270" w14:textId="0FD60F7E" w:rsidR="00C23C75" w:rsidRPr="00EB3DF9" w:rsidRDefault="00D77667" w:rsidP="00EB3DF9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EB3DF9">
        <w:rPr>
          <w:rFonts w:ascii="Angsana New" w:hAnsi="Angsana New" w:hint="cs"/>
          <w:sz w:val="30"/>
          <w:szCs w:val="30"/>
          <w:cs/>
          <w:lang w:val="en-US" w:bidi="th-TH"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EB3DF9">
        <w:rPr>
          <w:rFonts w:ascii="Angsana New" w:hAnsi="Angsana New" w:hint="cs"/>
          <w:sz w:val="30"/>
          <w:szCs w:val="30"/>
          <w:rtl/>
          <w:lang w:val="en-US"/>
        </w:rPr>
        <w:t xml:space="preserve">1 </w:t>
      </w:r>
      <w:r w:rsidRPr="00EB3DF9">
        <w:rPr>
          <w:rFonts w:ascii="Angsana New" w:hAnsi="Angsana New" w:hint="cs"/>
          <w:sz w:val="30"/>
          <w:szCs w:val="30"/>
          <w:cs/>
          <w:lang w:val="en-US" w:bidi="th-TH"/>
        </w:rPr>
        <w:t xml:space="preserve"> มกราคม </w:t>
      </w:r>
      <w:r w:rsidRPr="00EB3DF9">
        <w:rPr>
          <w:rFonts w:ascii="Angsana New" w:hAnsi="Angsana New" w:hint="cs"/>
          <w:sz w:val="30"/>
          <w:szCs w:val="30"/>
          <w:lang w:val="en-US" w:bidi="th-TH"/>
        </w:rPr>
        <w:t>2562</w:t>
      </w:r>
      <w:r w:rsidRPr="00EB3DF9">
        <w:rPr>
          <w:rFonts w:ascii="Angsana New" w:hAnsi="Angsana New" w:hint="cs"/>
          <w:sz w:val="30"/>
          <w:szCs w:val="30"/>
          <w:cs/>
          <w:lang w:val="en-US" w:bidi="th-TH"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Pr="00EB3DF9">
        <w:rPr>
          <w:rFonts w:ascii="Angsana New" w:hAnsi="Angsana New"/>
          <w:sz w:val="30"/>
          <w:szCs w:val="30"/>
          <w:cs/>
          <w:lang w:val="en-US" w:bidi="th-TH"/>
        </w:rPr>
        <w:t xml:space="preserve"> ซึ่งไม่มีผลกระทบอย่างมีสาระสำคัญต่องบการเงินของกลุ่มบริษัท เว้นแต่การถือปฏิบัติตามมาตรฐานการรายงานทางการเงิน ฉบับที่ </w:t>
      </w:r>
      <w:r w:rsidRPr="00EB3DF9">
        <w:rPr>
          <w:rFonts w:ascii="Angsana New" w:hAnsi="Angsana New"/>
          <w:sz w:val="30"/>
          <w:szCs w:val="30"/>
          <w:lang w:val="en-US" w:bidi="th-TH"/>
        </w:rPr>
        <w:t xml:space="preserve">15 </w:t>
      </w:r>
      <w:r w:rsidRPr="00EB3DF9">
        <w:rPr>
          <w:rFonts w:ascii="Angsana New" w:hAnsi="Angsana New"/>
          <w:sz w:val="30"/>
          <w:szCs w:val="30"/>
          <w:cs/>
          <w:lang w:val="en-US" w:bidi="th-TH"/>
        </w:rPr>
        <w:t xml:space="preserve">เรื่อง </w:t>
      </w:r>
      <w:r w:rsidRPr="00EB3DF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รายได้จากสัญญาที่ทำกับลูกค้า</w:t>
      </w:r>
      <w:r w:rsidRPr="00EB3DF9">
        <w:rPr>
          <w:rFonts w:ascii="Angsana New" w:hAnsi="Angsana New"/>
          <w:sz w:val="30"/>
          <w:szCs w:val="30"/>
          <w:cs/>
          <w:lang w:val="en-US" w:bidi="th-TH"/>
        </w:rPr>
        <w:t xml:space="preserve"> (“</w:t>
      </w:r>
      <w:r w:rsidRPr="00EB3DF9">
        <w:rPr>
          <w:rFonts w:ascii="Angsana New" w:hAnsi="Angsana New"/>
          <w:sz w:val="30"/>
          <w:szCs w:val="30"/>
          <w:lang w:val="en-US" w:bidi="th-TH"/>
        </w:rPr>
        <w:t>TFRS 15</w:t>
      </w:r>
      <w:r w:rsidRPr="00EB3DF9">
        <w:rPr>
          <w:rFonts w:ascii="Angsana New" w:hAnsi="Angsana New"/>
          <w:sz w:val="30"/>
          <w:szCs w:val="30"/>
          <w:cs/>
          <w:lang w:val="en-US" w:bidi="th-TH"/>
        </w:rPr>
        <w:t xml:space="preserve">”) เป็นครั้งแรกแทนมาตรฐานการบัญชี ฉบับที่ </w:t>
      </w:r>
      <w:r w:rsidRPr="00EB3DF9">
        <w:rPr>
          <w:rFonts w:ascii="Angsana New" w:hAnsi="Angsana New"/>
          <w:sz w:val="30"/>
          <w:szCs w:val="30"/>
          <w:lang w:val="en-US" w:bidi="th-TH"/>
        </w:rPr>
        <w:t>18</w:t>
      </w:r>
      <w:r w:rsidRPr="00EB3DF9">
        <w:rPr>
          <w:rFonts w:ascii="Angsana New" w:hAnsi="Angsana New"/>
          <w:sz w:val="30"/>
          <w:szCs w:val="30"/>
          <w:cs/>
          <w:lang w:val="en-US" w:bidi="th-TH"/>
        </w:rPr>
        <w:t xml:space="preserve"> เรื่อง </w:t>
      </w:r>
      <w:r w:rsidRPr="00EB3DF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รายได้</w:t>
      </w:r>
      <w:r w:rsidRPr="00EB3DF9">
        <w:rPr>
          <w:rFonts w:ascii="Angsana New" w:hAnsi="Angsana New"/>
          <w:sz w:val="30"/>
          <w:szCs w:val="30"/>
          <w:cs/>
          <w:lang w:val="en-US" w:bidi="th-TH"/>
        </w:rPr>
        <w:t xml:space="preserve"> (“</w:t>
      </w:r>
      <w:r w:rsidRPr="00EB3DF9">
        <w:rPr>
          <w:rFonts w:ascii="Angsana New" w:hAnsi="Angsana New"/>
          <w:sz w:val="30"/>
          <w:szCs w:val="30"/>
          <w:lang w:val="en-US" w:bidi="th-TH"/>
        </w:rPr>
        <w:t>TAS 18</w:t>
      </w:r>
      <w:r w:rsidRPr="00EB3DF9">
        <w:rPr>
          <w:rFonts w:ascii="Angsana New" w:hAnsi="Angsana New"/>
          <w:sz w:val="30"/>
          <w:szCs w:val="30"/>
          <w:cs/>
          <w:lang w:val="en-US" w:bidi="th-TH"/>
        </w:rPr>
        <w:t xml:space="preserve">”) มาตรฐานการบัญชี ฉบับที่ </w:t>
      </w:r>
      <w:r w:rsidRPr="00EB3DF9">
        <w:rPr>
          <w:rFonts w:ascii="Angsana New" w:hAnsi="Angsana New"/>
          <w:sz w:val="30"/>
          <w:szCs w:val="30"/>
          <w:lang w:val="en-US" w:bidi="th-TH"/>
        </w:rPr>
        <w:t xml:space="preserve">11 </w:t>
      </w:r>
      <w:r w:rsidRPr="00EB3DF9">
        <w:rPr>
          <w:rFonts w:ascii="Angsana New" w:hAnsi="Angsana New"/>
          <w:sz w:val="30"/>
          <w:szCs w:val="30"/>
          <w:cs/>
          <w:lang w:val="en-US" w:bidi="th-TH"/>
        </w:rPr>
        <w:t xml:space="preserve">เรื่อง </w:t>
      </w:r>
      <w:r w:rsidRPr="00EB3DF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สัญญาก่อสร้าง</w:t>
      </w:r>
      <w:r w:rsidRPr="00EB3DF9">
        <w:rPr>
          <w:rFonts w:ascii="Angsana New" w:hAnsi="Angsana New"/>
          <w:sz w:val="30"/>
          <w:szCs w:val="30"/>
          <w:cs/>
          <w:lang w:val="en-US" w:bidi="th-TH"/>
        </w:rPr>
        <w:t xml:space="preserve"> (“</w:t>
      </w:r>
      <w:r w:rsidRPr="00EB3DF9">
        <w:rPr>
          <w:rFonts w:ascii="Angsana New" w:hAnsi="Angsana New"/>
          <w:sz w:val="30"/>
          <w:szCs w:val="30"/>
          <w:lang w:val="en-US" w:bidi="th-TH"/>
        </w:rPr>
        <w:t>TAS 11</w:t>
      </w:r>
      <w:r w:rsidRPr="00EB3DF9">
        <w:rPr>
          <w:rFonts w:ascii="Angsana New" w:hAnsi="Angsana New"/>
          <w:sz w:val="30"/>
          <w:szCs w:val="30"/>
          <w:cs/>
          <w:lang w:val="en-US" w:bidi="th-TH"/>
        </w:rPr>
        <w:t xml:space="preserve">”) และการตีความมาตรฐานการรายงานทางการเงินที่เกี่ยวข้อง ผลกระทบจากการเปลี่ยนแปลงที่มีสาระสำคัญต่องบการเงินได้เปิดเผยไว้ในหมายเหตุข้อ </w:t>
      </w:r>
      <w:r w:rsidRPr="00EB3DF9">
        <w:rPr>
          <w:rFonts w:ascii="Angsana New" w:hAnsi="Angsana New"/>
          <w:sz w:val="30"/>
          <w:szCs w:val="30"/>
          <w:lang w:val="en-US" w:bidi="th-TH"/>
        </w:rPr>
        <w:t>3</w:t>
      </w:r>
      <w:r w:rsidR="00C23C75" w:rsidRPr="00EB3DF9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</w:p>
    <w:p w14:paraId="14B87491" w14:textId="77777777" w:rsidR="00D77667" w:rsidRPr="00EB3DF9" w:rsidRDefault="00D77667" w:rsidP="00EB3DF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</w:pPr>
    </w:p>
    <w:p w14:paraId="4A683696" w14:textId="2CF4EA95" w:rsidR="00DC66B2" w:rsidRPr="00EB3DF9" w:rsidRDefault="00D77667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 w:hint="cs"/>
          <w:sz w:val="30"/>
          <w:szCs w:val="30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</w:t>
      </w:r>
      <w:r w:rsidRPr="00EB3DF9">
        <w:rPr>
          <w:rFonts w:ascii="Angsana New" w:hAnsi="Angsana New"/>
          <w:sz w:val="30"/>
          <w:szCs w:val="30"/>
          <w:cs/>
        </w:rPr>
        <w:t xml:space="preserve"> </w:t>
      </w:r>
      <w:r w:rsidRPr="00EB3DF9">
        <w:rPr>
          <w:rFonts w:ascii="Angsana New" w:hAnsi="Angsana New" w:hint="cs"/>
          <w:sz w:val="30"/>
          <w:szCs w:val="30"/>
          <w:cs/>
        </w:rPr>
        <w:t xml:space="preserve">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 กลุ่มบริษัทได้เปิดเผยในหมายเหตุข้อ </w:t>
      </w:r>
      <w:r w:rsidRPr="00EB3DF9">
        <w:rPr>
          <w:rFonts w:ascii="Angsana New" w:hAnsi="Angsana New" w:hint="cs"/>
          <w:sz w:val="30"/>
          <w:szCs w:val="30"/>
        </w:rPr>
        <w:t>45</w:t>
      </w:r>
    </w:p>
    <w:p w14:paraId="1B02F64E" w14:textId="77777777" w:rsidR="0036548A" w:rsidRPr="00EB3DF9" w:rsidRDefault="0036548A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0FEAABD" w14:textId="77777777" w:rsidR="007E796C" w:rsidRPr="00EB3DF9" w:rsidRDefault="004762B0" w:rsidP="00EB3DF9">
      <w:pPr>
        <w:pStyle w:val="ListParagraph"/>
        <w:numPr>
          <w:ilvl w:val="0"/>
          <w:numId w:val="4"/>
        </w:numPr>
        <w:tabs>
          <w:tab w:val="decimal" w:pos="540"/>
          <w:tab w:val="left" w:pos="630"/>
        </w:tabs>
        <w:ind w:left="630" w:hanging="630"/>
        <w:jc w:val="both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14:paraId="54E90307" w14:textId="77777777" w:rsidR="007E796C" w:rsidRPr="00EB3DF9" w:rsidRDefault="007E796C" w:rsidP="00EB3DF9">
      <w:pPr>
        <w:pStyle w:val="ListParagraph"/>
        <w:tabs>
          <w:tab w:val="decimal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A2612BD" w14:textId="50FF9072" w:rsidR="007E796C" w:rsidRPr="00EB3DF9" w:rsidRDefault="007E796C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งบการเงินนี้จัดทำ</w:t>
      </w:r>
      <w:r w:rsidR="0020741B" w:rsidRPr="00EB3DF9">
        <w:rPr>
          <w:rFonts w:hint="cs"/>
          <w:cs/>
        </w:rPr>
        <w:t>เ</w:t>
      </w:r>
      <w:r w:rsidRPr="00EB3DF9">
        <w:rPr>
          <w:cs/>
        </w:rPr>
        <w:t xml:space="preserve">ป็นเงินบาทซึ่งเป็นสกุลเงินที่ใช้ในการดำเนินงานของบริษัท </w:t>
      </w:r>
    </w:p>
    <w:p w14:paraId="71A9A56A" w14:textId="7A0658AC" w:rsidR="00441F59" w:rsidRPr="00EB3DF9" w:rsidRDefault="00441F5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EB3DF9">
        <w:rPr>
          <w:cs/>
        </w:rPr>
        <w:br w:type="page"/>
      </w:r>
    </w:p>
    <w:p w14:paraId="143BBBA9" w14:textId="77777777" w:rsidR="007E796C" w:rsidRPr="00EB3DF9" w:rsidRDefault="007E796C" w:rsidP="00EB3DF9">
      <w:pPr>
        <w:pStyle w:val="ListParagraph"/>
        <w:numPr>
          <w:ilvl w:val="0"/>
          <w:numId w:val="4"/>
        </w:numPr>
        <w:tabs>
          <w:tab w:val="decimal" w:pos="540"/>
          <w:tab w:val="left" w:pos="630"/>
        </w:tabs>
        <w:ind w:left="630" w:hanging="630"/>
        <w:jc w:val="both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การใช้วิจารณญาณและการประมาณการ</w:t>
      </w:r>
    </w:p>
    <w:p w14:paraId="529B0874" w14:textId="77777777" w:rsidR="000A3540" w:rsidRPr="00EB3DF9" w:rsidRDefault="000A3540" w:rsidP="00EB3DF9">
      <w:pPr>
        <w:pStyle w:val="ListParagraph"/>
        <w:tabs>
          <w:tab w:val="decimal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0A01D9D" w14:textId="6B6778B0" w:rsidR="007D5445" w:rsidRPr="00EB3DF9" w:rsidRDefault="009E7F54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</w:t>
      </w:r>
      <w:r w:rsidR="00E91B81" w:rsidRPr="00EB3DF9">
        <w:rPr>
          <w:rFonts w:ascii="Angsana New" w:hAnsi="Angsana New"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0B8D3957" w14:textId="77777777" w:rsidR="009E7F54" w:rsidRPr="00EB3DF9" w:rsidRDefault="009E7F54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4549111" w14:textId="77777777" w:rsidR="00441F59" w:rsidRPr="00EB3DF9" w:rsidRDefault="00441F59" w:rsidP="00EB3DF9">
      <w:pPr>
        <w:pStyle w:val="ListParagraph"/>
        <w:numPr>
          <w:ilvl w:val="0"/>
          <w:numId w:val="20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B3DF9">
        <w:rPr>
          <w:rFonts w:asciiTheme="majorBidi" w:hAnsiTheme="majorBidi" w:cstheme="majorBidi" w:hint="cs"/>
          <w:sz w:val="30"/>
          <w:szCs w:val="30"/>
          <w:cs/>
        </w:rPr>
        <w:t>การใช้วิจารณญาณ</w:t>
      </w:r>
    </w:p>
    <w:p w14:paraId="5B4DECCD" w14:textId="77777777" w:rsidR="00441F59" w:rsidRPr="00EB3DF9" w:rsidRDefault="00441F59" w:rsidP="00EB3DF9">
      <w:pPr>
        <w:tabs>
          <w:tab w:val="clear" w:pos="227"/>
          <w:tab w:val="clear" w:pos="454"/>
        </w:tabs>
        <w:spacing w:line="240" w:lineRule="auto"/>
        <w:ind w:left="900"/>
        <w:jc w:val="both"/>
        <w:rPr>
          <w:rFonts w:asciiTheme="majorBidi" w:hAnsiTheme="majorBidi" w:cstheme="majorBidi"/>
        </w:rPr>
      </w:pPr>
    </w:p>
    <w:p w14:paraId="05722AC1" w14:textId="5EB781D8" w:rsidR="00F82C16" w:rsidRPr="00EB3DF9" w:rsidRDefault="00077860" w:rsidP="00EB3DF9">
      <w:pPr>
        <w:tabs>
          <w:tab w:val="clear" w:pos="227"/>
          <w:tab w:val="clear" w:pos="454"/>
          <w:tab w:val="clear" w:pos="680"/>
          <w:tab w:val="left" w:pos="720"/>
        </w:tabs>
        <w:ind w:left="900"/>
        <w:jc w:val="thaiDistribute"/>
        <w:rPr>
          <w:rFonts w:asciiTheme="majorBidi" w:hAnsiTheme="majorBidi"/>
        </w:rPr>
      </w:pPr>
      <w:r w:rsidRPr="00EB3DF9">
        <w:rPr>
          <w:rFonts w:asciiTheme="majorBidi" w:hAnsiTheme="majorBidi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ประกอบด้วยหมายเหตุข้อต่อไปนี้</w:t>
      </w:r>
    </w:p>
    <w:p w14:paraId="40FD159C" w14:textId="77777777" w:rsidR="00077860" w:rsidRPr="00EB3DF9" w:rsidRDefault="00077860" w:rsidP="00EB3DF9">
      <w:pPr>
        <w:tabs>
          <w:tab w:val="clear" w:pos="227"/>
          <w:tab w:val="clear" w:pos="454"/>
          <w:tab w:val="clear" w:pos="680"/>
          <w:tab w:val="left" w:pos="720"/>
        </w:tabs>
        <w:ind w:left="900"/>
        <w:jc w:val="thaiDistribute"/>
        <w:rPr>
          <w:rFonts w:asciiTheme="majorBidi" w:hAnsiTheme="majorBidi"/>
        </w:rPr>
      </w:pPr>
    </w:p>
    <w:tbl>
      <w:tblPr>
        <w:tblW w:w="8910" w:type="dxa"/>
        <w:tblInd w:w="810" w:type="dxa"/>
        <w:shd w:val="clear" w:color="auto" w:fill="FFFFFF"/>
        <w:tblLook w:val="01E0" w:firstRow="1" w:lastRow="1" w:firstColumn="1" w:lastColumn="1" w:noHBand="0" w:noVBand="0"/>
      </w:tblPr>
      <w:tblGrid>
        <w:gridCol w:w="1530"/>
        <w:gridCol w:w="7380"/>
      </w:tblGrid>
      <w:tr w:rsidR="00F82C16" w:rsidRPr="00EB3DF9" w14:paraId="4E86938E" w14:textId="77777777" w:rsidTr="004471A0">
        <w:tc>
          <w:tcPr>
            <w:tcW w:w="1530" w:type="dxa"/>
            <w:shd w:val="clear" w:color="auto" w:fill="FFFFFF"/>
          </w:tcPr>
          <w:p w14:paraId="3915C531" w14:textId="77777777" w:rsidR="00F82C16" w:rsidRPr="00EB3DF9" w:rsidRDefault="00F82C16" w:rsidP="00EB3DF9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3DF9">
              <w:rPr>
                <w:rFonts w:ascii="Angsana New" w:hAnsi="Angsana New"/>
                <w:sz w:val="30"/>
                <w:szCs w:val="30"/>
                <w:lang w:val="en-US" w:bidi="th-TH"/>
              </w:rPr>
              <w:t>5, 13</w:t>
            </w:r>
          </w:p>
        </w:tc>
        <w:tc>
          <w:tcPr>
            <w:tcW w:w="7380" w:type="dxa"/>
            <w:shd w:val="clear" w:color="auto" w:fill="FFFFFF"/>
          </w:tcPr>
          <w:p w14:paraId="133AB6E1" w14:textId="77777777" w:rsidR="00F82C16" w:rsidRPr="00EB3DF9" w:rsidRDefault="00F82C16" w:rsidP="00EB3DF9">
            <w:pPr>
              <w:pStyle w:val="block"/>
              <w:tabs>
                <w:tab w:val="left" w:pos="360"/>
                <w:tab w:val="decimal" w:pos="540"/>
                <w:tab w:val="left" w:pos="720"/>
              </w:tabs>
              <w:spacing w:after="0" w:line="24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  <w:tr w:rsidR="00F82C16" w:rsidRPr="00EB3DF9" w14:paraId="6D791DA7" w14:textId="77777777" w:rsidTr="004471A0">
        <w:tblPrEx>
          <w:shd w:val="clear" w:color="auto" w:fill="auto"/>
        </w:tblPrEx>
        <w:tc>
          <w:tcPr>
            <w:tcW w:w="1530" w:type="dxa"/>
            <w:shd w:val="clear" w:color="auto" w:fill="auto"/>
          </w:tcPr>
          <w:p w14:paraId="1BD782CF" w14:textId="77777777" w:rsidR="00F82C16" w:rsidRPr="00EB3DF9" w:rsidRDefault="00F82C16" w:rsidP="00EB3DF9">
            <w:pPr>
              <w:pStyle w:val="block"/>
              <w:spacing w:after="0" w:line="240" w:lineRule="atLeast"/>
              <w:ind w:left="72" w:hanging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3DF9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7380" w:type="dxa"/>
            <w:shd w:val="clear" w:color="auto" w:fill="auto"/>
          </w:tcPr>
          <w:p w14:paraId="35C1F8F8" w14:textId="0CA8F0C5" w:rsidR="00F82C16" w:rsidRPr="00EB3DF9" w:rsidRDefault="00F82C16" w:rsidP="00EB3DF9">
            <w:pPr>
              <w:pStyle w:val="block"/>
              <w:tabs>
                <w:tab w:val="left" w:pos="360"/>
                <w:tab w:val="decimal" w:pos="540"/>
                <w:tab w:val="left" w:pos="720"/>
              </w:tabs>
              <w:spacing w:after="0" w:line="24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การจัดประเภท</w:t>
            </w:r>
            <w:r w:rsidRPr="00EB3DF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ab/>
              <w:t>หุ้นกู้ที่มีลักษณะคล้ายทุนเป็นตราสารทุน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</w:tr>
    </w:tbl>
    <w:p w14:paraId="30BAC556" w14:textId="08312F5D" w:rsidR="00F82C16" w:rsidRPr="00EB3DF9" w:rsidRDefault="00F82C16" w:rsidP="00EB3DF9">
      <w:pPr>
        <w:tabs>
          <w:tab w:val="clear" w:pos="227"/>
          <w:tab w:val="clear" w:pos="454"/>
          <w:tab w:val="clear" w:pos="680"/>
          <w:tab w:val="left" w:pos="720"/>
        </w:tabs>
        <w:ind w:left="900"/>
        <w:jc w:val="thaiDistribute"/>
        <w:rPr>
          <w:rFonts w:asciiTheme="majorBidi" w:hAnsiTheme="majorBidi"/>
        </w:rPr>
      </w:pPr>
    </w:p>
    <w:p w14:paraId="6A25B87A" w14:textId="77777777" w:rsidR="00441F59" w:rsidRPr="00EB3DF9" w:rsidRDefault="00441F59" w:rsidP="00EB3DF9">
      <w:pPr>
        <w:pStyle w:val="ListParagraph"/>
        <w:numPr>
          <w:ilvl w:val="0"/>
          <w:numId w:val="20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B3DF9">
        <w:rPr>
          <w:rFonts w:asciiTheme="majorBidi" w:hAnsiTheme="majorBidi" w:cstheme="majorBidi" w:hint="cs"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68F46644" w14:textId="77777777" w:rsidR="00F421FF" w:rsidRPr="00EB3DF9" w:rsidRDefault="00F421FF" w:rsidP="00EB3DF9">
      <w:pPr>
        <w:pStyle w:val="ListParagraph"/>
        <w:ind w:left="900"/>
        <w:jc w:val="both"/>
        <w:rPr>
          <w:rFonts w:ascii="Angsana New" w:hAnsi="Angsana New"/>
          <w:sz w:val="30"/>
          <w:szCs w:val="30"/>
        </w:rPr>
      </w:pPr>
    </w:p>
    <w:p w14:paraId="03042941" w14:textId="2B4E829B" w:rsidR="00412004" w:rsidRPr="00EB3DF9" w:rsidRDefault="00B56EF0" w:rsidP="00EB3DF9">
      <w:pPr>
        <w:pStyle w:val="BodyText2"/>
        <w:ind w:left="90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 w:hint="cs"/>
          <w:sz w:val="30"/>
          <w:szCs w:val="30"/>
          <w:cs/>
        </w:rPr>
        <w:t xml:space="preserve">ข้อมูลเกี่ยวกับข้อสมมติและความไม่แน่นอนของการประมาณการ ณ วันที่ </w:t>
      </w:r>
      <w:r w:rsidRPr="00EB3DF9">
        <w:rPr>
          <w:rFonts w:ascii="Angsana New" w:hAnsi="Angsana New" w:hint="cs"/>
          <w:sz w:val="30"/>
          <w:szCs w:val="30"/>
        </w:rPr>
        <w:t xml:space="preserve">31 </w:t>
      </w:r>
      <w:r w:rsidRPr="00EB3DF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B3DF9">
        <w:rPr>
          <w:rFonts w:ascii="Angsana New" w:hAnsi="Angsana New" w:hint="cs"/>
          <w:sz w:val="30"/>
          <w:szCs w:val="30"/>
        </w:rPr>
        <w:t>2562</w:t>
      </w:r>
      <w:r w:rsidRPr="00EB3DF9">
        <w:rPr>
          <w:rFonts w:ascii="Angsana New" w:hAnsi="Angsana New" w:hint="cs"/>
          <w:sz w:val="30"/>
          <w:szCs w:val="30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EB3DF9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EB3DF9">
        <w:rPr>
          <w:rFonts w:ascii="Angsana New" w:hAnsi="Angsana New" w:hint="cs"/>
          <w:sz w:val="30"/>
          <w:szCs w:val="30"/>
          <w:cs/>
        </w:rPr>
        <w:t>ได้เปิดเผยในหมายเหตุ</w:t>
      </w:r>
      <w:r w:rsidR="00BB342D" w:rsidRPr="00EB3DF9">
        <w:rPr>
          <w:rFonts w:ascii="Angsana New" w:hAnsi="Angsana New" w:hint="cs"/>
          <w:sz w:val="30"/>
          <w:szCs w:val="30"/>
          <w:cs/>
        </w:rPr>
        <w:t>ข้อ</w:t>
      </w:r>
      <w:r w:rsidRPr="00EB3DF9">
        <w:rPr>
          <w:rFonts w:ascii="Angsana New" w:hAnsi="Angsana New" w:hint="cs"/>
          <w:sz w:val="30"/>
          <w:szCs w:val="30"/>
          <w:cs/>
        </w:rPr>
        <w:t>ต่อไปนี้</w:t>
      </w:r>
    </w:p>
    <w:p w14:paraId="51AF6154" w14:textId="77777777" w:rsidR="00412004" w:rsidRPr="00EB3DF9" w:rsidRDefault="00412004" w:rsidP="00EB3DF9">
      <w:pPr>
        <w:pStyle w:val="BodyText2"/>
        <w:ind w:left="90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10" w:type="dxa"/>
        <w:tblInd w:w="810" w:type="dxa"/>
        <w:shd w:val="clear" w:color="auto" w:fill="FFFFFF"/>
        <w:tblLook w:val="01E0" w:firstRow="1" w:lastRow="1" w:firstColumn="1" w:lastColumn="1" w:noHBand="0" w:noVBand="0"/>
      </w:tblPr>
      <w:tblGrid>
        <w:gridCol w:w="1530"/>
        <w:gridCol w:w="7380"/>
      </w:tblGrid>
      <w:tr w:rsidR="009153C6" w:rsidRPr="00EB3DF9" w14:paraId="64FA58C2" w14:textId="77777777" w:rsidTr="0020741B">
        <w:tc>
          <w:tcPr>
            <w:tcW w:w="1530" w:type="dxa"/>
            <w:shd w:val="clear" w:color="auto" w:fill="FFFFFF"/>
          </w:tcPr>
          <w:p w14:paraId="5035AEA1" w14:textId="09BFB426" w:rsidR="00D5755A" w:rsidRPr="00EB3DF9" w:rsidRDefault="00A5182E" w:rsidP="00EB3DF9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3DF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093089" w:rsidRPr="00EB3DF9">
              <w:rPr>
                <w:rFonts w:ascii="Angsana New" w:hAnsi="Angsana New"/>
                <w:sz w:val="30"/>
                <w:szCs w:val="30"/>
                <w:lang w:val="en-US" w:bidi="th-TH"/>
              </w:rPr>
              <w:t>, 1</w:t>
            </w:r>
            <w:r w:rsidRPr="00EB3DF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380" w:type="dxa"/>
            <w:shd w:val="clear" w:color="auto" w:fill="FFFFFF"/>
          </w:tcPr>
          <w:p w14:paraId="36794289" w14:textId="365C0CC0" w:rsidR="00D5755A" w:rsidRPr="00EB3DF9" w:rsidRDefault="00412004" w:rsidP="00EB3DF9">
            <w:pPr>
              <w:pStyle w:val="block"/>
              <w:tabs>
                <w:tab w:val="left" w:pos="360"/>
                <w:tab w:val="decimal" w:pos="540"/>
                <w:tab w:val="left" w:pos="720"/>
              </w:tabs>
              <w:spacing w:after="0" w:line="24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การซื้อ</w:t>
            </w:r>
            <w:r w:rsidR="000B5614" w:rsidRPr="00EB3DF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เงินลงทุน</w:t>
            </w:r>
            <w:r w:rsidR="000A3540" w:rsidRPr="00EB3DF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B56EF0" w:rsidRPr="00EB3DF9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ซึ่งการวัดมูลค่ายุติธรรมของสิ่งตอบแทนที่โอนให้ (รวมสิ่งตอบแทนที่คาดว่าจะต้องจ่าย) และมูลค่ายุติธรรมของสินทรัพย์ที่ได้มาและหนี้สินที่รับมา วัดมูลค่าโดยใช้เกณฑ์การประมาณการ</w:t>
            </w:r>
          </w:p>
        </w:tc>
      </w:tr>
      <w:tr w:rsidR="00E326D3" w:rsidRPr="00EB3DF9" w14:paraId="3AE2FE04" w14:textId="77777777" w:rsidTr="0020741B">
        <w:tblPrEx>
          <w:shd w:val="clear" w:color="auto" w:fill="auto"/>
        </w:tblPrEx>
        <w:tc>
          <w:tcPr>
            <w:tcW w:w="1530" w:type="dxa"/>
            <w:shd w:val="clear" w:color="auto" w:fill="auto"/>
          </w:tcPr>
          <w:p w14:paraId="732C0641" w14:textId="1A6ED040" w:rsidR="00E326D3" w:rsidRPr="00EB3DF9" w:rsidRDefault="00515530" w:rsidP="00EB3DF9">
            <w:pPr>
              <w:pStyle w:val="block"/>
              <w:spacing w:after="0" w:line="240" w:lineRule="atLeast"/>
              <w:ind w:left="72" w:hanging="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5182E" w:rsidRPr="00EB3DF9">
              <w:rPr>
                <w:rFonts w:ascii="Angsana New" w:hAnsi="Angsana New"/>
                <w:sz w:val="30"/>
                <w:szCs w:val="30"/>
                <w:lang w:val="en-US" w:bidi="th-TH"/>
              </w:rPr>
              <w:t>2, 13, 16, 18</w:t>
            </w:r>
          </w:p>
        </w:tc>
        <w:tc>
          <w:tcPr>
            <w:tcW w:w="7380" w:type="dxa"/>
            <w:shd w:val="clear" w:color="auto" w:fill="auto"/>
          </w:tcPr>
          <w:p w14:paraId="7AF8EE82" w14:textId="1E40E640" w:rsidR="00E326D3" w:rsidRPr="00EB3DF9" w:rsidRDefault="0036548A" w:rsidP="00EB3DF9">
            <w:pPr>
              <w:pStyle w:val="block"/>
              <w:tabs>
                <w:tab w:val="left" w:pos="360"/>
                <w:tab w:val="decimal" w:pos="540"/>
                <w:tab w:val="left" w:pos="720"/>
              </w:tabs>
              <w:spacing w:after="0" w:line="24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การทดสอบการด้อยค่า </w:t>
            </w:r>
            <w:r w:rsidR="00441F59" w:rsidRPr="00EB3DF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เกี่ยวกับการใช้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ข้อสมมติที่สำคัญที่ใช้ในการประมาณมูลค่าที่คาดว่าจะได้รับคืน</w:t>
            </w:r>
          </w:p>
        </w:tc>
      </w:tr>
      <w:tr w:rsidR="008E5A9F" w:rsidRPr="00EB3DF9" w14:paraId="073EEEB5" w14:textId="77777777" w:rsidTr="0020741B">
        <w:tblPrEx>
          <w:shd w:val="clear" w:color="auto" w:fill="auto"/>
        </w:tblPrEx>
        <w:tc>
          <w:tcPr>
            <w:tcW w:w="1530" w:type="dxa"/>
            <w:shd w:val="clear" w:color="auto" w:fill="auto"/>
          </w:tcPr>
          <w:p w14:paraId="3137C4FB" w14:textId="2837F4CD" w:rsidR="008E5A9F" w:rsidRPr="00EB3DF9" w:rsidRDefault="00A5182E" w:rsidP="00EB3DF9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7380" w:type="dxa"/>
            <w:shd w:val="clear" w:color="auto" w:fill="auto"/>
          </w:tcPr>
          <w:p w14:paraId="438CAFBE" w14:textId="36BA9971" w:rsidR="008E5A9F" w:rsidRPr="00EB3DF9" w:rsidRDefault="00B56EF0" w:rsidP="00EB3DF9">
            <w:pPr>
              <w:pStyle w:val="block"/>
              <w:tabs>
                <w:tab w:val="left" w:pos="360"/>
                <w:tab w:val="decimal" w:pos="540"/>
                <w:tab w:val="left" w:pos="720"/>
              </w:tabs>
              <w:spacing w:after="0" w:line="24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8E5A9F" w:rsidRPr="00EB3DF9" w14:paraId="745058D7" w14:textId="77777777" w:rsidTr="0020741B">
        <w:trPr>
          <w:trHeight w:val="902"/>
        </w:trPr>
        <w:tc>
          <w:tcPr>
            <w:tcW w:w="1530" w:type="dxa"/>
            <w:shd w:val="clear" w:color="auto" w:fill="auto"/>
          </w:tcPr>
          <w:p w14:paraId="145851B3" w14:textId="05B7363E" w:rsidR="008E5A9F" w:rsidRPr="00EB3DF9" w:rsidRDefault="00A5182E" w:rsidP="00EB3DF9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7380" w:type="dxa"/>
            <w:shd w:val="clear" w:color="auto" w:fill="auto"/>
          </w:tcPr>
          <w:p w14:paraId="1B42FF7F" w14:textId="77777777" w:rsidR="008E5A9F" w:rsidRPr="00EB3DF9" w:rsidRDefault="008E5A9F" w:rsidP="00EB3DF9">
            <w:pPr>
              <w:pStyle w:val="block"/>
              <w:tabs>
                <w:tab w:val="decimal" w:pos="540"/>
              </w:tabs>
              <w:spacing w:after="0" w:line="24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การวัดมูลค่าของภาระผูกพันของโครงการผลประโยชน์ที่กำหนดไว้เกี่ยวกับ</w:t>
            </w:r>
            <w:r w:rsidRPr="00EB3DF9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ข้อสมมติหลักในการประมาณการตามหลักคณิตศาสตร์ประกันภัย</w:t>
            </w:r>
          </w:p>
        </w:tc>
      </w:tr>
    </w:tbl>
    <w:p w14:paraId="25CC05AA" w14:textId="77777777" w:rsidR="00EF01B8" w:rsidRPr="00EB3DF9" w:rsidRDefault="00EF01B8" w:rsidP="00EB3DF9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7023AB69" w14:textId="6E49F1BE" w:rsidR="00B56EF0" w:rsidRPr="00EB3DF9" w:rsidRDefault="00B56EF0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B3DF9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การเปลี่ยนแปลงนโยบายการบัญชี</w:t>
      </w:r>
    </w:p>
    <w:p w14:paraId="2373DF78" w14:textId="77777777" w:rsidR="00B56EF0" w:rsidRPr="00EB3DF9" w:rsidRDefault="00B56EF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F50D00B" w14:textId="4FCFA12F" w:rsidR="00B56EF0" w:rsidRPr="00EB3DF9" w:rsidRDefault="00B56EF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ab/>
      </w:r>
      <w:r w:rsidRPr="00EB3DF9">
        <w:rPr>
          <w:rFonts w:hint="cs"/>
          <w:cs/>
        </w:rPr>
        <w:t xml:space="preserve">ตั้งแต่วันที่ </w:t>
      </w:r>
      <w:r w:rsidRPr="00EB3DF9">
        <w:rPr>
          <w:rFonts w:hint="cs"/>
        </w:rPr>
        <w:t xml:space="preserve">1 </w:t>
      </w:r>
      <w:r w:rsidRPr="00EB3DF9">
        <w:rPr>
          <w:rFonts w:hint="cs"/>
          <w:cs/>
        </w:rPr>
        <w:t xml:space="preserve">มกราคม </w:t>
      </w:r>
      <w:r w:rsidRPr="00EB3DF9">
        <w:rPr>
          <w:rFonts w:hint="cs"/>
        </w:rPr>
        <w:t xml:space="preserve">2562 </w:t>
      </w:r>
      <w:r w:rsidRPr="00EB3DF9">
        <w:rPr>
          <w:rFonts w:hint="cs"/>
          <w:cs/>
        </w:rPr>
        <w:t xml:space="preserve">กลุ่มบริษัทถือปฏิบัติตาม </w:t>
      </w:r>
      <w:r w:rsidRPr="00EB3DF9">
        <w:rPr>
          <w:rFonts w:hint="cs"/>
        </w:rPr>
        <w:t>TFRS</w:t>
      </w:r>
      <w:r w:rsidRPr="00EB3DF9">
        <w:rPr>
          <w:rFonts w:hint="cs"/>
          <w:cs/>
        </w:rPr>
        <w:t xml:space="preserve"> </w:t>
      </w:r>
      <w:r w:rsidRPr="00EB3DF9">
        <w:rPr>
          <w:rFonts w:hint="cs"/>
        </w:rPr>
        <w:t xml:space="preserve">15 </w:t>
      </w:r>
      <w:r w:rsidRPr="00EB3DF9">
        <w:rPr>
          <w:rFonts w:hint="cs"/>
          <w:cs/>
        </w:rPr>
        <w:t xml:space="preserve">โดยใช้วิธีรับรู้ผลกระทบสะสมของการเริ่มใช้มาตรฐานฉบับนี้เป็นครั้งแรกเฉพาะกับสัญญาที่ยังไม่เสร็จสมบูรณ์ก่อนวันที่ </w:t>
      </w:r>
      <w:r w:rsidRPr="00EB3DF9">
        <w:rPr>
          <w:rFonts w:hint="cs"/>
        </w:rPr>
        <w:t xml:space="preserve">1 </w:t>
      </w:r>
      <w:r w:rsidRPr="00EB3DF9">
        <w:rPr>
          <w:rFonts w:hint="cs"/>
          <w:cs/>
        </w:rPr>
        <w:t xml:space="preserve">มกราคม </w:t>
      </w:r>
      <w:r w:rsidRPr="00EB3DF9">
        <w:rPr>
          <w:rFonts w:hint="cs"/>
        </w:rPr>
        <w:t xml:space="preserve">2562 </w:t>
      </w:r>
      <w:r w:rsidRPr="00EB3DF9">
        <w:rPr>
          <w:rFonts w:hint="cs"/>
          <w:cs/>
        </w:rPr>
        <w:t xml:space="preserve">โดยปรับปรุงกับกำไรสะสม ณ วันที่ </w:t>
      </w:r>
      <w:r w:rsidRPr="00EB3DF9">
        <w:rPr>
          <w:rFonts w:hint="cs"/>
        </w:rPr>
        <w:t xml:space="preserve">1 </w:t>
      </w:r>
      <w:r w:rsidRPr="00EB3DF9">
        <w:rPr>
          <w:rFonts w:hint="cs"/>
          <w:cs/>
        </w:rPr>
        <w:t xml:space="preserve">มกราคม </w:t>
      </w:r>
      <w:r w:rsidRPr="00EB3DF9">
        <w:rPr>
          <w:rFonts w:hint="cs"/>
        </w:rPr>
        <w:t>2562</w:t>
      </w:r>
      <w:r w:rsidRPr="00EB3DF9">
        <w:rPr>
          <w:rFonts w:hint="cs"/>
          <w:cs/>
        </w:rPr>
        <w:t xml:space="preserve"> ดังนั้น กลุ่มบริษัทจึงไม่ปรับปรุงข้อมูลที่นำเสนอในปี</w:t>
      </w:r>
      <w:r w:rsidRPr="00EB3DF9">
        <w:rPr>
          <w:rFonts w:hint="cs"/>
        </w:rPr>
        <w:t xml:space="preserve"> 2561 </w:t>
      </w:r>
      <w:r w:rsidRPr="00EB3DF9">
        <w:rPr>
          <w:rFonts w:hint="cs"/>
          <w:cs/>
        </w:rPr>
        <w:t xml:space="preserve">ซึ่งได้เคยรายงานไว้ตาม </w:t>
      </w:r>
      <w:r w:rsidRPr="00EB3DF9">
        <w:rPr>
          <w:rFonts w:hint="cs"/>
        </w:rPr>
        <w:t xml:space="preserve">TAS 18 </w:t>
      </w:r>
      <w:r w:rsidRPr="00EB3DF9">
        <w:rPr>
          <w:rFonts w:hint="cs"/>
          <w:cs/>
        </w:rPr>
        <w:t xml:space="preserve">และการตีความมาตรฐานการรายงานทางการเงินที่เกี่ยวข้อง ทั้งนี้ ข้อกำหนดในการเปิดเผยข้อมูลของ </w:t>
      </w:r>
      <w:r w:rsidR="00E91B81" w:rsidRPr="00EB3DF9">
        <w:br/>
      </w:r>
      <w:r w:rsidRPr="00EB3DF9">
        <w:rPr>
          <w:rFonts w:hint="cs"/>
        </w:rPr>
        <w:t>TFRS 15</w:t>
      </w:r>
      <w:r w:rsidRPr="00EB3DF9">
        <w:rPr>
          <w:rFonts w:hint="cs"/>
          <w:cs/>
        </w:rPr>
        <w:t xml:space="preserve"> จะไม่ถูกนำมาใช้กับข้อมูลเปรียบเทียบ</w:t>
      </w:r>
    </w:p>
    <w:p w14:paraId="4A49FA7B" w14:textId="77777777" w:rsidR="00B56EF0" w:rsidRPr="00EB3DF9" w:rsidRDefault="00B56EF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131B1B46" w14:textId="77777777" w:rsidR="00B56EF0" w:rsidRPr="00EB3DF9" w:rsidRDefault="00B56EF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rFonts w:hint="cs"/>
          <w:cs/>
        </w:rPr>
        <w:t>ตาม</w:t>
      </w:r>
      <w:r w:rsidRPr="00EB3DF9">
        <w:rPr>
          <w:rFonts w:hint="cs"/>
        </w:rPr>
        <w:t xml:space="preserve"> TFRS 15</w:t>
      </w:r>
      <w:r w:rsidRPr="00EB3DF9">
        <w:rPr>
          <w:rFonts w:hint="cs"/>
          <w:cs/>
        </w:rPr>
        <w:t xml:space="preserve"> กลุ่มบริษัทรับรู้รายได้เมื่อลูกค้ามีอำนาจควบคุมในสินค้าหรือบริการด้วยจำนวนเงินที่สะท้อนถึงสิ่งตอบแทนที่กลุ่มบริษัท คาดว่าจะมีสิทธิได้รับที่ไม่รวมจำนวนเงินที่เก็บแทนบุคคลที่สาม ภาษีมูลค่าเพิ่ม และแสดงสุทธิจากส่วนลดการค้า และส่วนลดตามปริมาณ โดยมีการใช้วิจารณญาณในการพิจารณาจังหวะเวลาในการส่งมอบการควบคุม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EB3DF9">
        <w:rPr>
          <w:rFonts w:hint="cs"/>
        </w:rPr>
        <w:t>TAS 18</w:t>
      </w:r>
      <w:r w:rsidRPr="00EB3DF9">
        <w:rPr>
          <w:rFonts w:hint="cs"/>
          <w:cs/>
        </w:rPr>
        <w:t xml:space="preserve"> 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</w:p>
    <w:p w14:paraId="43CF4142" w14:textId="77777777" w:rsidR="00441F59" w:rsidRPr="00EB3DF9" w:rsidRDefault="00441F5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F6B70FF" w14:textId="77777777" w:rsidR="00B56EF0" w:rsidRPr="00EB3DF9" w:rsidRDefault="00B56EF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Theme="minorHAnsi" w:hAnsiTheme="majorBidi" w:cstheme="majorBidi"/>
        </w:rPr>
      </w:pPr>
      <w:r w:rsidRPr="00EB3DF9">
        <w:rPr>
          <w:rFonts w:asciiTheme="majorBidi" w:eastAsiaTheme="minorHAnsi" w:hAnsiTheme="majorBidi" w:cstheme="majorBidi"/>
          <w:cs/>
        </w:rPr>
        <w:t>รายละเอียดและจำนวนเงินของผลกระทบจากการเปลี่ยนแปลงนโยบายการบัญชีได้แสดงไว้ดังต่อไปนี้</w:t>
      </w:r>
    </w:p>
    <w:p w14:paraId="27DA923F" w14:textId="77777777" w:rsidR="00B56EF0" w:rsidRPr="00EB3DF9" w:rsidRDefault="00B56EF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Theme="minorHAnsi" w:hAnsiTheme="majorBidi" w:cstheme="majorBidi"/>
        </w:rPr>
      </w:pPr>
    </w:p>
    <w:p w14:paraId="072949CA" w14:textId="77777777" w:rsidR="00B56EF0" w:rsidRPr="00EB3DF9" w:rsidRDefault="00B56EF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Theme="minorHAnsi" w:hAnsiTheme="majorBidi" w:cstheme="majorBidi"/>
          <w:i/>
          <w:iCs/>
        </w:rPr>
      </w:pPr>
      <w:r w:rsidRPr="00EB3DF9">
        <w:rPr>
          <w:rFonts w:asciiTheme="majorBidi" w:eastAsiaTheme="minorHAnsi" w:hAnsiTheme="majorBidi" w:cstheme="majorBidi"/>
          <w:i/>
          <w:iCs/>
          <w:cs/>
        </w:rPr>
        <w:t xml:space="preserve">การขายไอน้ำตามสัญญา </w:t>
      </w:r>
      <w:r w:rsidRPr="00EB3DF9">
        <w:rPr>
          <w:rFonts w:asciiTheme="majorBidi" w:eastAsiaTheme="minorHAnsi" w:hAnsiTheme="majorBidi" w:cstheme="majorBidi"/>
          <w:i/>
          <w:iCs/>
        </w:rPr>
        <w:t>Minimum take or pay</w:t>
      </w:r>
    </w:p>
    <w:p w14:paraId="5600881F" w14:textId="77777777" w:rsidR="00B56EF0" w:rsidRPr="00EB3DF9" w:rsidRDefault="00B56EF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Theme="minorHAnsi" w:hAnsiTheme="majorBidi" w:cstheme="majorBidi"/>
        </w:rPr>
      </w:pPr>
    </w:p>
    <w:p w14:paraId="6D7300E0" w14:textId="77777777" w:rsidR="00B56EF0" w:rsidRPr="00EB3DF9" w:rsidRDefault="00B56EF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Theme="minorHAnsi" w:hAnsiTheme="majorBidi" w:cstheme="majorBidi"/>
        </w:rPr>
      </w:pPr>
      <w:r w:rsidRPr="00EB3DF9">
        <w:rPr>
          <w:rFonts w:asciiTheme="majorBidi" w:eastAsiaTheme="minorHAnsi" w:hAnsiTheme="majorBidi" w:cstheme="majorBidi"/>
          <w:cs/>
        </w:rPr>
        <w:t xml:space="preserve">สำหรับการขายไอน้ำตามสัญญา </w:t>
      </w:r>
      <w:r w:rsidRPr="00EB3DF9">
        <w:rPr>
          <w:rFonts w:asciiTheme="majorBidi" w:eastAsiaTheme="minorHAnsi" w:hAnsiTheme="majorBidi" w:cstheme="majorBidi"/>
        </w:rPr>
        <w:t xml:space="preserve">Minimum take or pay </w:t>
      </w:r>
      <w:r w:rsidRPr="00EB3DF9">
        <w:rPr>
          <w:rFonts w:asciiTheme="majorBidi" w:eastAsiaTheme="minorHAnsi" w:hAnsiTheme="majorBidi" w:cstheme="majorBidi"/>
          <w:cs/>
        </w:rPr>
        <w:t xml:space="preserve">ของบริษัทในกลุ่มบริษัทร่วมในอินโดนีเซีย การรับรู้รายได้ตามมาตรฐานรายงานทางการเงินฉบับที่ </w:t>
      </w:r>
      <w:r w:rsidRPr="00EB3DF9">
        <w:rPr>
          <w:rFonts w:asciiTheme="majorBidi" w:eastAsiaTheme="minorHAnsi" w:hAnsiTheme="majorBidi" w:cstheme="majorBidi"/>
        </w:rPr>
        <w:t>15</w:t>
      </w:r>
      <w:r w:rsidRPr="00EB3DF9">
        <w:rPr>
          <w:rFonts w:asciiTheme="majorBidi" w:eastAsiaTheme="minorHAnsi" w:hAnsiTheme="majorBidi" w:cstheme="majorBidi"/>
          <w:cs/>
        </w:rPr>
        <w:t xml:space="preserve"> จะรับรู้เมื่อกิจการได้ปฏิบัติตามภาระแล้วเสร็จ</w:t>
      </w:r>
    </w:p>
    <w:p w14:paraId="6FF575A0" w14:textId="77777777" w:rsidR="00B56EF0" w:rsidRPr="00EB3DF9" w:rsidRDefault="00B56EF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Theme="minorHAnsi" w:hAnsiTheme="majorBidi" w:cstheme="majorBidi"/>
        </w:rPr>
      </w:pPr>
    </w:p>
    <w:p w14:paraId="36AE7CD4" w14:textId="77777777" w:rsidR="00B56EF0" w:rsidRPr="00EB3DF9" w:rsidRDefault="00B56EF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Theme="minorHAnsi" w:hAnsiTheme="majorBidi" w:cstheme="majorBidi"/>
        </w:rPr>
      </w:pPr>
      <w:r w:rsidRPr="00EB3DF9">
        <w:rPr>
          <w:rFonts w:asciiTheme="majorBidi" w:eastAsiaTheme="minorHAnsi" w:hAnsiTheme="majorBidi" w:cstheme="majorBidi"/>
        </w:rPr>
        <w:t xml:space="preserve">TFRS 15 </w:t>
      </w:r>
      <w:r w:rsidRPr="00EB3DF9">
        <w:rPr>
          <w:rFonts w:asciiTheme="majorBidi" w:eastAsiaTheme="minorHAnsi" w:hAnsiTheme="majorBidi" w:cstheme="majorBidi"/>
          <w:cs/>
        </w:rPr>
        <w:t>ไม่มีผลกระทบอย่างมีสาระสำคัญต่อนโยบายการบัญชีของรายได้ประเภทอื่นของกลุ่มบริษัท</w:t>
      </w:r>
    </w:p>
    <w:p w14:paraId="5EF794AD" w14:textId="0D1878F1" w:rsidR="00B56EF0" w:rsidRPr="00EB3DF9" w:rsidRDefault="00B56EF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7EE45DB5" w14:textId="746E354F" w:rsidR="0020741B" w:rsidRPr="00EB3DF9" w:rsidRDefault="0020741B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43001E32" w14:textId="76933FCC" w:rsidR="00677669" w:rsidRPr="00EB3DF9" w:rsidRDefault="00677669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0A037AEF" w14:textId="428FE62F" w:rsidR="00677669" w:rsidRPr="00EB3DF9" w:rsidRDefault="00677669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257E7E3B" w14:textId="00BD5928" w:rsidR="00677669" w:rsidRPr="00EB3DF9" w:rsidRDefault="00677669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7B11FE16" w14:textId="7C4D98C9" w:rsidR="00677669" w:rsidRPr="00EB3DF9" w:rsidRDefault="00677669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47EB5A12" w14:textId="77777777" w:rsidR="00677669" w:rsidRPr="00EB3DF9" w:rsidRDefault="00677669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5B0F8B82" w14:textId="19EBF6BF" w:rsidR="00B56EF0" w:rsidRPr="00EB3DF9" w:rsidRDefault="00B56EF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EB3DF9">
        <w:rPr>
          <w:rFonts w:asciiTheme="majorBidi" w:eastAsiaTheme="minorHAnsi" w:hAnsiTheme="majorBidi" w:cstheme="majorBidi"/>
          <w:sz w:val="30"/>
          <w:szCs w:val="30"/>
          <w:cs/>
        </w:rPr>
        <w:lastRenderedPageBreak/>
        <w:t xml:space="preserve">ตารางด้านล่างนี้สรุปผลกระทบจากการถือปฏิบัติตาม </w:t>
      </w:r>
      <w:r w:rsidRPr="00EB3DF9">
        <w:rPr>
          <w:rFonts w:asciiTheme="majorBidi" w:eastAsiaTheme="minorHAnsi" w:hAnsiTheme="majorBidi" w:cstheme="majorBidi"/>
          <w:sz w:val="30"/>
          <w:szCs w:val="30"/>
        </w:rPr>
        <w:t>TFRS 15</w:t>
      </w:r>
      <w:r w:rsidRPr="00EB3DF9">
        <w:rPr>
          <w:rFonts w:asciiTheme="majorBidi" w:eastAsiaTheme="minorHAnsi" w:hAnsiTheme="majorBidi" w:cstheme="majorBidi"/>
          <w:sz w:val="30"/>
          <w:szCs w:val="30"/>
          <w:cs/>
        </w:rPr>
        <w:t xml:space="preserve"> สุทธิจากภาษี</w:t>
      </w:r>
    </w:p>
    <w:p w14:paraId="0C65B8F5" w14:textId="77777777" w:rsidR="0020741B" w:rsidRPr="00EB3DF9" w:rsidRDefault="0020741B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2"/>
        <w:gridCol w:w="2069"/>
        <w:gridCol w:w="2069"/>
      </w:tblGrid>
      <w:tr w:rsidR="00B56EF0" w:rsidRPr="00EB3DF9" w14:paraId="24A059DC" w14:textId="77777777" w:rsidTr="0020741B">
        <w:trPr>
          <w:trHeight w:val="424"/>
        </w:trPr>
        <w:tc>
          <w:tcPr>
            <w:tcW w:w="2746" w:type="pct"/>
          </w:tcPr>
          <w:p w14:paraId="74C2EDDB" w14:textId="77777777" w:rsidR="00B56EF0" w:rsidRPr="00EB3DF9" w:rsidRDefault="00B56EF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B3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EB3D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EB3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27" w:type="pct"/>
          </w:tcPr>
          <w:p w14:paraId="752BE344" w14:textId="77777777" w:rsidR="00B56EF0" w:rsidRPr="00EB3DF9" w:rsidRDefault="00B56EF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7" w:type="pct"/>
            <w:shd w:val="clear" w:color="auto" w:fill="auto"/>
          </w:tcPr>
          <w:p w14:paraId="2FBA9985" w14:textId="77777777" w:rsidR="00B56EF0" w:rsidRPr="00EB3DF9" w:rsidRDefault="00B56EF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6EF0" w:rsidRPr="00EB3DF9" w14:paraId="6CF08475" w14:textId="77777777" w:rsidTr="0020741B">
        <w:trPr>
          <w:trHeight w:val="403"/>
        </w:trPr>
        <w:tc>
          <w:tcPr>
            <w:tcW w:w="2746" w:type="pct"/>
          </w:tcPr>
          <w:p w14:paraId="36A41EE5" w14:textId="77777777" w:rsidR="00B56EF0" w:rsidRPr="00EB3DF9" w:rsidRDefault="00B56E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2254" w:type="pct"/>
            <w:gridSpan w:val="2"/>
          </w:tcPr>
          <w:p w14:paraId="51420617" w14:textId="77777777" w:rsidR="00B56EF0" w:rsidRPr="00EB3DF9" w:rsidRDefault="00B56E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 w:rsidRPr="00EB3DF9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B56EF0" w:rsidRPr="00EB3DF9" w14:paraId="5B6BDAF6" w14:textId="77777777" w:rsidTr="0020741B">
        <w:trPr>
          <w:trHeight w:val="424"/>
        </w:trPr>
        <w:tc>
          <w:tcPr>
            <w:tcW w:w="2746" w:type="pct"/>
          </w:tcPr>
          <w:p w14:paraId="6216701E" w14:textId="77777777" w:rsidR="00B56EF0" w:rsidRPr="00EB3DF9" w:rsidRDefault="00B56E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i/>
                <w:iCs/>
                <w:cs/>
              </w:rPr>
            </w:pPr>
            <w:r w:rsidRPr="00EB3DF9">
              <w:rPr>
                <w:rFonts w:hint="cs"/>
                <w:i/>
                <w:iCs/>
                <w:cs/>
              </w:rPr>
              <w:t>สินทรัพย์</w:t>
            </w:r>
          </w:p>
        </w:tc>
        <w:tc>
          <w:tcPr>
            <w:tcW w:w="1127" w:type="pct"/>
          </w:tcPr>
          <w:p w14:paraId="11D8133B" w14:textId="77777777" w:rsidR="00B56EF0" w:rsidRPr="00EB3DF9" w:rsidRDefault="00B56E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</w:pPr>
          </w:p>
        </w:tc>
        <w:tc>
          <w:tcPr>
            <w:tcW w:w="1127" w:type="pct"/>
          </w:tcPr>
          <w:p w14:paraId="29667A3A" w14:textId="77777777" w:rsidR="00B56EF0" w:rsidRPr="00EB3DF9" w:rsidRDefault="00B56E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</w:pPr>
          </w:p>
        </w:tc>
      </w:tr>
      <w:tr w:rsidR="00B56EF0" w:rsidRPr="00EB3DF9" w14:paraId="668F8879" w14:textId="77777777" w:rsidTr="0020741B">
        <w:trPr>
          <w:trHeight w:val="424"/>
        </w:trPr>
        <w:tc>
          <w:tcPr>
            <w:tcW w:w="2746" w:type="pct"/>
          </w:tcPr>
          <w:p w14:paraId="53BBEBAE" w14:textId="77777777" w:rsidR="00B56EF0" w:rsidRPr="00EB3DF9" w:rsidRDefault="00B56E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EB3DF9">
              <w:rPr>
                <w:rFonts w:hint="cs"/>
                <w:cs/>
              </w:rPr>
              <w:t>เงินลงทุนในบริษัทร่วม ลดลง</w:t>
            </w:r>
          </w:p>
        </w:tc>
        <w:tc>
          <w:tcPr>
            <w:tcW w:w="1127" w:type="pct"/>
          </w:tcPr>
          <w:p w14:paraId="6B4D43A8" w14:textId="77777777" w:rsidR="00B56EF0" w:rsidRPr="00EB3DF9" w:rsidRDefault="00B56EF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</w:pPr>
            <w:r w:rsidRPr="00EB3DF9">
              <w:t>54</w:t>
            </w:r>
          </w:p>
        </w:tc>
        <w:tc>
          <w:tcPr>
            <w:tcW w:w="1127" w:type="pct"/>
          </w:tcPr>
          <w:p w14:paraId="0E296EE2" w14:textId="77777777" w:rsidR="00B56EF0" w:rsidRPr="00EB3DF9" w:rsidRDefault="00B56EF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B56EF0" w:rsidRPr="00EB3DF9" w14:paraId="0718A2F5" w14:textId="77777777" w:rsidTr="0020741B">
        <w:trPr>
          <w:trHeight w:val="424"/>
        </w:trPr>
        <w:tc>
          <w:tcPr>
            <w:tcW w:w="2746" w:type="pct"/>
          </w:tcPr>
          <w:p w14:paraId="2B7388E3" w14:textId="77777777" w:rsidR="00B56EF0" w:rsidRPr="00EB3DF9" w:rsidRDefault="00B56E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EB3DF9">
              <w:rPr>
                <w:rFonts w:hint="cs"/>
                <w:b/>
                <w:bCs/>
                <w:cs/>
              </w:rPr>
              <w:t>รวมสินทรัพย์ ลดลง</w:t>
            </w:r>
          </w:p>
        </w:tc>
        <w:tc>
          <w:tcPr>
            <w:tcW w:w="1127" w:type="pct"/>
          </w:tcPr>
          <w:p w14:paraId="0A573AC5" w14:textId="77777777" w:rsidR="00B56EF0" w:rsidRPr="00EB3DF9" w:rsidRDefault="00B56EF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54</w:t>
            </w:r>
          </w:p>
        </w:tc>
        <w:tc>
          <w:tcPr>
            <w:tcW w:w="1127" w:type="pct"/>
          </w:tcPr>
          <w:p w14:paraId="4F7643EC" w14:textId="77777777" w:rsidR="00B56EF0" w:rsidRPr="00EB3DF9" w:rsidRDefault="00B56EF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-</w:t>
            </w:r>
          </w:p>
        </w:tc>
      </w:tr>
      <w:tr w:rsidR="00B56EF0" w:rsidRPr="00EB3DF9" w14:paraId="3B82AE14" w14:textId="77777777" w:rsidTr="0020741B">
        <w:trPr>
          <w:trHeight w:val="424"/>
        </w:trPr>
        <w:tc>
          <w:tcPr>
            <w:tcW w:w="2746" w:type="pct"/>
          </w:tcPr>
          <w:p w14:paraId="57304BE5" w14:textId="77777777" w:rsidR="00B56EF0" w:rsidRPr="00EB3DF9" w:rsidRDefault="00B56E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1127" w:type="pct"/>
          </w:tcPr>
          <w:p w14:paraId="72DC878D" w14:textId="77777777" w:rsidR="00B56EF0" w:rsidRPr="00EB3DF9" w:rsidRDefault="00B56E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</w:pPr>
          </w:p>
        </w:tc>
        <w:tc>
          <w:tcPr>
            <w:tcW w:w="1127" w:type="pct"/>
          </w:tcPr>
          <w:p w14:paraId="114913A0" w14:textId="77777777" w:rsidR="00B56EF0" w:rsidRPr="00EB3DF9" w:rsidRDefault="00B56E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240" w:lineRule="auto"/>
            </w:pPr>
          </w:p>
        </w:tc>
      </w:tr>
      <w:tr w:rsidR="00B56EF0" w:rsidRPr="00EB3DF9" w14:paraId="5D979FE2" w14:textId="77777777" w:rsidTr="0020741B">
        <w:trPr>
          <w:trHeight w:val="424"/>
        </w:trPr>
        <w:tc>
          <w:tcPr>
            <w:tcW w:w="2746" w:type="pct"/>
          </w:tcPr>
          <w:p w14:paraId="1F5CFDA6" w14:textId="77777777" w:rsidR="00B56EF0" w:rsidRPr="00EB3DF9" w:rsidRDefault="00B56E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i/>
                <w:iCs/>
                <w:cs/>
              </w:rPr>
            </w:pPr>
            <w:r w:rsidRPr="00EB3DF9">
              <w:rPr>
                <w:rFonts w:hint="cs"/>
                <w:i/>
                <w:iCs/>
                <w:cs/>
              </w:rPr>
              <w:t>ส่วนของผู้ถือหุ้น</w:t>
            </w:r>
          </w:p>
        </w:tc>
        <w:tc>
          <w:tcPr>
            <w:tcW w:w="1127" w:type="pct"/>
          </w:tcPr>
          <w:p w14:paraId="4D7B8E9D" w14:textId="77777777" w:rsidR="00B56EF0" w:rsidRPr="00EB3DF9" w:rsidRDefault="00B56E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</w:pPr>
          </w:p>
        </w:tc>
        <w:tc>
          <w:tcPr>
            <w:tcW w:w="1127" w:type="pct"/>
          </w:tcPr>
          <w:p w14:paraId="181AF78D" w14:textId="77777777" w:rsidR="00B56EF0" w:rsidRPr="00EB3DF9" w:rsidRDefault="00B56E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240" w:lineRule="auto"/>
            </w:pPr>
          </w:p>
        </w:tc>
      </w:tr>
      <w:tr w:rsidR="00B56EF0" w:rsidRPr="00EB3DF9" w14:paraId="33775C8A" w14:textId="77777777" w:rsidTr="0020741B">
        <w:trPr>
          <w:trHeight w:val="424"/>
        </w:trPr>
        <w:tc>
          <w:tcPr>
            <w:tcW w:w="2746" w:type="pct"/>
          </w:tcPr>
          <w:p w14:paraId="1CDD7BC4" w14:textId="77777777" w:rsidR="00B56EF0" w:rsidRPr="00EB3DF9" w:rsidRDefault="00B56E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EB3DF9">
              <w:rPr>
                <w:rFonts w:hint="cs"/>
                <w:cs/>
              </w:rPr>
              <w:t>กำไรสะสม ลดลง</w:t>
            </w:r>
          </w:p>
        </w:tc>
        <w:tc>
          <w:tcPr>
            <w:tcW w:w="1127" w:type="pct"/>
          </w:tcPr>
          <w:p w14:paraId="77E1DFCC" w14:textId="77777777" w:rsidR="00B56EF0" w:rsidRPr="00EB3DF9" w:rsidRDefault="00B56E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</w:pPr>
            <w:r w:rsidRPr="00EB3DF9">
              <w:t>38</w:t>
            </w:r>
          </w:p>
        </w:tc>
        <w:tc>
          <w:tcPr>
            <w:tcW w:w="1127" w:type="pct"/>
          </w:tcPr>
          <w:p w14:paraId="2F538DE5" w14:textId="77777777" w:rsidR="00B56EF0" w:rsidRPr="00EB3DF9" w:rsidRDefault="00B56E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B56EF0" w:rsidRPr="00EB3DF9" w14:paraId="5C381054" w14:textId="77777777" w:rsidTr="0020741B">
        <w:trPr>
          <w:trHeight w:val="403"/>
        </w:trPr>
        <w:tc>
          <w:tcPr>
            <w:tcW w:w="2746" w:type="pct"/>
          </w:tcPr>
          <w:p w14:paraId="0525E584" w14:textId="77777777" w:rsidR="00B56EF0" w:rsidRPr="00EB3DF9" w:rsidRDefault="00B56E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EB3DF9">
              <w:rPr>
                <w:rFonts w:hint="cs"/>
                <w:cs/>
              </w:rPr>
              <w:t>ส่วนได้เสียที่ไม่มีอำนาจควบคุม ลดลง</w:t>
            </w:r>
          </w:p>
        </w:tc>
        <w:tc>
          <w:tcPr>
            <w:tcW w:w="1127" w:type="pct"/>
          </w:tcPr>
          <w:p w14:paraId="19E2A217" w14:textId="77777777" w:rsidR="00B56EF0" w:rsidRPr="00EB3DF9" w:rsidRDefault="00B56EF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</w:pPr>
            <w:r w:rsidRPr="00EB3DF9">
              <w:t>16</w:t>
            </w:r>
          </w:p>
        </w:tc>
        <w:tc>
          <w:tcPr>
            <w:tcW w:w="1127" w:type="pct"/>
          </w:tcPr>
          <w:p w14:paraId="26711B7B" w14:textId="77777777" w:rsidR="00B56EF0" w:rsidRPr="00EB3DF9" w:rsidRDefault="00B56EF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B56EF0" w:rsidRPr="00EB3DF9" w14:paraId="4308899E" w14:textId="77777777" w:rsidTr="0020741B">
        <w:trPr>
          <w:trHeight w:val="403"/>
        </w:trPr>
        <w:tc>
          <w:tcPr>
            <w:tcW w:w="2746" w:type="pct"/>
          </w:tcPr>
          <w:p w14:paraId="6DD74DC4" w14:textId="77777777" w:rsidR="00B56EF0" w:rsidRPr="00EB3DF9" w:rsidRDefault="00B56E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EB3DF9">
              <w:rPr>
                <w:rFonts w:hint="cs"/>
                <w:b/>
                <w:bCs/>
                <w:cs/>
              </w:rPr>
              <w:t>รวมส่วนของผู้ถือหุ้น ลดลง</w:t>
            </w:r>
          </w:p>
        </w:tc>
        <w:tc>
          <w:tcPr>
            <w:tcW w:w="1127" w:type="pct"/>
          </w:tcPr>
          <w:p w14:paraId="77CF3D94" w14:textId="77777777" w:rsidR="00B56EF0" w:rsidRPr="00EB3DF9" w:rsidRDefault="00B56EF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54</w:t>
            </w:r>
          </w:p>
        </w:tc>
        <w:tc>
          <w:tcPr>
            <w:tcW w:w="1127" w:type="pct"/>
          </w:tcPr>
          <w:p w14:paraId="647A4DD3" w14:textId="77777777" w:rsidR="00B56EF0" w:rsidRPr="00EB3DF9" w:rsidRDefault="00B56EF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  <w:cs/>
              </w:rPr>
              <w:t>-</w:t>
            </w:r>
          </w:p>
        </w:tc>
      </w:tr>
    </w:tbl>
    <w:p w14:paraId="399456CE" w14:textId="77777777" w:rsidR="00B56EF0" w:rsidRPr="00EB3DF9" w:rsidRDefault="00B56EF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26F2F453" w14:textId="04623C0F" w:rsidR="00B56EF0" w:rsidRPr="00EB3DF9" w:rsidRDefault="00B56EF0" w:rsidP="00EB3DF9">
      <w:pPr>
        <w:pStyle w:val="index"/>
        <w:tabs>
          <w:tab w:val="clear" w:pos="1134"/>
          <w:tab w:val="decimal" w:pos="540"/>
        </w:tabs>
        <w:spacing w:after="0" w:line="240" w:lineRule="auto"/>
        <w:ind w:left="567" w:firstLine="0"/>
        <w:outlineLvl w:val="0"/>
        <w:rPr>
          <w:rFonts w:ascii="Angsana New" w:hAnsi="Angsana New"/>
          <w:sz w:val="30"/>
          <w:szCs w:val="30"/>
        </w:rPr>
      </w:pPr>
      <w:r w:rsidRPr="00EB3DF9">
        <w:rPr>
          <w:rtl/>
          <w:cs/>
        </w:rPr>
        <w:tab/>
      </w:r>
      <w:r w:rsidRPr="00EB3DF9">
        <w:rPr>
          <w:rFonts w:ascii="Angsana New" w:hAnsi="Angsana New"/>
          <w:sz w:val="30"/>
          <w:szCs w:val="30"/>
          <w:cs/>
          <w:lang w:bidi="th-TH"/>
        </w:rPr>
        <w:t>ทั้งนี้ ไม่มีผลกระทบอย่างมีสาระสำคัญต่องบกระแสเงินสดรวมและงบกระแสเงินสดเฉพาะกิจการสำหรับ</w:t>
      </w:r>
      <w:r w:rsidR="00BB342D" w:rsidRPr="00EB3DF9">
        <w:rPr>
          <w:rFonts w:ascii="Angsana New" w:hAnsi="Angsana New" w:hint="cs"/>
          <w:sz w:val="30"/>
          <w:szCs w:val="30"/>
          <w:cs/>
          <w:lang w:bidi="th-TH"/>
        </w:rPr>
        <w:t>ปี</w:t>
      </w:r>
      <w:r w:rsidRPr="00EB3DF9">
        <w:rPr>
          <w:rFonts w:ascii="Angsana New" w:hAnsi="Angsana New"/>
          <w:sz w:val="30"/>
          <w:szCs w:val="30"/>
          <w:cs/>
          <w:lang w:bidi="th-TH"/>
        </w:rPr>
        <w:t xml:space="preserve">สิ้นสุดวันที่ </w:t>
      </w:r>
      <w:r w:rsidRPr="00EB3DF9">
        <w:rPr>
          <w:rFonts w:ascii="Angsana New" w:hAnsi="Angsana New"/>
          <w:sz w:val="30"/>
          <w:szCs w:val="30"/>
        </w:rPr>
        <w:t xml:space="preserve">31 </w:t>
      </w:r>
      <w:r w:rsidR="00441F59" w:rsidRPr="00EB3DF9">
        <w:rPr>
          <w:rFonts w:ascii="Angsana New" w:hAnsi="Angsana New" w:hint="cs"/>
          <w:sz w:val="30"/>
          <w:szCs w:val="30"/>
          <w:cs/>
          <w:lang w:bidi="th-TH"/>
        </w:rPr>
        <w:t>ธันวา</w:t>
      </w:r>
      <w:r w:rsidRPr="00EB3DF9">
        <w:rPr>
          <w:rFonts w:ascii="Angsana New" w:hAnsi="Angsana New"/>
          <w:sz w:val="30"/>
          <w:szCs w:val="30"/>
          <w:cs/>
          <w:lang w:bidi="th-TH"/>
        </w:rPr>
        <w:t xml:space="preserve">คม </w:t>
      </w:r>
      <w:r w:rsidRPr="00EB3DF9">
        <w:rPr>
          <w:rFonts w:ascii="Angsana New" w:hAnsi="Angsana New"/>
          <w:sz w:val="30"/>
          <w:szCs w:val="30"/>
        </w:rPr>
        <w:t xml:space="preserve">2562 </w:t>
      </w:r>
      <w:r w:rsidRPr="00EB3DF9">
        <w:rPr>
          <w:rFonts w:ascii="Angsana New" w:hAnsi="Angsana New"/>
          <w:sz w:val="30"/>
          <w:szCs w:val="30"/>
          <w:cs/>
          <w:lang w:bidi="th-TH"/>
        </w:rPr>
        <w:t xml:space="preserve">จากการถือปฏิบัติตาม </w:t>
      </w:r>
      <w:r w:rsidRPr="00EB3DF9">
        <w:rPr>
          <w:rFonts w:ascii="Angsana New" w:hAnsi="Angsana New"/>
          <w:sz w:val="30"/>
          <w:szCs w:val="30"/>
        </w:rPr>
        <w:t>TFRS 15</w:t>
      </w:r>
    </w:p>
    <w:p w14:paraId="548746E9" w14:textId="77777777" w:rsidR="00B56EF0" w:rsidRPr="00EB3DF9" w:rsidRDefault="00B56EF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1D8D09C1" w14:textId="58F0BF97" w:rsidR="00015D9B" w:rsidRPr="00EB3DF9" w:rsidRDefault="004762B0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t>นโยบายการบัญชีที่สำคัญ</w:t>
      </w:r>
    </w:p>
    <w:p w14:paraId="46BBEAE2" w14:textId="77777777" w:rsidR="00015D9B" w:rsidRPr="00EB3DF9" w:rsidRDefault="00015D9B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22EBBAA" w14:textId="4303A074" w:rsidR="00AB27EF" w:rsidRPr="00EB3DF9" w:rsidRDefault="00B56EF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 w:hint="cs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ยกเว้นที่ได้กล่าวไว้ในหมายเหตุข้อ </w:t>
      </w:r>
      <w:r w:rsidRPr="00EB3DF9">
        <w:rPr>
          <w:rFonts w:ascii="Angsana New" w:hAnsi="Angsana New" w:hint="cs"/>
          <w:sz w:val="30"/>
          <w:szCs w:val="30"/>
        </w:rPr>
        <w:t xml:space="preserve">3 </w:t>
      </w:r>
    </w:p>
    <w:p w14:paraId="45E24140" w14:textId="2D7D4309" w:rsidR="00BA5625" w:rsidRPr="00EB3DF9" w:rsidRDefault="00BA5625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3EDFB96" w14:textId="77777777" w:rsidR="00015D9B" w:rsidRPr="00EB3DF9" w:rsidRDefault="004762B0" w:rsidP="00EB3DF9">
      <w:pPr>
        <w:pStyle w:val="BodyText2"/>
        <w:numPr>
          <w:ilvl w:val="1"/>
          <w:numId w:val="3"/>
        </w:numPr>
        <w:tabs>
          <w:tab w:val="decimal" w:pos="540"/>
        </w:tabs>
        <w:ind w:hanging="16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2BD959F9" w14:textId="77777777" w:rsidR="00015D9B" w:rsidRPr="00EB3DF9" w:rsidRDefault="00015D9B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C5D6CF0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EB3DF9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</w:t>
      </w:r>
      <w:r w:rsidR="00DF6D3F" w:rsidRPr="00EB3DF9">
        <w:rPr>
          <w:rFonts w:ascii="Angsana New" w:hAnsi="Angsana New" w:hint="cs"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sz w:val="30"/>
          <w:szCs w:val="30"/>
          <w:cs/>
        </w:rPr>
        <w:t>และบริษัทย่อย (รวมกันเรียกว่า “กลุ่มบริษัท”) และส่วนได้เสียของกลุ่มบริษัทในบริษัทร่วม</w:t>
      </w:r>
      <w:r w:rsidR="00140BB0" w:rsidRPr="00EB3DF9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372917F8" w14:textId="77777777" w:rsidR="00AF5EE0" w:rsidRPr="00EB3DF9" w:rsidRDefault="00AF5EE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E894455" w14:textId="77777777" w:rsidR="00015D9B" w:rsidRPr="00EB3DF9" w:rsidRDefault="004762B0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B3DF9">
        <w:rPr>
          <w:rFonts w:ascii="Angsana New" w:hAnsi="Angsana New"/>
          <w:i/>
          <w:iCs/>
          <w:sz w:val="30"/>
          <w:szCs w:val="30"/>
          <w:cs/>
        </w:rPr>
        <w:t xml:space="preserve">การรวมธุรกิจ </w:t>
      </w:r>
    </w:p>
    <w:p w14:paraId="330F5668" w14:textId="77777777" w:rsidR="009E242F" w:rsidRPr="00EB3DF9" w:rsidRDefault="009E242F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E72B257" w14:textId="77777777" w:rsidR="00015D9B" w:rsidRPr="00EB3DF9" w:rsidRDefault="00A81EE4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41309649" w14:textId="77777777" w:rsidR="00A81EE4" w:rsidRPr="00EB3DF9" w:rsidRDefault="00A81EE4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00250E8" w14:textId="0D058F6D" w:rsidR="00015D9B" w:rsidRPr="00EB3DF9" w:rsidRDefault="00A81EE4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lastRenderedPageBreak/>
        <w:t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295BF688" w14:textId="77777777" w:rsidR="0020741B" w:rsidRPr="00EB3DF9" w:rsidRDefault="0020741B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B0A70A5" w14:textId="77777777" w:rsidR="003211F0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="003211F0" w:rsidRPr="00EB3DF9">
        <w:rPr>
          <w:rFonts w:ascii="Angsana New" w:hAnsi="Angsana New" w:hint="cs"/>
          <w:sz w:val="30"/>
          <w:szCs w:val="30"/>
          <w:cs/>
        </w:rPr>
        <w:t xml:space="preserve"> กำไรจากการซื้อในราคาต่ำกว่ามูลค่ายุติธรรมรับรู้ในกำไรหรือขาดทุนทันที</w:t>
      </w:r>
    </w:p>
    <w:p w14:paraId="0A904A61" w14:textId="77777777" w:rsidR="00A81EE4" w:rsidRPr="00EB3DF9" w:rsidRDefault="00A81EE4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C821605" w14:textId="3DC8892E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สิ่งตอบแทนที่โอนให้ต้องวัดด้วยมูลค</w:t>
      </w:r>
      <w:r w:rsidR="006C6F08" w:rsidRPr="00EB3DF9">
        <w:rPr>
          <w:rFonts w:ascii="Angsana New" w:hAnsi="Angsana New"/>
          <w:sz w:val="30"/>
          <w:szCs w:val="30"/>
          <w:cs/>
        </w:rPr>
        <w:t xml:space="preserve">่ายุติธรรมของสินทรัพย์ที่โอนไป </w:t>
      </w:r>
      <w:r w:rsidRPr="00EB3DF9">
        <w:rPr>
          <w:rFonts w:ascii="Angsana New" w:hAnsi="Angsana New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</w:t>
      </w:r>
    </w:p>
    <w:p w14:paraId="0593B328" w14:textId="6EAF7BCE" w:rsidR="005E3BAF" w:rsidRPr="00EB3DF9" w:rsidRDefault="005E3BAF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696348C" w14:textId="3765BD6F" w:rsidR="00441F59" w:rsidRPr="00EB3DF9" w:rsidRDefault="00AF64CF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6891877D" w14:textId="77777777" w:rsidR="00AF64CF" w:rsidRPr="00EB3DF9" w:rsidRDefault="00AF64CF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E4CCA3E" w14:textId="77777777" w:rsidR="007C0C79" w:rsidRPr="00EB3DF9" w:rsidRDefault="009E242F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</w:rPr>
        <w:tab/>
      </w:r>
      <w:r w:rsidR="004762B0" w:rsidRPr="00EB3DF9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6C6F08" w:rsidRPr="00EB3DF9">
        <w:rPr>
          <w:rFonts w:ascii="Angsana New" w:hAnsi="Angsana New"/>
          <w:sz w:val="30"/>
          <w:szCs w:val="30"/>
        </w:rPr>
        <w:br/>
      </w:r>
      <w:r w:rsidR="004762B0" w:rsidRPr="00EB3DF9">
        <w:rPr>
          <w:rFonts w:ascii="Angsana New" w:hAnsi="Angsana New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32F775A8" w14:textId="77777777" w:rsidR="007C0C79" w:rsidRPr="00EB3DF9" w:rsidRDefault="007C0C79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A696C4C" w14:textId="77777777" w:rsidR="005431B5" w:rsidRPr="00EB3DF9" w:rsidRDefault="007C0C79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ab/>
      </w:r>
      <w:r w:rsidRPr="00EB3DF9">
        <w:rPr>
          <w:rFonts w:ascii="Angsana New" w:hAnsi="Angsana New"/>
          <w:sz w:val="30"/>
          <w:szCs w:val="30"/>
          <w:cs/>
        </w:rPr>
        <w:tab/>
      </w:r>
      <w:r w:rsidRPr="00EB3DF9">
        <w:rPr>
          <w:rFonts w:ascii="Angsana New" w:hAnsi="Angsana New"/>
          <w:sz w:val="30"/>
          <w:szCs w:val="30"/>
          <w:cs/>
        </w:rPr>
        <w:tab/>
      </w:r>
      <w:r w:rsidR="004762B0" w:rsidRPr="00EB3DF9">
        <w:rPr>
          <w:rFonts w:ascii="Angsana New" w:hAnsi="Angsana New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</w:t>
      </w:r>
      <w:r w:rsidR="00E40A81" w:rsidRPr="00EB3DF9">
        <w:rPr>
          <w:rFonts w:ascii="Angsana New" w:hAnsi="Angsana New"/>
          <w:sz w:val="30"/>
          <w:szCs w:val="30"/>
          <w:cs/>
        </w:rPr>
        <w:t xml:space="preserve"> </w:t>
      </w:r>
      <w:r w:rsidR="004762B0" w:rsidRPr="00EB3DF9">
        <w:rPr>
          <w:rFonts w:ascii="Angsana New" w:hAnsi="Angsana New"/>
          <w:sz w:val="30"/>
          <w:szCs w:val="30"/>
          <w:cs/>
        </w:rPr>
        <w:t>และค่าที่ปรึกษาอื่น</w:t>
      </w:r>
      <w:r w:rsidR="006C6F08" w:rsidRPr="00EB3DF9">
        <w:rPr>
          <w:rFonts w:ascii="Angsana New" w:hAnsi="Angsana New"/>
          <w:sz w:val="30"/>
          <w:szCs w:val="30"/>
          <w:cs/>
        </w:rPr>
        <w:t xml:space="preserve"> </w:t>
      </w:r>
      <w:r w:rsidR="004762B0" w:rsidRPr="00EB3DF9">
        <w:rPr>
          <w:rFonts w:ascii="Angsana New" w:hAnsi="Angsana New"/>
          <w:sz w:val="30"/>
          <w:szCs w:val="30"/>
          <w:cs/>
        </w:rPr>
        <w:t>ๆ ถือเป็นค่าใช้จ่ายเมื่อเกิดขึ้น</w:t>
      </w:r>
    </w:p>
    <w:p w14:paraId="196C7747" w14:textId="3CA0B2DC" w:rsidR="00BA5625" w:rsidRPr="00EB3DF9" w:rsidRDefault="00BA5625" w:rsidP="00EB3DF9">
      <w:pPr>
        <w:pStyle w:val="BodyText2"/>
        <w:tabs>
          <w:tab w:val="decimal" w:pos="540"/>
        </w:tabs>
        <w:ind w:left="540" w:firstLine="0"/>
        <w:jc w:val="thaiDistribute"/>
      </w:pPr>
    </w:p>
    <w:p w14:paraId="7128A632" w14:textId="77777777" w:rsidR="002363AE" w:rsidRPr="00EB3DF9" w:rsidRDefault="009E242F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EB3DF9">
        <w:rPr>
          <w:rFonts w:ascii="Angsana New" w:hAnsi="Angsana New"/>
          <w:sz w:val="30"/>
          <w:szCs w:val="30"/>
        </w:rPr>
        <w:tab/>
      </w:r>
      <w:r w:rsidR="002363AE" w:rsidRPr="00EB3DF9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</w:t>
      </w:r>
      <w:r w:rsidR="006C6F08" w:rsidRPr="00EB3DF9">
        <w:rPr>
          <w:rFonts w:ascii="Angsana New" w:hAnsi="Angsana New"/>
          <w:sz w:val="30"/>
          <w:szCs w:val="30"/>
        </w:rPr>
        <w:br/>
      </w:r>
      <w:r w:rsidR="002363AE" w:rsidRPr="00EB3DF9">
        <w:rPr>
          <w:rFonts w:ascii="Angsana New" w:hAnsi="Angsana New"/>
          <w:sz w:val="30"/>
          <w:szCs w:val="30"/>
          <w:cs/>
        </w:rPr>
        <w:t>ที่การรวมธุรกิจเกิดขึ้น กลุ่มบริษัทประมาณการมูลค่าของรายการซึ่งข้อมูลท</w:t>
      </w:r>
      <w:r w:rsidR="00E40A81" w:rsidRPr="00EB3DF9">
        <w:rPr>
          <w:rFonts w:ascii="Angsana New" w:hAnsi="Angsana New"/>
          <w:sz w:val="30"/>
          <w:szCs w:val="30"/>
          <w:cs/>
        </w:rPr>
        <w:t>างบัญชียังไม่สมบูรณ์เพื่อรายงาน</w:t>
      </w:r>
      <w:r w:rsidR="00E40A81" w:rsidRPr="00EB3DF9">
        <w:rPr>
          <w:rFonts w:ascii="Angsana New" w:hAnsi="Angsana New"/>
          <w:sz w:val="30"/>
          <w:szCs w:val="30"/>
        </w:rPr>
        <w:br/>
      </w:r>
      <w:r w:rsidR="002363AE" w:rsidRPr="00EB3DF9">
        <w:rPr>
          <w:rFonts w:ascii="Angsana New" w:hAnsi="Angsana New"/>
          <w:sz w:val="30"/>
          <w:szCs w:val="30"/>
          <w:cs/>
        </w:rPr>
        <w:t>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</w:t>
      </w:r>
      <w:r w:rsidR="00E40A81" w:rsidRPr="00EB3DF9">
        <w:rPr>
          <w:rFonts w:ascii="Angsana New" w:hAnsi="Angsana New"/>
          <w:sz w:val="30"/>
          <w:szCs w:val="30"/>
          <w:cs/>
        </w:rPr>
        <w:t>ณ์แวดล้อมที่มีอยู่ ณ วันที่ซื้อ</w:t>
      </w:r>
      <w:r w:rsidR="00E40A81" w:rsidRPr="00EB3DF9">
        <w:rPr>
          <w:rFonts w:ascii="Angsana New" w:hAnsi="Angsana New"/>
          <w:sz w:val="30"/>
          <w:szCs w:val="30"/>
        </w:rPr>
        <w:br/>
      </w:r>
      <w:r w:rsidR="002363AE" w:rsidRPr="00EB3DF9">
        <w:rPr>
          <w:rFonts w:ascii="Angsana New" w:hAnsi="Angsana New"/>
          <w:sz w:val="30"/>
          <w:szCs w:val="30"/>
          <w:cs/>
        </w:rPr>
        <w:t>ซึ่งข้อมูลดังกล่าวมีผลต่อการวัดมูลค่าของจำนวนต่าง</w:t>
      </w:r>
      <w:r w:rsidR="00E40A81" w:rsidRPr="00EB3DF9">
        <w:rPr>
          <w:rFonts w:ascii="Angsana New" w:hAnsi="Angsana New"/>
          <w:sz w:val="30"/>
          <w:szCs w:val="30"/>
          <w:cs/>
        </w:rPr>
        <w:t xml:space="preserve"> </w:t>
      </w:r>
      <w:r w:rsidR="002363AE" w:rsidRPr="00EB3DF9">
        <w:rPr>
          <w:rFonts w:ascii="Angsana New" w:hAnsi="Angsana New"/>
          <w:sz w:val="30"/>
          <w:szCs w:val="30"/>
          <w:cs/>
        </w:rPr>
        <w:t>ๆ ที่เคยรับรู้ไว้ ณ วันที่ซื้อ</w:t>
      </w:r>
    </w:p>
    <w:p w14:paraId="3F7CD057" w14:textId="77777777" w:rsidR="002363AE" w:rsidRPr="00EB3DF9" w:rsidRDefault="002363AE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2515CF8" w14:textId="77777777" w:rsidR="005D1848" w:rsidRPr="00EB3DF9" w:rsidRDefault="005D1848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14:paraId="766854E1" w14:textId="77777777" w:rsidR="005D1848" w:rsidRPr="00EB3DF9" w:rsidRDefault="005D1848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B8D442F" w14:textId="77777777" w:rsidR="005D1848" w:rsidRPr="00EB3DF9" w:rsidRDefault="009E242F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</w:rPr>
        <w:tab/>
      </w:r>
      <w:r w:rsidR="00A81EE4" w:rsidRPr="00EB3DF9">
        <w:rPr>
          <w:rFonts w:ascii="Angsana New" w:hAnsi="Angsana New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</w:t>
      </w:r>
      <w:r w:rsidR="00A81EE4" w:rsidRPr="00EB3DF9">
        <w:rPr>
          <w:rFonts w:ascii="Angsana New" w:hAnsi="Angsana New"/>
          <w:sz w:val="30"/>
          <w:szCs w:val="30"/>
          <w:cs/>
        </w:rPr>
        <w:lastRenderedPageBreak/>
        <w:t>ส่วนของผู้ถือหุ้น รายการส่วนเกินหรือส่วนขาดจะถูกโอนไปยังกำไรสะสมเมื่อมีการขายเงินลงทุนในธุรกิจที่ซื้อดังกล่าวไป</w:t>
      </w:r>
    </w:p>
    <w:p w14:paraId="157D9013" w14:textId="77777777" w:rsidR="00BF0871" w:rsidRPr="00EB3DF9" w:rsidRDefault="00BF0871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D0CE9F2" w14:textId="77777777" w:rsidR="00EB4573" w:rsidRPr="00EB3DF9" w:rsidRDefault="00A81EE4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43778F81" w14:textId="77777777" w:rsidR="005E3BAF" w:rsidRPr="00EB3DF9" w:rsidRDefault="005E3BAF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CC9103E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28810632" w14:textId="77777777" w:rsidR="005431B5" w:rsidRPr="00EB3DF9" w:rsidRDefault="005431B5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8D786AD" w14:textId="77777777" w:rsidR="00EB4573" w:rsidRPr="00EB3DF9" w:rsidRDefault="005431B5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="00E40A81" w:rsidRPr="00EB3DF9">
        <w:rPr>
          <w:rFonts w:ascii="Angsana New" w:hAnsi="Angsana New"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E40A81" w:rsidRPr="00EB3DF9">
        <w:rPr>
          <w:rFonts w:ascii="Angsana New" w:hAnsi="Angsana New"/>
          <w:sz w:val="30"/>
          <w:szCs w:val="30"/>
        </w:rPr>
        <w:br/>
      </w:r>
      <w:r w:rsidRPr="00EB3DF9">
        <w:rPr>
          <w:rFonts w:ascii="Angsana New" w:hAnsi="Angsana New"/>
          <w:sz w:val="30"/>
          <w:szCs w:val="30"/>
          <w:cs/>
        </w:rPr>
        <w:t>ผลกระทบต่อจำนวนเงินผลตอบแทนของกลุ่มบริษัท</w:t>
      </w:r>
      <w:r w:rsidR="00E40A81" w:rsidRPr="00EB3DF9">
        <w:rPr>
          <w:rFonts w:ascii="Angsana New" w:hAnsi="Angsana New"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3F45292A" w14:textId="77777777" w:rsidR="00441F59" w:rsidRPr="00EB3DF9" w:rsidRDefault="00441F59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53439C0" w14:textId="30A183AC" w:rsidR="00DD391D" w:rsidRPr="00EB3DF9" w:rsidRDefault="00DD391D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EB3DF9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14:paraId="2F985364" w14:textId="77777777" w:rsidR="00DD391D" w:rsidRPr="00EB3DF9" w:rsidRDefault="00DD391D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1C3F89A" w14:textId="77777777" w:rsidR="00DD391D" w:rsidRPr="00EB3DF9" w:rsidRDefault="00DD391D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 w:hint="cs"/>
          <w:sz w:val="30"/>
          <w:szCs w:val="30"/>
          <w:cs/>
        </w:rPr>
        <w:t xml:space="preserve">ณ วันที่ซื้อธุรกิจ </w:t>
      </w:r>
      <w:r w:rsidRPr="00EB3DF9">
        <w:rPr>
          <w:rFonts w:ascii="Angsana New" w:hAnsi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5624D42E" w14:textId="77777777" w:rsidR="00DD391D" w:rsidRPr="00EB3DF9" w:rsidRDefault="00DD391D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DECD74E" w14:textId="77777777" w:rsidR="00DD391D" w:rsidRPr="00EB3DF9" w:rsidRDefault="00DD391D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620CC013" w14:textId="77777777" w:rsidR="006A4461" w:rsidRPr="00EB3DF9" w:rsidRDefault="006A4461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E317298" w14:textId="77777777" w:rsidR="008C11B3" w:rsidRPr="00EB3DF9" w:rsidRDefault="008C11B3" w:rsidP="00EB3DF9">
      <w:pPr>
        <w:tabs>
          <w:tab w:val="clear" w:pos="227"/>
          <w:tab w:val="clear" w:pos="454"/>
          <w:tab w:val="clear" w:pos="680"/>
          <w:tab w:val="decimal" w:pos="540"/>
          <w:tab w:val="left" w:pos="720"/>
        </w:tabs>
        <w:spacing w:line="240" w:lineRule="auto"/>
        <w:ind w:firstLine="540"/>
        <w:rPr>
          <w:i/>
          <w:iCs/>
        </w:rPr>
      </w:pPr>
      <w:r w:rsidRPr="00EB3DF9">
        <w:rPr>
          <w:i/>
          <w:iCs/>
          <w:cs/>
        </w:rPr>
        <w:t>การสูญเสียการควบคุม</w:t>
      </w:r>
      <w:r w:rsidRPr="00EB3DF9">
        <w:rPr>
          <w:b/>
          <w:bCs/>
          <w:color w:val="0000FF"/>
          <w:cs/>
        </w:rPr>
        <w:t xml:space="preserve"> </w:t>
      </w:r>
    </w:p>
    <w:p w14:paraId="6A05F4F4" w14:textId="77777777" w:rsidR="008C11B3" w:rsidRPr="00EB3DF9" w:rsidRDefault="008C11B3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01931647" w14:textId="77777777" w:rsidR="008C11B3" w:rsidRPr="00EB3DF9" w:rsidRDefault="008C11B3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="007A64D6" w:rsidRPr="00EB3DF9">
        <w:rPr>
          <w:rFonts w:ascii="Angsana New" w:hAnsi="Angsana New"/>
          <w:sz w:val="30"/>
          <w:szCs w:val="30"/>
          <w:cs/>
        </w:rPr>
        <w:t xml:space="preserve"> </w:t>
      </w:r>
      <w:r w:rsidR="00E40A81" w:rsidRPr="00EB3DF9">
        <w:rPr>
          <w:rFonts w:ascii="Angsana New" w:hAnsi="Angsana New"/>
          <w:sz w:val="30"/>
          <w:szCs w:val="30"/>
        </w:rPr>
        <w:br/>
      </w:r>
      <w:r w:rsidRPr="00EB3DF9">
        <w:rPr>
          <w:rFonts w:ascii="Angsana New" w:hAnsi="Angsana New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E45D038" w14:textId="77777777" w:rsidR="00441F59" w:rsidRPr="00EB3DF9" w:rsidRDefault="00441F5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 w:rsidRPr="00EB3DF9">
        <w:rPr>
          <w:i/>
          <w:iCs/>
          <w:cs/>
        </w:rPr>
        <w:br w:type="page"/>
      </w:r>
    </w:p>
    <w:p w14:paraId="255BBF15" w14:textId="480D8025" w:rsidR="008C11B3" w:rsidRPr="00EB3DF9" w:rsidRDefault="008C11B3" w:rsidP="00EB3DF9">
      <w:pPr>
        <w:pStyle w:val="BodyText2"/>
        <w:tabs>
          <w:tab w:val="decimal" w:pos="540"/>
        </w:tabs>
        <w:spacing w:line="240" w:lineRule="atLeast"/>
        <w:ind w:left="540" w:firstLine="0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/>
          <w:i/>
          <w:iCs/>
          <w:sz w:val="30"/>
          <w:szCs w:val="30"/>
          <w:cs/>
        </w:rPr>
        <w:lastRenderedPageBreak/>
        <w:t>ส่วนได้เสียในเงินลงทุนที่บันทึกตามวิธีส่วนได้เสีย</w:t>
      </w:r>
    </w:p>
    <w:p w14:paraId="4BBE3C97" w14:textId="77777777" w:rsidR="008C11B3" w:rsidRPr="00EB3DF9" w:rsidRDefault="008C11B3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5C2741A3" w14:textId="77777777" w:rsidR="008C11B3" w:rsidRPr="00EB3DF9" w:rsidRDefault="008C11B3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ประกอบด้วยส่วนได้เสียในบริษัทร่วมและ</w:t>
      </w:r>
      <w:r w:rsidR="00E40A81" w:rsidRPr="00EB3DF9">
        <w:rPr>
          <w:rFonts w:ascii="Angsana New" w:hAnsi="Angsana New"/>
          <w:sz w:val="30"/>
          <w:szCs w:val="30"/>
        </w:rPr>
        <w:br/>
      </w:r>
      <w:r w:rsidRPr="00EB3DF9">
        <w:rPr>
          <w:rFonts w:ascii="Angsana New" w:hAnsi="Angsana New"/>
          <w:sz w:val="30"/>
          <w:szCs w:val="30"/>
          <w:cs/>
        </w:rPr>
        <w:t>การร่วมค้า</w:t>
      </w:r>
    </w:p>
    <w:p w14:paraId="690DE507" w14:textId="77777777" w:rsidR="00140BB0" w:rsidRPr="00EB3DF9" w:rsidRDefault="00140B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5181D13" w14:textId="77777777" w:rsidR="008C11B3" w:rsidRPr="00EB3DF9" w:rsidRDefault="008C11B3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9205273" w14:textId="77777777" w:rsidR="008C11B3" w:rsidRPr="00EB3DF9" w:rsidRDefault="008C11B3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807B283" w14:textId="55211D38" w:rsidR="008C11B3" w:rsidRPr="00EB3DF9" w:rsidRDefault="008C11B3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ส่วนได้เสียในบริษัทร่วมและการร่วมค้าบันทึกบัญชีตามวิธีส่วนได้เสีย โดยรับรู้รายการเมื่อเริ่มแรกด้วยราคาทุน</w:t>
      </w:r>
      <w:r w:rsidR="00E40A81" w:rsidRPr="00EB3DF9">
        <w:rPr>
          <w:rFonts w:ascii="Angsana New" w:hAnsi="Angsana New"/>
          <w:sz w:val="30"/>
          <w:szCs w:val="30"/>
        </w:rPr>
        <w:br/>
      </w:r>
      <w:r w:rsidRPr="00EB3DF9">
        <w:rPr>
          <w:rFonts w:ascii="Angsana New" w:hAnsi="Angsana New"/>
          <w:sz w:val="30"/>
          <w:szCs w:val="30"/>
          <w:cs/>
        </w:rPr>
        <w:t>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</w:p>
    <w:p w14:paraId="726ADBA3" w14:textId="77777777" w:rsidR="00AF64CF" w:rsidRPr="00EB3DF9" w:rsidRDefault="00AF64CF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A580FED" w14:textId="77777777" w:rsidR="00015D9B" w:rsidRPr="00EB3DF9" w:rsidRDefault="00EB4573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  <w:lang w:val="en-GB"/>
        </w:rPr>
        <w:tab/>
      </w:r>
      <w:r w:rsidR="004762B0" w:rsidRPr="00EB3DF9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การตัดรายการใน</w:t>
      </w:r>
      <w:r w:rsidR="004762B0" w:rsidRPr="00EB3DF9">
        <w:rPr>
          <w:rFonts w:ascii="Angsana New" w:hAnsi="Angsana New"/>
          <w:i/>
          <w:iCs/>
          <w:sz w:val="30"/>
          <w:szCs w:val="30"/>
          <w:cs/>
        </w:rPr>
        <w:t>งบ</w:t>
      </w:r>
      <w:r w:rsidR="004762B0" w:rsidRPr="00EB3DF9">
        <w:rPr>
          <w:rFonts w:ascii="Angsana New" w:eastAsia="EucrosiaUPCBold" w:hAnsi="Angsana New"/>
          <w:i/>
          <w:iCs/>
          <w:sz w:val="30"/>
          <w:szCs w:val="30"/>
          <w:cs/>
        </w:rPr>
        <w:t>การเงินรวม</w:t>
      </w:r>
    </w:p>
    <w:p w14:paraId="0F67C3C1" w14:textId="77777777" w:rsidR="00015D9B" w:rsidRPr="00EB3DF9" w:rsidRDefault="00015D9B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ACD6FA0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</w:t>
      </w:r>
      <w:r w:rsidR="009E242F" w:rsidRPr="00EB3DF9">
        <w:rPr>
          <w:rFonts w:ascii="Angsana New" w:hAnsi="Angsana New"/>
          <w:sz w:val="30"/>
          <w:szCs w:val="30"/>
          <w:cs/>
        </w:rPr>
        <w:t xml:space="preserve">ได้เสียในกิจการที่ถูกลงทุนนั้น </w:t>
      </w:r>
      <w:r w:rsidRPr="00EB3DF9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563FFC8E" w14:textId="72E572F4" w:rsidR="00BA5625" w:rsidRPr="00EB3DF9" w:rsidRDefault="00BA5625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FC8AC99" w14:textId="77777777" w:rsidR="00015D9B" w:rsidRPr="00EB3DF9" w:rsidRDefault="004762B0" w:rsidP="00EB3DF9">
      <w:pPr>
        <w:pStyle w:val="BodyText2"/>
        <w:numPr>
          <w:ilvl w:val="1"/>
          <w:numId w:val="3"/>
        </w:numPr>
        <w:tabs>
          <w:tab w:val="decimal" w:pos="540"/>
        </w:tabs>
        <w:ind w:hanging="16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009261B2" w14:textId="77777777" w:rsidR="00015D9B" w:rsidRPr="00EB3DF9" w:rsidRDefault="00015D9B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trike/>
          <w:sz w:val="30"/>
          <w:szCs w:val="30"/>
        </w:rPr>
      </w:pPr>
    </w:p>
    <w:p w14:paraId="0ABAA3BD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3528345F" w14:textId="77777777" w:rsidR="00015D9B" w:rsidRPr="00EB3DF9" w:rsidRDefault="00015D9B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26DF404" w14:textId="77777777" w:rsidR="00451447" w:rsidRPr="00EB3DF9" w:rsidRDefault="00451447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="006103C4" w:rsidRPr="00EB3DF9">
        <w:rPr>
          <w:rFonts w:ascii="Angsana New" w:hAnsi="Angsana New"/>
          <w:sz w:val="30"/>
          <w:szCs w:val="30"/>
          <w:cs/>
        </w:rPr>
        <w:t>ของแต่ละบริษัทในกลุ่มบริษัท</w:t>
      </w:r>
      <w:r w:rsidRPr="00EB3DF9">
        <w:rPr>
          <w:rFonts w:ascii="Angsana New" w:hAnsi="Angsana New"/>
          <w:sz w:val="30"/>
          <w:szCs w:val="30"/>
          <w:cs/>
        </w:rPr>
        <w:t xml:space="preserve"> โดยใช้อัตราแลกเปลี่ยน ณ วันที่เกิดรายการ</w:t>
      </w:r>
    </w:p>
    <w:p w14:paraId="2F373B4C" w14:textId="77777777" w:rsidR="00015D9B" w:rsidRPr="00EB3DF9" w:rsidRDefault="00015D9B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4EA9BBD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</w:t>
      </w:r>
      <w:r w:rsidR="005E3BAF" w:rsidRPr="00EB3DF9">
        <w:rPr>
          <w:rFonts w:ascii="Angsana New" w:hAnsi="Angsana New"/>
          <w:sz w:val="30"/>
          <w:szCs w:val="30"/>
          <w:cs/>
        </w:rPr>
        <w:t>ดยใช้อัตราแลกเปลี่ยน ณ วันนั้น</w:t>
      </w:r>
    </w:p>
    <w:p w14:paraId="67658649" w14:textId="77777777" w:rsidR="00015D9B" w:rsidRPr="00EB3DF9" w:rsidRDefault="00015D9B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CDD9CA0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</w:t>
      </w:r>
      <w:r w:rsidR="005E3BAF" w:rsidRPr="00EB3DF9">
        <w:rPr>
          <w:rFonts w:ascii="Angsana New" w:hAnsi="Angsana New"/>
          <w:sz w:val="30"/>
          <w:szCs w:val="30"/>
          <w:cs/>
        </w:rPr>
        <w:t>ราแลกเปลี่ยน ณ วันที่เกิดรายการ</w:t>
      </w:r>
    </w:p>
    <w:p w14:paraId="1CCE7481" w14:textId="77777777" w:rsidR="00745B12" w:rsidRPr="00EB3DF9" w:rsidRDefault="00745B12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7582C31" w14:textId="77777777" w:rsidR="00745B12" w:rsidRPr="00EB3DF9" w:rsidRDefault="00745B12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 แต่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4CA41789" w14:textId="77777777" w:rsidR="00942D21" w:rsidRPr="00EB3DF9" w:rsidRDefault="00942D21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E27C467" w14:textId="7CAD1A5E" w:rsidR="002C1163" w:rsidRPr="00EB3DF9" w:rsidRDefault="00F01DB0" w:rsidP="00EB3DF9">
      <w:pPr>
        <w:pStyle w:val="BodyText2"/>
        <w:numPr>
          <w:ilvl w:val="0"/>
          <w:numId w:val="5"/>
        </w:numPr>
        <w:tabs>
          <w:tab w:val="decimal" w:pos="540"/>
        </w:tabs>
        <w:spacing w:line="240" w:lineRule="atLeast"/>
        <w:jc w:val="thaiDistribute"/>
        <w:rPr>
          <w:rFonts w:ascii="Angsana New" w:hAnsi="Angsana New"/>
          <w:color w:val="000000"/>
          <w:sz w:val="30"/>
          <w:szCs w:val="30"/>
        </w:rPr>
      </w:pPr>
      <w:r w:rsidRPr="00EB3DF9">
        <w:rPr>
          <w:rFonts w:ascii="Angsana New" w:hAnsi="Angsana New"/>
          <w:color w:val="000000"/>
          <w:sz w:val="30"/>
          <w:szCs w:val="30"/>
          <w:cs/>
        </w:rPr>
        <w:tab/>
      </w:r>
      <w:r w:rsidR="002C1163" w:rsidRPr="00EB3DF9">
        <w:rPr>
          <w:rFonts w:ascii="Angsana New" w:hAnsi="Angsana New"/>
          <w:color w:val="000000"/>
          <w:sz w:val="30"/>
          <w:szCs w:val="30"/>
          <w:cs/>
        </w:rPr>
        <w:t>ตราสารทุนที่ถือไว้เ</w:t>
      </w:r>
      <w:r w:rsidR="00954A30" w:rsidRPr="00EB3DF9">
        <w:rPr>
          <w:rFonts w:ascii="Angsana New" w:hAnsi="Angsana New" w:hint="cs"/>
          <w:color w:val="000000"/>
          <w:sz w:val="30"/>
          <w:szCs w:val="30"/>
          <w:cs/>
        </w:rPr>
        <w:t>ผื่</w:t>
      </w:r>
      <w:r w:rsidR="002C1163" w:rsidRPr="00EB3DF9">
        <w:rPr>
          <w:rFonts w:ascii="Angsana New" w:hAnsi="Angsana New"/>
          <w:color w:val="000000"/>
          <w:sz w:val="30"/>
          <w:szCs w:val="30"/>
          <w:cs/>
        </w:rPr>
        <w:t>อขาย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66A670E4" w14:textId="77777777" w:rsidR="00942D21" w:rsidRPr="00EB3DF9" w:rsidRDefault="0035583A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i/>
          <w:iCs/>
        </w:rPr>
        <w:tab/>
      </w:r>
      <w:r w:rsidRPr="00EB3DF9">
        <w:rPr>
          <w:i/>
          <w:iCs/>
        </w:rPr>
        <w:tab/>
      </w:r>
    </w:p>
    <w:p w14:paraId="1A45D3FD" w14:textId="77777777" w:rsidR="0035583A" w:rsidRPr="00EB3DF9" w:rsidRDefault="005A0D28" w:rsidP="00EB3DF9">
      <w:pPr>
        <w:pStyle w:val="BodyText2"/>
        <w:tabs>
          <w:tab w:val="decimal" w:pos="540"/>
        </w:tabs>
        <w:ind w:left="540" w:firstLine="0"/>
        <w:jc w:val="thaiDistribute"/>
        <w:rPr>
          <w:i/>
          <w:iCs/>
          <w:sz w:val="30"/>
          <w:szCs w:val="30"/>
        </w:rPr>
      </w:pPr>
      <w:r w:rsidRPr="00EB3DF9">
        <w:rPr>
          <w:i/>
          <w:iCs/>
          <w:cs/>
        </w:rPr>
        <w:tab/>
      </w:r>
      <w:r w:rsidRPr="00EB3DF9">
        <w:rPr>
          <w:i/>
          <w:iCs/>
          <w:cs/>
        </w:rPr>
        <w:tab/>
      </w:r>
      <w:r w:rsidR="0035583A" w:rsidRPr="00EB3DF9">
        <w:rPr>
          <w:rFonts w:ascii="Angsana New" w:hAnsi="Angsana New"/>
          <w:i/>
          <w:iCs/>
          <w:sz w:val="30"/>
          <w:szCs w:val="30"/>
          <w:cs/>
        </w:rPr>
        <w:t>หน่วยงานในต่างประเทศ</w:t>
      </w:r>
    </w:p>
    <w:p w14:paraId="03E25FBD" w14:textId="77777777" w:rsidR="0035583A" w:rsidRPr="00EB3DF9" w:rsidRDefault="0035583A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E7F8C6F" w14:textId="77777777" w:rsidR="0035583A" w:rsidRPr="00EB3DF9" w:rsidRDefault="0035583A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</w:rPr>
        <w:tab/>
      </w:r>
      <w:r w:rsidRPr="00EB3DF9">
        <w:rPr>
          <w:rFonts w:ascii="Angsana New" w:hAnsi="Angsana New"/>
          <w:sz w:val="30"/>
          <w:szCs w:val="30"/>
        </w:rPr>
        <w:tab/>
      </w:r>
      <w:r w:rsidRPr="00EB3DF9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14:paraId="1E3B4FB3" w14:textId="77777777" w:rsidR="00156049" w:rsidRPr="00EB3DF9" w:rsidRDefault="00156049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46D438B" w14:textId="77777777" w:rsidR="0035583A" w:rsidRPr="00EB3DF9" w:rsidRDefault="0035583A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4EC50A34" w14:textId="77777777" w:rsidR="00156049" w:rsidRPr="00EB3DF9" w:rsidRDefault="00156049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8255D81" w14:textId="77777777" w:rsidR="00D11891" w:rsidRPr="00EB3DF9" w:rsidRDefault="00064FF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</w:t>
      </w:r>
      <w:r w:rsidR="00E40A81" w:rsidRPr="00EB3DF9">
        <w:rPr>
          <w:rFonts w:ascii="Angsana New" w:hAnsi="Angsana New"/>
          <w:sz w:val="30"/>
          <w:szCs w:val="30"/>
        </w:rPr>
        <w:br/>
      </w:r>
      <w:r w:rsidRPr="00EB3DF9">
        <w:rPr>
          <w:rFonts w:ascii="Angsana New" w:hAnsi="Angsana New"/>
          <w:sz w:val="30"/>
          <w:szCs w:val="30"/>
          <w:cs/>
        </w:rPr>
        <w:t>ที่ถูกปันส่วนให้ส่วนได้เสียที่ไม่มีอำนาจควบคุม</w:t>
      </w:r>
    </w:p>
    <w:p w14:paraId="4C811E4A" w14:textId="77777777" w:rsidR="00D11891" w:rsidRPr="00EB3DF9" w:rsidRDefault="00D11891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073E39D" w14:textId="77777777" w:rsidR="00064FF0" w:rsidRPr="00EB3DF9" w:rsidRDefault="00064FF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</w:t>
      </w:r>
      <w:r w:rsidR="00293AC9" w:rsidRPr="00EB3DF9">
        <w:rPr>
          <w:rFonts w:ascii="Angsana New" w:hAnsi="Angsana New"/>
          <w:sz w:val="30"/>
          <w:szCs w:val="30"/>
        </w:rPr>
        <w:br/>
      </w:r>
      <w:r w:rsidRPr="00EB3DF9">
        <w:rPr>
          <w:rFonts w:ascii="Angsana New" w:hAnsi="Angsana New"/>
          <w:sz w:val="30"/>
          <w:szCs w:val="30"/>
          <w:cs/>
        </w:rPr>
        <w:t>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</w:t>
      </w:r>
      <w:r w:rsidR="00293AC9" w:rsidRPr="00EB3DF9">
        <w:rPr>
          <w:rFonts w:ascii="Angsana New" w:hAnsi="Angsana New"/>
          <w:sz w:val="30"/>
          <w:szCs w:val="30"/>
        </w:rPr>
        <w:br/>
      </w:r>
      <w:r w:rsidRPr="00EB3DF9">
        <w:rPr>
          <w:rFonts w:ascii="Angsana New" w:hAnsi="Angsana New"/>
          <w:sz w:val="30"/>
          <w:szCs w:val="30"/>
          <w:cs/>
        </w:rPr>
        <w:t>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</w:t>
      </w:r>
      <w:r w:rsidR="00293AC9" w:rsidRPr="00EB3DF9">
        <w:rPr>
          <w:rFonts w:ascii="Angsana New" w:hAnsi="Angsana New"/>
          <w:sz w:val="30"/>
          <w:szCs w:val="30"/>
        </w:rPr>
        <w:br/>
      </w:r>
      <w:r w:rsidRPr="00EB3DF9">
        <w:rPr>
          <w:rFonts w:ascii="Angsana New" w:hAnsi="Angsana New"/>
          <w:sz w:val="30"/>
          <w:szCs w:val="30"/>
          <w:cs/>
        </w:rPr>
        <w:t>จัดประเภทยอดสะสมบางส่วนที่เกี่ยวข้องเป็นกำไรหรือขาดทุน</w:t>
      </w:r>
    </w:p>
    <w:p w14:paraId="48EFB2A2" w14:textId="77777777" w:rsidR="00064FF0" w:rsidRPr="00EB3DF9" w:rsidRDefault="00064FF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EA4DE53" w14:textId="77777777" w:rsidR="00A4337D" w:rsidRPr="00EB3DF9" w:rsidRDefault="00064FF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</w:t>
      </w:r>
      <w:r w:rsidR="00293AC9" w:rsidRPr="00EB3DF9">
        <w:rPr>
          <w:rFonts w:ascii="Angsana New" w:hAnsi="Angsana New"/>
          <w:sz w:val="30"/>
          <w:szCs w:val="30"/>
        </w:rPr>
        <w:br/>
      </w:r>
      <w:r w:rsidRPr="00EB3DF9">
        <w:rPr>
          <w:rFonts w:ascii="Angsana New" w:hAnsi="Angsana New"/>
          <w:sz w:val="30"/>
          <w:szCs w:val="30"/>
          <w:cs/>
        </w:rPr>
        <w:t>จะมีแผนการชำระหนี้หรือไม่มีความเป็นไป</w:t>
      </w:r>
      <w:r w:rsidR="00293AC9" w:rsidRPr="00EB3DF9">
        <w:rPr>
          <w:rFonts w:ascii="Angsana New" w:hAnsi="Angsana New"/>
          <w:sz w:val="30"/>
          <w:szCs w:val="30"/>
          <w:cs/>
        </w:rPr>
        <w:t xml:space="preserve">ได้ว่าจะชำระเงินในอนาคตอันใกล้ </w:t>
      </w:r>
      <w:r w:rsidRPr="00EB3DF9">
        <w:rPr>
          <w:rFonts w:ascii="Angsana New" w:hAnsi="Angsana New"/>
          <w:sz w:val="30"/>
          <w:szCs w:val="30"/>
          <w:cs/>
        </w:rPr>
        <w:t>กำไรและขาดทุนจาก</w:t>
      </w:r>
      <w:r w:rsidR="00293AC9" w:rsidRPr="00EB3DF9">
        <w:rPr>
          <w:rFonts w:ascii="Angsana New" w:hAnsi="Angsana New"/>
          <w:sz w:val="30"/>
          <w:szCs w:val="30"/>
        </w:rPr>
        <w:br/>
      </w:r>
      <w:r w:rsidRPr="00EB3DF9">
        <w:rPr>
          <w:rFonts w:ascii="Angsana New" w:hAnsi="Angsana New"/>
          <w:sz w:val="30"/>
          <w:szCs w:val="30"/>
          <w:cs/>
        </w:rPr>
        <w:t>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</w:t>
      </w:r>
      <w:r w:rsidRPr="00EB3DF9">
        <w:rPr>
          <w:rFonts w:ascii="Angsana New" w:hAnsi="Angsana New"/>
          <w:sz w:val="30"/>
          <w:szCs w:val="30"/>
          <w:cs/>
        </w:rPr>
        <w:lastRenderedPageBreak/>
        <w:t>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</w:t>
      </w:r>
      <w:r w:rsidR="00293AC9" w:rsidRPr="00EB3DF9">
        <w:rPr>
          <w:rFonts w:ascii="Angsana New" w:hAnsi="Angsana New"/>
          <w:sz w:val="30"/>
          <w:szCs w:val="30"/>
        </w:rPr>
        <w:br/>
      </w:r>
      <w:r w:rsidRPr="00EB3DF9">
        <w:rPr>
          <w:rFonts w:ascii="Angsana New" w:hAnsi="Angsana New"/>
          <w:sz w:val="30"/>
          <w:szCs w:val="30"/>
          <w:cs/>
        </w:rPr>
        <w:t>ผู้ถือหุ้น จนกว่ามีการจำหน่ายเงินลงทุนนั้นออกไป</w:t>
      </w:r>
    </w:p>
    <w:p w14:paraId="05F1D818" w14:textId="77777777" w:rsidR="009209E7" w:rsidRPr="00EB3DF9" w:rsidRDefault="009209E7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29FBBE34" w14:textId="62013EBE" w:rsidR="00015D9B" w:rsidRPr="00EB3DF9" w:rsidRDefault="004762B0" w:rsidP="00EB3DF9">
      <w:pPr>
        <w:pStyle w:val="BodyText2"/>
        <w:numPr>
          <w:ilvl w:val="1"/>
          <w:numId w:val="3"/>
        </w:numPr>
        <w:tabs>
          <w:tab w:val="decimal" w:pos="540"/>
        </w:tabs>
        <w:ind w:hanging="16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อนุพันธ์</w:t>
      </w:r>
    </w:p>
    <w:p w14:paraId="39BC8E2F" w14:textId="77777777" w:rsidR="00015D9B" w:rsidRPr="00EB3DF9" w:rsidRDefault="00015D9B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1A76AE2" w14:textId="0AB7B7E9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 xml:space="preserve">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 </w:t>
      </w:r>
      <w:r w:rsidR="00441F59" w:rsidRPr="00EB3DF9">
        <w:rPr>
          <w:rFonts w:ascii="Angsana New" w:hAnsi="Angsana New"/>
          <w:sz w:val="30"/>
          <w:szCs w:val="30"/>
          <w:cs/>
        </w:rPr>
        <w:br/>
      </w:r>
      <w:r w:rsidRPr="00EB3DF9">
        <w:rPr>
          <w:rFonts w:ascii="Angsana New" w:hAnsi="Angsana New"/>
          <w:sz w:val="30"/>
          <w:szCs w:val="30"/>
          <w:cs/>
        </w:rPr>
        <w:t xml:space="preserve">อัตราดอกเบี้ย </w:t>
      </w:r>
      <w:r w:rsidR="00441F59" w:rsidRPr="00EB3DF9">
        <w:rPr>
          <w:rFonts w:ascii="Angsana New" w:hAnsi="Angsana New" w:hint="cs"/>
          <w:sz w:val="30"/>
          <w:szCs w:val="30"/>
          <w:cs/>
        </w:rPr>
        <w:t xml:space="preserve">และความเสี่ยงของราคาสินค้าโภคภัณฑ์ </w:t>
      </w:r>
      <w:r w:rsidRPr="00EB3DF9">
        <w:rPr>
          <w:rFonts w:ascii="Angsana New" w:hAnsi="Angsana New"/>
          <w:sz w:val="30"/>
          <w:szCs w:val="30"/>
          <w:cs/>
        </w:rPr>
        <w:t>ที่เกิดจากกิจกรรมดำเนินงาน กิจกรรมจัดหาเงิน อนุพันธ์ไม่ได้มีไว้เพื่อค้า อย่างไรก็ตาม อนุพันธ์ที่ไม่เข้าเงื่อนไข การกำหนดให้เป็นเครื่องมือป้องกันความเสี่ยงถือเป็นรายการเพื่อค้า</w:t>
      </w:r>
    </w:p>
    <w:p w14:paraId="23426967" w14:textId="77777777" w:rsidR="0058776C" w:rsidRPr="00EB3DF9" w:rsidRDefault="0058776C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5D25BD3" w14:textId="4FE9B04F" w:rsidR="008B5D39" w:rsidRPr="00EB3DF9" w:rsidRDefault="008B5D39" w:rsidP="00EB3DF9">
      <w:pPr>
        <w:pStyle w:val="BodyText2"/>
        <w:numPr>
          <w:ilvl w:val="1"/>
          <w:numId w:val="3"/>
        </w:numPr>
        <w:tabs>
          <w:tab w:val="decimal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การป้องกันความเสี่ยง</w:t>
      </w:r>
    </w:p>
    <w:p w14:paraId="531D94B3" w14:textId="77777777" w:rsidR="00DA1439" w:rsidRPr="00EB3DF9" w:rsidRDefault="00DA1439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2198B77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การป้องกันความเสี่ยงจากรายการที่เป็นเงินตราต่างประเทศที่จะมีในอนาคต</w:t>
      </w:r>
    </w:p>
    <w:p w14:paraId="19081798" w14:textId="77777777" w:rsidR="00015D9B" w:rsidRPr="00EB3DF9" w:rsidRDefault="00015D9B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67DE102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เป็นเครื่องมือทางการเงินที่ใช้ในการป้องกันความเสี่ยงที่เกิดจาก</w:t>
      </w:r>
      <w:r w:rsidR="00293AC9" w:rsidRPr="00EB3DF9">
        <w:rPr>
          <w:rFonts w:ascii="Angsana New" w:hAnsi="Angsana New"/>
          <w:sz w:val="30"/>
          <w:szCs w:val="30"/>
        </w:rPr>
        <w:br/>
      </w:r>
      <w:r w:rsidRPr="00EB3DF9">
        <w:rPr>
          <w:rFonts w:ascii="Angsana New" w:hAnsi="Angsana New"/>
          <w:sz w:val="30"/>
          <w:szCs w:val="30"/>
          <w:cs/>
        </w:rPr>
        <w:t>ความผันผวนของอัตราแลกเปลี่ยน โดยกำหนดอัตราแลกเปลี่ยนในอนาคตที่สินทรัพย์หรือหนี้สินที่เป็น</w:t>
      </w:r>
      <w:r w:rsidR="00293AC9" w:rsidRPr="00EB3DF9">
        <w:rPr>
          <w:rFonts w:ascii="Angsana New" w:hAnsi="Angsana New"/>
          <w:sz w:val="30"/>
          <w:szCs w:val="30"/>
        </w:rPr>
        <w:br/>
      </w:r>
      <w:r w:rsidRPr="00EB3DF9">
        <w:rPr>
          <w:rFonts w:ascii="Angsana New" w:hAnsi="Angsana New"/>
          <w:sz w:val="30"/>
          <w:szCs w:val="30"/>
          <w:cs/>
        </w:rPr>
        <w:t>เงินตราต่างประเทศที่จะได้รับ หรือต้องจ่ายชำระ สัญญาซื้อขายเงินตราต่างประเทศล่วงหน้าจะรับรู้ในงบการเงิน ณ วันทำสัญญา ค่าธรรมเนียมหรือส่วนลดที่เกิดขึ้นจากการทำสัญญาซื้อขายเงินตราต่างประเทศล่วงหน้าจะตัดจำหน่ายเป็นรายได้หรือค่าใช้จ่ายโดยวิธีเส้นตรงตลอดอายุของสัญญา</w:t>
      </w:r>
    </w:p>
    <w:p w14:paraId="062DEBD0" w14:textId="30A4ACAB" w:rsidR="00BA5625" w:rsidRPr="00EB3DF9" w:rsidRDefault="00BA5625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ABC3520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การป้องกันความเสี่ยงจากอัตราดอกเบี้ย</w:t>
      </w:r>
    </w:p>
    <w:p w14:paraId="114EC6B3" w14:textId="77777777" w:rsidR="00015D9B" w:rsidRPr="00EB3DF9" w:rsidRDefault="00015D9B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6296BBD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ผลต่างที่เกิดจากสัญญาแลกเปลี่ยนอัตราดอกเบี้ยรับรู้และบันทึกโดยปรับปรุงกับดอกเบี้ยจ่ายของเงินกู้ยืมที่ได้รับการป้องกันความเสี่ยงนั้น</w:t>
      </w:r>
    </w:p>
    <w:p w14:paraId="4E16F9AA" w14:textId="77777777" w:rsidR="005C2EFC" w:rsidRPr="00EB3DF9" w:rsidRDefault="005C2EFC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274DDF3" w14:textId="64D0EAB2" w:rsidR="00935E54" w:rsidRPr="00EB3DF9" w:rsidRDefault="00C2400D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EB3DF9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การป้องกันความเสี่ยงจากราคาน้ำมัน</w:t>
      </w:r>
    </w:p>
    <w:p w14:paraId="3873A266" w14:textId="77777777" w:rsidR="00015D9B" w:rsidRPr="00EB3DF9" w:rsidRDefault="00015D9B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729E4D7" w14:textId="77777777" w:rsidR="005A0D28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ผลต่างระหว่างราคาคงที่ที่กำหนดในสัญญาและราคาตลาดที่เกิดขึ้นจริงบันทึกในกำไรหรือขาดทุนเมื่อครบกำหนดสัญญา</w:t>
      </w:r>
    </w:p>
    <w:p w14:paraId="2D3CF861" w14:textId="0FBF50FE" w:rsidR="00441F59" w:rsidRPr="00EB3DF9" w:rsidRDefault="00441F5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EB3DF9">
        <w:rPr>
          <w:cs/>
        </w:rPr>
        <w:br w:type="page"/>
      </w:r>
    </w:p>
    <w:p w14:paraId="171166C6" w14:textId="77777777" w:rsidR="00015D9B" w:rsidRPr="00EB3DF9" w:rsidRDefault="004762B0" w:rsidP="00EB3DF9">
      <w:pPr>
        <w:pStyle w:val="BodyText2"/>
        <w:numPr>
          <w:ilvl w:val="1"/>
          <w:numId w:val="3"/>
        </w:numPr>
        <w:tabs>
          <w:tab w:val="decimal" w:pos="540"/>
        </w:tabs>
        <w:ind w:hanging="16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11A082FD" w14:textId="77777777" w:rsidR="005A0D28" w:rsidRPr="00EB3DF9" w:rsidRDefault="005A0D28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55CDDB35" w14:textId="77777777" w:rsidR="00A45958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</w:rPr>
        <w:tab/>
      </w:r>
      <w:r w:rsidRPr="00EB3DF9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ยอดเงินฝากธนาคารประเภทเผื่อเรียก เงินลงทุนระยะสั้นที่มีสภาพคล่องสูง </w:t>
      </w:r>
      <w:r w:rsidR="00293AC9" w:rsidRPr="00EB3DF9">
        <w:rPr>
          <w:rFonts w:ascii="Angsana New" w:hAnsi="Angsana New"/>
          <w:sz w:val="30"/>
          <w:szCs w:val="30"/>
          <w:cs/>
        </w:rPr>
        <w:t>และ</w:t>
      </w:r>
      <w:r w:rsidRPr="00EB3DF9">
        <w:rPr>
          <w:rFonts w:ascii="Angsana New" w:hAnsi="Angsana New"/>
          <w:sz w:val="30"/>
          <w:szCs w:val="30"/>
          <w:cs/>
        </w:rPr>
        <w:t>เงินเบิกเกินบัญชีธนาคารซึ่งจะต้องชำระคืนเมื่อทวงถาม</w:t>
      </w:r>
      <w:r w:rsidR="00293AC9" w:rsidRPr="00EB3DF9">
        <w:rPr>
          <w:rFonts w:ascii="Angsana New" w:hAnsi="Angsana New"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sz w:val="30"/>
          <w:szCs w:val="30"/>
          <w:cs/>
        </w:rPr>
        <w:t>ถือเป็นส่วนหนึ่งของ</w:t>
      </w:r>
      <w:r w:rsidR="00173D24" w:rsidRPr="00EB3DF9">
        <w:rPr>
          <w:rFonts w:ascii="Angsana New" w:hAnsi="Angsana New" w:hint="cs"/>
          <w:sz w:val="30"/>
          <w:szCs w:val="30"/>
          <w:cs/>
        </w:rPr>
        <w:t>กิจกรรมจัดหาเงิน</w:t>
      </w:r>
      <w:r w:rsidRPr="00EB3DF9">
        <w:rPr>
          <w:rFonts w:ascii="Angsana New" w:hAnsi="Angsana New"/>
          <w:sz w:val="30"/>
          <w:szCs w:val="30"/>
          <w:cs/>
        </w:rPr>
        <w:t>ในงบกระแสเงินสด</w:t>
      </w:r>
    </w:p>
    <w:p w14:paraId="555F5C0A" w14:textId="77777777" w:rsidR="009209E7" w:rsidRPr="00EB3DF9" w:rsidRDefault="009209E7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465AD907" w14:textId="0C2E72F6" w:rsidR="00015D9B" w:rsidRPr="00EB3DF9" w:rsidRDefault="004762B0" w:rsidP="00EB3DF9">
      <w:pPr>
        <w:pStyle w:val="BodyText2"/>
        <w:numPr>
          <w:ilvl w:val="1"/>
          <w:numId w:val="3"/>
        </w:numPr>
        <w:tabs>
          <w:tab w:val="decimal" w:pos="540"/>
        </w:tabs>
        <w:ind w:hanging="16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  <w:r w:rsidR="00AE3D81"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และลูกหนี้อื่น</w:t>
      </w:r>
      <w:r w:rsidR="00AE3D81"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D17AA6"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และสินทรัพย์ที่เกิดจากสัญญา</w:t>
      </w:r>
    </w:p>
    <w:p w14:paraId="2644C2E0" w14:textId="77777777" w:rsidR="00015D9B" w:rsidRPr="00EB3DF9" w:rsidRDefault="00015D9B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8227172" w14:textId="6260F4BE" w:rsidR="00D17AA6" w:rsidRPr="00EB3DF9" w:rsidRDefault="00D17AA6" w:rsidP="00EB3DF9">
      <w:pPr>
        <w:ind w:left="540"/>
        <w:jc w:val="thaiDistribute"/>
        <w:rPr>
          <w:rFonts w:asciiTheme="majorBidi" w:hAnsiTheme="majorBidi" w:cstheme="majorBidi"/>
        </w:rPr>
      </w:pPr>
      <w:r w:rsidRPr="00EB3DF9">
        <w:rPr>
          <w:rFonts w:asciiTheme="majorBidi" w:hAnsiTheme="majorBidi" w:cstheme="majorBidi"/>
          <w:cs/>
        </w:rPr>
        <w:t xml:space="preserve">ลูกหนี้รับรู้เมื่อกลุ่มบริษัท 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 </w:t>
      </w:r>
    </w:p>
    <w:p w14:paraId="5C671940" w14:textId="77777777" w:rsidR="00D17AA6" w:rsidRPr="00EB3DF9" w:rsidRDefault="00D17AA6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7A408962" w14:textId="5E59A99F" w:rsidR="00D17AA6" w:rsidRPr="00EB3DF9" w:rsidRDefault="00D17AA6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B3DF9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441F59" w:rsidRPr="00EB3DF9">
        <w:rPr>
          <w:rFonts w:asciiTheme="majorBidi" w:hAnsiTheme="majorBidi" w:cstheme="majorBidi"/>
          <w:sz w:val="30"/>
          <w:szCs w:val="30"/>
          <w:cs/>
        </w:rPr>
        <w:t>แสดงในราคาตามใบแจ้งหนี้หักค่าเผื่อหนี้สงสัยจะสูญ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48C73187" w14:textId="77777777" w:rsidR="00490143" w:rsidRPr="00EB3DF9" w:rsidRDefault="00490143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9E9D89A" w14:textId="77777777" w:rsidR="00015D9B" w:rsidRPr="00EB3DF9" w:rsidRDefault="004762B0" w:rsidP="00EB3DF9">
      <w:pPr>
        <w:pStyle w:val="BodyText2"/>
        <w:numPr>
          <w:ilvl w:val="1"/>
          <w:numId w:val="3"/>
        </w:numPr>
        <w:tabs>
          <w:tab w:val="decimal" w:pos="540"/>
        </w:tabs>
        <w:ind w:hanging="16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สินค้าคงเหลือ</w:t>
      </w:r>
    </w:p>
    <w:p w14:paraId="4B278960" w14:textId="77777777" w:rsidR="00015D9B" w:rsidRPr="00EB3DF9" w:rsidRDefault="00015D9B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6CE0443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สินค้าคงเหลือ</w:t>
      </w:r>
      <w:r w:rsidR="005C2EFC" w:rsidRPr="00EB3DF9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EB3DF9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688656C1" w14:textId="77777777" w:rsidR="0058776C" w:rsidRPr="00EB3DF9" w:rsidRDefault="0058776C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4BB10D8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EB3DF9">
        <w:rPr>
          <w:rFonts w:ascii="Angsana New" w:hAnsi="Angsana New"/>
          <w:sz w:val="30"/>
          <w:szCs w:val="30"/>
        </w:rPr>
        <w:tab/>
      </w:r>
      <w:r w:rsidRPr="00EB3DF9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ต้นทุนของสินค้าคำนวณโดยใช้วิธีถัวเฉลี่ยถ่วงน้ำหนัก ต้นทุนสินค้าประกอบด้วยต้นทุนที่ซื้อ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1781E312" w14:textId="77777777" w:rsidR="00DB72D9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</w:rPr>
        <w:tab/>
      </w:r>
    </w:p>
    <w:p w14:paraId="6CF0F0A5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6F13C2F2" w14:textId="77777777" w:rsidR="00AE3D81" w:rsidRPr="00EB3DF9" w:rsidRDefault="00AE3D8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  <w:lang w:val="th-TH"/>
        </w:rPr>
      </w:pPr>
    </w:p>
    <w:p w14:paraId="082A685F" w14:textId="77777777" w:rsidR="00015D9B" w:rsidRPr="00EB3DF9" w:rsidRDefault="004762B0" w:rsidP="00EB3DF9">
      <w:pPr>
        <w:pStyle w:val="BodyText2"/>
        <w:numPr>
          <w:ilvl w:val="1"/>
          <w:numId w:val="3"/>
        </w:numPr>
        <w:tabs>
          <w:tab w:val="decimal" w:pos="540"/>
        </w:tabs>
        <w:ind w:hanging="16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เงิน</w:t>
      </w: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ลงทุน</w:t>
      </w:r>
    </w:p>
    <w:p w14:paraId="5DF2C1E0" w14:textId="77777777" w:rsidR="00015D9B" w:rsidRPr="00EB3DF9" w:rsidRDefault="00015D9B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504A583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เงินลงทุนในบริษัทร่วม</w:t>
      </w:r>
      <w:r w:rsidR="00140BB0" w:rsidRPr="00EB3DF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  <w:r w:rsidR="00140BB0" w:rsidRPr="00EB3DF9">
        <w:rPr>
          <w:rFonts w:ascii="Angsana New" w:hAnsi="Angsana New" w:hint="cs"/>
          <w:i/>
          <w:iCs/>
          <w:sz w:val="30"/>
          <w:szCs w:val="30"/>
          <w:cs/>
        </w:rPr>
        <w:t>และการร่วมค้า</w:t>
      </w:r>
    </w:p>
    <w:p w14:paraId="5E4E6516" w14:textId="77777777" w:rsidR="00015D9B" w:rsidRPr="00EB3DF9" w:rsidRDefault="00015D9B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088D650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140BB0" w:rsidRPr="00EB3DF9">
        <w:rPr>
          <w:rFonts w:ascii="Angsana New" w:hAnsi="Angsana New" w:hint="cs"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sz w:val="30"/>
          <w:szCs w:val="30"/>
          <w:cs/>
        </w:rPr>
        <w:t>บริษัทย่อย</w:t>
      </w:r>
      <w:r w:rsidR="00140BB0" w:rsidRPr="00EB3DF9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EB3DF9">
        <w:rPr>
          <w:rFonts w:ascii="Angsana New" w:hAnsi="Angsana New"/>
          <w:sz w:val="30"/>
          <w:szCs w:val="30"/>
          <w:cs/>
        </w:rPr>
        <w:t xml:space="preserve"> ในงบการเงินเฉพาะกิจการของบริษัท บันทึกบัญชีโดยใช้วิธีราคาทุน ส่วนการบันทึกบัญชีเงินลงทุนในบริษัทร่วม</w:t>
      </w:r>
      <w:r w:rsidR="00140BB0" w:rsidRPr="00EB3DF9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EB3DF9">
        <w:rPr>
          <w:rFonts w:ascii="Angsana New" w:hAnsi="Angsana New"/>
          <w:sz w:val="30"/>
          <w:szCs w:val="30"/>
          <w:cs/>
        </w:rPr>
        <w:t>ในงบการเงินรวมใช้วิธีส่วนได้เสีย</w:t>
      </w:r>
    </w:p>
    <w:p w14:paraId="35DE95E1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/>
          <w:i/>
          <w:iCs/>
          <w:sz w:val="30"/>
          <w:szCs w:val="30"/>
          <w:cs/>
        </w:rPr>
        <w:lastRenderedPageBreak/>
        <w:t>เงินลงทุนในตราสารหนี้และตราสารทุนอื่น</w:t>
      </w:r>
    </w:p>
    <w:p w14:paraId="3728AFD8" w14:textId="77777777" w:rsidR="006C2E6F" w:rsidRPr="00EB3DF9" w:rsidRDefault="006C2E6F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EEEBE32" w14:textId="77777777" w:rsidR="00E42619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 xml:space="preserve">ตราสารหนี้ซึ่งกลุ่มบริษัทตั้งใจและสามารถถือจนครบกำหนดจัดประเภทเป็นเงินลงทุนที่ถือจนครบกำหนด </w:t>
      </w:r>
      <w:r w:rsidR="00293AC9" w:rsidRPr="00EB3DF9">
        <w:rPr>
          <w:rFonts w:ascii="Angsana New" w:hAnsi="Angsana New"/>
          <w:sz w:val="30"/>
          <w:szCs w:val="30"/>
          <w:cs/>
        </w:rPr>
        <w:br/>
      </w:r>
      <w:r w:rsidRPr="00EB3DF9">
        <w:rPr>
          <w:rFonts w:ascii="Angsana New" w:hAnsi="Angsana New"/>
          <w:sz w:val="30"/>
          <w:szCs w:val="30"/>
          <w:cs/>
        </w:rPr>
        <w:t>เงินลงทุนที่ถือจนครบกำหนดแสดงในราคาทุนตัดจำหน่ายหักด้วยขาดทุนจากการด้อยค่าของเงินลงทุน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18035E01" w14:textId="77777777" w:rsidR="00194167" w:rsidRPr="00EB3DF9" w:rsidRDefault="00194167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43A1E09" w14:textId="642ABE90" w:rsidR="006C2E6F" w:rsidRPr="00EB3DF9" w:rsidRDefault="00194167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</w:rPr>
        <w:tab/>
      </w:r>
      <w:r w:rsidR="006C2E6F" w:rsidRPr="00EB3DF9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ตราสารหนี้และตราสารทุนซึ่งเป็น</w:t>
      </w:r>
      <w:r w:rsidR="00293AC9" w:rsidRPr="00EB3DF9">
        <w:rPr>
          <w:rFonts w:ascii="Angsana New" w:hAnsi="Angsana New"/>
          <w:sz w:val="30"/>
          <w:szCs w:val="30"/>
          <w:cs/>
        </w:rPr>
        <w:t xml:space="preserve">หลักทรัพย์ในความต้องการของตลาด </w:t>
      </w:r>
      <w:r w:rsidR="006C2E6F" w:rsidRPr="00EB3DF9">
        <w:rPr>
          <w:rFonts w:ascii="Angsana New" w:hAnsi="Angsana New"/>
          <w:sz w:val="30"/>
          <w:szCs w:val="30"/>
          <w:cs/>
        </w:rPr>
        <w:t>นอกเหนือจากที่ถือไว้เพื่อค้าหรือตั้งใจ</w:t>
      </w:r>
      <w:r w:rsidR="00293AC9" w:rsidRPr="00EB3DF9">
        <w:rPr>
          <w:rFonts w:ascii="Angsana New" w:hAnsi="Angsana New"/>
          <w:sz w:val="30"/>
          <w:szCs w:val="30"/>
          <w:cs/>
        </w:rPr>
        <w:br/>
      </w:r>
      <w:r w:rsidR="006C2E6F" w:rsidRPr="00EB3DF9">
        <w:rPr>
          <w:rFonts w:ascii="Angsana New" w:hAnsi="Angsana New"/>
          <w:sz w:val="30"/>
          <w:szCs w:val="30"/>
          <w:cs/>
        </w:rPr>
        <w:t>ถือไว้จนครบกำหนดจัดประเภทเป็นเงินลงทุนเผื่อขาย ภายหลังการรับรู้มูลค่าในครั้งแรก</w:t>
      </w:r>
      <w:r w:rsidR="000C674D" w:rsidRPr="00EB3DF9">
        <w:rPr>
          <w:rFonts w:ascii="Angsana New" w:hAnsi="Angsana New" w:hint="cs"/>
          <w:sz w:val="30"/>
          <w:szCs w:val="30"/>
          <w:cs/>
        </w:rPr>
        <w:t xml:space="preserve"> </w:t>
      </w:r>
      <w:r w:rsidR="006C2E6F" w:rsidRPr="00EB3DF9">
        <w:rPr>
          <w:rFonts w:ascii="Angsana New" w:hAnsi="Angsana New"/>
          <w:sz w:val="30"/>
          <w:szCs w:val="30"/>
          <w:cs/>
        </w:rPr>
        <w:t>เงินลงทุนเผื่อขายแสดง</w:t>
      </w:r>
      <w:r w:rsidR="000C674D" w:rsidRPr="00EB3DF9">
        <w:rPr>
          <w:rFonts w:ascii="Angsana New" w:hAnsi="Angsana New" w:hint="cs"/>
          <w:sz w:val="30"/>
          <w:szCs w:val="30"/>
          <w:cs/>
        </w:rPr>
        <w:t>ใน</w:t>
      </w:r>
      <w:r w:rsidR="006C2E6F" w:rsidRPr="00EB3DF9">
        <w:rPr>
          <w:rFonts w:ascii="Angsana New" w:hAnsi="Angsana New"/>
          <w:sz w:val="30"/>
          <w:szCs w:val="30"/>
          <w:cs/>
        </w:rPr>
        <w:t>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</w:t>
      </w:r>
      <w:r w:rsidR="000C674D" w:rsidRPr="00EB3DF9">
        <w:rPr>
          <w:rFonts w:ascii="Angsana New" w:hAnsi="Angsana New"/>
          <w:sz w:val="30"/>
          <w:szCs w:val="30"/>
          <w:cs/>
        </w:rPr>
        <w:t>่างประเทศรับรู้ในกำไรหรือขาดทุน เมื่อมีการตัดจำหน่ายเงินลงทุน</w:t>
      </w:r>
      <w:r w:rsidR="006C2E6F" w:rsidRPr="00EB3DF9">
        <w:rPr>
          <w:rFonts w:ascii="Angsana New" w:hAnsi="Angsana New"/>
          <w:sz w:val="30"/>
          <w:szCs w:val="30"/>
          <w:cs/>
        </w:rPr>
        <w:t>จะรับรู้ผลกำไรหรือขาดทุนสะสมที่เคยบันทึกในส่วนของผู้ถือหุ้นโดยตรงเข้ากำไรหรือ</w:t>
      </w:r>
      <w:r w:rsidR="00EA6D28" w:rsidRPr="00EB3DF9">
        <w:rPr>
          <w:rFonts w:ascii="Angsana New" w:hAnsi="Angsana New"/>
          <w:sz w:val="30"/>
          <w:szCs w:val="30"/>
          <w:cs/>
        </w:rPr>
        <w:t>ขาดทุน</w:t>
      </w:r>
      <w:r w:rsidR="000C674D" w:rsidRPr="00EB3DF9">
        <w:rPr>
          <w:rFonts w:ascii="Angsana New" w:hAnsi="Angsana New" w:hint="cs"/>
          <w:sz w:val="30"/>
          <w:szCs w:val="30"/>
          <w:cs/>
        </w:rPr>
        <w:t xml:space="preserve"> </w:t>
      </w:r>
      <w:r w:rsidR="006C2E6F" w:rsidRPr="00EB3DF9">
        <w:rPr>
          <w:rFonts w:ascii="Angsana New" w:hAnsi="Angsana New"/>
          <w:sz w:val="30"/>
          <w:szCs w:val="30"/>
          <w:cs/>
        </w:rPr>
        <w:t>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56DD95DE" w14:textId="77777777" w:rsidR="00AE3D81" w:rsidRPr="00EB3DF9" w:rsidRDefault="00AE3D81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49F18A8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7681D99E" w14:textId="77777777" w:rsidR="00CC3815" w:rsidRPr="00EB3DF9" w:rsidRDefault="00CC3815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E867483" w14:textId="77777777" w:rsidR="00015D9B" w:rsidRPr="00EB3DF9" w:rsidRDefault="00CC3815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 ณ วันที่รายงาน</w:t>
      </w:r>
    </w:p>
    <w:p w14:paraId="3730B802" w14:textId="77777777" w:rsidR="0058776C" w:rsidRPr="00EB3DF9" w:rsidRDefault="0058776C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30FE649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74027C3F" w14:textId="77777777" w:rsidR="00015D9B" w:rsidRPr="00EB3DF9" w:rsidRDefault="00015D9B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E657526" w14:textId="77777777" w:rsidR="006C2E6F" w:rsidRPr="00EB3DF9" w:rsidRDefault="006C2E6F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เมื่อมีกา</w:t>
      </w:r>
      <w:r w:rsidR="000C674D" w:rsidRPr="00EB3DF9">
        <w:rPr>
          <w:rFonts w:ascii="Angsana New" w:hAnsi="Angsana New"/>
          <w:sz w:val="30"/>
          <w:szCs w:val="30"/>
          <w:cs/>
        </w:rPr>
        <w:t>รจำหน่ายเงินลงทุน</w:t>
      </w:r>
      <w:r w:rsidRPr="00EB3DF9">
        <w:rPr>
          <w:rFonts w:ascii="Angsana New" w:hAnsi="Angsana New"/>
          <w:sz w:val="30"/>
          <w:szCs w:val="30"/>
          <w:cs/>
        </w:rPr>
        <w:t xml:space="preserve">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354BFAD0" w14:textId="77777777" w:rsidR="00015D9B" w:rsidRPr="00EB3DF9" w:rsidRDefault="00015D9B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EE1C665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323DD1E1" w14:textId="0DCB53A6" w:rsidR="00DD108C" w:rsidRPr="00EB3DF9" w:rsidRDefault="00DD108C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</w:pPr>
    </w:p>
    <w:p w14:paraId="6196D290" w14:textId="77777777" w:rsidR="00015D9B" w:rsidRPr="00EB3DF9" w:rsidRDefault="004762B0" w:rsidP="00EB3DF9">
      <w:pPr>
        <w:pStyle w:val="BodyText2"/>
        <w:numPr>
          <w:ilvl w:val="1"/>
          <w:numId w:val="3"/>
        </w:numPr>
        <w:tabs>
          <w:tab w:val="decimal" w:pos="540"/>
        </w:tabs>
        <w:ind w:hanging="16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7218CABB" w14:textId="77777777" w:rsidR="00015D9B" w:rsidRPr="00EB3DF9" w:rsidRDefault="00015D9B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C2661C4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ab/>
        <w:t>อสังหาริมทรัพย์เพื่อการลงทุนได้แก่</w:t>
      </w:r>
      <w:r w:rsidR="00EE5290" w:rsidRPr="00EB3DF9">
        <w:rPr>
          <w:rFonts w:ascii="Angsana New" w:hAnsi="Angsana New"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sz w:val="30"/>
          <w:szCs w:val="30"/>
          <w:cs/>
        </w:rPr>
        <w:t>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2E9FBE64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</w:rPr>
        <w:lastRenderedPageBreak/>
        <w:tab/>
      </w:r>
      <w:r w:rsidRPr="00EB3DF9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EB73B1" w:rsidRPr="00EB3DF9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EB3DF9">
        <w:rPr>
          <w:rFonts w:ascii="Angsana New" w:hAnsi="Angsana New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</w:p>
    <w:p w14:paraId="4157CED5" w14:textId="77777777" w:rsidR="00E42619" w:rsidRPr="00EB3DF9" w:rsidRDefault="00E42619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0A68650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</w:t>
      </w:r>
      <w:r w:rsidR="00EE5290" w:rsidRPr="00EB3DF9">
        <w:rPr>
          <w:rFonts w:ascii="Angsana New" w:hAnsi="Angsana New" w:hint="cs"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sz w:val="30"/>
          <w:szCs w:val="30"/>
          <w:cs/>
        </w:rPr>
        <w:t>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6F7B8918" w14:textId="77777777" w:rsidR="00824693" w:rsidRPr="00EB3DF9" w:rsidRDefault="00824693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1475C58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</w:t>
      </w:r>
    </w:p>
    <w:p w14:paraId="5C1CA445" w14:textId="26C3B9D2" w:rsidR="00490143" w:rsidRPr="00EB3DF9" w:rsidRDefault="00AE3D8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cs/>
        </w:rPr>
      </w:pPr>
      <w:r w:rsidRPr="00EB3DF9">
        <w:rPr>
          <w:cs/>
        </w:rPr>
        <w:t xml:space="preserve"> </w:t>
      </w:r>
    </w:p>
    <w:p w14:paraId="2FCD3618" w14:textId="1D9E4729" w:rsidR="00015D9B" w:rsidRPr="00EB3DF9" w:rsidRDefault="004762B0" w:rsidP="00EB3DF9">
      <w:pPr>
        <w:pStyle w:val="BodyText2"/>
        <w:numPr>
          <w:ilvl w:val="1"/>
          <w:numId w:val="3"/>
        </w:numPr>
        <w:tabs>
          <w:tab w:val="decimal" w:pos="540"/>
        </w:tabs>
        <w:ind w:hanging="16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6EA10372" w14:textId="77777777" w:rsidR="00015D9B" w:rsidRPr="00EB3DF9" w:rsidRDefault="00015D9B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20E1D42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628535BB" w14:textId="77777777" w:rsidR="00015D9B" w:rsidRPr="00EB3DF9" w:rsidRDefault="00015D9B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B6B2F16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9FA24E6" w14:textId="77777777" w:rsidR="00015D9B" w:rsidRPr="00EB3DF9" w:rsidRDefault="00015D9B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C667774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FA32DB" w:rsidRPr="00EB3DF9">
        <w:rPr>
          <w:rFonts w:ascii="Angsana New" w:hAnsi="Angsana New" w:hint="cs"/>
          <w:sz w:val="30"/>
          <w:szCs w:val="30"/>
          <w:cs/>
        </w:rPr>
        <w:t>วัดมูลค่า</w:t>
      </w:r>
      <w:r w:rsidRPr="00EB3DF9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22016633" w14:textId="77777777" w:rsidR="00347476" w:rsidRPr="00EB3DF9" w:rsidRDefault="00347476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2ABA69D3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</w:t>
      </w:r>
      <w:r w:rsidR="00EE5290" w:rsidRPr="00EB3DF9">
        <w:rPr>
          <w:rFonts w:ascii="Angsana New" w:hAnsi="Angsana New" w:hint="cs"/>
          <w:sz w:val="30"/>
          <w:szCs w:val="30"/>
          <w:cs/>
        </w:rPr>
        <w:t>ซึ่ง</w:t>
      </w:r>
      <w:r w:rsidRPr="00EB3DF9">
        <w:rPr>
          <w:rFonts w:ascii="Angsana New" w:hAnsi="Angsana New"/>
          <w:sz w:val="30"/>
          <w:szCs w:val="30"/>
          <w:cs/>
        </w:rPr>
        <w:t>สินทรัพย์ ต้นทุนของการก่อสร้างสินทรัพย์รวมถึงต้นทุนของวัสดุ และแรงงานทางตรง และต้นทุนทางตรงอื่น ๆ ที่เกี่ยวข้องกับการจัดหาสินทรัพย์เพื่อให้สินทรัพย์นั้น</w:t>
      </w:r>
      <w:r w:rsidR="00EE5290" w:rsidRPr="00EB3DF9">
        <w:rPr>
          <w:rFonts w:ascii="Angsana New" w:hAnsi="Angsana New"/>
          <w:sz w:val="30"/>
          <w:szCs w:val="30"/>
          <w:cs/>
        </w:rPr>
        <w:br/>
      </w:r>
      <w:r w:rsidRPr="00EB3DF9">
        <w:rPr>
          <w:rFonts w:ascii="Angsana New" w:hAnsi="Angsana New"/>
          <w:sz w:val="30"/>
          <w:szCs w:val="30"/>
          <w:cs/>
        </w:rPr>
        <w:t>อยู่ในสภาพที่</w:t>
      </w:r>
      <w:r w:rsidR="00EE5290" w:rsidRPr="00EB3DF9">
        <w:rPr>
          <w:rFonts w:ascii="Angsana New" w:hAnsi="Angsana New"/>
          <w:sz w:val="30"/>
          <w:szCs w:val="30"/>
          <w:cs/>
        </w:rPr>
        <w:t xml:space="preserve">พร้อมจะใช้งานได้ตามความประสงค์ </w:t>
      </w:r>
      <w:r w:rsidRPr="00EB3DF9">
        <w:rPr>
          <w:rFonts w:ascii="Angsana New" w:hAnsi="Angsana New"/>
          <w:sz w:val="30"/>
          <w:szCs w:val="30"/>
          <w:cs/>
        </w:rPr>
        <w:t>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</w:t>
      </w:r>
      <w:r w:rsidR="00873205" w:rsidRPr="00EB3DF9">
        <w:rPr>
          <w:rFonts w:ascii="Angsana New" w:hAnsi="Angsana New" w:hint="cs"/>
          <w:sz w:val="30"/>
          <w:szCs w:val="30"/>
          <w:cs/>
        </w:rPr>
        <w:t>ธิ์ซ</w:t>
      </w:r>
      <w:r w:rsidRPr="00EB3DF9">
        <w:rPr>
          <w:rFonts w:ascii="Angsana New" w:hAnsi="Angsana New"/>
          <w:sz w:val="30"/>
          <w:szCs w:val="30"/>
          <w:cs/>
        </w:rPr>
        <w:t>อฟ</w:t>
      </w:r>
      <w:r w:rsidR="005A0D28" w:rsidRPr="00EB3DF9">
        <w:rPr>
          <w:rFonts w:ascii="Angsana New" w:hAnsi="Angsana New" w:hint="cs"/>
          <w:sz w:val="30"/>
          <w:szCs w:val="30"/>
          <w:cs/>
        </w:rPr>
        <w:t>ต์</w:t>
      </w:r>
      <w:r w:rsidRPr="00EB3DF9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</w:t>
      </w:r>
      <w:r w:rsidR="00873205" w:rsidRPr="00EB3DF9">
        <w:rPr>
          <w:rFonts w:ascii="Angsana New" w:hAnsi="Angsana New" w:hint="cs"/>
          <w:sz w:val="30"/>
          <w:szCs w:val="30"/>
          <w:cs/>
        </w:rPr>
        <w:t>ธิ์</w:t>
      </w:r>
      <w:r w:rsidRPr="00EB3DF9">
        <w:rPr>
          <w:rFonts w:ascii="Angsana New" w:hAnsi="Angsana New"/>
          <w:sz w:val="30"/>
          <w:szCs w:val="30"/>
          <w:cs/>
        </w:rPr>
        <w:t>ซอฟ</w:t>
      </w:r>
      <w:r w:rsidR="005A0D28" w:rsidRPr="00EB3DF9">
        <w:rPr>
          <w:rFonts w:ascii="Angsana New" w:hAnsi="Angsana New" w:hint="cs"/>
          <w:sz w:val="30"/>
          <w:szCs w:val="30"/>
          <w:cs/>
        </w:rPr>
        <w:t>ต์</w:t>
      </w:r>
      <w:r w:rsidRPr="00EB3DF9">
        <w:rPr>
          <w:rFonts w:ascii="Angsana New" w:hAnsi="Angsana New"/>
          <w:sz w:val="30"/>
          <w:szCs w:val="30"/>
          <w:cs/>
        </w:rPr>
        <w:t xml:space="preserve">แวร์นั้นถือว่า </w:t>
      </w:r>
      <w:r w:rsidR="00BD6079" w:rsidRPr="00EB3DF9">
        <w:rPr>
          <w:rFonts w:ascii="Angsana New" w:hAnsi="Angsana New" w:hint="cs"/>
          <w:sz w:val="30"/>
          <w:szCs w:val="30"/>
          <w:cs/>
        </w:rPr>
        <w:t>ลิขสิทธิ์</w:t>
      </w:r>
      <w:r w:rsidRPr="00EB3DF9">
        <w:rPr>
          <w:rFonts w:ascii="Angsana New" w:hAnsi="Angsana New"/>
          <w:sz w:val="30"/>
          <w:szCs w:val="30"/>
          <w:cs/>
        </w:rPr>
        <w:t>ซอฟ</w:t>
      </w:r>
      <w:r w:rsidR="005A0D28" w:rsidRPr="00EB3DF9">
        <w:rPr>
          <w:rFonts w:ascii="Angsana New" w:hAnsi="Angsana New" w:hint="cs"/>
          <w:sz w:val="30"/>
          <w:szCs w:val="30"/>
          <w:cs/>
        </w:rPr>
        <w:t>ต์</w:t>
      </w:r>
      <w:r w:rsidRPr="00EB3DF9">
        <w:rPr>
          <w:rFonts w:ascii="Angsana New" w:hAnsi="Angsana New"/>
          <w:sz w:val="30"/>
          <w:szCs w:val="30"/>
          <w:cs/>
        </w:rPr>
        <w:t xml:space="preserve">แวร์ดังกล่าวเป็นส่วนหนึ่งของอุปกรณ์ </w:t>
      </w:r>
    </w:p>
    <w:p w14:paraId="4C7A9F70" w14:textId="77777777" w:rsidR="00E24C99" w:rsidRPr="00EB3DF9" w:rsidRDefault="00E24C99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7437916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ส่วนประกอบของรายการที่ดิน อาคารและอุปกรณ์แต่ละรายการที่มีอายุการให้ประโยชน์ไม่เท่ากัน</w:t>
      </w:r>
      <w:r w:rsidR="00EE5290" w:rsidRPr="00EB3DF9">
        <w:rPr>
          <w:rFonts w:ascii="Angsana New" w:hAnsi="Angsana New" w:hint="cs"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sz w:val="30"/>
          <w:szCs w:val="30"/>
          <w:cs/>
        </w:rPr>
        <w:t>บันทึกแต่ละส่วนประกอบที่มีนัยสำคัญแยกต่างหากจากกัน</w:t>
      </w:r>
    </w:p>
    <w:p w14:paraId="1288FBF7" w14:textId="77777777" w:rsidR="00BF0871" w:rsidRPr="00EB3DF9" w:rsidRDefault="00BF0871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C36E456" w14:textId="77777777" w:rsidR="009950D9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</w:t>
      </w:r>
      <w:r w:rsidR="00FA32DB" w:rsidRPr="00EB3DF9">
        <w:rPr>
          <w:rFonts w:ascii="Angsana New" w:hAnsi="Angsana New"/>
          <w:sz w:val="30"/>
          <w:szCs w:val="30"/>
          <w:cs/>
        </w:rPr>
        <w:t>น อาคารและอุปกรณ์ โดยรับรู้</w:t>
      </w:r>
      <w:r w:rsidRPr="00EB3DF9">
        <w:rPr>
          <w:rFonts w:ascii="Angsana New" w:hAnsi="Angsana New"/>
          <w:sz w:val="30"/>
          <w:szCs w:val="30"/>
          <w:cs/>
        </w:rPr>
        <w:t>ในกำไรหรือขาดทุน</w:t>
      </w:r>
      <w:r w:rsidR="009950D9" w:rsidRPr="00EB3DF9">
        <w:rPr>
          <w:rFonts w:ascii="Angsana New" w:hAnsi="Angsana New"/>
          <w:sz w:val="30"/>
          <w:szCs w:val="30"/>
          <w:cs/>
        </w:rPr>
        <w:t xml:space="preserve"> </w:t>
      </w:r>
    </w:p>
    <w:p w14:paraId="50E27428" w14:textId="36627A5F" w:rsidR="009209E7" w:rsidRPr="00EB3DF9" w:rsidRDefault="009209E7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AFD6E57" w14:textId="677F0C05" w:rsidR="00677669" w:rsidRPr="00EB3DF9" w:rsidRDefault="00677669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FFD04F2" w14:textId="78B36551" w:rsidR="00677669" w:rsidRPr="00EB3DF9" w:rsidRDefault="00677669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542D77A" w14:textId="40513152" w:rsidR="00677669" w:rsidRPr="00EB3DF9" w:rsidRDefault="00677669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5DDF401" w14:textId="77777777" w:rsidR="00677669" w:rsidRPr="00EB3DF9" w:rsidRDefault="00677669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A8F1639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7E544D90" w14:textId="77777777" w:rsidR="00E3510F" w:rsidRPr="00EB3DF9" w:rsidRDefault="00E3510F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3308ABF" w14:textId="77777777" w:rsidR="009209E7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</w:t>
      </w:r>
      <w:r w:rsidR="00EE5290" w:rsidRPr="00EB3DF9">
        <w:rPr>
          <w:rFonts w:ascii="Angsana New" w:hAnsi="Angsana New"/>
          <w:sz w:val="30"/>
          <w:szCs w:val="30"/>
          <w:cs/>
        </w:rPr>
        <w:t>อาคารและอุปกรณ์</w:t>
      </w:r>
      <w:r w:rsidRPr="00EB3DF9">
        <w:rPr>
          <w:rFonts w:ascii="Angsana New" w:hAnsi="Angsana New"/>
          <w:sz w:val="30"/>
          <w:szCs w:val="30"/>
          <w:cs/>
        </w:rPr>
        <w:t xml:space="preserve">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</w:t>
      </w:r>
      <w:r w:rsidR="00EE5290" w:rsidRPr="00EB3DF9">
        <w:rPr>
          <w:rFonts w:ascii="Angsana New" w:hAnsi="Angsana New"/>
          <w:sz w:val="30"/>
          <w:szCs w:val="30"/>
          <w:cs/>
        </w:rPr>
        <w:t xml:space="preserve">งรายการนั้นได้อย่างน่าเชื่อถือ </w:t>
      </w:r>
      <w:r w:rsidRPr="00EB3DF9">
        <w:rPr>
          <w:rFonts w:ascii="Angsana New" w:hAnsi="Angsana New"/>
          <w:sz w:val="30"/>
          <w:szCs w:val="30"/>
          <w:cs/>
        </w:rPr>
        <w:t>ชิ้นส่วนที่ถูกเปลี่ยนแทนจะ</w:t>
      </w:r>
      <w:r w:rsidR="00C512AC" w:rsidRPr="00EB3DF9">
        <w:rPr>
          <w:rFonts w:ascii="Angsana New" w:hAnsi="Angsana New"/>
          <w:sz w:val="30"/>
          <w:szCs w:val="30"/>
          <w:cs/>
        </w:rPr>
        <w:t xml:space="preserve">ถูกตัดจำหน่ายตามมูลค่าตามบัญชี </w:t>
      </w:r>
      <w:r w:rsidRPr="00EB3DF9">
        <w:rPr>
          <w:rFonts w:ascii="Angsana New" w:hAnsi="Angsana New"/>
          <w:sz w:val="30"/>
          <w:szCs w:val="30"/>
          <w:cs/>
        </w:rPr>
        <w:t>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300C7B44" w14:textId="6ECF654B" w:rsidR="00490143" w:rsidRPr="00EB3DF9" w:rsidRDefault="00490143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C28F4D" w14:textId="5905013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0B00728A" w14:textId="77777777" w:rsidR="00015D9B" w:rsidRPr="00EB3DF9" w:rsidRDefault="00015D9B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B36CB63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ซึ่งประกอบด้วยราคาทุนของสินทรัพย์หรือต้นทุนในการเปลี่ยนแทนอื่น ห</w:t>
      </w:r>
      <w:r w:rsidR="00942D21" w:rsidRPr="00EB3DF9">
        <w:rPr>
          <w:rFonts w:ascii="Angsana New" w:hAnsi="Angsana New"/>
          <w:sz w:val="30"/>
          <w:szCs w:val="30"/>
          <w:cs/>
        </w:rPr>
        <w:t>ักด้วยมูลค่าคงเหลือของสินทรัพย์</w:t>
      </w:r>
    </w:p>
    <w:p w14:paraId="61011E8F" w14:textId="77777777" w:rsidR="00A553E9" w:rsidRPr="00EB3DF9" w:rsidRDefault="00A553E9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02551BB" w14:textId="6668E409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คำนวณโดยวิธีเส้นตรงตามเกณฑ์อายุการใช้งานโดยประมาณของส่</w:t>
      </w:r>
      <w:r w:rsidR="00D82CF0" w:rsidRPr="00EB3DF9">
        <w:rPr>
          <w:rFonts w:ascii="Angsana New" w:hAnsi="Angsana New"/>
          <w:sz w:val="30"/>
          <w:szCs w:val="30"/>
          <w:cs/>
        </w:rPr>
        <w:t>วนประกอบของสินทรัพย์แต่ละรายการ</w:t>
      </w:r>
      <w:r w:rsidRPr="00EB3DF9">
        <w:rPr>
          <w:rFonts w:ascii="Angsana New" w:hAnsi="Angsana New"/>
          <w:sz w:val="30"/>
          <w:szCs w:val="30"/>
          <w:cs/>
        </w:rPr>
        <w:t xml:space="preserve"> ประมาณการอายุการให้ประโยชน์ของสินทรัพย์แสดงได้ดังนี้ </w:t>
      </w:r>
    </w:p>
    <w:p w14:paraId="4343C0ED" w14:textId="77777777" w:rsidR="00D11532" w:rsidRPr="00EB3DF9" w:rsidRDefault="00D11532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7" w:type="dxa"/>
        <w:tblInd w:w="468" w:type="dxa"/>
        <w:tblLook w:val="0000" w:firstRow="0" w:lastRow="0" w:firstColumn="0" w:lastColumn="0" w:noHBand="0" w:noVBand="0"/>
      </w:tblPr>
      <w:tblGrid>
        <w:gridCol w:w="6300"/>
        <w:gridCol w:w="2021"/>
        <w:gridCol w:w="846"/>
      </w:tblGrid>
      <w:tr w:rsidR="00015D9B" w:rsidRPr="00EB3DF9" w14:paraId="17020A6D" w14:textId="77777777" w:rsidTr="00874260">
        <w:trPr>
          <w:trHeight w:val="402"/>
        </w:trPr>
        <w:tc>
          <w:tcPr>
            <w:tcW w:w="6300" w:type="dxa"/>
            <w:vAlign w:val="bottom"/>
          </w:tcPr>
          <w:p w14:paraId="15002531" w14:textId="74823144" w:rsidR="00015D9B" w:rsidRPr="00EB3DF9" w:rsidRDefault="00BA5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cs/>
              </w:rPr>
            </w:pPr>
            <w:r w:rsidRPr="00EB3DF9">
              <w:rPr>
                <w:cs/>
              </w:rPr>
              <w:br w:type="page"/>
            </w:r>
            <w:r w:rsidR="007A64D6" w:rsidRPr="00EB3DF9">
              <w:rPr>
                <w:rFonts w:hint="cs"/>
                <w:cs/>
              </w:rPr>
              <w:t>อาคาร</w:t>
            </w:r>
          </w:p>
        </w:tc>
        <w:tc>
          <w:tcPr>
            <w:tcW w:w="2021" w:type="dxa"/>
          </w:tcPr>
          <w:p w14:paraId="419F86B1" w14:textId="77777777" w:rsidR="00015D9B" w:rsidRPr="00EB3DF9" w:rsidRDefault="00AA2C5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26"/>
              <w:jc w:val="right"/>
            </w:pPr>
            <w:r w:rsidRPr="00EB3DF9">
              <w:rPr>
                <w:cs/>
              </w:rPr>
              <w:tab/>
            </w:r>
            <w:r w:rsidRPr="00EB3DF9">
              <w:rPr>
                <w:cs/>
              </w:rPr>
              <w:tab/>
            </w:r>
            <w:r w:rsidR="0011081B" w:rsidRPr="00EB3DF9">
              <w:t>1</w:t>
            </w:r>
            <w:r w:rsidR="00CC3792" w:rsidRPr="00EB3DF9">
              <w:rPr>
                <w:rFonts w:hint="cs"/>
                <w:cs/>
              </w:rPr>
              <w:t>0</w:t>
            </w:r>
            <w:r w:rsidR="004762B0" w:rsidRPr="00EB3DF9">
              <w:rPr>
                <w:cs/>
              </w:rPr>
              <w:t xml:space="preserve"> </w:t>
            </w:r>
            <w:r w:rsidR="00194167" w:rsidRPr="00EB3DF9">
              <w:rPr>
                <w:cs/>
              </w:rPr>
              <w:t>-</w:t>
            </w:r>
            <w:r w:rsidR="004762B0" w:rsidRPr="00EB3DF9">
              <w:rPr>
                <w:cs/>
              </w:rPr>
              <w:t xml:space="preserve"> </w:t>
            </w:r>
            <w:r w:rsidR="009813DD" w:rsidRPr="00EB3DF9">
              <w:rPr>
                <w:rFonts w:hint="cs"/>
                <w:cs/>
              </w:rPr>
              <w:t>5</w:t>
            </w:r>
            <w:r w:rsidR="004762B0" w:rsidRPr="00EB3DF9">
              <w:rPr>
                <w:cs/>
              </w:rPr>
              <w:t>0</w:t>
            </w:r>
          </w:p>
        </w:tc>
        <w:tc>
          <w:tcPr>
            <w:tcW w:w="846" w:type="dxa"/>
          </w:tcPr>
          <w:p w14:paraId="1FFF0F7E" w14:textId="77777777" w:rsidR="00015D9B" w:rsidRPr="00EB3DF9" w:rsidRDefault="004762B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26"/>
              <w:jc w:val="center"/>
            </w:pPr>
            <w:r w:rsidRPr="00EB3DF9">
              <w:rPr>
                <w:cs/>
              </w:rPr>
              <w:t>ปี</w:t>
            </w:r>
          </w:p>
        </w:tc>
      </w:tr>
      <w:tr w:rsidR="00015D9B" w:rsidRPr="00EB3DF9" w14:paraId="228730A7" w14:textId="77777777" w:rsidTr="00874260">
        <w:trPr>
          <w:trHeight w:val="402"/>
        </w:trPr>
        <w:tc>
          <w:tcPr>
            <w:tcW w:w="6300" w:type="dxa"/>
            <w:vAlign w:val="bottom"/>
          </w:tcPr>
          <w:p w14:paraId="4456AD2C" w14:textId="77777777" w:rsidR="00015D9B" w:rsidRPr="00EB3DF9" w:rsidRDefault="004762B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cs/>
              </w:rPr>
            </w:pPr>
            <w:r w:rsidRPr="00EB3DF9">
              <w:rPr>
                <w:cs/>
              </w:rPr>
              <w:t>เครื่องจักร อุปกรณ์หอกลั่น และคลังน้ำมัน</w:t>
            </w:r>
          </w:p>
        </w:tc>
        <w:tc>
          <w:tcPr>
            <w:tcW w:w="2021" w:type="dxa"/>
          </w:tcPr>
          <w:p w14:paraId="4C3E45F4" w14:textId="77777777" w:rsidR="00015D9B" w:rsidRPr="00EB3DF9" w:rsidRDefault="004762B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26"/>
              <w:jc w:val="right"/>
            </w:pPr>
            <w:r w:rsidRPr="00EB3DF9">
              <w:rPr>
                <w:cs/>
              </w:rPr>
              <w:tab/>
            </w:r>
            <w:r w:rsidRPr="00EB3DF9">
              <w:rPr>
                <w:cs/>
              </w:rPr>
              <w:tab/>
              <w:t xml:space="preserve">2 </w:t>
            </w:r>
            <w:r w:rsidR="00194167" w:rsidRPr="00EB3DF9">
              <w:rPr>
                <w:cs/>
              </w:rPr>
              <w:t>-</w:t>
            </w:r>
            <w:r w:rsidRPr="00EB3DF9">
              <w:rPr>
                <w:cs/>
              </w:rPr>
              <w:t xml:space="preserve"> 30</w:t>
            </w:r>
          </w:p>
        </w:tc>
        <w:tc>
          <w:tcPr>
            <w:tcW w:w="846" w:type="dxa"/>
          </w:tcPr>
          <w:p w14:paraId="0C0E7ABC" w14:textId="77777777" w:rsidR="00015D9B" w:rsidRPr="00EB3DF9" w:rsidRDefault="004762B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26"/>
              <w:jc w:val="center"/>
            </w:pPr>
            <w:r w:rsidRPr="00EB3DF9">
              <w:rPr>
                <w:cs/>
              </w:rPr>
              <w:t>ปี</w:t>
            </w:r>
          </w:p>
        </w:tc>
      </w:tr>
      <w:tr w:rsidR="00015D9B" w:rsidRPr="00EB3DF9" w14:paraId="7E0DFCCF" w14:textId="77777777" w:rsidTr="00874260">
        <w:trPr>
          <w:trHeight w:val="402"/>
        </w:trPr>
        <w:tc>
          <w:tcPr>
            <w:tcW w:w="6300" w:type="dxa"/>
            <w:vAlign w:val="bottom"/>
          </w:tcPr>
          <w:p w14:paraId="37622C8B" w14:textId="77777777" w:rsidR="00015D9B" w:rsidRPr="00EB3DF9" w:rsidRDefault="004762B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cs/>
              </w:rPr>
            </w:pPr>
            <w:r w:rsidRPr="00EB3DF9">
              <w:rPr>
                <w:cs/>
              </w:rPr>
              <w:t>อุปกรณ์ผลิตไฟฟ้า</w:t>
            </w:r>
          </w:p>
        </w:tc>
        <w:tc>
          <w:tcPr>
            <w:tcW w:w="2021" w:type="dxa"/>
          </w:tcPr>
          <w:p w14:paraId="4C539AF9" w14:textId="77777777" w:rsidR="00015D9B" w:rsidRPr="00EB3DF9" w:rsidRDefault="00B3418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26"/>
              <w:jc w:val="right"/>
              <w:rPr>
                <w:cs/>
              </w:rPr>
            </w:pPr>
            <w:r w:rsidRPr="00EB3DF9">
              <w:rPr>
                <w:rFonts w:hint="cs"/>
                <w:cs/>
              </w:rPr>
              <w:t>10</w:t>
            </w:r>
            <w:r w:rsidR="00194167" w:rsidRPr="00EB3DF9">
              <w:rPr>
                <w:cs/>
              </w:rPr>
              <w:t xml:space="preserve"> -</w:t>
            </w:r>
            <w:r w:rsidR="008915AE" w:rsidRPr="00EB3DF9">
              <w:rPr>
                <w:cs/>
              </w:rPr>
              <w:t xml:space="preserve"> </w:t>
            </w:r>
            <w:r w:rsidR="008915AE" w:rsidRPr="00EB3DF9">
              <w:t>25</w:t>
            </w:r>
          </w:p>
        </w:tc>
        <w:tc>
          <w:tcPr>
            <w:tcW w:w="846" w:type="dxa"/>
          </w:tcPr>
          <w:p w14:paraId="3E6D316D" w14:textId="77777777" w:rsidR="00015D9B" w:rsidRPr="00EB3DF9" w:rsidRDefault="004762B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26"/>
              <w:jc w:val="center"/>
              <w:rPr>
                <w:cs/>
              </w:rPr>
            </w:pPr>
            <w:r w:rsidRPr="00EB3DF9">
              <w:rPr>
                <w:cs/>
              </w:rPr>
              <w:t>ปี</w:t>
            </w:r>
          </w:p>
        </w:tc>
      </w:tr>
      <w:tr w:rsidR="00015D9B" w:rsidRPr="00EB3DF9" w14:paraId="7FBDF4BD" w14:textId="77777777" w:rsidTr="00874260">
        <w:trPr>
          <w:trHeight w:val="402"/>
        </w:trPr>
        <w:tc>
          <w:tcPr>
            <w:tcW w:w="6300" w:type="dxa"/>
            <w:vAlign w:val="bottom"/>
          </w:tcPr>
          <w:p w14:paraId="79A885B6" w14:textId="77777777" w:rsidR="00015D9B" w:rsidRPr="00EB3DF9" w:rsidRDefault="004762B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cs/>
              </w:rPr>
            </w:pPr>
            <w:r w:rsidRPr="00EB3DF9">
              <w:rPr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2021" w:type="dxa"/>
          </w:tcPr>
          <w:p w14:paraId="511E8257" w14:textId="463EA0CF" w:rsidR="00015D9B" w:rsidRPr="00EB3DF9" w:rsidRDefault="004762B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26"/>
              <w:jc w:val="right"/>
            </w:pPr>
            <w:r w:rsidRPr="00EB3DF9">
              <w:rPr>
                <w:cs/>
              </w:rPr>
              <w:tab/>
            </w:r>
            <w:r w:rsidR="00B3418D" w:rsidRPr="00EB3DF9">
              <w:rPr>
                <w:rFonts w:hint="cs"/>
                <w:cs/>
              </w:rPr>
              <w:t>3</w:t>
            </w:r>
            <w:r w:rsidR="00194167" w:rsidRPr="00EB3DF9">
              <w:rPr>
                <w:cs/>
              </w:rPr>
              <w:t xml:space="preserve"> -</w:t>
            </w:r>
            <w:r w:rsidRPr="00EB3DF9">
              <w:rPr>
                <w:cs/>
              </w:rPr>
              <w:t xml:space="preserve"> 20</w:t>
            </w:r>
          </w:p>
        </w:tc>
        <w:tc>
          <w:tcPr>
            <w:tcW w:w="846" w:type="dxa"/>
          </w:tcPr>
          <w:p w14:paraId="1A7B1AC0" w14:textId="77777777" w:rsidR="00015D9B" w:rsidRPr="00EB3DF9" w:rsidRDefault="004762B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26"/>
              <w:jc w:val="center"/>
            </w:pPr>
            <w:r w:rsidRPr="00EB3DF9">
              <w:rPr>
                <w:cs/>
              </w:rPr>
              <w:t>ปี</w:t>
            </w:r>
          </w:p>
        </w:tc>
      </w:tr>
      <w:tr w:rsidR="00015D9B" w:rsidRPr="00EB3DF9" w14:paraId="0056F0CF" w14:textId="77777777" w:rsidTr="00874260">
        <w:trPr>
          <w:trHeight w:val="416"/>
        </w:trPr>
        <w:tc>
          <w:tcPr>
            <w:tcW w:w="6300" w:type="dxa"/>
            <w:shd w:val="clear" w:color="auto" w:fill="auto"/>
            <w:vAlign w:val="bottom"/>
          </w:tcPr>
          <w:p w14:paraId="3562F152" w14:textId="77777777" w:rsidR="00015D9B" w:rsidRPr="00EB3DF9" w:rsidRDefault="004762B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cs/>
              </w:rPr>
            </w:pPr>
            <w:r w:rsidRPr="00EB3DF9">
              <w:rPr>
                <w:cs/>
              </w:rPr>
              <w:t>ยานพาหนะ</w:t>
            </w:r>
          </w:p>
        </w:tc>
        <w:tc>
          <w:tcPr>
            <w:tcW w:w="2021" w:type="dxa"/>
          </w:tcPr>
          <w:p w14:paraId="2FD0979A" w14:textId="7345A2A6" w:rsidR="00015D9B" w:rsidRPr="00EB3DF9" w:rsidRDefault="004762B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26"/>
              <w:jc w:val="right"/>
            </w:pPr>
            <w:r w:rsidRPr="00EB3DF9">
              <w:rPr>
                <w:cs/>
              </w:rPr>
              <w:tab/>
              <w:t>5</w:t>
            </w:r>
            <w:r w:rsidR="009813DD" w:rsidRPr="00EB3DF9">
              <w:rPr>
                <w:cs/>
              </w:rPr>
              <w:t xml:space="preserve"> </w:t>
            </w:r>
            <w:r w:rsidR="00194167" w:rsidRPr="00EB3DF9">
              <w:rPr>
                <w:cs/>
              </w:rPr>
              <w:t>-</w:t>
            </w:r>
            <w:r w:rsidR="009813DD" w:rsidRPr="00EB3DF9">
              <w:rPr>
                <w:cs/>
              </w:rPr>
              <w:t xml:space="preserve"> </w:t>
            </w:r>
            <w:r w:rsidR="00A00EE5" w:rsidRPr="00EB3DF9">
              <w:rPr>
                <w:cs/>
              </w:rPr>
              <w:t xml:space="preserve">  </w:t>
            </w:r>
            <w:r w:rsidR="009813DD" w:rsidRPr="00EB3DF9">
              <w:t>7</w:t>
            </w:r>
          </w:p>
        </w:tc>
        <w:tc>
          <w:tcPr>
            <w:tcW w:w="846" w:type="dxa"/>
            <w:shd w:val="clear" w:color="auto" w:fill="auto"/>
          </w:tcPr>
          <w:p w14:paraId="7054CD5A" w14:textId="77777777" w:rsidR="00015D9B" w:rsidRPr="00EB3DF9" w:rsidRDefault="004762B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26"/>
              <w:jc w:val="center"/>
            </w:pPr>
            <w:r w:rsidRPr="00EB3DF9">
              <w:rPr>
                <w:cs/>
              </w:rPr>
              <w:t>ปี</w:t>
            </w:r>
          </w:p>
        </w:tc>
      </w:tr>
    </w:tbl>
    <w:p w14:paraId="2260D319" w14:textId="77777777" w:rsidR="00DD108C" w:rsidRPr="00EB3DF9" w:rsidRDefault="00DD108C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78F2BC4" w14:textId="10D66489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0BDBA401" w14:textId="77777777" w:rsidR="00AE3D81" w:rsidRPr="00EB3DF9" w:rsidRDefault="00AE3D81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CE09D1F" w14:textId="4AAF6CD9" w:rsidR="00A553E9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i/>
          <w:iCs/>
          <w:cs/>
        </w:rPr>
      </w:pPr>
      <w:r w:rsidRPr="00EB3DF9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</w:t>
      </w:r>
      <w:r w:rsidR="00AE3D81" w:rsidRPr="00EB3DF9">
        <w:rPr>
          <w:rFonts w:ascii="Angsana New" w:hAnsi="Angsana New" w:hint="cs"/>
          <w:sz w:val="30"/>
          <w:szCs w:val="30"/>
          <w:cs/>
        </w:rPr>
        <w:t>ม</w:t>
      </w:r>
      <w:r w:rsidR="00A553E9" w:rsidRPr="00EB3DF9">
        <w:rPr>
          <w:i/>
          <w:iCs/>
          <w:cs/>
        </w:rPr>
        <w:br w:type="page"/>
      </w:r>
    </w:p>
    <w:p w14:paraId="62FFB4EE" w14:textId="25D0F8AC" w:rsidR="004F730D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สินทรัพย์เพื่อการสำรวจและผลิตปิโตรเลียม</w:t>
      </w:r>
    </w:p>
    <w:p w14:paraId="06CCFBB6" w14:textId="77777777" w:rsidR="00FC2C6A" w:rsidRPr="00EB3DF9" w:rsidRDefault="00FC2C6A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0E12227" w14:textId="77777777" w:rsidR="00023F16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เมื่อสามารถพิสูจน์ถึงความเป็นไปได้ในการดำเนินการทางเทคนิคและเชิงพาณิชย์สำหรับโครงการที่ยังไม่ได้ผลิต โครงการดังกล่าวจะเข้าสู่ขั้นตอนการผลิต ต้นทุนสินทรัพย์ที่เกิดขั้นในระหว่างการสำรวจและประเมินค่าของโครงการจะถูกโอนไปเป็นสินทรัพย์เพื่อการสำรวจและผลิตปิโตรเลียม</w:t>
      </w:r>
    </w:p>
    <w:p w14:paraId="57E7EC03" w14:textId="77777777" w:rsidR="0064359A" w:rsidRPr="00EB3DF9" w:rsidRDefault="0064359A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756119E" w14:textId="77777777" w:rsidR="004F730D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สินทรัพย์เพื่อการสำรวจและผลิตปิโตรเลียมประกอบด้วยต้นท</w:t>
      </w:r>
      <w:r w:rsidR="00D82CF0" w:rsidRPr="00EB3DF9">
        <w:rPr>
          <w:rFonts w:ascii="Angsana New" w:hAnsi="Angsana New"/>
          <w:sz w:val="30"/>
          <w:szCs w:val="30"/>
          <w:cs/>
        </w:rPr>
        <w:t>ุนในอดีตที่เกิดขึ้</w:t>
      </w:r>
      <w:r w:rsidRPr="00EB3DF9">
        <w:rPr>
          <w:rFonts w:ascii="Angsana New" w:hAnsi="Angsana New"/>
          <w:sz w:val="30"/>
          <w:szCs w:val="30"/>
          <w:cs/>
        </w:rPr>
        <w:t>นระหว่างการสำรวจและประเมินค่าแหล่งทรัพยากร ค่าใช้จ่ายในการพัฒนาช่วงก่อนการผลิต และค่าใช้จ่ายต่าง</w:t>
      </w:r>
      <w:r w:rsidR="00F01DB0" w:rsidRPr="00EB3DF9">
        <w:rPr>
          <w:rFonts w:ascii="Angsana New" w:hAnsi="Angsana New" w:hint="cs"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sz w:val="30"/>
          <w:szCs w:val="30"/>
          <w:cs/>
        </w:rPr>
        <w:t>ๆ ที่เกิดขึ้น ในการพัฒนาแหล่งน้ำมันระหว่างการผลิต รวมถึงต้นทุนในการรื้อถอน</w:t>
      </w:r>
    </w:p>
    <w:p w14:paraId="3BEEE098" w14:textId="77777777" w:rsidR="004F730D" w:rsidRPr="00EB3DF9" w:rsidRDefault="004F730D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62B0D58" w14:textId="77777777" w:rsidR="009209E7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</w:rPr>
        <w:tab/>
      </w:r>
      <w:r w:rsidRPr="00EB3DF9">
        <w:rPr>
          <w:rFonts w:ascii="Angsana New" w:hAnsi="Angsana New"/>
          <w:sz w:val="30"/>
          <w:szCs w:val="30"/>
          <w:cs/>
        </w:rPr>
        <w:t>ค่าสูญสิ้นคำนวณโดยวิธีสัดส่วนของผลผลิต (</w:t>
      </w:r>
      <w:r w:rsidRPr="00EB3DF9">
        <w:rPr>
          <w:rFonts w:ascii="Angsana New" w:hAnsi="Angsana New"/>
          <w:sz w:val="30"/>
          <w:szCs w:val="30"/>
        </w:rPr>
        <w:t>Unit of Production</w:t>
      </w:r>
      <w:r w:rsidRPr="00EB3DF9">
        <w:rPr>
          <w:rFonts w:ascii="Angsana New" w:hAnsi="Angsana New"/>
          <w:sz w:val="30"/>
          <w:szCs w:val="30"/>
          <w:cs/>
        </w:rPr>
        <w:t>) ตลอดอายุของประมาณการปริมาณสำรองที่ พิสูจน์แล้ว</w:t>
      </w:r>
      <w:r w:rsidR="00D82CF0" w:rsidRPr="00EB3DF9">
        <w:rPr>
          <w:rFonts w:ascii="Angsana New" w:hAnsi="Angsana New" w:hint="cs"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sz w:val="30"/>
          <w:szCs w:val="30"/>
          <w:cs/>
        </w:rPr>
        <w:t>รวมปริมาณสำรองที่คาดว่าจะพบ</w:t>
      </w:r>
    </w:p>
    <w:p w14:paraId="4F0F9F49" w14:textId="4D16A295" w:rsidR="00490143" w:rsidRPr="00EB3DF9" w:rsidRDefault="00490143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cs/>
        </w:rPr>
      </w:pPr>
    </w:p>
    <w:p w14:paraId="77AD4AB8" w14:textId="6C1A7BE3" w:rsidR="00015D9B" w:rsidRPr="00EB3DF9" w:rsidRDefault="004762B0" w:rsidP="00EB3DF9">
      <w:pPr>
        <w:pStyle w:val="BodyText2"/>
        <w:numPr>
          <w:ilvl w:val="1"/>
          <w:numId w:val="3"/>
        </w:numPr>
        <w:tabs>
          <w:tab w:val="decimal" w:pos="540"/>
        </w:tabs>
        <w:ind w:hanging="16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สิทธิการเช่า</w:t>
      </w:r>
    </w:p>
    <w:p w14:paraId="4E185A25" w14:textId="77777777" w:rsidR="00A1138C" w:rsidRPr="00EB3DF9" w:rsidRDefault="00A1138C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17472D76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สิทธิการเช่าเป็นสิทธิตามสัญญาเพื่อให้ได้มาซึ่งการใช้ที่ดิน ทยอยตัดจำหน่ายเป็นค่าใช้จ่ายตามวิธีเส้นตรงตลอดอายุการให้ประโยชน์ของสิทธิดังกล่าวตามข้อกำหนดที่ระบุในสัญญา</w:t>
      </w:r>
    </w:p>
    <w:p w14:paraId="20A7D08D" w14:textId="77777777" w:rsidR="00015D9B" w:rsidRPr="00EB3DF9" w:rsidRDefault="00015D9B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0F86C0A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สิทธิการเช่าแสดงด้วยราคาทุนหักด้วยค่าตัดจำหน่ายสะสม</w:t>
      </w:r>
      <w:r w:rsidRPr="00EB3DF9">
        <w:rPr>
          <w:rFonts w:ascii="Angsana New" w:hAnsi="Angsana New"/>
          <w:sz w:val="30"/>
          <w:szCs w:val="30"/>
          <w:cs/>
        </w:rPr>
        <w:tab/>
        <w:t>และขาดทุนจากการด้อยค่า</w:t>
      </w:r>
    </w:p>
    <w:p w14:paraId="3555AC07" w14:textId="3EB3CF72" w:rsidR="00BA5625" w:rsidRPr="00EB3DF9" w:rsidRDefault="00BA5625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cs/>
        </w:rPr>
      </w:pPr>
    </w:p>
    <w:p w14:paraId="32B54DB4" w14:textId="77777777" w:rsidR="00015D9B" w:rsidRPr="00EB3DF9" w:rsidRDefault="004762B0" w:rsidP="00EB3DF9">
      <w:pPr>
        <w:pStyle w:val="BodyText2"/>
        <w:numPr>
          <w:ilvl w:val="1"/>
          <w:numId w:val="3"/>
        </w:numPr>
        <w:tabs>
          <w:tab w:val="decimal" w:pos="540"/>
        </w:tabs>
        <w:ind w:hanging="16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7072BEF7" w14:textId="77777777" w:rsidR="002E06F1" w:rsidRPr="00EB3DF9" w:rsidRDefault="002E06F1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D14FBFE" w14:textId="77777777" w:rsidR="00F07571" w:rsidRPr="00EB3DF9" w:rsidRDefault="00F07571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14:paraId="29143FA1" w14:textId="77777777" w:rsidR="00F07571" w:rsidRPr="00EB3DF9" w:rsidRDefault="00F07571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8D9BCD0" w14:textId="656D0F43" w:rsidR="00F07571" w:rsidRPr="00EB3DF9" w:rsidRDefault="00F07571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ค่าความนิยม</w:t>
      </w:r>
      <w:r w:rsidRPr="00EB3DF9">
        <w:rPr>
          <w:rFonts w:ascii="Angsana New" w:hAnsi="Angsana New" w:hint="cs"/>
          <w:sz w:val="30"/>
          <w:szCs w:val="30"/>
          <w:cs/>
        </w:rPr>
        <w:t>ที่เกิดจาก</w:t>
      </w:r>
      <w:r w:rsidRPr="00EB3DF9">
        <w:rPr>
          <w:rFonts w:ascii="Angsana New" w:hAnsi="Angsana New"/>
          <w:sz w:val="30"/>
          <w:szCs w:val="30"/>
          <w:cs/>
        </w:rPr>
        <w:t>การ</w:t>
      </w:r>
      <w:r w:rsidRPr="00EB3DF9">
        <w:rPr>
          <w:rFonts w:ascii="Angsana New" w:hAnsi="Angsana New" w:hint="cs"/>
          <w:sz w:val="30"/>
          <w:szCs w:val="30"/>
          <w:cs/>
        </w:rPr>
        <w:t>ซื้อกิจการของบริษัทย่อยรับรู้ในสินทรัพย์ไม่มีตัวตน การรับรู้มูลค่าเริ่มแรกของค่า</w:t>
      </w:r>
      <w:r w:rsidR="00D82CF0" w:rsidRPr="00EB3DF9">
        <w:rPr>
          <w:rFonts w:ascii="Angsana New" w:hAnsi="Angsana New"/>
          <w:sz w:val="30"/>
          <w:szCs w:val="30"/>
          <w:cs/>
        </w:rPr>
        <w:br/>
      </w:r>
      <w:r w:rsidRPr="00EB3DF9">
        <w:rPr>
          <w:rFonts w:ascii="Angsana New" w:hAnsi="Angsana New" w:hint="cs"/>
          <w:sz w:val="30"/>
          <w:szCs w:val="30"/>
          <w:cs/>
        </w:rPr>
        <w:t>ความนิยม</w:t>
      </w:r>
      <w:r w:rsidRPr="00EB3DF9">
        <w:rPr>
          <w:rFonts w:ascii="Angsana New" w:hAnsi="Angsana New"/>
          <w:sz w:val="30"/>
          <w:szCs w:val="30"/>
          <w:cs/>
        </w:rPr>
        <w:t xml:space="preserve"> </w:t>
      </w:r>
      <w:r w:rsidRPr="00EB3DF9">
        <w:rPr>
          <w:rFonts w:ascii="Angsana New" w:hAnsi="Angsana New" w:hint="cs"/>
          <w:sz w:val="30"/>
          <w:szCs w:val="30"/>
          <w:cs/>
        </w:rPr>
        <w:t xml:space="preserve">ได้อธิบายในหมายเหตุข้อ </w:t>
      </w:r>
      <w:r w:rsidR="00AE3D81" w:rsidRPr="00EB3DF9">
        <w:rPr>
          <w:rFonts w:ascii="Angsana New" w:hAnsi="Angsana New"/>
          <w:sz w:val="30"/>
          <w:szCs w:val="30"/>
        </w:rPr>
        <w:t>4</w:t>
      </w:r>
      <w:r w:rsidRPr="00EB3DF9">
        <w:rPr>
          <w:rFonts w:ascii="Angsana New" w:hAnsi="Angsana New"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i/>
          <w:iCs/>
          <w:sz w:val="30"/>
          <w:szCs w:val="30"/>
          <w:cs/>
        </w:rPr>
        <w:t>(</w:t>
      </w:r>
      <w:r w:rsidRPr="00EB3DF9">
        <w:rPr>
          <w:rFonts w:ascii="Angsana New" w:hAnsi="Angsana New" w:hint="cs"/>
          <w:i/>
          <w:iCs/>
          <w:sz w:val="30"/>
          <w:szCs w:val="30"/>
          <w:cs/>
        </w:rPr>
        <w:t xml:space="preserve">ก) </w:t>
      </w:r>
      <w:r w:rsidRPr="00EB3DF9">
        <w:rPr>
          <w:rFonts w:ascii="Angsana New" w:hAnsi="Angsana New" w:hint="cs"/>
          <w:sz w:val="30"/>
          <w:szCs w:val="30"/>
          <w:cs/>
        </w:rPr>
        <w:t>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</w:t>
      </w:r>
      <w:r w:rsidR="008D6C2D" w:rsidRPr="00EB3DF9">
        <w:rPr>
          <w:rFonts w:asciiTheme="majorBidi" w:hAnsiTheme="majorBidi" w:cstheme="majorBidi"/>
          <w:sz w:val="30"/>
          <w:szCs w:val="30"/>
          <w:cs/>
        </w:rPr>
        <w:t xml:space="preserve">เงินลงทุนที่บันทึกตามวิธีส่วนได้เสีย </w:t>
      </w:r>
      <w:r w:rsidRPr="00EB3DF9">
        <w:rPr>
          <w:rFonts w:ascii="Angsana New" w:hAnsi="Angsana New" w:hint="cs"/>
          <w:sz w:val="30"/>
          <w:szCs w:val="30"/>
          <w:cs/>
        </w:rPr>
        <w:t>มูลค่าตามบัญชีของค่าความนิยมรวมอยู่ใน</w:t>
      </w:r>
      <w:r w:rsidRPr="00EB3DF9">
        <w:rPr>
          <w:rFonts w:ascii="Angsana New" w:hAnsi="Angsana New"/>
          <w:sz w:val="30"/>
          <w:szCs w:val="30"/>
          <w:cs/>
        </w:rPr>
        <w:t>มูลค่าตามบัญชี</w:t>
      </w:r>
      <w:r w:rsidRPr="00EB3DF9">
        <w:rPr>
          <w:rFonts w:ascii="Angsana New" w:hAnsi="Angsana New" w:hint="cs"/>
          <w:sz w:val="30"/>
          <w:szCs w:val="30"/>
          <w:cs/>
        </w:rPr>
        <w:t>ของ</w:t>
      </w:r>
      <w:r w:rsidRPr="00EB3DF9">
        <w:rPr>
          <w:rFonts w:ascii="Angsana New" w:hAnsi="Angsana New"/>
          <w:sz w:val="30"/>
          <w:szCs w:val="30"/>
          <w:cs/>
        </w:rPr>
        <w:t xml:space="preserve">เงินลงทุน </w:t>
      </w:r>
      <w:r w:rsidR="00D82CF0" w:rsidRPr="00EB3DF9">
        <w:rPr>
          <w:rFonts w:ascii="Angsana New" w:hAnsi="Angsana New" w:hint="cs"/>
          <w:sz w:val="30"/>
          <w:szCs w:val="30"/>
          <w:cs/>
        </w:rPr>
        <w:t>และ</w:t>
      </w:r>
      <w:r w:rsidRPr="00EB3DF9">
        <w:rPr>
          <w:rFonts w:ascii="Angsana New" w:hAnsi="Angsana New"/>
          <w:sz w:val="30"/>
          <w:szCs w:val="30"/>
          <w:cs/>
        </w:rPr>
        <w:t>ผลขาดทุนจากการด้อยค่าใน</w:t>
      </w:r>
      <w:r w:rsidRPr="00EB3DF9">
        <w:rPr>
          <w:rFonts w:ascii="Angsana New" w:hAnsi="Angsana New" w:hint="cs"/>
          <w:sz w:val="30"/>
          <w:szCs w:val="30"/>
          <w:cs/>
        </w:rPr>
        <w:t>เงินลงทุน</w:t>
      </w:r>
      <w:r w:rsidRPr="00EB3DF9">
        <w:rPr>
          <w:rFonts w:ascii="Angsana New" w:hAnsi="Angsana New"/>
          <w:sz w:val="30"/>
          <w:szCs w:val="30"/>
          <w:cs/>
        </w:rPr>
        <w:t>ต้องไม่ถูกปันส่วนให้สินทรัพย์ใด ๆ ที่เป็นส่วนหนึ่งของมูลค่าตามบัญชีของเงินลงทุนรวมถึงค่า</w:t>
      </w:r>
      <w:r w:rsidRPr="00EB3DF9">
        <w:rPr>
          <w:rFonts w:ascii="Angsana New" w:hAnsi="Angsana New" w:hint="cs"/>
          <w:sz w:val="30"/>
          <w:szCs w:val="30"/>
          <w:cs/>
        </w:rPr>
        <w:t>ความ</w:t>
      </w:r>
      <w:r w:rsidRPr="00EB3DF9">
        <w:rPr>
          <w:rFonts w:ascii="Angsana New" w:hAnsi="Angsana New"/>
          <w:sz w:val="30"/>
          <w:szCs w:val="30"/>
          <w:cs/>
        </w:rPr>
        <w:t>นิยม</w:t>
      </w:r>
    </w:p>
    <w:p w14:paraId="0D187ED1" w14:textId="77777777" w:rsidR="00A553E9" w:rsidRPr="00EB3DF9" w:rsidRDefault="00A553E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 w:rsidRPr="00EB3DF9">
        <w:rPr>
          <w:i/>
          <w:iCs/>
          <w:cs/>
        </w:rPr>
        <w:br w:type="page"/>
      </w:r>
    </w:p>
    <w:p w14:paraId="7396D347" w14:textId="1F07E63D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สินทรัพย์ไม่มีตัวตนอื่น ๆ</w:t>
      </w:r>
    </w:p>
    <w:p w14:paraId="7C34363D" w14:textId="77777777" w:rsidR="00015D9B" w:rsidRPr="00EB3DF9" w:rsidRDefault="00015D9B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A11AE47" w14:textId="77777777" w:rsidR="00F421FF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สินทรัพย์ไม่มีตัวตนอื่น</w:t>
      </w:r>
      <w:r w:rsidR="007A64D6" w:rsidRPr="00EB3DF9">
        <w:rPr>
          <w:rFonts w:ascii="Angsana New" w:hAnsi="Angsana New" w:hint="cs"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sz w:val="30"/>
          <w:szCs w:val="30"/>
          <w:cs/>
        </w:rPr>
        <w:t>ๆ ที่กลุ่มบริษัทซื้อมาและมีอายุการใช้งานจำกัด แสดงในราคาทุนหักค่าตัดจำหน่ายสะสมและขาดทุนจากการด้อยค่า</w:t>
      </w:r>
      <w:r w:rsidR="009950D9" w:rsidRPr="00EB3DF9">
        <w:rPr>
          <w:rFonts w:ascii="Angsana New" w:hAnsi="Angsana New"/>
          <w:sz w:val="30"/>
          <w:szCs w:val="30"/>
          <w:cs/>
        </w:rPr>
        <w:t>สะสม</w:t>
      </w:r>
    </w:p>
    <w:p w14:paraId="1357DE32" w14:textId="77777777" w:rsidR="009209E7" w:rsidRPr="00EB3DF9" w:rsidRDefault="009209E7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CF3D625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216B02D7" w14:textId="77777777" w:rsidR="00E3510F" w:rsidRPr="00EB3DF9" w:rsidRDefault="00E3510F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158AAD4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</w:t>
      </w:r>
      <w:r w:rsidR="007A64D6" w:rsidRPr="00EB3DF9">
        <w:rPr>
          <w:rFonts w:ascii="Angsana New" w:hAnsi="Angsana New"/>
          <w:sz w:val="30"/>
          <w:szCs w:val="30"/>
          <w:cs/>
        </w:rPr>
        <w:t xml:space="preserve">สามารถระบุได้ที่เกี่ยวข้องนั้น </w:t>
      </w:r>
      <w:r w:rsidRPr="00EB3DF9">
        <w:rPr>
          <w:rFonts w:ascii="Angsana New" w:hAnsi="Angsana New"/>
          <w:sz w:val="30"/>
          <w:szCs w:val="30"/>
          <w:cs/>
        </w:rPr>
        <w:t>ค่าใช้จ่ายอื่น รวมถึงค่าความนิยมและตราผลิตภัณฑ์ที่เกิดขึ้นภาย</w:t>
      </w:r>
      <w:r w:rsidR="00D82CF0" w:rsidRPr="00EB3DF9">
        <w:rPr>
          <w:rFonts w:ascii="Angsana New" w:hAnsi="Angsana New" w:hint="cs"/>
          <w:sz w:val="30"/>
          <w:szCs w:val="30"/>
          <w:cs/>
        </w:rPr>
        <w:t>หลัง</w:t>
      </w:r>
      <w:r w:rsidRPr="00EB3DF9">
        <w:rPr>
          <w:rFonts w:ascii="Angsana New" w:hAnsi="Angsana New"/>
          <w:sz w:val="30"/>
          <w:szCs w:val="30"/>
          <w:cs/>
        </w:rPr>
        <w:t>รับรู้ในกำไรหรือขาดทุนเมื่อเกิดขึ้น</w:t>
      </w:r>
    </w:p>
    <w:p w14:paraId="619E4DBF" w14:textId="77777777" w:rsidR="00173D24" w:rsidRPr="00EB3DF9" w:rsidRDefault="00173D24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1198436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1AF1CDB5" w14:textId="77777777" w:rsidR="00015D9B" w:rsidRPr="00EB3DF9" w:rsidRDefault="00015D9B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96D542C" w14:textId="77777777" w:rsidR="009209E7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0242F767" w14:textId="77777777" w:rsidR="009209E7" w:rsidRPr="00EB3DF9" w:rsidRDefault="009209E7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E19CE9B" w14:textId="77777777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</w:t>
      </w:r>
      <w:r w:rsidR="00D82CF0" w:rsidRPr="00EB3DF9">
        <w:rPr>
          <w:rFonts w:ascii="Angsana New" w:hAnsi="Angsana New"/>
          <w:sz w:val="30"/>
          <w:szCs w:val="30"/>
          <w:cs/>
        </w:rPr>
        <w:br/>
      </w:r>
      <w:r w:rsidRPr="00EB3DF9">
        <w:rPr>
          <w:rFonts w:ascii="Angsana New" w:hAnsi="Angsana New"/>
          <w:sz w:val="30"/>
          <w:szCs w:val="30"/>
          <w:cs/>
        </w:rPr>
        <w:t>รับประโยชน์</w:t>
      </w:r>
      <w:r w:rsidR="005C1221" w:rsidRPr="00EB3DF9">
        <w:rPr>
          <w:rFonts w:ascii="Angsana New" w:hAnsi="Angsana New" w:hint="cs"/>
          <w:sz w:val="30"/>
          <w:szCs w:val="30"/>
          <w:cs/>
        </w:rPr>
        <w:t>เชิงเศรษฐกิจ</w:t>
      </w:r>
      <w:r w:rsidRPr="00EB3DF9">
        <w:rPr>
          <w:rFonts w:ascii="Angsana New" w:hAnsi="Angsana New"/>
          <w:sz w:val="30"/>
          <w:szCs w:val="30"/>
          <w:cs/>
        </w:rPr>
        <w:t>ในอนาคตจากสินทรัพย์นั้น</w:t>
      </w:r>
      <w:r w:rsidR="00D82CF0" w:rsidRPr="00EB3DF9">
        <w:rPr>
          <w:rFonts w:ascii="Angsana New" w:hAnsi="Angsana New" w:hint="cs"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sz w:val="30"/>
          <w:szCs w:val="30"/>
          <w:cs/>
        </w:rPr>
        <w:t>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6531258A" w14:textId="056D19EC" w:rsidR="00BA5625" w:rsidRPr="00EB3DF9" w:rsidRDefault="00BA5625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46B0801" w14:textId="09999D38" w:rsidR="00015D9B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791EF6E3" w14:textId="77777777" w:rsidR="00015D9B" w:rsidRPr="00EB3DF9" w:rsidRDefault="00015D9B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090" w:type="dxa"/>
        <w:tblInd w:w="360" w:type="dxa"/>
        <w:tblLook w:val="01E0" w:firstRow="1" w:lastRow="1" w:firstColumn="1" w:lastColumn="1" w:noHBand="0" w:noVBand="0"/>
      </w:tblPr>
      <w:tblGrid>
        <w:gridCol w:w="4860"/>
        <w:gridCol w:w="3420"/>
        <w:gridCol w:w="810"/>
      </w:tblGrid>
      <w:tr w:rsidR="00015D9B" w:rsidRPr="00EB3DF9" w14:paraId="622E8567" w14:textId="77777777" w:rsidTr="008D6C2D">
        <w:trPr>
          <w:trHeight w:val="425"/>
        </w:trPr>
        <w:tc>
          <w:tcPr>
            <w:tcW w:w="4860" w:type="dxa"/>
          </w:tcPr>
          <w:p w14:paraId="33F24B37" w14:textId="77777777" w:rsidR="00015D9B" w:rsidRPr="00EB3DF9" w:rsidRDefault="000628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both"/>
              <w:rPr>
                <w:cs/>
              </w:rPr>
            </w:pPr>
            <w:r w:rsidRPr="00EB3DF9">
              <w:rPr>
                <w:rFonts w:hint="cs"/>
                <w:cs/>
              </w:rPr>
              <w:t>ลิขสิทธิ์การ</w:t>
            </w:r>
            <w:r w:rsidR="004762B0" w:rsidRPr="00EB3DF9">
              <w:rPr>
                <w:cs/>
              </w:rPr>
              <w:t>ใช้และต้นทุนพัฒนาโปรแกรมสำเร็จรูป</w:t>
            </w:r>
          </w:p>
        </w:tc>
        <w:tc>
          <w:tcPr>
            <w:tcW w:w="3420" w:type="dxa"/>
          </w:tcPr>
          <w:p w14:paraId="713C546B" w14:textId="77777777" w:rsidR="00015D9B" w:rsidRPr="00EB3DF9" w:rsidRDefault="007A64D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EB3DF9">
              <w:t>3</w:t>
            </w:r>
            <w:r w:rsidR="002E06F1" w:rsidRPr="00EB3DF9">
              <w:rPr>
                <w:rFonts w:hint="cs"/>
                <w:cs/>
              </w:rPr>
              <w:t xml:space="preserve"> </w:t>
            </w:r>
            <w:r w:rsidR="004410A6" w:rsidRPr="00EB3DF9">
              <w:rPr>
                <w:cs/>
              </w:rPr>
              <w:t xml:space="preserve">- </w:t>
            </w:r>
            <w:r w:rsidR="00A2178A" w:rsidRPr="00EB3DF9">
              <w:t>10</w:t>
            </w:r>
          </w:p>
        </w:tc>
        <w:tc>
          <w:tcPr>
            <w:tcW w:w="810" w:type="dxa"/>
          </w:tcPr>
          <w:p w14:paraId="327F8C1A" w14:textId="77777777" w:rsidR="00015D9B" w:rsidRPr="00EB3DF9" w:rsidRDefault="004762B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</w:pPr>
            <w:r w:rsidRPr="00EB3DF9">
              <w:rPr>
                <w:cs/>
              </w:rPr>
              <w:t>ปี</w:t>
            </w:r>
          </w:p>
        </w:tc>
      </w:tr>
      <w:tr w:rsidR="007877CC" w:rsidRPr="00EB3DF9" w14:paraId="09CDC83E" w14:textId="77777777" w:rsidTr="008D6C2D">
        <w:tc>
          <w:tcPr>
            <w:tcW w:w="4860" w:type="dxa"/>
          </w:tcPr>
          <w:p w14:paraId="7C8502E7" w14:textId="77777777" w:rsidR="007877CC" w:rsidRPr="00EB3DF9" w:rsidRDefault="007877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both"/>
              <w:rPr>
                <w:cs/>
              </w:rPr>
            </w:pPr>
            <w:r w:rsidRPr="00EB3DF9">
              <w:rPr>
                <w:rFonts w:hint="cs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3420" w:type="dxa"/>
          </w:tcPr>
          <w:p w14:paraId="15CD5547" w14:textId="77777777" w:rsidR="007877CC" w:rsidRPr="00EB3DF9" w:rsidRDefault="007877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EB3DF9">
              <w:t>20</w:t>
            </w:r>
            <w:r w:rsidR="004410A6" w:rsidRPr="00EB3DF9">
              <w:rPr>
                <w:cs/>
              </w:rPr>
              <w:t xml:space="preserve"> </w:t>
            </w:r>
            <w:r w:rsidRPr="00EB3DF9">
              <w:rPr>
                <w:cs/>
              </w:rPr>
              <w:t>-</w:t>
            </w:r>
            <w:r w:rsidR="004410A6" w:rsidRPr="00EB3DF9">
              <w:rPr>
                <w:cs/>
              </w:rPr>
              <w:t xml:space="preserve"> </w:t>
            </w:r>
            <w:r w:rsidRPr="00EB3DF9">
              <w:t>25</w:t>
            </w:r>
          </w:p>
        </w:tc>
        <w:tc>
          <w:tcPr>
            <w:tcW w:w="810" w:type="dxa"/>
          </w:tcPr>
          <w:p w14:paraId="014D33ED" w14:textId="77777777" w:rsidR="007877CC" w:rsidRPr="00EB3DF9" w:rsidRDefault="007877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ปี</w:t>
            </w:r>
          </w:p>
        </w:tc>
      </w:tr>
      <w:tr w:rsidR="00245419" w:rsidRPr="00EB3DF9" w14:paraId="39E6980A" w14:textId="77777777" w:rsidTr="008D6C2D">
        <w:tc>
          <w:tcPr>
            <w:tcW w:w="4860" w:type="dxa"/>
          </w:tcPr>
          <w:p w14:paraId="4C1FD4D1" w14:textId="6888D26B" w:rsidR="00245419" w:rsidRPr="00EB3DF9" w:rsidRDefault="0024541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both"/>
              <w:rPr>
                <w:cs/>
              </w:rPr>
            </w:pPr>
            <w:r w:rsidRPr="00EB3DF9">
              <w:rPr>
                <w:cs/>
              </w:rPr>
              <w:t>สัญญาซื้อขายไฟฟ้า</w:t>
            </w:r>
          </w:p>
        </w:tc>
        <w:tc>
          <w:tcPr>
            <w:tcW w:w="3420" w:type="dxa"/>
          </w:tcPr>
          <w:p w14:paraId="7C342B91" w14:textId="23043751" w:rsidR="00245419" w:rsidRPr="00EB3DF9" w:rsidRDefault="0024541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EB3DF9">
              <w:t>20</w:t>
            </w:r>
          </w:p>
        </w:tc>
        <w:tc>
          <w:tcPr>
            <w:tcW w:w="810" w:type="dxa"/>
          </w:tcPr>
          <w:p w14:paraId="78784B1D" w14:textId="059A31E9" w:rsidR="00245419" w:rsidRPr="00EB3DF9" w:rsidRDefault="0024541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cs/>
              </w:rPr>
            </w:pPr>
            <w:r w:rsidRPr="00EB3DF9">
              <w:rPr>
                <w:cs/>
              </w:rPr>
              <w:t>ปี</w:t>
            </w:r>
          </w:p>
        </w:tc>
      </w:tr>
      <w:tr w:rsidR="00245419" w:rsidRPr="00EB3DF9" w14:paraId="7256A1EA" w14:textId="77777777" w:rsidTr="008D6C2D">
        <w:tc>
          <w:tcPr>
            <w:tcW w:w="4860" w:type="dxa"/>
          </w:tcPr>
          <w:p w14:paraId="0DF07AFD" w14:textId="342718F8" w:rsidR="00245419" w:rsidRPr="00EB3DF9" w:rsidRDefault="0024541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both"/>
              <w:rPr>
                <w:cs/>
              </w:rPr>
            </w:pPr>
            <w:r w:rsidRPr="00EB3DF9">
              <w:rPr>
                <w:rFonts w:hint="cs"/>
                <w:cs/>
              </w:rPr>
              <w:t>สัญญาซื้อขายไฟฟ้าภายใต้ข้อตกลงสัมปทาน</w:t>
            </w:r>
          </w:p>
        </w:tc>
        <w:tc>
          <w:tcPr>
            <w:tcW w:w="3420" w:type="dxa"/>
          </w:tcPr>
          <w:p w14:paraId="5DAAEE7C" w14:textId="2145C557" w:rsidR="00245419" w:rsidRPr="00EB3DF9" w:rsidRDefault="0024541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EB3DF9">
              <w:t>28</w:t>
            </w:r>
          </w:p>
        </w:tc>
        <w:tc>
          <w:tcPr>
            <w:tcW w:w="810" w:type="dxa"/>
          </w:tcPr>
          <w:p w14:paraId="018BFC31" w14:textId="67CF1253" w:rsidR="00245419" w:rsidRPr="00EB3DF9" w:rsidRDefault="0024541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ปี</w:t>
            </w:r>
          </w:p>
        </w:tc>
      </w:tr>
    </w:tbl>
    <w:p w14:paraId="3687AE65" w14:textId="77777777" w:rsidR="00757C06" w:rsidRPr="00EB3DF9" w:rsidRDefault="00757C06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E3A1CB1" w14:textId="77777777" w:rsidR="00C90C88" w:rsidRPr="00EB3DF9" w:rsidRDefault="00D82CF0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B3DF9">
        <w:rPr>
          <w:rFonts w:ascii="Angsana New" w:eastAsia="Calibri" w:hAnsi="Angsana New"/>
          <w:sz w:val="30"/>
          <w:szCs w:val="30"/>
          <w:cs/>
        </w:rPr>
        <w:t xml:space="preserve">วิธีการตัดจำหน่าย </w:t>
      </w:r>
      <w:r w:rsidR="004762B0" w:rsidRPr="00EB3DF9">
        <w:rPr>
          <w:rFonts w:ascii="Angsana New" w:eastAsia="Calibri" w:hAnsi="Angsana New"/>
          <w:sz w:val="30"/>
          <w:szCs w:val="30"/>
          <w:cs/>
        </w:rPr>
        <w:t>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</w:p>
    <w:p w14:paraId="234996D9" w14:textId="67A89335" w:rsidR="006D0514" w:rsidRPr="00EB3DF9" w:rsidRDefault="006D0514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2E8386" w14:textId="3878A92F" w:rsidR="00AE3D81" w:rsidRPr="00EB3DF9" w:rsidRDefault="00AE3D81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FF536F" w14:textId="69307741" w:rsidR="00AE3D81" w:rsidRPr="00EB3DF9" w:rsidRDefault="00AE3D81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5BDFB8" w14:textId="77777777" w:rsidR="00AE3D81" w:rsidRPr="00EB3DF9" w:rsidRDefault="00AE3D81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31D9E97" w14:textId="06C73504" w:rsidR="00F93557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สินทรัพย์ในการสำรวจและประเมินค่าแหล่งทรัพยากร</w:t>
      </w:r>
    </w:p>
    <w:p w14:paraId="6259F034" w14:textId="77777777" w:rsidR="00F93557" w:rsidRPr="00EB3DF9" w:rsidRDefault="00F93557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F60E391" w14:textId="77777777" w:rsidR="00F93557" w:rsidRPr="00EB3DF9" w:rsidRDefault="004762B0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B3DF9">
        <w:rPr>
          <w:rFonts w:ascii="Angsana New" w:eastAsia="Calibri" w:hAnsi="Angsana New"/>
          <w:sz w:val="30"/>
          <w:szCs w:val="30"/>
          <w:cs/>
        </w:rPr>
        <w:t>สินทรัพย์ในการสำรวจและประเมินค่าแหล่งทรัพยากรเป็นสินทรัพย์ไม่มีตัวตนใช้วิธีราคาทุนและสะสมตามโครงการสำรวจที่สามารถระบุได้ ค่าใช้จ่ายจะถูกบันทึกเป็นต้นทุนจนกว่าจะมีความชัดเจนในโครงการสำรวจดังกล่าว</w:t>
      </w:r>
    </w:p>
    <w:p w14:paraId="33070200" w14:textId="77777777" w:rsidR="00DD108C" w:rsidRPr="00EB3DF9" w:rsidRDefault="00DD108C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EE4890D" w14:textId="77777777" w:rsidR="00F93557" w:rsidRPr="00EB3DF9" w:rsidRDefault="004762B0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B3DF9">
        <w:rPr>
          <w:rFonts w:ascii="Angsana New" w:eastAsia="Calibri" w:hAnsi="Angsana New"/>
          <w:sz w:val="30"/>
          <w:szCs w:val="30"/>
          <w:cs/>
        </w:rPr>
        <w:t>ค่าใช้จ่ายสะสมสำหรับโครงการที่ยกเลิกจะถูกตัดจำหน่ายเป็นค่าใช้จ่ายทั้งจำนวนในกำไรหรือขาดทุน ในงวดที่ตัดสินใจยกเลิกโครงการสำรวจดังกล่าว</w:t>
      </w:r>
    </w:p>
    <w:p w14:paraId="106A8367" w14:textId="77777777" w:rsidR="00F93557" w:rsidRPr="00EB3DF9" w:rsidRDefault="00F93557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13FCB6D" w14:textId="77777777" w:rsidR="00F421FF" w:rsidRPr="00EB3DF9" w:rsidRDefault="004762B0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B3DF9">
        <w:rPr>
          <w:rFonts w:ascii="Angsana New" w:eastAsia="Calibri" w:hAnsi="Angsana New"/>
          <w:sz w:val="30"/>
          <w:szCs w:val="30"/>
          <w:cs/>
        </w:rPr>
        <w:t xml:space="preserve">เมื่อโครงการสำรวจเข้าสู่ขั้นตอนการผลิต สินทรัพย์ในการสำรวจและประเมินค่าของโครงการจะถูกโอนไปเป็นสินทรัพย์เพื่อการสำรวจและผลิตปิโตรเลียม </w:t>
      </w:r>
    </w:p>
    <w:p w14:paraId="676BF999" w14:textId="77777777" w:rsidR="00746D89" w:rsidRPr="00EB3DF9" w:rsidRDefault="00746D8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34535D17" w14:textId="77777777" w:rsidR="00015D9B" w:rsidRPr="00EB3DF9" w:rsidRDefault="004762B0" w:rsidP="00EB3DF9">
      <w:pPr>
        <w:pStyle w:val="BodyText2"/>
        <w:numPr>
          <w:ilvl w:val="1"/>
          <w:numId w:val="3"/>
        </w:numPr>
        <w:tabs>
          <w:tab w:val="decimal" w:pos="540"/>
        </w:tabs>
        <w:ind w:left="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14:paraId="7D271484" w14:textId="77777777" w:rsidR="00015D9B" w:rsidRPr="00EB3DF9" w:rsidRDefault="00015D9B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4B1200" w14:textId="77777777" w:rsidR="00CE120F" w:rsidRPr="00EB3DF9" w:rsidRDefault="004762B0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B3DF9">
        <w:rPr>
          <w:rFonts w:ascii="Angsana New" w:eastAsia="Calibri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F062A4" w:rsidRPr="00EB3DF9">
        <w:rPr>
          <w:rFonts w:ascii="Angsana New" w:eastAsia="Calibri" w:hAnsi="Angsana New"/>
          <w:sz w:val="30"/>
          <w:szCs w:val="30"/>
          <w:cs/>
        </w:rPr>
        <w:br/>
      </w:r>
      <w:r w:rsidRPr="00EB3DF9">
        <w:rPr>
          <w:rFonts w:ascii="Angsana New" w:eastAsia="Calibri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="00CE120F" w:rsidRPr="00EB3DF9">
        <w:rPr>
          <w:rFonts w:ascii="Angsana New" w:eastAsia="Calibri" w:hAnsi="Angsana New" w:hint="cs"/>
          <w:sz w:val="30"/>
          <w:szCs w:val="30"/>
          <w:cs/>
        </w:rPr>
        <w:t>สำหรับค่าความนิยมจะประมาณมูลค่าที่คาดว่าจะได้</w:t>
      </w:r>
      <w:r w:rsidR="00F062A4" w:rsidRPr="00EB3DF9">
        <w:rPr>
          <w:rFonts w:ascii="Angsana New" w:eastAsia="Calibri" w:hAnsi="Angsana New" w:hint="cs"/>
          <w:sz w:val="30"/>
          <w:szCs w:val="30"/>
          <w:cs/>
        </w:rPr>
        <w:t>รับคืนทุกปี ในช่วงเวลาเดียวกัน</w:t>
      </w:r>
    </w:p>
    <w:p w14:paraId="5DFE6230" w14:textId="77777777" w:rsidR="00F35903" w:rsidRPr="00EB3DF9" w:rsidRDefault="00F35903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309C3A0" w14:textId="77777777" w:rsidR="00015D9B" w:rsidRPr="00EB3DF9" w:rsidRDefault="004762B0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B3DF9">
        <w:rPr>
          <w:rFonts w:ascii="Angsana New" w:eastAsia="Calibri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</w:t>
      </w:r>
      <w:r w:rsidR="00D82CF0" w:rsidRPr="00EB3DF9">
        <w:rPr>
          <w:rFonts w:ascii="Angsana New" w:eastAsia="Calibri" w:hAnsi="Angsana New"/>
          <w:sz w:val="30"/>
          <w:szCs w:val="30"/>
          <w:cs/>
        </w:rPr>
        <w:br/>
      </w:r>
      <w:r w:rsidRPr="00EB3DF9">
        <w:rPr>
          <w:rFonts w:ascii="Angsana New" w:eastAsia="Calibri" w:hAnsi="Angsana New"/>
          <w:sz w:val="30"/>
          <w:szCs w:val="30"/>
          <w:cs/>
        </w:rPr>
        <w:t xml:space="preserve">เงินสดสูงกว่ามูลค่าที่จะได้รับคืน ขาดทุนจากการด้อยค่าบันทึกในกำไรหรือขาดทุน </w:t>
      </w:r>
      <w:r w:rsidR="00504C02" w:rsidRPr="00EB3DF9">
        <w:rPr>
          <w:rFonts w:ascii="Angsana New" w:eastAsia="Calibri" w:hAnsi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</w:t>
      </w:r>
      <w:r w:rsidR="00504C02" w:rsidRPr="00EB3DF9">
        <w:rPr>
          <w:rFonts w:ascii="Angsana New" w:eastAsia="Calibri" w:hAnsi="Angsana New" w:hint="cs"/>
          <w:sz w:val="30"/>
          <w:szCs w:val="30"/>
          <w:cs/>
        </w:rPr>
        <w:t>ของสินทรัพย์ชิ้นเดียวกัน</w:t>
      </w:r>
      <w:r w:rsidR="00504C02" w:rsidRPr="00EB3DF9">
        <w:rPr>
          <w:rFonts w:ascii="Angsana New" w:eastAsia="Calibri" w:hAnsi="Angsana New"/>
          <w:sz w:val="30"/>
          <w:szCs w:val="30"/>
          <w:cs/>
        </w:rPr>
        <w:t>ที่เคยรับรู้ในส่วนของผู้ถือหุ้น</w:t>
      </w:r>
      <w:r w:rsidR="00504C02" w:rsidRPr="00EB3DF9">
        <w:rPr>
          <w:rFonts w:ascii="Angsana New" w:eastAsia="Calibri" w:hAnsi="Angsana New" w:hint="cs"/>
          <w:sz w:val="30"/>
          <w:szCs w:val="30"/>
          <w:cs/>
        </w:rPr>
        <w:t>และมีการด้อยค่าในเวลาต่อมา</w:t>
      </w:r>
      <w:r w:rsidR="00F062A4" w:rsidRPr="00EB3DF9">
        <w:rPr>
          <w:rFonts w:ascii="Angsana New" w:eastAsia="Calibri" w:hAnsi="Angsana New"/>
          <w:sz w:val="30"/>
          <w:szCs w:val="30"/>
          <w:cs/>
        </w:rPr>
        <w:t xml:space="preserve"> </w:t>
      </w:r>
      <w:r w:rsidR="00504C02" w:rsidRPr="00EB3DF9">
        <w:rPr>
          <w:rFonts w:ascii="Angsana New" w:eastAsia="Calibri" w:hAnsi="Angsana New"/>
          <w:sz w:val="30"/>
          <w:szCs w:val="30"/>
          <w:cs/>
        </w:rPr>
        <w:t>ในกรณีนี้</w:t>
      </w:r>
      <w:r w:rsidR="00504C02" w:rsidRPr="00EB3DF9">
        <w:rPr>
          <w:rFonts w:ascii="Angsana New" w:eastAsia="Calibri" w:hAnsi="Angsana New" w:hint="cs"/>
          <w:sz w:val="30"/>
          <w:szCs w:val="30"/>
          <w:cs/>
        </w:rPr>
        <w:t>จะ</w:t>
      </w:r>
      <w:r w:rsidR="00504C02" w:rsidRPr="00EB3DF9">
        <w:rPr>
          <w:rFonts w:ascii="Angsana New" w:eastAsia="Calibri" w:hAnsi="Angsana New"/>
          <w:sz w:val="30"/>
          <w:szCs w:val="30"/>
          <w:cs/>
        </w:rPr>
        <w:t>รับรู้ในส่วนของผู้ถือหุ้น</w:t>
      </w:r>
    </w:p>
    <w:p w14:paraId="28A29217" w14:textId="77777777" w:rsidR="00E42619" w:rsidRPr="00EB3DF9" w:rsidRDefault="00E42619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FCB4256" w14:textId="77777777" w:rsidR="00B068DE" w:rsidRPr="00EB3DF9" w:rsidRDefault="00B068DE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B3DF9">
        <w:rPr>
          <w:rFonts w:ascii="Angsana New" w:eastAsia="Calibri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</w:t>
      </w:r>
      <w:r w:rsidR="00F062A4" w:rsidRPr="00EB3DF9">
        <w:rPr>
          <w:rFonts w:ascii="Angsana New" w:eastAsia="Calibri" w:hAnsi="Angsana New"/>
          <w:sz w:val="30"/>
          <w:szCs w:val="30"/>
          <w:cs/>
        </w:rPr>
        <w:t xml:space="preserve">าสินทรัพย์ดังกล่าวมีการด้อยค่า </w:t>
      </w:r>
      <w:r w:rsidRPr="00EB3DF9">
        <w:rPr>
          <w:rFonts w:ascii="Angsana New" w:eastAsia="Calibri" w:hAnsi="Angsana New"/>
          <w:sz w:val="30"/>
          <w:szCs w:val="30"/>
          <w:cs/>
        </w:rPr>
        <w:t>ยอดขาดทุนซึ่งเคยบันทึกในส่วนของผู้ถือหุ้นจะถูกบันทึกในกำไร</w:t>
      </w:r>
      <w:r w:rsidRPr="00EB3DF9">
        <w:rPr>
          <w:rFonts w:ascii="Angsana New" w:eastAsia="Calibri" w:hAnsi="Angsana New" w:hint="cs"/>
          <w:sz w:val="30"/>
          <w:szCs w:val="30"/>
          <w:cs/>
        </w:rPr>
        <w:t>หรือ</w:t>
      </w:r>
      <w:r w:rsidRPr="00EB3DF9">
        <w:rPr>
          <w:rFonts w:ascii="Angsana New" w:eastAsia="Calibri" w:hAnsi="Angsana New"/>
          <w:sz w:val="30"/>
          <w:szCs w:val="30"/>
          <w:cs/>
        </w:rPr>
        <w:t>ขาดทุน</w:t>
      </w:r>
      <w:r w:rsidRPr="00EB3DF9">
        <w:rPr>
          <w:rFonts w:ascii="Angsana New" w:eastAsia="Calibri" w:hAnsi="Angsana New" w:hint="cs"/>
          <w:sz w:val="30"/>
          <w:szCs w:val="30"/>
          <w:cs/>
        </w:rPr>
        <w:t>โดยไม่ต้องปรับกับยอด</w:t>
      </w:r>
      <w:r w:rsidRPr="00EB3DF9">
        <w:rPr>
          <w:rFonts w:ascii="Angsana New" w:eastAsia="Calibri" w:hAnsi="Angsana New"/>
          <w:sz w:val="30"/>
          <w:szCs w:val="30"/>
          <w:cs/>
        </w:rPr>
        <w:t>สินทรัพย์</w:t>
      </w:r>
      <w:r w:rsidRPr="00EB3DF9">
        <w:rPr>
          <w:rFonts w:ascii="Angsana New" w:eastAsia="Calibri" w:hAnsi="Angsana New" w:hint="cs"/>
          <w:sz w:val="30"/>
          <w:szCs w:val="30"/>
          <w:cs/>
        </w:rPr>
        <w:t>ทางการเงินดังกล่าว</w:t>
      </w:r>
      <w:r w:rsidR="00F062A4" w:rsidRPr="00EB3DF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B3DF9">
        <w:rPr>
          <w:rFonts w:ascii="Angsana New" w:eastAsia="Calibri" w:hAnsi="Angsana New"/>
          <w:sz w:val="30"/>
          <w:szCs w:val="30"/>
          <w:cs/>
        </w:rPr>
        <w:t>ยอดขาดทุนที่บันทึกในกำไร</w:t>
      </w:r>
      <w:r w:rsidRPr="00EB3DF9">
        <w:rPr>
          <w:rFonts w:ascii="Angsana New" w:eastAsia="Calibri" w:hAnsi="Angsana New" w:hint="cs"/>
          <w:sz w:val="30"/>
          <w:szCs w:val="30"/>
          <w:cs/>
        </w:rPr>
        <w:t>หรือ</w:t>
      </w:r>
      <w:r w:rsidRPr="00EB3DF9">
        <w:rPr>
          <w:rFonts w:ascii="Angsana New" w:eastAsia="Calibri" w:hAnsi="Angsana New"/>
          <w:sz w:val="30"/>
          <w:szCs w:val="30"/>
          <w:cs/>
        </w:rPr>
        <w:t>ขาดทุนเป็นผลต่างระหว่างราคาทุนที่ซื้อกับมูลค่า</w:t>
      </w:r>
      <w:r w:rsidR="00F062A4" w:rsidRPr="00EB3DF9">
        <w:rPr>
          <w:rFonts w:ascii="Angsana New" w:eastAsia="Calibri" w:hAnsi="Angsana New"/>
          <w:sz w:val="30"/>
          <w:szCs w:val="30"/>
          <w:cs/>
        </w:rPr>
        <w:t xml:space="preserve">ยุติธรรมในปัจจุบันของสินทรัพย์ </w:t>
      </w:r>
      <w:r w:rsidRPr="00EB3DF9">
        <w:rPr>
          <w:rFonts w:ascii="Angsana New" w:eastAsia="Calibri" w:hAnsi="Angsana New"/>
          <w:sz w:val="30"/>
          <w:szCs w:val="30"/>
          <w:cs/>
        </w:rPr>
        <w:t>หักขาดทุนจากการด้อยค่าของสินทรัพย์ทางการเงินนั้น</w:t>
      </w:r>
      <w:r w:rsidR="00F062A4" w:rsidRPr="00EB3DF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EB3DF9">
        <w:rPr>
          <w:rFonts w:ascii="Angsana New" w:eastAsia="Calibri" w:hAnsi="Angsana New"/>
          <w:sz w:val="30"/>
          <w:szCs w:val="30"/>
          <w:cs/>
        </w:rPr>
        <w:t>ๆ ซึ่งเคยรับรู้แล้วในกำไร</w:t>
      </w:r>
      <w:r w:rsidRPr="00EB3DF9">
        <w:rPr>
          <w:rFonts w:ascii="Angsana New" w:eastAsia="Calibri" w:hAnsi="Angsana New" w:hint="cs"/>
          <w:sz w:val="30"/>
          <w:szCs w:val="30"/>
          <w:cs/>
        </w:rPr>
        <w:t>หรือ</w:t>
      </w:r>
      <w:r w:rsidRPr="00EB3DF9">
        <w:rPr>
          <w:rFonts w:ascii="Angsana New" w:eastAsia="Calibri" w:hAnsi="Angsana New"/>
          <w:sz w:val="30"/>
          <w:szCs w:val="30"/>
          <w:cs/>
        </w:rPr>
        <w:t>ขาดทุน</w:t>
      </w:r>
    </w:p>
    <w:p w14:paraId="33BCE71C" w14:textId="76A246EB" w:rsidR="003D277F" w:rsidRPr="00EB3DF9" w:rsidRDefault="003D277F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A87A499" w14:textId="50C26BE8" w:rsidR="00AE3D81" w:rsidRPr="00EB3DF9" w:rsidRDefault="00AE3D81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DB27374" w14:textId="5204109E" w:rsidR="00AE3D81" w:rsidRPr="00EB3DF9" w:rsidRDefault="00AE3D81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0FE5153" w14:textId="77777777" w:rsidR="00AE3D81" w:rsidRPr="00EB3DF9" w:rsidRDefault="00AE3D81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0FAFF66" w14:textId="611F0552" w:rsidR="00015D9B" w:rsidRPr="00EB3DF9" w:rsidRDefault="004762B0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/>
          <w:i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6824F146" w14:textId="77777777" w:rsidR="00015D9B" w:rsidRPr="00EB3DF9" w:rsidRDefault="00015D9B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C490922" w14:textId="77777777" w:rsidR="00015D9B" w:rsidRPr="00EB3DF9" w:rsidRDefault="004762B0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B3DF9">
        <w:rPr>
          <w:rFonts w:ascii="Angsana New" w:eastAsia="Calibri" w:hAnsi="Angsana New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</w:t>
      </w:r>
      <w:r w:rsidR="0043018B" w:rsidRPr="00EB3DF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B3DF9">
        <w:rPr>
          <w:rFonts w:ascii="Angsana New" w:eastAsia="Calibri" w:hAnsi="Angsana New"/>
          <w:sz w:val="30"/>
          <w:szCs w:val="30"/>
          <w:cs/>
        </w:rPr>
        <w:t>ที่</w:t>
      </w:r>
      <w:r w:rsidR="00C512AC" w:rsidRPr="00EB3DF9">
        <w:rPr>
          <w:rFonts w:ascii="Angsana New" w:eastAsia="Calibri" w:hAnsi="Angsana New"/>
          <w:sz w:val="30"/>
          <w:szCs w:val="30"/>
          <w:cs/>
        </w:rPr>
        <w:t xml:space="preserve">บันทึกโดยวิธีราคาทุนตัดจำหน่าย </w:t>
      </w:r>
      <w:r w:rsidRPr="00EB3DF9">
        <w:rPr>
          <w:rFonts w:ascii="Angsana New" w:eastAsia="Calibri" w:hAnsi="Angsana New"/>
          <w:sz w:val="30"/>
          <w:szCs w:val="30"/>
          <w:cs/>
        </w:rPr>
        <w:t>คำนวณโดยการหามูลค่าปัจจุบันของประมาณการกระแสเงินสดที่จะได้รับในอนาคต คิ</w:t>
      </w:r>
      <w:r w:rsidR="00F062A4" w:rsidRPr="00EB3DF9">
        <w:rPr>
          <w:rFonts w:ascii="Angsana New" w:eastAsia="Calibri" w:hAnsi="Angsana New"/>
          <w:sz w:val="30"/>
          <w:szCs w:val="30"/>
          <w:cs/>
        </w:rPr>
        <w:t>ดลดด้วยอัตราดอกเบี้ยที่แท้จริง</w:t>
      </w:r>
    </w:p>
    <w:p w14:paraId="48F03D1C" w14:textId="77777777" w:rsidR="00F35903" w:rsidRPr="00EB3DF9" w:rsidRDefault="00F35903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3653A68" w14:textId="77777777" w:rsidR="00F35903" w:rsidRPr="00EB3DF9" w:rsidRDefault="00F35903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B3DF9">
        <w:rPr>
          <w:rFonts w:ascii="Angsana New" w:eastAsia="Calibri" w:hAnsi="Angsana New"/>
          <w:sz w:val="30"/>
          <w:szCs w:val="30"/>
          <w:cs/>
        </w:rPr>
        <w:t>มูลค่าที่คาดว่าจะได้รับคืนของ</w:t>
      </w:r>
      <w:r w:rsidRPr="00EB3DF9">
        <w:rPr>
          <w:rFonts w:ascii="Angsana New" w:eastAsia="Calibri" w:hAnsi="Angsana New" w:hint="cs"/>
          <w:sz w:val="30"/>
          <w:szCs w:val="30"/>
          <w:cs/>
        </w:rPr>
        <w:t>สินทรัพย์ทางการเงินสำหรับหลักทรัพย์เผื่อขาย คำนวณโดยอ้างอิงถึงมูลค่ายุติธรรม</w:t>
      </w:r>
    </w:p>
    <w:p w14:paraId="1D7E7C74" w14:textId="77777777" w:rsidR="00015D9B" w:rsidRPr="00EB3DF9" w:rsidRDefault="00015D9B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8792B5C" w14:textId="77777777" w:rsidR="00015D9B" w:rsidRPr="00EB3DF9" w:rsidRDefault="004762B0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B3DF9">
        <w:rPr>
          <w:rFonts w:ascii="Angsana New" w:eastAsia="Calibri" w:hAnsi="Angsana New"/>
          <w:sz w:val="30"/>
          <w:szCs w:val="30"/>
          <w:cs/>
        </w:rPr>
        <w:t>มูลค่าที่คาดว่าจะได้รับคืนของสินทรัพ</w:t>
      </w:r>
      <w:r w:rsidR="00D82CF0" w:rsidRPr="00EB3DF9">
        <w:rPr>
          <w:rFonts w:ascii="Angsana New" w:eastAsia="Calibri" w:hAnsi="Angsana New"/>
          <w:sz w:val="30"/>
          <w:szCs w:val="30"/>
          <w:cs/>
        </w:rPr>
        <w:t xml:space="preserve">ย์ที่ไม่ใช่สินทรัพย์ทางการเงิน </w:t>
      </w:r>
      <w:r w:rsidRPr="00EB3DF9">
        <w:rPr>
          <w:rFonts w:ascii="Angsana New" w:eastAsia="Calibri" w:hAnsi="Angsana New"/>
          <w:sz w:val="3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</w:t>
      </w:r>
      <w:r w:rsidR="00F062A4" w:rsidRPr="00EB3DF9">
        <w:rPr>
          <w:rFonts w:ascii="Angsana New" w:eastAsia="Calibri" w:hAnsi="Angsana New"/>
          <w:sz w:val="30"/>
          <w:szCs w:val="30"/>
          <w:cs/>
        </w:rPr>
        <w:t xml:space="preserve">การขายแล้วแต่มูลค่าใดจะสูงกว่า </w:t>
      </w:r>
      <w:r w:rsidRPr="00EB3DF9">
        <w:rPr>
          <w:rFonts w:ascii="Angsana New" w:eastAsia="Calibri" w:hAnsi="Angsana New"/>
          <w:sz w:val="30"/>
          <w:szCs w:val="30"/>
          <w:cs/>
        </w:rPr>
        <w:t>ในการประเ</w:t>
      </w:r>
      <w:r w:rsidR="00C512AC" w:rsidRPr="00EB3DF9">
        <w:rPr>
          <w:rFonts w:ascii="Angsana New" w:eastAsia="Calibri" w:hAnsi="Angsana New"/>
          <w:sz w:val="30"/>
          <w:szCs w:val="30"/>
          <w:cs/>
        </w:rPr>
        <w:t xml:space="preserve">มินมูลค่าจากการใช้ของสินทรัพย์ </w:t>
      </w:r>
      <w:r w:rsidRPr="00EB3DF9">
        <w:rPr>
          <w:rFonts w:ascii="Angsana New" w:eastAsia="Calibri" w:hAnsi="Angsana New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</w:t>
      </w:r>
      <w:r w:rsidR="00C512AC" w:rsidRPr="00EB3DF9">
        <w:rPr>
          <w:rFonts w:ascii="Angsana New" w:eastAsia="Calibri" w:hAnsi="Angsana New"/>
          <w:sz w:val="30"/>
          <w:szCs w:val="30"/>
          <w:cs/>
        </w:rPr>
        <w:t xml:space="preserve">และความเสี่ยงที่มีต่อสินทรัพย์ </w:t>
      </w:r>
      <w:r w:rsidRPr="00EB3DF9">
        <w:rPr>
          <w:rFonts w:ascii="Angsana New" w:eastAsia="Calibri" w:hAnsi="Angsana New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B812B41" w14:textId="77777777" w:rsidR="00F35903" w:rsidRPr="00EB3DF9" w:rsidRDefault="00F35903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5655DB7" w14:textId="77777777" w:rsidR="00015D9B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9" w:firstLine="531"/>
        <w:rPr>
          <w:i/>
          <w:iCs/>
        </w:rPr>
      </w:pPr>
      <w:r w:rsidRPr="00EB3DF9">
        <w:rPr>
          <w:i/>
          <w:iCs/>
          <w:cs/>
        </w:rPr>
        <w:t>การกลับรายการด้อยค่า</w:t>
      </w:r>
    </w:p>
    <w:p w14:paraId="3CC90E1F" w14:textId="77777777" w:rsidR="00015D9B" w:rsidRPr="00EB3DF9" w:rsidRDefault="00015D9B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82F9089" w14:textId="66B4A157" w:rsidR="00504C02" w:rsidRPr="00EB3DF9" w:rsidRDefault="004762B0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ขาดทุนจากก</w:t>
      </w:r>
      <w:r w:rsidR="00A4799C" w:rsidRPr="00EB3DF9">
        <w:rPr>
          <w:rFonts w:ascii="Angsana New" w:hAnsi="Angsana New"/>
          <w:sz w:val="30"/>
          <w:szCs w:val="30"/>
          <w:cs/>
        </w:rPr>
        <w:t>ารด้อยค่าของสินทรัพย์ทางการเงิน</w:t>
      </w:r>
      <w:r w:rsidR="00C512AC" w:rsidRPr="00EB3DF9">
        <w:rPr>
          <w:rFonts w:ascii="Angsana New" w:hAnsi="Angsana New"/>
          <w:sz w:val="30"/>
          <w:szCs w:val="30"/>
          <w:cs/>
        </w:rPr>
        <w:t>จะถูกกลับรายการ</w:t>
      </w:r>
      <w:r w:rsidRPr="00EB3DF9">
        <w:rPr>
          <w:rFonts w:ascii="Angsana New" w:hAnsi="Angsana New"/>
          <w:sz w:val="30"/>
          <w:szCs w:val="30"/>
          <w:cs/>
        </w:rPr>
        <w:t xml:space="preserve"> เมื่อมูลค่าที่คาดว่</w:t>
      </w:r>
      <w:r w:rsidR="00C512AC" w:rsidRPr="00EB3DF9">
        <w:rPr>
          <w:rFonts w:ascii="Angsana New" w:hAnsi="Angsana New"/>
          <w:sz w:val="30"/>
          <w:szCs w:val="30"/>
          <w:cs/>
        </w:rPr>
        <w:t xml:space="preserve">าจะได้รับคืนเพิ่มขึ้นในภายหลัง </w:t>
      </w:r>
      <w:r w:rsidRPr="00EB3DF9">
        <w:rPr>
          <w:rFonts w:ascii="Angsana New" w:hAnsi="Angsana New"/>
          <w:sz w:val="30"/>
          <w:szCs w:val="30"/>
          <w:cs/>
        </w:rPr>
        <w:t>และการเพิ่มขึ้นนั้นสัมพันธ์โดยตรงกับขาดทุนจากการด้อยค่าที่</w:t>
      </w:r>
      <w:r w:rsidR="00C512AC" w:rsidRPr="00EB3DF9">
        <w:rPr>
          <w:rFonts w:ascii="Angsana New" w:hAnsi="Angsana New"/>
          <w:sz w:val="30"/>
          <w:szCs w:val="30"/>
          <w:cs/>
        </w:rPr>
        <w:t xml:space="preserve">เคยรับรู้ในกำไรหรือขาดทุน </w:t>
      </w:r>
      <w:r w:rsidR="00504C02" w:rsidRPr="00EB3DF9">
        <w:rPr>
          <w:rFonts w:ascii="Angsana New" w:hAnsi="Angsana New" w:hint="cs"/>
          <w:sz w:val="30"/>
          <w:szCs w:val="30"/>
          <w:cs/>
        </w:rPr>
        <w:t>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</w:t>
      </w:r>
      <w:r w:rsidR="00F062A4" w:rsidRPr="00EB3DF9">
        <w:rPr>
          <w:rFonts w:ascii="Angsana New" w:hAnsi="Angsana New" w:hint="cs"/>
          <w:sz w:val="30"/>
          <w:szCs w:val="30"/>
          <w:cs/>
        </w:rPr>
        <w:t xml:space="preserve">การจะถูกบันทึกในกำไรหรือขาดทุน </w:t>
      </w:r>
      <w:r w:rsidR="00504C02" w:rsidRPr="00EB3DF9">
        <w:rPr>
          <w:rFonts w:ascii="Angsana New" w:hAnsi="Angsana New" w:hint="cs"/>
          <w:sz w:val="30"/>
          <w:szCs w:val="30"/>
          <w:cs/>
        </w:rPr>
        <w:t>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3A9E6684" w14:textId="77777777" w:rsidR="00B21ECC" w:rsidRPr="00EB3DF9" w:rsidRDefault="00B21ECC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E394F5" w14:textId="77777777" w:rsidR="00F93557" w:rsidRPr="00EB3DF9" w:rsidRDefault="00CE120F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ขาดทุนจากการด้อย</w:t>
      </w:r>
      <w:r w:rsidRPr="00EB3DF9">
        <w:rPr>
          <w:rFonts w:ascii="Angsana New" w:hAnsi="Angsana New" w:hint="cs"/>
          <w:sz w:val="30"/>
          <w:szCs w:val="30"/>
          <w:cs/>
        </w:rPr>
        <w:t>ค่า</w:t>
      </w:r>
      <w:r w:rsidRPr="00EB3DF9">
        <w:rPr>
          <w:rFonts w:ascii="Angsana New" w:hAnsi="Angsana New"/>
          <w:sz w:val="30"/>
          <w:szCs w:val="30"/>
          <w:cs/>
        </w:rPr>
        <w:t>ของค่าความนิยมจะไม่มีการปรับปรุงกลับรายการ</w:t>
      </w:r>
      <w:r w:rsidRPr="00EB3DF9">
        <w:rPr>
          <w:rFonts w:ascii="Angsana New" w:hAnsi="Angsana New" w:hint="cs"/>
          <w:sz w:val="30"/>
          <w:szCs w:val="30"/>
          <w:cs/>
        </w:rPr>
        <w:t xml:space="preserve"> </w:t>
      </w:r>
      <w:r w:rsidR="004762B0" w:rsidRPr="00EB3DF9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</w:t>
      </w:r>
      <w:r w:rsidR="000B5614" w:rsidRPr="00EB3DF9">
        <w:rPr>
          <w:rFonts w:ascii="Angsana New" w:hAnsi="Angsana New" w:hint="cs"/>
          <w:sz w:val="30"/>
          <w:szCs w:val="30"/>
          <w:cs/>
        </w:rPr>
        <w:t xml:space="preserve"> </w:t>
      </w:r>
      <w:r w:rsidR="004762B0" w:rsidRPr="00EB3DF9">
        <w:rPr>
          <w:rFonts w:ascii="Angsana New" w:hAnsi="Angsana New"/>
          <w:sz w:val="30"/>
          <w:szCs w:val="30"/>
          <w:cs/>
        </w:rPr>
        <w:t>ๆ ที่เคยรับรู้ในปีก่อนจะถูกประเมิน ณ ทุกวันที่ที่ออกรายงานว่ามีข้อบ่งชี้เรื่องการด</w:t>
      </w:r>
      <w:r w:rsidR="00C512AC" w:rsidRPr="00EB3DF9">
        <w:rPr>
          <w:rFonts w:ascii="Angsana New" w:hAnsi="Angsana New"/>
          <w:sz w:val="30"/>
          <w:szCs w:val="30"/>
          <w:cs/>
        </w:rPr>
        <w:t xml:space="preserve">้อยค่าหรือไม่ </w:t>
      </w:r>
      <w:r w:rsidR="004762B0" w:rsidRPr="00EB3DF9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 หากมีการเปลี่ยนแปลงประมาณการที่ใช้ในการค</w:t>
      </w:r>
      <w:r w:rsidR="00F062A4" w:rsidRPr="00EB3DF9">
        <w:rPr>
          <w:rFonts w:ascii="Angsana New" w:hAnsi="Angsana New"/>
          <w:sz w:val="30"/>
          <w:szCs w:val="30"/>
          <w:cs/>
        </w:rPr>
        <w:t xml:space="preserve">ำนวณมูลค่าที่คาดว่าจะได้รับคืน </w:t>
      </w:r>
      <w:r w:rsidR="004762B0" w:rsidRPr="00EB3DF9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ED658BC" w14:textId="37827B0D" w:rsidR="003D277F" w:rsidRPr="00EB3DF9" w:rsidRDefault="003D277F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948688F" w14:textId="69E02823" w:rsidR="00AE3D81" w:rsidRPr="00EB3DF9" w:rsidRDefault="00AE3D81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770C006" w14:textId="1B8382F2" w:rsidR="00AE3D81" w:rsidRPr="00EB3DF9" w:rsidRDefault="00AE3D81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F432C72" w14:textId="77777777" w:rsidR="00AE3D81" w:rsidRPr="00EB3DF9" w:rsidRDefault="00AE3D81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0172D6B" w14:textId="67B33CC0" w:rsidR="00015D9B" w:rsidRPr="00EB3DF9" w:rsidRDefault="004762B0" w:rsidP="00EB3DF9">
      <w:pPr>
        <w:pStyle w:val="BodyText2"/>
        <w:numPr>
          <w:ilvl w:val="1"/>
          <w:numId w:val="3"/>
        </w:numPr>
        <w:tabs>
          <w:tab w:val="decimal" w:pos="540"/>
        </w:tabs>
        <w:ind w:left="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หนี้สินที่มีภาระดอกเบี้ย</w:t>
      </w:r>
    </w:p>
    <w:p w14:paraId="143624EF" w14:textId="77777777" w:rsidR="00015D9B" w:rsidRPr="00EB3DF9" w:rsidRDefault="00015D9B" w:rsidP="00EB3DF9">
      <w:pPr>
        <w:pStyle w:val="BodyText2"/>
        <w:tabs>
          <w:tab w:val="decimal" w:pos="540"/>
          <w:tab w:val="left" w:pos="72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C33AE1A" w14:textId="723D5091" w:rsidR="00F10ACF" w:rsidRPr="00EB3DF9" w:rsidRDefault="004762B0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</w:t>
      </w:r>
      <w:r w:rsidR="00A553E9" w:rsidRPr="00EB3DF9">
        <w:rPr>
          <w:rFonts w:ascii="Angsana New" w:hAnsi="Angsana New" w:hint="cs"/>
          <w:sz w:val="30"/>
          <w:szCs w:val="30"/>
          <w:cs/>
        </w:rPr>
        <w:t>ด้วย</w:t>
      </w:r>
      <w:r w:rsidRPr="00EB3DF9">
        <w:rPr>
          <w:rFonts w:ascii="Angsana New" w:hAnsi="Angsana New"/>
          <w:sz w:val="30"/>
          <w:szCs w:val="30"/>
          <w:cs/>
        </w:rPr>
        <w:t>มูลค่ายุติธรรมหักค่าใช</w:t>
      </w:r>
      <w:r w:rsidR="00387AFF" w:rsidRPr="00EB3DF9">
        <w:rPr>
          <w:rFonts w:ascii="Angsana New" w:hAnsi="Angsana New"/>
          <w:sz w:val="30"/>
          <w:szCs w:val="30"/>
          <w:cs/>
        </w:rPr>
        <w:t>้จ่ายที่เกี่ยวกับการเกิดหนี้สิน</w:t>
      </w:r>
      <w:r w:rsidRPr="00EB3DF9">
        <w:rPr>
          <w:rFonts w:ascii="Angsana New" w:hAnsi="Angsana New"/>
          <w:sz w:val="30"/>
          <w:szCs w:val="30"/>
          <w:cs/>
        </w:rPr>
        <w:t xml:space="preserve"> ภายหลังจากการบันทึกหนี้สินที่มีภาระดอกเบี้ยจะบันทึ</w:t>
      </w:r>
      <w:r w:rsidR="00387AFF" w:rsidRPr="00EB3DF9">
        <w:rPr>
          <w:rFonts w:ascii="Angsana New" w:hAnsi="Angsana New"/>
          <w:sz w:val="30"/>
          <w:szCs w:val="30"/>
          <w:cs/>
        </w:rPr>
        <w:t xml:space="preserve">กต่อมาโดยวิธีราคาทุนตัดจำหน่าย </w:t>
      </w:r>
      <w:r w:rsidRPr="00EB3DF9">
        <w:rPr>
          <w:rFonts w:ascii="Angsana New" w:hAnsi="Angsana New"/>
          <w:sz w:val="30"/>
          <w:szCs w:val="30"/>
          <w:cs/>
        </w:rPr>
        <w:t>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  <w:r w:rsidR="00504C02" w:rsidRPr="00EB3DF9">
        <w:rPr>
          <w:rFonts w:ascii="Angsana New" w:hAnsi="Angsana New"/>
          <w:sz w:val="30"/>
          <w:szCs w:val="30"/>
          <w:cs/>
        </w:rPr>
        <w:br/>
      </w:r>
    </w:p>
    <w:p w14:paraId="65AB1BAA" w14:textId="77777777" w:rsidR="00015D9B" w:rsidRPr="00EB3DF9" w:rsidRDefault="004762B0" w:rsidP="00EB3DF9">
      <w:pPr>
        <w:pStyle w:val="BodyText2"/>
        <w:numPr>
          <w:ilvl w:val="1"/>
          <w:numId w:val="3"/>
        </w:numPr>
        <w:tabs>
          <w:tab w:val="decimal" w:pos="540"/>
        </w:tabs>
        <w:ind w:hanging="16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70513913" w14:textId="77777777" w:rsidR="00015D9B" w:rsidRPr="00EB3DF9" w:rsidRDefault="00015D9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both"/>
      </w:pPr>
    </w:p>
    <w:p w14:paraId="77077274" w14:textId="6F0CE388" w:rsidR="00015D9B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both"/>
      </w:pPr>
      <w:r w:rsidRPr="00EB3DF9">
        <w:rPr>
          <w:cs/>
        </w:rPr>
        <w:t>เจ้าหนี้การค้าและเจ้าหนี้อื่นแสดงในราคาทุน</w:t>
      </w:r>
    </w:p>
    <w:p w14:paraId="1E00622D" w14:textId="77777777" w:rsidR="00AE3D81" w:rsidRPr="00EB3DF9" w:rsidRDefault="00AE3D8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both"/>
      </w:pPr>
    </w:p>
    <w:p w14:paraId="74328511" w14:textId="65B43C8A" w:rsidR="00434720" w:rsidRPr="00EB3DF9" w:rsidRDefault="00434720" w:rsidP="00EB3DF9">
      <w:pPr>
        <w:pStyle w:val="BodyText2"/>
        <w:numPr>
          <w:ilvl w:val="1"/>
          <w:numId w:val="3"/>
        </w:numPr>
        <w:tabs>
          <w:tab w:val="decimal" w:pos="540"/>
        </w:tabs>
        <w:ind w:hanging="16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</w:t>
      </w: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สินที่เกิดจากสัญญา</w:t>
      </w:r>
    </w:p>
    <w:p w14:paraId="4E8359BE" w14:textId="58878713" w:rsidR="00434720" w:rsidRPr="00EB3DF9" w:rsidRDefault="0043472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both"/>
      </w:pPr>
    </w:p>
    <w:p w14:paraId="6255D365" w14:textId="718D2491" w:rsidR="00434720" w:rsidRPr="00EB3DF9" w:rsidRDefault="0043472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Pr="00EB3DF9">
        <w:rPr>
          <w:cs/>
        </w:rPr>
        <w:br/>
        <w:t>กลุ่มบริษัทรับรู้รายได้ที่เกี่ยวข้อง</w:t>
      </w:r>
    </w:p>
    <w:p w14:paraId="1C7B5775" w14:textId="77777777" w:rsidR="00434720" w:rsidRPr="00EB3DF9" w:rsidRDefault="0043472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both"/>
      </w:pPr>
    </w:p>
    <w:p w14:paraId="3411D1F5" w14:textId="57FBDBF7" w:rsidR="00964546" w:rsidRPr="00EB3DF9" w:rsidRDefault="00964546" w:rsidP="00EB3DF9">
      <w:pPr>
        <w:pStyle w:val="BodyText2"/>
        <w:numPr>
          <w:ilvl w:val="1"/>
          <w:numId w:val="3"/>
        </w:numPr>
        <w:tabs>
          <w:tab w:val="decimal" w:pos="540"/>
        </w:tabs>
        <w:ind w:hanging="16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10293309" w14:textId="77777777" w:rsidR="00015D9B" w:rsidRPr="00EB3DF9" w:rsidRDefault="00015D9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both"/>
      </w:pPr>
    </w:p>
    <w:p w14:paraId="1797AAD3" w14:textId="77777777" w:rsidR="00015D9B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both"/>
        <w:rPr>
          <w:i/>
          <w:iCs/>
        </w:rPr>
      </w:pPr>
      <w:r w:rsidRPr="00EB3DF9">
        <w:rPr>
          <w:i/>
          <w:iCs/>
          <w:cs/>
        </w:rPr>
        <w:t>โครงการสมทบเงิน</w:t>
      </w:r>
    </w:p>
    <w:p w14:paraId="3081303A" w14:textId="77777777" w:rsidR="00936856" w:rsidRPr="00EB3DF9" w:rsidRDefault="00936856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723F729" w14:textId="77777777" w:rsidR="001D2166" w:rsidRPr="00EB3DF9" w:rsidRDefault="00986152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9CDD4C8" w14:textId="77777777" w:rsidR="009209E7" w:rsidRPr="00EB3DF9" w:rsidRDefault="009209E7" w:rsidP="00EB3DF9">
      <w:pPr>
        <w:tabs>
          <w:tab w:val="clear" w:pos="227"/>
          <w:tab w:val="clear" w:pos="454"/>
          <w:tab w:val="clear" w:pos="680"/>
          <w:tab w:val="decimal" w:pos="540"/>
          <w:tab w:val="left" w:pos="720"/>
        </w:tabs>
        <w:spacing w:line="240" w:lineRule="auto"/>
        <w:ind w:left="540"/>
        <w:jc w:val="both"/>
      </w:pPr>
    </w:p>
    <w:p w14:paraId="1868E449" w14:textId="77777777" w:rsidR="00015D9B" w:rsidRPr="00EB3DF9" w:rsidRDefault="004762B0" w:rsidP="00EB3DF9">
      <w:pPr>
        <w:tabs>
          <w:tab w:val="clear" w:pos="227"/>
          <w:tab w:val="clear" w:pos="454"/>
          <w:tab w:val="clear" w:pos="680"/>
          <w:tab w:val="decimal" w:pos="540"/>
          <w:tab w:val="left" w:pos="720"/>
        </w:tabs>
        <w:spacing w:line="240" w:lineRule="auto"/>
        <w:ind w:left="540"/>
        <w:jc w:val="both"/>
        <w:rPr>
          <w:i/>
          <w:iCs/>
        </w:rPr>
      </w:pPr>
      <w:r w:rsidRPr="00EB3DF9">
        <w:rPr>
          <w:i/>
          <w:iCs/>
          <w:cs/>
        </w:rPr>
        <w:t>โครงการผลประโยชน์ที่กำหนดไว้</w:t>
      </w:r>
    </w:p>
    <w:p w14:paraId="0B0A8004" w14:textId="77777777" w:rsidR="00015D9B" w:rsidRPr="00EB3DF9" w:rsidRDefault="00015D9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2CDDD579" w14:textId="77777777" w:rsidR="00986152" w:rsidRPr="00EB3DF9" w:rsidRDefault="00986152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A00EE5" w:rsidRPr="00EB3DF9">
        <w:rPr>
          <w:cs/>
        </w:rPr>
        <w:t xml:space="preserve"> </w:t>
      </w:r>
      <w:r w:rsidRPr="00EB3DF9">
        <w:rPr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</w:p>
    <w:p w14:paraId="53CDB681" w14:textId="77777777" w:rsidR="00434720" w:rsidRPr="00EB3DF9" w:rsidRDefault="0043472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Cs/>
        </w:rPr>
      </w:pPr>
    </w:p>
    <w:p w14:paraId="77335146" w14:textId="77777777" w:rsidR="00986152" w:rsidRPr="00EB3DF9" w:rsidRDefault="00986152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</w:t>
      </w:r>
      <w:r w:rsidR="00A00EE5" w:rsidRPr="00EB3DF9">
        <w:rPr>
          <w:cs/>
        </w:rPr>
        <w:t xml:space="preserve"> </w:t>
      </w:r>
      <w:r w:rsidR="00A71266" w:rsidRPr="00EB3DF9">
        <w:rPr>
          <w:rFonts w:hint="cs"/>
          <w:cs/>
        </w:rPr>
        <w:t xml:space="preserve">ๆ </w:t>
      </w:r>
      <w:r w:rsidR="00F01DB0" w:rsidRPr="00EB3DF9">
        <w:t>3</w:t>
      </w:r>
      <w:r w:rsidR="00A71266" w:rsidRPr="00EB3DF9">
        <w:rPr>
          <w:cs/>
        </w:rPr>
        <w:t xml:space="preserve"> </w:t>
      </w:r>
      <w:r w:rsidRPr="00EB3DF9">
        <w:rPr>
          <w:cs/>
        </w:rPr>
        <w:t>ปี โดยวิธ</w:t>
      </w:r>
      <w:r w:rsidR="00C512AC" w:rsidRPr="00EB3DF9">
        <w:rPr>
          <w:cs/>
        </w:rPr>
        <w:t>ีคิดลดแต่ละหน่วยที่ประมาณการไว้</w:t>
      </w:r>
      <w:r w:rsidRPr="00EB3DF9">
        <w:rPr>
          <w:cs/>
        </w:rPr>
        <w:t xml:space="preserve"> ผลจากการคำนวณอาจทำให้กลุ่มบริษัท</w:t>
      </w:r>
      <w:r w:rsidR="00387AFF" w:rsidRPr="00EB3DF9">
        <w:rPr>
          <w:cs/>
        </w:rPr>
        <w:br/>
      </w:r>
      <w:r w:rsidRPr="00EB3DF9">
        <w:rPr>
          <w:cs/>
        </w:rPr>
        <w:t>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</w:t>
      </w:r>
      <w:r w:rsidR="00387AFF" w:rsidRPr="00EB3DF9">
        <w:rPr>
          <w:cs/>
        </w:rPr>
        <w:br/>
      </w:r>
      <w:r w:rsidRPr="00EB3DF9">
        <w:rPr>
          <w:cs/>
        </w:rPr>
        <w:lastRenderedPageBreak/>
        <w:t>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 ของกลุ่มบริษัท</w:t>
      </w:r>
    </w:p>
    <w:p w14:paraId="7871DFE3" w14:textId="77777777" w:rsidR="00B21ECC" w:rsidRPr="00EB3DF9" w:rsidRDefault="00B21ECC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73C4737" w14:textId="77777777" w:rsidR="00986152" w:rsidRPr="00EB3DF9" w:rsidRDefault="00986152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387AFF" w:rsidRPr="00EB3DF9">
        <w:rPr>
          <w:cs/>
        </w:rPr>
        <w:br/>
      </w:r>
      <w:r w:rsidRPr="00EB3DF9">
        <w:rPr>
          <w:cs/>
        </w:rPr>
        <w:t>ต้นปี โดยคำนึงถึงการเปลี่ยนแปลงใด</w:t>
      </w:r>
      <w:r w:rsidR="00F01DB0" w:rsidRPr="00EB3DF9">
        <w:rPr>
          <w:cs/>
        </w:rPr>
        <w:t xml:space="preserve"> </w:t>
      </w:r>
      <w:r w:rsidRPr="00EB3DF9">
        <w:rPr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A00EE5" w:rsidRPr="00EB3DF9">
        <w:rPr>
          <w:cs/>
        </w:rPr>
        <w:t xml:space="preserve"> </w:t>
      </w:r>
      <w:r w:rsidRPr="00EB3DF9">
        <w:rPr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3E85006B" w14:textId="77777777" w:rsidR="00986152" w:rsidRPr="00EB3DF9" w:rsidRDefault="00986152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2F31093" w14:textId="15518394" w:rsidR="00A553E9" w:rsidRPr="00EB3DF9" w:rsidRDefault="00986152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 รับรู้กำไรและขาดทุนจากการจ่ายชำระผลประโยชน์พนักงานเมื่อเกิดขึ้น</w:t>
      </w:r>
    </w:p>
    <w:p w14:paraId="73318354" w14:textId="77777777" w:rsidR="00AE3D81" w:rsidRPr="00EB3DF9" w:rsidRDefault="00AE3D8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41CF79CB" w14:textId="77777777" w:rsidR="00015D9B" w:rsidRPr="00EB3DF9" w:rsidRDefault="004762B0" w:rsidP="00EB3DF9">
      <w:pPr>
        <w:tabs>
          <w:tab w:val="clear" w:pos="227"/>
          <w:tab w:val="clear" w:pos="454"/>
          <w:tab w:val="clear" w:pos="680"/>
          <w:tab w:val="decimal" w:pos="540"/>
          <w:tab w:val="left" w:pos="720"/>
        </w:tabs>
        <w:spacing w:line="240" w:lineRule="auto"/>
        <w:ind w:left="540"/>
        <w:jc w:val="both"/>
        <w:rPr>
          <w:iCs/>
        </w:rPr>
      </w:pPr>
      <w:r w:rsidRPr="00EB3DF9">
        <w:rPr>
          <w:i/>
          <w:iCs/>
          <w:cs/>
        </w:rPr>
        <w:t>ผลประโยชน์</w:t>
      </w:r>
      <w:r w:rsidRPr="00EB3DF9">
        <w:rPr>
          <w:iCs/>
          <w:cs/>
        </w:rPr>
        <w:t xml:space="preserve">ระยะยาวอื่น </w:t>
      </w:r>
    </w:p>
    <w:p w14:paraId="4F8048E6" w14:textId="77777777" w:rsidR="00A00EE5" w:rsidRPr="00EB3DF9" w:rsidRDefault="00A00EE5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Cs/>
        </w:rPr>
      </w:pPr>
    </w:p>
    <w:p w14:paraId="07797C78" w14:textId="77777777" w:rsidR="000B5361" w:rsidRPr="00EB3DF9" w:rsidRDefault="00986152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Cs/>
        </w:rPr>
      </w:pPr>
      <w:r w:rsidRPr="00EB3DF9">
        <w:rPr>
          <w:i/>
          <w:cs/>
        </w:rPr>
        <w:t>ภาระผูกพัน</w:t>
      </w:r>
      <w:r w:rsidRPr="00EB3DF9">
        <w:rPr>
          <w:cs/>
        </w:rPr>
        <w:t>สุทธิ</w:t>
      </w:r>
      <w:r w:rsidRPr="00EB3DF9">
        <w:rPr>
          <w:i/>
          <w:cs/>
        </w:rPr>
        <w:t>ของกลุ่มบริษัทที่เป็นผลประโยชน์ระยะยาวของพนักงานเป็นผลประโยชน์ในอนาคตที่เกิดจาก</w:t>
      </w:r>
      <w:r w:rsidR="00387AFF" w:rsidRPr="00EB3DF9">
        <w:rPr>
          <w:i/>
          <w:cs/>
        </w:rPr>
        <w:br/>
      </w:r>
      <w:r w:rsidRPr="00EB3DF9">
        <w:rPr>
          <w:i/>
          <w:cs/>
        </w:rPr>
        <w:t>การทำงานของพนักงานในงวดปัจจุบันและงวดก่อน</w:t>
      </w:r>
      <w:r w:rsidR="00347476" w:rsidRPr="00EB3DF9">
        <w:rPr>
          <w:iCs/>
          <w:cs/>
        </w:rPr>
        <w:t xml:space="preserve"> </w:t>
      </w:r>
      <w:r w:rsidRPr="00EB3DF9">
        <w:rPr>
          <w:i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5AA8C40F" w14:textId="77777777" w:rsidR="00DD108C" w:rsidRPr="00EB3DF9" w:rsidRDefault="00DD108C" w:rsidP="00EB3DF9">
      <w:pPr>
        <w:tabs>
          <w:tab w:val="clear" w:pos="227"/>
          <w:tab w:val="clear" w:pos="454"/>
          <w:tab w:val="clear" w:pos="680"/>
          <w:tab w:val="decimal" w:pos="540"/>
          <w:tab w:val="left" w:pos="720"/>
        </w:tabs>
        <w:spacing w:line="240" w:lineRule="auto"/>
        <w:ind w:left="540"/>
        <w:jc w:val="both"/>
      </w:pPr>
    </w:p>
    <w:p w14:paraId="177663B2" w14:textId="77777777" w:rsidR="00015D9B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both"/>
        <w:rPr>
          <w:i/>
          <w:iCs/>
        </w:rPr>
      </w:pPr>
      <w:r w:rsidRPr="00EB3DF9">
        <w:rPr>
          <w:i/>
          <w:iCs/>
          <w:cs/>
        </w:rPr>
        <w:t>ผลประโยชน์ระยะสั้นของพนักงาน</w:t>
      </w:r>
    </w:p>
    <w:p w14:paraId="33DB5AE3" w14:textId="77777777" w:rsidR="00801EFF" w:rsidRPr="00EB3DF9" w:rsidRDefault="00801EFF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Cs/>
        </w:rPr>
      </w:pPr>
    </w:p>
    <w:p w14:paraId="013A8B4A" w14:textId="77777777" w:rsidR="009209E7" w:rsidRPr="00EB3DF9" w:rsidRDefault="00986152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Cs/>
        </w:rPr>
      </w:pPr>
      <w:r w:rsidRPr="00EB3DF9">
        <w:rPr>
          <w:i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EB3DF9">
        <w:rPr>
          <w:i/>
          <w:iCs/>
          <w:cs/>
        </w:rPr>
        <w:t xml:space="preserve"> </w:t>
      </w:r>
      <w:r w:rsidRPr="00EB3DF9">
        <w:rPr>
          <w:i/>
          <w:cs/>
        </w:rPr>
        <w:t>หนี้สินรับรู้ด้วยมูลค่าที่คาดว่า</w:t>
      </w:r>
      <w:r w:rsidR="00C14FCF" w:rsidRPr="00EB3DF9">
        <w:rPr>
          <w:i/>
          <w:cs/>
        </w:rPr>
        <w:t>จะจ่ายชำระ หากกลุ่มบริษัท</w:t>
      </w:r>
      <w:r w:rsidRPr="00EB3DF9">
        <w:rPr>
          <w:i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34718B5" w14:textId="77777777" w:rsidR="00434720" w:rsidRPr="00EB3DF9" w:rsidRDefault="0043472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Cs/>
        </w:rPr>
      </w:pPr>
    </w:p>
    <w:p w14:paraId="5D1DB971" w14:textId="77777777" w:rsidR="00244FFB" w:rsidRPr="00EB3DF9" w:rsidRDefault="00387AFF" w:rsidP="00EB3DF9">
      <w:pPr>
        <w:pStyle w:val="BodyText2"/>
        <w:numPr>
          <w:ilvl w:val="1"/>
          <w:numId w:val="3"/>
        </w:numPr>
        <w:tabs>
          <w:tab w:val="decimal" w:pos="540"/>
        </w:tabs>
        <w:ind w:hanging="16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การจ่ายโดยใช้หุ้นเป็นเกณฑ์</w:t>
      </w:r>
    </w:p>
    <w:p w14:paraId="58600B00" w14:textId="77777777" w:rsidR="00244FFB" w:rsidRPr="00EB3DF9" w:rsidRDefault="00244FF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Cs/>
        </w:rPr>
      </w:pPr>
    </w:p>
    <w:p w14:paraId="7792EEDD" w14:textId="298B9CEA" w:rsidR="00986152" w:rsidRPr="00EB3DF9" w:rsidRDefault="00986152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</w:rPr>
      </w:pPr>
      <w:r w:rsidRPr="00EB3DF9">
        <w:rPr>
          <w:i/>
          <w:cs/>
        </w:rPr>
        <w:t>มูลค่ายุติธรรมของสิทธิซื้อ</w:t>
      </w:r>
      <w:r w:rsidR="00A00EE5" w:rsidRPr="00EB3DF9">
        <w:rPr>
          <w:i/>
          <w:cs/>
        </w:rPr>
        <w:t>หุ้น ณ วันที่ให้สิทธิแก่พนักงาน (ชำระด้วยตราสารทุน)</w:t>
      </w:r>
      <w:r w:rsidRPr="00EB3DF9">
        <w:rPr>
          <w:i/>
          <w:cs/>
        </w:rPr>
        <w:t xml:space="preserve">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</w:t>
      </w:r>
      <w:r w:rsidR="00387AFF" w:rsidRPr="00EB3DF9">
        <w:rPr>
          <w:i/>
          <w:cs/>
        </w:rPr>
        <w:t xml:space="preserve">าใช้สิทธิได้อย่างไม่มีเงื่อนไข </w:t>
      </w:r>
      <w:r w:rsidRPr="00EB3DF9">
        <w:rPr>
          <w:i/>
          <w:cs/>
        </w:rPr>
        <w:t>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</w:t>
      </w:r>
      <w:r w:rsidR="00FA32DB" w:rsidRPr="00EB3DF9">
        <w:rPr>
          <w:rFonts w:hint="cs"/>
          <w:i/>
          <w:cs/>
        </w:rPr>
        <w:t xml:space="preserve"> </w:t>
      </w:r>
      <w:r w:rsidRPr="00EB3DF9">
        <w:rPr>
          <w:i/>
          <w:cs/>
        </w:rPr>
        <w:t>ซึ่งเป็นจำนวนที่เดิมเคยรับรู้ตามจำนวนสิทธิซื้อหุ้นที่เข้า</w:t>
      </w:r>
      <w:r w:rsidRPr="00EB3DF9">
        <w:rPr>
          <w:i/>
          <w:cs/>
        </w:rPr>
        <w:lastRenderedPageBreak/>
        <w:t>เงื่อนไขการให้บริการที่เกี่ยวข้องและเงื่อนไขการได้รับสิทธิที่ไม่ใช่เงื่อนไขเรื</w:t>
      </w:r>
      <w:r w:rsidR="00C512AC" w:rsidRPr="00EB3DF9">
        <w:rPr>
          <w:i/>
          <w:cs/>
        </w:rPr>
        <w:t xml:space="preserve">่องตลาดทุน ณ วันที่ได้รับสิทธิ </w:t>
      </w:r>
      <w:r w:rsidRPr="00EB3DF9">
        <w:rPr>
          <w:i/>
          <w:cs/>
        </w:rPr>
        <w:t>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6C0F8995" w14:textId="77777777" w:rsidR="00434720" w:rsidRPr="00EB3DF9" w:rsidRDefault="0043472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Cs/>
        </w:rPr>
      </w:pPr>
    </w:p>
    <w:p w14:paraId="427E248A" w14:textId="6059F959" w:rsidR="00015D9B" w:rsidRPr="00EB3DF9" w:rsidRDefault="004762B0" w:rsidP="00EB3DF9">
      <w:pPr>
        <w:pStyle w:val="BodyText2"/>
        <w:numPr>
          <w:ilvl w:val="1"/>
          <w:numId w:val="3"/>
        </w:numPr>
        <w:tabs>
          <w:tab w:val="decimal" w:pos="540"/>
        </w:tabs>
        <w:ind w:hanging="16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7C4C8B69" w14:textId="77777777" w:rsidR="005C2EFC" w:rsidRPr="00EB3DF9" w:rsidRDefault="005C2EFC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1F8D2DB6" w14:textId="77777777" w:rsidR="00015D9B" w:rsidRPr="00EB3DF9" w:rsidRDefault="004762B0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5C2EFC" w:rsidRPr="00EB3DF9">
        <w:rPr>
          <w:rFonts w:ascii="Angsana New" w:hAnsi="Angsana New" w:hint="cs"/>
          <w:sz w:val="30"/>
          <w:szCs w:val="30"/>
          <w:cs/>
        </w:rPr>
        <w:t>ผูกพัน</w:t>
      </w:r>
      <w:r w:rsidRPr="00EB3DF9">
        <w:rPr>
          <w:rFonts w:ascii="Angsana New" w:hAnsi="Angsana New"/>
          <w:sz w:val="30"/>
          <w:szCs w:val="30"/>
          <w:cs/>
        </w:rPr>
        <w:t>ตามกฎหมาย</w:t>
      </w:r>
      <w:r w:rsidR="005C2EFC" w:rsidRPr="00EB3DF9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EB3DF9">
        <w:rPr>
          <w:rFonts w:ascii="Angsana New"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5C2EFC" w:rsidRPr="00EB3DF9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EB3DF9">
        <w:rPr>
          <w:rFonts w:ascii="Angsana New" w:hAnsi="Angsana New"/>
          <w:sz w:val="30"/>
          <w:szCs w:val="30"/>
          <w:cs/>
        </w:rPr>
        <w:t xml:space="preserve"> และ</w:t>
      </w:r>
      <w:r w:rsidR="004829CC" w:rsidRPr="00EB3DF9">
        <w:rPr>
          <w:rFonts w:ascii="Angsana New" w:hAnsi="Angsana New"/>
          <w:sz w:val="30"/>
          <w:szCs w:val="30"/>
          <w:cs/>
        </w:rPr>
        <w:br/>
      </w:r>
      <w:r w:rsidRPr="00EB3DF9">
        <w:rPr>
          <w:rFonts w:ascii="Angsana New" w:hAnsi="Angsana New"/>
          <w:sz w:val="30"/>
          <w:szCs w:val="30"/>
          <w:cs/>
        </w:rPr>
        <w:t>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FA32DB" w:rsidRPr="00EB3DF9">
        <w:rPr>
          <w:rFonts w:ascii="Angsana New" w:hAnsi="Angsana New" w:hint="cs"/>
          <w:sz w:val="30"/>
          <w:szCs w:val="30"/>
          <w:cs/>
        </w:rPr>
        <w:t>ผูกพัน</w:t>
      </w:r>
      <w:r w:rsidRPr="00EB3DF9">
        <w:rPr>
          <w:rFonts w:ascii="Angsana New" w:hAnsi="Angsana New"/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</w:t>
      </w:r>
      <w:r w:rsidR="00C512AC" w:rsidRPr="00EB3DF9">
        <w:rPr>
          <w:rFonts w:ascii="Angsana New" w:hAnsi="Angsana New"/>
          <w:sz w:val="30"/>
          <w:szCs w:val="30"/>
          <w:cs/>
        </w:rPr>
        <w:t>ปัจจุบันก่อนคำนึงถึงภาษีเงินได้</w:t>
      </w:r>
      <w:r w:rsidRPr="00EB3DF9">
        <w:rPr>
          <w:rFonts w:ascii="Angsana New" w:hAnsi="Angsana New"/>
          <w:sz w:val="30"/>
          <w:szCs w:val="30"/>
          <w:cs/>
        </w:rPr>
        <w:t xml:space="preserve"> เพื่อให้สะท้อนจำนวนที่อาจประเมินได้ในตลาดปัจจุบันซึ่งแปรไปตามเวลาและความเสี่</w:t>
      </w:r>
      <w:r w:rsidR="00C512AC" w:rsidRPr="00EB3DF9">
        <w:rPr>
          <w:rFonts w:ascii="Angsana New" w:hAnsi="Angsana New"/>
          <w:sz w:val="30"/>
          <w:szCs w:val="30"/>
          <w:cs/>
        </w:rPr>
        <w:t xml:space="preserve">ยงที่มีต่อหนี้สิน </w:t>
      </w:r>
      <w:r w:rsidRPr="00EB3DF9">
        <w:rPr>
          <w:rFonts w:ascii="Angsana New" w:hAnsi="Angsana New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61F6E9F" w14:textId="3056DCB4" w:rsidR="00A553E9" w:rsidRPr="00EB3DF9" w:rsidRDefault="00A553E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27E90FD1" w14:textId="47F85CF2" w:rsidR="00441F59" w:rsidRPr="00EB3DF9" w:rsidRDefault="00441F59" w:rsidP="00EB3DF9">
      <w:pPr>
        <w:pStyle w:val="BodyText2"/>
        <w:numPr>
          <w:ilvl w:val="1"/>
          <w:numId w:val="3"/>
        </w:numPr>
        <w:tabs>
          <w:tab w:val="decimal" w:pos="540"/>
        </w:tabs>
        <w:ind w:hanging="16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34F83155" w14:textId="77777777" w:rsidR="00B21ECC" w:rsidRPr="00EB3DF9" w:rsidRDefault="00B21ECC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55B3056" w14:textId="6E118E8C" w:rsidR="00441F59" w:rsidRPr="00EB3DF9" w:rsidRDefault="00B21ECC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157EA101" w14:textId="77777777" w:rsidR="00441F59" w:rsidRPr="00EB3DF9" w:rsidRDefault="00441F59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5F35797" w14:textId="1832D510" w:rsidR="00441F59" w:rsidRPr="00EB3DF9" w:rsidRDefault="00441F59" w:rsidP="00EB3DF9">
      <w:pPr>
        <w:pStyle w:val="block"/>
        <w:numPr>
          <w:ilvl w:val="0"/>
          <w:numId w:val="6"/>
        </w:numPr>
        <w:tabs>
          <w:tab w:val="decimal" w:pos="540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EB3DF9">
        <w:rPr>
          <w:rFonts w:ascii="Angsana New" w:hAnsi="Angsana New"/>
          <w:sz w:val="30"/>
          <w:szCs w:val="30"/>
          <w:lang w:val="en-US" w:bidi="th-TH"/>
        </w:rPr>
        <w:t>1</w:t>
      </w:r>
      <w:r w:rsidRPr="00EB3DF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B21ECC" w:rsidRPr="00EB3DF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B21ECC" w:rsidRPr="00EB3DF9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374067C" w14:textId="71247A10" w:rsidR="00441F59" w:rsidRPr="00EB3DF9" w:rsidRDefault="00441F59" w:rsidP="00EB3DF9">
      <w:pPr>
        <w:pStyle w:val="block"/>
        <w:numPr>
          <w:ilvl w:val="0"/>
          <w:numId w:val="6"/>
        </w:numPr>
        <w:tabs>
          <w:tab w:val="decimal" w:pos="540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ab/>
        <w:t>ข้อมูลระดับ</w:t>
      </w:r>
      <w:r w:rsidRPr="00EB3DF9">
        <w:rPr>
          <w:rFonts w:ascii="Angsana New" w:hAnsi="Angsana New"/>
          <w:sz w:val="30"/>
          <w:szCs w:val="30"/>
          <w:lang w:bidi="th-TH"/>
        </w:rPr>
        <w:t xml:space="preserve"> 2</w:t>
      </w:r>
      <w:r w:rsidRPr="00EB3DF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B21ECC" w:rsidRPr="00EB3DF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B21ECC" w:rsidRPr="00EB3DF9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25299997" w14:textId="785ACABC" w:rsidR="00441F59" w:rsidRPr="00EB3DF9" w:rsidRDefault="00441F59" w:rsidP="00EB3DF9">
      <w:pPr>
        <w:pStyle w:val="block"/>
        <w:numPr>
          <w:ilvl w:val="0"/>
          <w:numId w:val="6"/>
        </w:numPr>
        <w:tabs>
          <w:tab w:val="decimal" w:pos="540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EB3DF9">
        <w:rPr>
          <w:rFonts w:ascii="Angsana New" w:hAnsi="Angsana New"/>
          <w:sz w:val="30"/>
          <w:szCs w:val="30"/>
          <w:cs/>
          <w:lang w:bidi="th-TH"/>
        </w:rPr>
        <w:t>ระดับ</w:t>
      </w:r>
      <w:r w:rsidRPr="00EB3DF9">
        <w:rPr>
          <w:rFonts w:ascii="Angsana New" w:hAnsi="Angsana New"/>
          <w:sz w:val="30"/>
          <w:szCs w:val="30"/>
          <w:lang w:bidi="th-TH"/>
        </w:rPr>
        <w:t xml:space="preserve"> 3</w:t>
      </w:r>
      <w:r w:rsidR="00B21ECC" w:rsidRPr="00EB3DF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EB3DF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B21ECC" w:rsidRPr="00EB3DF9">
        <w:rPr>
          <w:rFonts w:ascii="Angsana New" w:hAnsi="Angsana New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E208429" w14:textId="77777777" w:rsidR="00B21ECC" w:rsidRPr="00EB3DF9" w:rsidRDefault="00B21ECC" w:rsidP="00EB3DF9">
      <w:pPr>
        <w:pStyle w:val="block"/>
        <w:tabs>
          <w:tab w:val="decimal" w:pos="540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968A4EA" w14:textId="11240A61" w:rsidR="00A553E9" w:rsidRPr="00EB3DF9" w:rsidRDefault="00B21ECC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EAEF56B" w14:textId="0909DCF8" w:rsidR="00462D2A" w:rsidRPr="00EB3DF9" w:rsidRDefault="00462D2A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A6EDA6D" w14:textId="69BE7A9C" w:rsidR="00462D2A" w:rsidRPr="00EB3DF9" w:rsidRDefault="00462D2A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B72ABE8" w14:textId="0939B914" w:rsidR="00462D2A" w:rsidRPr="00EB3DF9" w:rsidRDefault="00462D2A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67DE6EC" w14:textId="2710971F" w:rsidR="00462D2A" w:rsidRPr="00EB3DF9" w:rsidRDefault="00462D2A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2823A42" w14:textId="1901C015" w:rsidR="00462D2A" w:rsidRPr="00EB3DF9" w:rsidRDefault="00462D2A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7332B1C1" w14:textId="77777777" w:rsidR="00462D2A" w:rsidRPr="00EB3DF9" w:rsidRDefault="00462D2A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7EE37285" w14:textId="3AB5BEE2" w:rsidR="00015D9B" w:rsidRPr="00EB3DF9" w:rsidRDefault="004762B0" w:rsidP="00EB3DF9">
      <w:pPr>
        <w:pStyle w:val="BodyText2"/>
        <w:numPr>
          <w:ilvl w:val="1"/>
          <w:numId w:val="3"/>
        </w:numPr>
        <w:tabs>
          <w:tab w:val="decimal" w:pos="540"/>
        </w:tabs>
        <w:ind w:hanging="16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ทุนเรือนหุ้น</w:t>
      </w:r>
    </w:p>
    <w:p w14:paraId="76AD5153" w14:textId="77777777" w:rsidR="00015D9B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  <w:lang w:val="th-TH"/>
        </w:rPr>
      </w:pPr>
      <w:r w:rsidRPr="00EB3DF9">
        <w:rPr>
          <w:cs/>
          <w:lang w:val="th-TH"/>
        </w:rPr>
        <w:tab/>
      </w:r>
    </w:p>
    <w:p w14:paraId="7215C47A" w14:textId="77777777" w:rsidR="00015D9B" w:rsidRPr="00EB3DF9" w:rsidRDefault="004762B0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B3DF9">
        <w:rPr>
          <w:rFonts w:ascii="Angsana New" w:hAnsi="Angsana New"/>
          <w:sz w:val="30"/>
          <w:szCs w:val="30"/>
          <w:cs/>
        </w:rPr>
        <w:tab/>
      </w:r>
      <w:r w:rsidR="002E5791" w:rsidRPr="00EB3DF9">
        <w:rPr>
          <w:rFonts w:ascii="Angsana New" w:hAnsi="Angsana New"/>
          <w:sz w:val="30"/>
          <w:szCs w:val="30"/>
          <w:cs/>
        </w:rPr>
        <w:tab/>
      </w:r>
      <w:r w:rsidRPr="00EB3DF9">
        <w:rPr>
          <w:rFonts w:ascii="Angsana New" w:hAnsi="Angsana New"/>
          <w:i/>
          <w:iCs/>
          <w:sz w:val="30"/>
          <w:szCs w:val="30"/>
          <w:cs/>
        </w:rPr>
        <w:t>หุ้นสามัญ</w:t>
      </w:r>
    </w:p>
    <w:p w14:paraId="481F68BE" w14:textId="77777777" w:rsidR="00015D9B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  <w:lang w:val="th-TH"/>
        </w:rPr>
      </w:pPr>
      <w:r w:rsidRPr="00EB3DF9">
        <w:rPr>
          <w:cs/>
          <w:lang w:val="th-TH"/>
        </w:rPr>
        <w:tab/>
      </w:r>
      <w:r w:rsidRPr="00EB3DF9">
        <w:rPr>
          <w:cs/>
          <w:lang w:val="th-TH"/>
        </w:rPr>
        <w:tab/>
      </w:r>
    </w:p>
    <w:p w14:paraId="78021491" w14:textId="1EABCF49" w:rsidR="004C5CA0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  <w:lang w:val="th-TH"/>
        </w:rPr>
      </w:pPr>
      <w:r w:rsidRPr="00EB3DF9">
        <w:rPr>
          <w:cs/>
          <w:lang w:val="th-TH"/>
        </w:rPr>
        <w:t>หุ้นสามัญจัดประเภทเป็นทุน ต้นทุนส่วนเพิ่มที่เกี่ยวข้องโดยตรงกับการออกหุ้นสามัญ</w:t>
      </w:r>
      <w:r w:rsidR="00A105D8" w:rsidRPr="00EB3DF9">
        <w:rPr>
          <w:rFonts w:hint="cs"/>
          <w:cs/>
          <w:lang w:val="th-TH"/>
        </w:rPr>
        <w:t>รับรู้เป็นรายการหักจากส่วนของทุน</w:t>
      </w:r>
    </w:p>
    <w:p w14:paraId="1E3AC82E" w14:textId="77777777" w:rsidR="00462D2A" w:rsidRPr="00EB3DF9" w:rsidRDefault="00462D2A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  <w:lang w:val="th-TH"/>
        </w:rPr>
      </w:pPr>
    </w:p>
    <w:p w14:paraId="0CF98CA8" w14:textId="3874276C" w:rsidR="004F7DDC" w:rsidRPr="00EB3DF9" w:rsidRDefault="004F7DDC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 w:hint="cs"/>
          <w:i/>
          <w:iCs/>
          <w:sz w:val="30"/>
          <w:szCs w:val="30"/>
          <w:cs/>
        </w:rPr>
        <w:t>หุ้นทุนซื้อคืน</w:t>
      </w:r>
    </w:p>
    <w:p w14:paraId="55470353" w14:textId="77777777" w:rsidR="004F7DDC" w:rsidRPr="00EB3DF9" w:rsidRDefault="004F7DDC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  <w:lang w:val="th-TH"/>
        </w:rPr>
      </w:pPr>
      <w:r w:rsidRPr="00EB3DF9">
        <w:rPr>
          <w:cs/>
          <w:lang w:val="th-TH"/>
        </w:rPr>
        <w:tab/>
      </w:r>
    </w:p>
    <w:p w14:paraId="114D9BB2" w14:textId="4D829837" w:rsidR="004F7DDC" w:rsidRPr="00EB3DF9" w:rsidRDefault="00B21ECC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45A3799F" w14:textId="7A89D066" w:rsidR="00C448E6" w:rsidRPr="00EB3DF9" w:rsidRDefault="00C448E6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7CB4F747" w14:textId="729FC551" w:rsidR="00C448E6" w:rsidRPr="00EB3DF9" w:rsidRDefault="00C448E6" w:rsidP="00EB3DF9">
      <w:pPr>
        <w:pStyle w:val="BodyText2"/>
        <w:numPr>
          <w:ilvl w:val="1"/>
          <w:numId w:val="3"/>
        </w:numPr>
        <w:tabs>
          <w:tab w:val="decimal" w:pos="540"/>
        </w:tabs>
        <w:ind w:hanging="16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หุ้นกู้</w:t>
      </w:r>
      <w:r w:rsidR="00B941AF" w:rsidRPr="00EB3DF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ด้อยสิทธิ</w:t>
      </w: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ที่มีลักษณะคล้ายทุน</w:t>
      </w:r>
    </w:p>
    <w:p w14:paraId="457F4CDD" w14:textId="77777777" w:rsidR="00C448E6" w:rsidRPr="00EB3DF9" w:rsidRDefault="00C448E6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  <w:lang w:val="th-TH"/>
        </w:rPr>
      </w:pPr>
      <w:r w:rsidRPr="00EB3DF9">
        <w:rPr>
          <w:cs/>
          <w:lang w:val="th-TH"/>
        </w:rPr>
        <w:tab/>
      </w:r>
    </w:p>
    <w:p w14:paraId="3FB48DAE" w14:textId="514B158E" w:rsidR="00C448E6" w:rsidRPr="00EB3DF9" w:rsidRDefault="00C448E6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หุ้นกู้</w:t>
      </w:r>
      <w:r w:rsidR="00B941AF" w:rsidRPr="00EB3DF9">
        <w:rPr>
          <w:rFonts w:hint="cs"/>
          <w:cs/>
        </w:rPr>
        <w:t>ด้อยสิทธิ</w:t>
      </w:r>
      <w:r w:rsidRPr="00EB3DF9">
        <w:rPr>
          <w:cs/>
        </w:rPr>
        <w:t>ที่มีลักษณะคล้ายทุนรับรู้ในส่วนของผู้ถือหุ้น เมื่อกลุ่ม</w:t>
      </w:r>
      <w:r w:rsidR="00B941AF" w:rsidRPr="00EB3DF9">
        <w:rPr>
          <w:rFonts w:hint="cs"/>
          <w:cs/>
        </w:rPr>
        <w:t>บริษัท</w:t>
      </w:r>
      <w:r w:rsidRPr="00EB3DF9">
        <w:rPr>
          <w:cs/>
        </w:rPr>
        <w:t>มีสิทธิและดุลยพินิจแต่เพียงผู้เดียว</w:t>
      </w:r>
      <w:r w:rsidR="00677669" w:rsidRPr="00EB3DF9">
        <w:br/>
      </w:r>
      <w:r w:rsidRPr="00EB3DF9">
        <w:rPr>
          <w:cs/>
        </w:rPr>
        <w:t>ในการไถ่ถอนหุ้นกู้ก่อนกำหนดตามเงื่อนไขที่ระบุไว้ในข้อกำหนดหุ้นกู้ และมีสิทธิเลื่อนการจ่ายชำระดอกเบี้ยและดอกเบี้ยสะสมค้างชำระโดยไม่จำกัดระยะเวลาและจำนวนครั้ง และการจ่ายชำระดอกเบี้ยนั้นข</w:t>
      </w:r>
      <w:r w:rsidR="00B941AF" w:rsidRPr="00EB3DF9">
        <w:rPr>
          <w:cs/>
        </w:rPr>
        <w:t>ึ้นอยู่กับดุลยพินิจของกลุ่มบริษัท</w:t>
      </w:r>
      <w:r w:rsidRPr="00EB3DF9">
        <w:rPr>
          <w:cs/>
        </w:rPr>
        <w:t xml:space="preserve"> ดังนั้นการจ่ายชำระดอกเบี้ยจะถือเสมือนการจ่ายเงินปันผลและจะรับรู้โดยตรงในส่วนของผู้ถือหุ้นเมื่อมีภาระในการจ่ายชำระดอกเบี้ยเกิดขึ้น การจ่ายชำระดอกเบี้ยรับรู้ในงบกระแสเงินสดในลักษณะเดียวกันกับการจ่ายเงินปันผลให้แก่ผู้ถือหุ้นสามัญ</w:t>
      </w:r>
    </w:p>
    <w:p w14:paraId="4C1E9694" w14:textId="501E43C8" w:rsidR="00434720" w:rsidRPr="00EB3DF9" w:rsidRDefault="0043472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41B3CE7" w14:textId="13FC3D51" w:rsidR="00462D2A" w:rsidRPr="00EB3DF9" w:rsidRDefault="00462D2A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EC90645" w14:textId="1102679A" w:rsidR="00462D2A" w:rsidRPr="00EB3DF9" w:rsidRDefault="00462D2A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244D2CF4" w14:textId="3FC25459" w:rsidR="00462D2A" w:rsidRPr="00EB3DF9" w:rsidRDefault="00462D2A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1D2AADA8" w14:textId="0954B8E9" w:rsidR="00462D2A" w:rsidRPr="00EB3DF9" w:rsidRDefault="00462D2A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124682F0" w14:textId="3619DED2" w:rsidR="00462D2A" w:rsidRPr="00EB3DF9" w:rsidRDefault="00462D2A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1985E985" w14:textId="77777777" w:rsidR="00462D2A" w:rsidRPr="00EB3DF9" w:rsidRDefault="00462D2A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A190EBA" w14:textId="0ED6AB46" w:rsidR="00015D9B" w:rsidRPr="00EB3DF9" w:rsidRDefault="004762B0" w:rsidP="00EB3DF9">
      <w:pPr>
        <w:pStyle w:val="BodyText2"/>
        <w:numPr>
          <w:ilvl w:val="1"/>
          <w:numId w:val="3"/>
        </w:numPr>
        <w:tabs>
          <w:tab w:val="decimal" w:pos="540"/>
        </w:tabs>
        <w:ind w:hanging="16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รายได้</w:t>
      </w:r>
    </w:p>
    <w:p w14:paraId="5C2610EA" w14:textId="77777777" w:rsidR="00434720" w:rsidRPr="00EB3DF9" w:rsidRDefault="0043472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2C38D0C1" w14:textId="30DBDB65" w:rsidR="00434720" w:rsidRPr="00EB3DF9" w:rsidRDefault="0043472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</w:t>
      </w:r>
      <w:r w:rsidRPr="00EB3DF9">
        <w:rPr>
          <w:cs/>
        </w:rPr>
        <w:br/>
        <w:t>คาดว่าจะมีสิทธิได้รับซึ่งไม่รวมจำนวนเงินที่เก็บแทนบุคคลที่สาม ภาษีมูลค่าเพิ่ม</w:t>
      </w:r>
      <w:r w:rsidRPr="00EB3DF9">
        <w:rPr>
          <w:rFonts w:hint="cs"/>
          <w:cs/>
        </w:rPr>
        <w:t xml:space="preserve"> </w:t>
      </w:r>
      <w:r w:rsidRPr="00EB3DF9">
        <w:rPr>
          <w:cs/>
        </w:rPr>
        <w:t>และแสดงสุทธิจากส่วนลดการค้าและส่วนลดตามปริมาณ</w:t>
      </w:r>
    </w:p>
    <w:p w14:paraId="64C42C63" w14:textId="7D7C7A71" w:rsidR="00434720" w:rsidRPr="00EB3DF9" w:rsidRDefault="0043472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2B724F91" w14:textId="55CD0430" w:rsidR="00434720" w:rsidRPr="00EB3DF9" w:rsidRDefault="0043472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  <w:r w:rsidRPr="00EB3DF9">
        <w:rPr>
          <w:i/>
          <w:iCs/>
          <w:cs/>
        </w:rPr>
        <w:t>การขายสินค้าและบริการ</w:t>
      </w:r>
    </w:p>
    <w:p w14:paraId="07C486C5" w14:textId="24EA248C" w:rsidR="00434720" w:rsidRPr="00EB3DF9" w:rsidRDefault="0043472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588E148" w14:textId="37BAFEBD" w:rsidR="00434720" w:rsidRPr="00EB3DF9" w:rsidRDefault="006B628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22670462" w14:textId="0F15DC2E" w:rsidR="00434720" w:rsidRPr="00EB3DF9" w:rsidRDefault="0043472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4AC7B45" w14:textId="17C6A6A0" w:rsidR="006B6280" w:rsidRPr="00EB3DF9" w:rsidRDefault="006B628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สำหรับสัญญาที่มีการรวมการขายสินค้าและบริการเข้าด้วยกัน กลุ่มบริษัทบันทึกสินค้าและบริการแยกจากกัน หากสินค้าและบริการดังกล่าวแตกต่างกัน (เช่น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) หรือมีการให้บริการหลายๆ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กลุ่มบริษัทขายสินค้าและบริการเป็นเอกเทศแยกต่างหาก</w:t>
      </w:r>
    </w:p>
    <w:p w14:paraId="4BB220E7" w14:textId="77777777" w:rsidR="006B6280" w:rsidRPr="00EB3DF9" w:rsidRDefault="006B628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0BA51058" w14:textId="77777777" w:rsidR="006B6280" w:rsidRPr="00EB3DF9" w:rsidRDefault="006B6280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 w:firstLine="1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/>
          <w:i/>
          <w:iCs/>
          <w:sz w:val="30"/>
          <w:szCs w:val="30"/>
          <w:cs/>
        </w:rPr>
        <w:t>รายได้ค่าขายไฟฟ้า</w:t>
      </w:r>
    </w:p>
    <w:p w14:paraId="5670ABF3" w14:textId="77777777" w:rsidR="006B6280" w:rsidRPr="00EB3DF9" w:rsidRDefault="006B628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B817B05" w14:textId="77777777" w:rsidR="006B6280" w:rsidRPr="00EB3DF9" w:rsidRDefault="006B628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รายได้จากการขายกระแสไฟฟ้าจะรับรู้ในงบกำไรขาดทุนตามจำนวนหน่วยวัดที่ส่งด้วยอัตราที่กำหนดไว้ รายได้</w:t>
      </w:r>
      <w:r w:rsidRPr="00EB3DF9">
        <w:rPr>
          <w:cs/>
        </w:rPr>
        <w:br/>
        <w:t>จากการขายกระแสไฟฟ้า</w:t>
      </w:r>
      <w:r w:rsidRPr="00EB3DF9">
        <w:rPr>
          <w:rFonts w:hint="cs"/>
          <w:cs/>
        </w:rPr>
        <w:t>สำหรับบางกิจการในประเทศไทย</w:t>
      </w:r>
      <w:r w:rsidRPr="00EB3DF9">
        <w:rPr>
          <w:cs/>
        </w:rPr>
        <w:t>จะได้รับส่วนเพิ่ม ("</w:t>
      </w:r>
      <w:r w:rsidRPr="00EB3DF9">
        <w:t>ADDER</w:t>
      </w:r>
      <w:r w:rsidRPr="00EB3DF9">
        <w:rPr>
          <w:cs/>
        </w:rPr>
        <w:t xml:space="preserve">") นับจากวันเริ่มต้นขายไฟฟ้าเชิงพาณิชย์ เป็นระยะเวลา </w:t>
      </w:r>
      <w:r w:rsidRPr="00EB3DF9">
        <w:t>10</w:t>
      </w:r>
      <w:r w:rsidRPr="00EB3DF9">
        <w:rPr>
          <w:cs/>
        </w:rPr>
        <w:t xml:space="preserve"> ปี หลังจากนั้น รายได้จากการขายกระแสไฟฟ้าจะได้รับในอัตราปกติ</w:t>
      </w:r>
    </w:p>
    <w:p w14:paraId="71593E50" w14:textId="77777777" w:rsidR="006B6280" w:rsidRPr="00EB3DF9" w:rsidRDefault="006B628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7B8788E" w14:textId="77777777" w:rsidR="006B6280" w:rsidRPr="00EB3DF9" w:rsidRDefault="006B628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i/>
          <w:iCs/>
        </w:rPr>
      </w:pPr>
      <w:r w:rsidRPr="00EB3DF9">
        <w:rPr>
          <w:i/>
          <w:iCs/>
          <w:cs/>
        </w:rPr>
        <w:t xml:space="preserve">รายได้ค่าขายไอน้ำตามสัญญา </w:t>
      </w:r>
      <w:r w:rsidRPr="00EB3DF9">
        <w:rPr>
          <w:i/>
          <w:iCs/>
        </w:rPr>
        <w:t>minimum take or pay</w:t>
      </w:r>
    </w:p>
    <w:p w14:paraId="4AF58BDE" w14:textId="77777777" w:rsidR="006B6280" w:rsidRPr="00EB3DF9" w:rsidRDefault="006B628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</w:pPr>
    </w:p>
    <w:p w14:paraId="4903AAE6" w14:textId="77777777" w:rsidR="006B6280" w:rsidRPr="00EB3DF9" w:rsidRDefault="006B628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</w:pPr>
      <w:r w:rsidRPr="00EB3DF9">
        <w:rPr>
          <w:cs/>
        </w:rPr>
        <w:t xml:space="preserve">สำหรับการขายไอน้ำตามสัญญา </w:t>
      </w:r>
      <w:r w:rsidRPr="00EB3DF9">
        <w:t xml:space="preserve">minimum take or pay </w:t>
      </w:r>
      <w:r w:rsidRPr="00EB3DF9">
        <w:rPr>
          <w:cs/>
        </w:rPr>
        <w:t xml:space="preserve">ของบริษัทในกลุ่มบริษัทร่วมในอินโดนีเซีย การรับรู้รายได้ตามมาตรฐานรายงานทางการเงินฉบับที่ </w:t>
      </w:r>
      <w:r w:rsidRPr="00EB3DF9">
        <w:t xml:space="preserve">15 </w:t>
      </w:r>
      <w:r w:rsidRPr="00EB3DF9">
        <w:rPr>
          <w:cs/>
        </w:rPr>
        <w:t>จะรับรู้เมื่อกิจการได้ปฏิบัติตามภาระแล้วเสร็จ</w:t>
      </w:r>
    </w:p>
    <w:p w14:paraId="2CC01EEF" w14:textId="228A750A" w:rsidR="006B6280" w:rsidRPr="00EB3DF9" w:rsidRDefault="006B628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4B8D527" w14:textId="31D60ED0" w:rsidR="00AC5790" w:rsidRPr="00EB3DF9" w:rsidRDefault="00AC579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7C030CA3" w14:textId="77777777" w:rsidR="00AC5790" w:rsidRPr="00EB3DF9" w:rsidRDefault="00AC579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616F8772" w14:textId="77777777" w:rsidR="006B6280" w:rsidRPr="00EB3DF9" w:rsidRDefault="006B6280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/>
          <w:i/>
          <w:iCs/>
          <w:sz w:val="30"/>
          <w:szCs w:val="30"/>
          <w:cs/>
        </w:rPr>
        <w:lastRenderedPageBreak/>
        <w:t>รายได้ค่าสิทธิดำเนินการ</w:t>
      </w:r>
    </w:p>
    <w:p w14:paraId="0EAC0B57" w14:textId="77777777" w:rsidR="006B6280" w:rsidRPr="00EB3DF9" w:rsidRDefault="006B628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793BC3CC" w14:textId="77777777" w:rsidR="006B6280" w:rsidRPr="00EB3DF9" w:rsidRDefault="006B628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บริษัทรับรู้รายได้ค่าสิทธิดำเนินการตามระยะเวลาการให้ใช้สิทธิซึ่งเป็นไปตามเงื่อนไขและข้อตกลงในสัญญา</w:t>
      </w:r>
    </w:p>
    <w:p w14:paraId="2EF8AB52" w14:textId="514EEB9D" w:rsidR="00490143" w:rsidRPr="00EB3DF9" w:rsidRDefault="00490143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2EEDDA5C" w14:textId="56B3134F" w:rsidR="00330DAB" w:rsidRPr="00EB3DF9" w:rsidRDefault="00330DAB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/>
          <w:i/>
          <w:iCs/>
          <w:sz w:val="30"/>
          <w:szCs w:val="30"/>
          <w:cs/>
        </w:rPr>
        <w:t>โปรแกรมสิทธิพิเศษแก่ลูกค้า</w:t>
      </w:r>
    </w:p>
    <w:p w14:paraId="75DED6C2" w14:textId="77777777" w:rsidR="00330DAB" w:rsidRPr="00EB3DF9" w:rsidRDefault="00330DA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1E377FB" w14:textId="3DACA515" w:rsidR="00F001F6" w:rsidRPr="00EB3DF9" w:rsidRDefault="0067766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 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099E129C" w14:textId="77777777" w:rsidR="00677669" w:rsidRPr="00EB3DF9" w:rsidRDefault="0067766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C5139AA" w14:textId="1051D1CF" w:rsidR="008E5372" w:rsidRPr="00EB3DF9" w:rsidRDefault="008E5372" w:rsidP="00EB3DF9">
      <w:pPr>
        <w:pStyle w:val="BodyText2"/>
        <w:numPr>
          <w:ilvl w:val="1"/>
          <w:numId w:val="3"/>
        </w:numPr>
        <w:tabs>
          <w:tab w:val="decimal" w:pos="540"/>
        </w:tabs>
        <w:ind w:hanging="16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รายได้ค่าเช่า</w:t>
      </w:r>
    </w:p>
    <w:p w14:paraId="106AFC35" w14:textId="0B8C736A" w:rsidR="008E5372" w:rsidRPr="00EB3DF9" w:rsidRDefault="008E5372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6346620" w14:textId="357E78E2" w:rsidR="008E5372" w:rsidRPr="00EB3DF9" w:rsidRDefault="008E5372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748BAE12" w14:textId="77777777" w:rsidR="00B218C2" w:rsidRPr="00EB3DF9" w:rsidRDefault="00B218C2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64FF779" w14:textId="631DFC75" w:rsidR="00EC644D" w:rsidRPr="00EB3DF9" w:rsidRDefault="00EC644D" w:rsidP="00EB3DF9">
      <w:pPr>
        <w:pStyle w:val="BodyText2"/>
        <w:numPr>
          <w:ilvl w:val="1"/>
          <w:numId w:val="3"/>
        </w:numPr>
        <w:tabs>
          <w:tab w:val="decimal" w:pos="540"/>
        </w:tabs>
        <w:ind w:hanging="16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รายได้การลงทุน</w:t>
      </w:r>
    </w:p>
    <w:p w14:paraId="6BEF06D2" w14:textId="0D015628" w:rsidR="00EC644D" w:rsidRPr="00EB3DF9" w:rsidRDefault="00EC644D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DF02D06" w14:textId="77777777" w:rsidR="00F001F6" w:rsidRPr="00EB3DF9" w:rsidRDefault="00F001F6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EB3DF9">
        <w:rPr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โดยเงินปันผลรับบันทึกในกำไรหรือขาดทุนในวันที่กลุ่มบริษัทมีสิทธิได้รับเงินปันผล และดอกเบี้ยรับบันทึกในกำไร</w:t>
      </w:r>
      <w:r w:rsidRPr="00EB3DF9">
        <w:rPr>
          <w:rFonts w:hint="cs"/>
          <w:cs/>
        </w:rPr>
        <w:t>หรือ</w:t>
      </w:r>
      <w:r w:rsidRPr="00EB3DF9">
        <w:rPr>
          <w:cs/>
        </w:rPr>
        <w:t>ขาดทุนตามเกณฑ์คงค้าง</w:t>
      </w:r>
    </w:p>
    <w:p w14:paraId="611A02F4" w14:textId="77777777" w:rsidR="00F001F6" w:rsidRPr="00EB3DF9" w:rsidRDefault="00F001F6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1D769457" w14:textId="06200AEE" w:rsidR="00015D9B" w:rsidRPr="00EB3DF9" w:rsidRDefault="004762B0" w:rsidP="00EB3DF9">
      <w:pPr>
        <w:pStyle w:val="BodyText2"/>
        <w:numPr>
          <w:ilvl w:val="1"/>
          <w:numId w:val="3"/>
        </w:numPr>
        <w:tabs>
          <w:tab w:val="decimal" w:pos="540"/>
        </w:tabs>
        <w:ind w:hanging="16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ต้นทุนทางการเงิน</w:t>
      </w:r>
    </w:p>
    <w:p w14:paraId="69258127" w14:textId="77777777" w:rsidR="00015D9B" w:rsidRPr="00EB3DF9" w:rsidRDefault="00015D9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5ED8B42B" w14:textId="6BBA6308" w:rsidR="00CD1BF8" w:rsidRPr="00EB3DF9" w:rsidRDefault="00CD1BF8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ต้นทุนทางการเงินประกอบด้วยดอกเบี้ยจ่ายของเงินกู้ยืมและประมาณการหนี้สินส่วนที่เพิ่มขึ้นเนื่องจากเวลาที่ผ่านไป และสิ่งตอบแทนที่คาด</w:t>
      </w:r>
      <w:r w:rsidR="00C512AC" w:rsidRPr="00EB3DF9">
        <w:rPr>
          <w:cs/>
        </w:rPr>
        <w:t>ว่าจะต้องจ่าย</w:t>
      </w:r>
    </w:p>
    <w:p w14:paraId="120301D9" w14:textId="77777777" w:rsidR="00677669" w:rsidRPr="00EB3DF9" w:rsidRDefault="0067766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145C7937" w14:textId="33574E47" w:rsidR="00CD1BF8" w:rsidRPr="00EB3DF9" w:rsidRDefault="00CD1BF8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ต้นทุนการกู้ยืมที่ไม่ได้เกี่ยวกับการได้มา การก่อสร้างหรือ การผลิตสินทรัพย์ที่เข้าเงื่อนไข รับรู้ในกำไรหรือขาดทุน โดยใช้วิธีอัตราดอกเบี้ยที่แท้จริง</w:t>
      </w:r>
    </w:p>
    <w:p w14:paraId="3AA2FB36" w14:textId="77777777" w:rsidR="00936856" w:rsidRPr="00EB3DF9" w:rsidRDefault="00936856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198C245B" w14:textId="77777777" w:rsidR="00015D9B" w:rsidRPr="00EB3DF9" w:rsidRDefault="004762B0" w:rsidP="00EB3DF9">
      <w:pPr>
        <w:pStyle w:val="BodyText2"/>
        <w:numPr>
          <w:ilvl w:val="1"/>
          <w:numId w:val="3"/>
        </w:numPr>
        <w:tabs>
          <w:tab w:val="decimal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สัญญาเช่าดำเนินงาน </w:t>
      </w:r>
    </w:p>
    <w:p w14:paraId="305B7374" w14:textId="77777777" w:rsidR="00015D9B" w:rsidRPr="00EB3DF9" w:rsidRDefault="00015D9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F68EC0D" w14:textId="413CFB3C" w:rsidR="00015D9B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 ประโยชน์ที่ได้รับตามสัญญาเช่าจะรับรู้ในกำไรหรือขาดทุนเป็นส่วนหนึ่งของค่าเช่าทั</w:t>
      </w:r>
      <w:r w:rsidR="00C512AC" w:rsidRPr="00EB3DF9">
        <w:rPr>
          <w:cs/>
        </w:rPr>
        <w:t>้งสิ้นตามสัญญาตลอดอายุสัญญาเช่า</w:t>
      </w:r>
    </w:p>
    <w:p w14:paraId="5B7F1638" w14:textId="77777777" w:rsidR="00D37643" w:rsidRPr="00EB3DF9" w:rsidRDefault="00D37643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7695A067" w14:textId="77777777" w:rsidR="00EB0707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ค่าเช่าที่อาจเกิดขึ้นนำมารวมคำนวณจำนวนเงินขั้นต่ำที่ต้องจ่ายตามระยะเวลาที่คงเหลือของสัญญาเช่า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</w:t>
      </w:r>
      <w:r w:rsidR="00C512AC" w:rsidRPr="00EB3DF9">
        <w:rPr>
          <w:cs/>
        </w:rPr>
        <w:t>า</w:t>
      </w:r>
    </w:p>
    <w:p w14:paraId="77D9B56C" w14:textId="77777777" w:rsidR="00462D2A" w:rsidRPr="00EB3DF9" w:rsidRDefault="00462D2A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1DE14BDB" w14:textId="662340C0" w:rsidR="00015D9B" w:rsidRPr="00EB3DF9" w:rsidRDefault="004762B0" w:rsidP="00EB3DF9">
      <w:pPr>
        <w:pStyle w:val="BodyText2"/>
        <w:numPr>
          <w:ilvl w:val="1"/>
          <w:numId w:val="3"/>
        </w:numPr>
        <w:tabs>
          <w:tab w:val="decimal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6727D1BF" w14:textId="77777777" w:rsidR="00015D9B" w:rsidRPr="00EB3DF9" w:rsidRDefault="00015D9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7DA66745" w14:textId="77777777" w:rsidR="00015D9B" w:rsidRPr="00EB3DF9" w:rsidRDefault="005E39C5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73D4CEEE" w14:textId="77777777" w:rsidR="005E39C5" w:rsidRPr="00EB3DF9" w:rsidRDefault="005E39C5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6136CE2" w14:textId="77777777" w:rsidR="00015D9B" w:rsidRPr="00EB3DF9" w:rsidRDefault="005E39C5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Pr="00EB3DF9">
        <w:rPr>
          <w:rFonts w:hint="cs"/>
          <w:cs/>
        </w:rPr>
        <w:t xml:space="preserve"> </w:t>
      </w:r>
      <w:r w:rsidRPr="00EB3DF9">
        <w:rPr>
          <w:cs/>
        </w:rPr>
        <w:t>ๆ</w:t>
      </w:r>
    </w:p>
    <w:p w14:paraId="7244EDA5" w14:textId="77777777" w:rsidR="00015D9B" w:rsidRPr="00EB3DF9" w:rsidRDefault="00015D9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95DC116" w14:textId="77777777" w:rsidR="00015D9B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C512AC" w:rsidRPr="00EB3DF9">
        <w:rPr>
          <w:cs/>
        </w:rPr>
        <w:t xml:space="preserve">ที่ใช้เพื่อความมุ่งหมายทางภาษี </w:t>
      </w:r>
      <w:r w:rsidRPr="00EB3DF9">
        <w:rPr>
          <w:cs/>
        </w:rPr>
        <w:t>ภาษีเงินได้รอการตัดบัญชีจะไม่ถูกรับรู้เมื่อเ</w:t>
      </w:r>
      <w:r w:rsidR="00C512AC" w:rsidRPr="00EB3DF9">
        <w:rPr>
          <w:cs/>
        </w:rPr>
        <w:t>กิดจากผลแตกต่างชั่วคราวต่อไปนี้</w:t>
      </w:r>
      <w:r w:rsidRPr="00EB3DF9">
        <w:rPr>
          <w:cs/>
        </w:rPr>
        <w:t xml:space="preserve"> </w:t>
      </w:r>
      <w:r w:rsidR="00C512AC" w:rsidRPr="00EB3DF9">
        <w:rPr>
          <w:cs/>
        </w:rPr>
        <w:t xml:space="preserve">การรับรู้ค่าความนิยมในครั้งแรก </w:t>
      </w:r>
      <w:r w:rsidRPr="00EB3DF9">
        <w:rPr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</w:t>
      </w:r>
      <w:r w:rsidR="00C512AC" w:rsidRPr="00EB3DF9">
        <w:rPr>
          <w:cs/>
        </w:rPr>
        <w:t>ันใกล้</w:t>
      </w:r>
    </w:p>
    <w:p w14:paraId="7CC5436D" w14:textId="77777777" w:rsidR="00015D9B" w:rsidRPr="00EB3DF9" w:rsidRDefault="00015D9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6B8B604" w14:textId="77777777" w:rsidR="00015D9B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672B9663" w14:textId="77777777" w:rsidR="00015D9B" w:rsidRPr="00EB3DF9" w:rsidRDefault="00015D9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E353321" w14:textId="77777777" w:rsidR="00015D9B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29F72054" w14:textId="77777777" w:rsidR="00F42DD9" w:rsidRPr="00EB3DF9" w:rsidRDefault="00F42DD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89FF7DB" w14:textId="77777777" w:rsidR="00015D9B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lastRenderedPageBreak/>
        <w:t>ในการกำหนดมูลค่าของภาษีเงินได้ของปีปัจจุ</w:t>
      </w:r>
      <w:r w:rsidR="00F01DB0" w:rsidRPr="00EB3DF9">
        <w:rPr>
          <w:cs/>
        </w:rPr>
        <w:t xml:space="preserve">บันและภาษีเงินได้รอการตัดบัญชี </w:t>
      </w:r>
      <w:r w:rsidRPr="00EB3DF9">
        <w:rPr>
          <w:cs/>
        </w:rPr>
        <w:t>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</w:t>
      </w:r>
      <w:r w:rsidR="00F01DB0" w:rsidRPr="00EB3DF9">
        <w:rPr>
          <w:cs/>
        </w:rPr>
        <w:t xml:space="preserve">ละมีดอกเบี้ยที่ต้องชำระ </w:t>
      </w:r>
      <w:r w:rsidRPr="00EB3DF9">
        <w:rPr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</w:t>
      </w:r>
      <w:r w:rsidR="00DB2C65" w:rsidRPr="00EB3DF9">
        <w:rPr>
          <w:cs/>
        </w:rPr>
        <w:br/>
      </w:r>
      <w:r w:rsidRPr="00EB3DF9">
        <w:rPr>
          <w:cs/>
        </w:rPr>
        <w:t>จากหลายปัจจัย รวมถึง การตีความทางกฎ</w:t>
      </w:r>
      <w:r w:rsidR="00F01DB0" w:rsidRPr="00EB3DF9">
        <w:rPr>
          <w:cs/>
        </w:rPr>
        <w:t xml:space="preserve">หมายภาษี และจากประสบการณ์ในอดีต </w:t>
      </w:r>
      <w:r w:rsidRPr="00EB3DF9">
        <w:rPr>
          <w:cs/>
        </w:rPr>
        <w:t>การประเมินนี้อยู่บนพ</w:t>
      </w:r>
      <w:r w:rsidR="00F42DD9" w:rsidRPr="00EB3DF9">
        <w:rPr>
          <w:cs/>
        </w:rPr>
        <w:t>ื้นฐาน</w:t>
      </w:r>
      <w:r w:rsidR="00DB2C65" w:rsidRPr="00EB3DF9">
        <w:rPr>
          <w:cs/>
        </w:rPr>
        <w:br/>
      </w:r>
      <w:r w:rsidR="00F42DD9" w:rsidRPr="00EB3DF9">
        <w:rPr>
          <w:cs/>
        </w:rPr>
        <w:t>การประมาณการและข้อสมมติ</w:t>
      </w:r>
      <w:r w:rsidRPr="00EB3DF9">
        <w:rPr>
          <w:cs/>
        </w:rPr>
        <w:t xml:space="preserve"> และอาจจะเกี่ยวข้องกับการตัด</w:t>
      </w:r>
      <w:r w:rsidR="00F01DB0" w:rsidRPr="00EB3DF9">
        <w:rPr>
          <w:cs/>
        </w:rPr>
        <w:t xml:space="preserve">สินใจเกี่ยวกับเหตุการณ์ในอนาคต </w:t>
      </w:r>
      <w:r w:rsidRPr="00EB3DF9">
        <w:rPr>
          <w:cs/>
        </w:rPr>
        <w:t>ข้อมูลใหม่</w:t>
      </w:r>
      <w:r w:rsidR="00F01DB0" w:rsidRPr="00EB3DF9">
        <w:rPr>
          <w:cs/>
        </w:rPr>
        <w:t xml:space="preserve"> </w:t>
      </w:r>
      <w:r w:rsidRPr="00EB3DF9">
        <w:rPr>
          <w:cs/>
        </w:rPr>
        <w:t>ๆ</w:t>
      </w:r>
      <w:r w:rsidR="00F01DB0" w:rsidRPr="00EB3DF9">
        <w:rPr>
          <w:cs/>
        </w:rPr>
        <w:t xml:space="preserve"> </w:t>
      </w:r>
      <w:r w:rsidRPr="00EB3DF9">
        <w:rPr>
          <w:cs/>
        </w:rPr>
        <w:t xml:space="preserve"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</w:t>
      </w:r>
      <w:r w:rsidR="00DB2C65" w:rsidRPr="00EB3DF9">
        <w:rPr>
          <w:cs/>
        </w:rPr>
        <w:br/>
      </w:r>
      <w:r w:rsidRPr="00EB3DF9">
        <w:rPr>
          <w:cs/>
        </w:rPr>
        <w:t>การเปลี่ยนแปลงในภาษีเงินได้ค้างจ่ายจะกระทบต่อค่าใช้จ่ายภาษีเงินได้ในปีที่เกิดการเปลี่ยนแปลง</w:t>
      </w:r>
    </w:p>
    <w:p w14:paraId="7BF44F04" w14:textId="77777777" w:rsidR="00015D9B" w:rsidRPr="00EB3DF9" w:rsidRDefault="00015D9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66885113" w14:textId="77777777" w:rsidR="00015D9B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="00DB2C65" w:rsidRPr="00EB3DF9">
        <w:rPr>
          <w:cs/>
        </w:rPr>
        <w:br/>
      </w:r>
      <w:r w:rsidRPr="00EB3DF9">
        <w:rPr>
          <w:cs/>
        </w:rPr>
        <w:t xml:space="preserve">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 </w:t>
      </w:r>
    </w:p>
    <w:p w14:paraId="169B333A" w14:textId="77777777" w:rsidR="00CD37C5" w:rsidRPr="00EB3DF9" w:rsidRDefault="00CD37C5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B08EC12" w14:textId="77777777" w:rsidR="00015D9B" w:rsidRPr="00EB3DF9" w:rsidRDefault="005E39C5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 w:rsidRPr="00EB3DF9">
        <w:rPr>
          <w:cs/>
        </w:rPr>
        <w:br/>
        <w:t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</w:t>
      </w:r>
      <w:r w:rsidRPr="00EB3DF9">
        <w:rPr>
          <w:cs/>
        </w:rPr>
        <w:br/>
        <w:t>จะถูกปรับลดลงเท่าที่ประโยชน์ทางภาษีจะมีโอกาสถูกใช้จริง</w:t>
      </w:r>
    </w:p>
    <w:p w14:paraId="00554AA1" w14:textId="77777777" w:rsidR="00347476" w:rsidRPr="00EB3DF9" w:rsidRDefault="00347476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31CBF07" w14:textId="77777777" w:rsidR="00015D9B" w:rsidRPr="00EB3DF9" w:rsidRDefault="004762B0" w:rsidP="00EB3DF9">
      <w:pPr>
        <w:pStyle w:val="BodyText2"/>
        <w:numPr>
          <w:ilvl w:val="1"/>
          <w:numId w:val="3"/>
        </w:numPr>
        <w:tabs>
          <w:tab w:val="decimal" w:pos="540"/>
        </w:tabs>
        <w:ind w:hanging="16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</w:t>
      </w:r>
    </w:p>
    <w:p w14:paraId="60D966C1" w14:textId="77777777" w:rsidR="00015D9B" w:rsidRPr="00EB3DF9" w:rsidRDefault="00015D9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F47E1F8" w14:textId="50CDEC0B" w:rsidR="00015D9B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กลุ่มบริษัทแสดงกำไรต่อหุ้นขั้นพื้นฐานสำหรับหุ้นสามัญ กำไรต่อหุ้นขั้นพื้นฐาน</w:t>
      </w:r>
      <w:r w:rsidR="008E502C" w:rsidRPr="00EB3DF9">
        <w:rPr>
          <w:cs/>
        </w:rPr>
        <w:t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3BC4CCFD" w14:textId="77777777" w:rsidR="00AC5790" w:rsidRPr="00EB3DF9" w:rsidRDefault="00AC579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F500472" w14:textId="47E8B611" w:rsidR="00EC644D" w:rsidRPr="00EB3DF9" w:rsidRDefault="00EC644D" w:rsidP="00EB3DF9">
      <w:pPr>
        <w:pStyle w:val="BodyText2"/>
        <w:numPr>
          <w:ilvl w:val="1"/>
          <w:numId w:val="3"/>
        </w:numPr>
        <w:tabs>
          <w:tab w:val="decimal" w:pos="540"/>
        </w:tabs>
        <w:ind w:hanging="16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</w:t>
      </w:r>
    </w:p>
    <w:p w14:paraId="45555350" w14:textId="313345E8" w:rsidR="00EC644D" w:rsidRPr="00EB3DF9" w:rsidRDefault="00EC644D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170D9CB1" w14:textId="7611DEFA" w:rsidR="008E502C" w:rsidRPr="00EB3DF9" w:rsidRDefault="008E502C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</w:t>
      </w:r>
      <w:r w:rsidRPr="00EB3DF9">
        <w:rPr>
          <w:rFonts w:hint="cs"/>
          <w:cs/>
        </w:rPr>
        <w:t>น</w:t>
      </w:r>
      <w:r w:rsidRPr="00EB3DF9">
        <w:rPr>
          <w:cs/>
        </w:rPr>
        <w:t>กลุ่มบริษัท หรือ</w:t>
      </w:r>
      <w:r w:rsidRPr="00EB3DF9">
        <w:rPr>
          <w:cs/>
        </w:rPr>
        <w:br/>
      </w:r>
      <w:r w:rsidRPr="00EB3DF9">
        <w:rPr>
          <w:cs/>
        </w:rPr>
        <w:lastRenderedPageBreak/>
        <w:t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6A408A5" w14:textId="77777777" w:rsidR="00462D2A" w:rsidRPr="00EB3DF9" w:rsidRDefault="00462D2A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1307501" w14:textId="630B58AA" w:rsidR="00015D9B" w:rsidRPr="00EB3DF9" w:rsidRDefault="004762B0" w:rsidP="00EB3DF9">
      <w:pPr>
        <w:pStyle w:val="BodyText2"/>
        <w:numPr>
          <w:ilvl w:val="1"/>
          <w:numId w:val="3"/>
        </w:numPr>
        <w:tabs>
          <w:tab w:val="decimal" w:pos="540"/>
        </w:tabs>
        <w:ind w:hanging="16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4B059548" w14:textId="77777777" w:rsidR="00015D9B" w:rsidRPr="00EB3DF9" w:rsidRDefault="00015D9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03CD6E8" w14:textId="07F8CAFF" w:rsidR="00542419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ผลการดำเนินงานของส่วนงานที่รายงานต่อกรรมการผู้จัดการใหญ่ของกลุ่มบริษัท (ผู้มีอำนาจตัดสินใจสูงสุด</w:t>
      </w:r>
      <w:r w:rsidR="00A818BB" w:rsidRPr="00EB3DF9">
        <w:rPr>
          <w:cs/>
        </w:rPr>
        <w:br/>
      </w:r>
      <w:r w:rsidRPr="00EB3DF9">
        <w:rPr>
          <w:cs/>
        </w:rPr>
        <w:t>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6E905E3E" w14:textId="77777777" w:rsidR="00AC5790" w:rsidRPr="00EB3DF9" w:rsidRDefault="00AC579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28BB927F" w14:textId="7889AC7C" w:rsidR="00D11532" w:rsidRPr="00EB3DF9" w:rsidRDefault="00D11532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  <w:r w:rsidRPr="00EB3DF9">
        <w:rPr>
          <w:rFonts w:ascii="Angsana New" w:hAnsi="Angsana New" w:hint="cs"/>
          <w:b/>
          <w:bCs/>
          <w:sz w:val="30"/>
          <w:szCs w:val="30"/>
          <w:cs/>
          <w:lang w:bidi="th-TH"/>
        </w:rPr>
        <w:t>การซื้อ</w:t>
      </w:r>
      <w:r w:rsidR="00B56EF0" w:rsidRPr="00EB3DF9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เงินลงทุนในบริษัทร่วม</w:t>
      </w:r>
      <w:r w:rsidR="008E502C" w:rsidRPr="00EB3DF9">
        <w:rPr>
          <w:rFonts w:ascii="Angsana New" w:hAnsi="Angsana New" w:hint="cs"/>
          <w:b/>
          <w:bCs/>
          <w:sz w:val="30"/>
          <w:szCs w:val="30"/>
          <w:cs/>
          <w:lang w:bidi="th-TH"/>
        </w:rPr>
        <w:t xml:space="preserve"> </w:t>
      </w:r>
      <w:r w:rsidR="00B56EF0" w:rsidRPr="00EB3DF9">
        <w:rPr>
          <w:rFonts w:ascii="Angsana New" w:hAnsi="Angsana New" w:hint="cs"/>
          <w:b/>
          <w:bCs/>
          <w:sz w:val="30"/>
          <w:szCs w:val="30"/>
          <w:cs/>
          <w:lang w:bidi="th-TH"/>
        </w:rPr>
        <w:t>และ</w:t>
      </w:r>
      <w:r w:rsidRPr="00EB3DF9">
        <w:rPr>
          <w:rFonts w:ascii="Angsana New" w:hAnsi="Angsana New" w:hint="cs"/>
          <w:b/>
          <w:bCs/>
          <w:sz w:val="30"/>
          <w:szCs w:val="30"/>
          <w:cs/>
          <w:lang w:bidi="th-TH"/>
        </w:rPr>
        <w:t>บริษัทย่อย</w:t>
      </w:r>
    </w:p>
    <w:p w14:paraId="26A63D54" w14:textId="72357CF1" w:rsidR="00D11532" w:rsidRPr="00EB3DF9" w:rsidRDefault="00D11532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  <w:lang w:val="th-TH"/>
        </w:rPr>
      </w:pPr>
    </w:p>
    <w:p w14:paraId="214125AA" w14:textId="649A2F39" w:rsidR="00B56EF0" w:rsidRPr="00EB3DF9" w:rsidRDefault="00B56EF0" w:rsidP="00EB3DF9">
      <w:pPr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b/>
          <w:bCs/>
          <w:i/>
          <w:iCs/>
          <w:spacing w:val="-6"/>
        </w:rPr>
      </w:pPr>
      <w:r w:rsidRPr="00EB3DF9">
        <w:rPr>
          <w:b/>
          <w:bCs/>
          <w:i/>
          <w:iCs/>
          <w:spacing w:val="-6"/>
          <w:cs/>
        </w:rPr>
        <w:t>การซื้อเงินลงทุน</w:t>
      </w:r>
      <w:r w:rsidRPr="00EB3DF9">
        <w:rPr>
          <w:rFonts w:hint="cs"/>
          <w:b/>
          <w:bCs/>
          <w:i/>
          <w:iCs/>
          <w:spacing w:val="-6"/>
          <w:cs/>
        </w:rPr>
        <w:t xml:space="preserve">ในบริษัทร่วม </w:t>
      </w:r>
      <w:r w:rsidRPr="00EB3DF9">
        <w:rPr>
          <w:b/>
          <w:bCs/>
          <w:i/>
          <w:iCs/>
          <w:spacing w:val="-6"/>
        </w:rPr>
        <w:tab/>
      </w:r>
      <w:r w:rsidRPr="00EB3DF9">
        <w:rPr>
          <w:b/>
          <w:bCs/>
          <w:i/>
          <w:iCs/>
          <w:spacing w:val="-6"/>
        </w:rPr>
        <w:tab/>
      </w:r>
      <w:r w:rsidRPr="00EB3DF9">
        <w:rPr>
          <w:b/>
          <w:bCs/>
          <w:i/>
          <w:iCs/>
          <w:spacing w:val="-6"/>
        </w:rPr>
        <w:tab/>
        <w:t>OKEA AS</w:t>
      </w:r>
      <w:r w:rsidR="00F9092F" w:rsidRPr="00EB3DF9">
        <w:rPr>
          <w:b/>
          <w:bCs/>
          <w:i/>
          <w:iCs/>
          <w:spacing w:val="-6"/>
        </w:rPr>
        <w:t>A</w:t>
      </w:r>
    </w:p>
    <w:p w14:paraId="5B4EB5AF" w14:textId="77777777" w:rsidR="00B56EF0" w:rsidRPr="00EB3DF9" w:rsidRDefault="00B56EF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759CECFD" w14:textId="449C625A" w:rsidR="00B56EF0" w:rsidRPr="00EB3DF9" w:rsidRDefault="00B56EF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EB3DF9">
        <w:rPr>
          <w:cs/>
        </w:rPr>
        <w:t xml:space="preserve">เมื่อวันที่ </w:t>
      </w:r>
      <w:r w:rsidRPr="00EB3DF9">
        <w:t>14</w:t>
      </w:r>
      <w:r w:rsidRPr="00EB3DF9">
        <w:rPr>
          <w:cs/>
        </w:rPr>
        <w:t xml:space="preserve"> มิถุนายน </w:t>
      </w:r>
      <w:r w:rsidRPr="00EB3DF9">
        <w:t>2561</w:t>
      </w:r>
      <w:r w:rsidRPr="00EB3DF9">
        <w:rPr>
          <w:cs/>
        </w:rPr>
        <w:t xml:space="preserve"> ที่ประชุมคณะกรรมการบริษัทได้มีมติอนุมัติแผนการลงทุนในการจัดตั้งบริษัท บีซีพีอาร์ จำกัด </w:t>
      </w:r>
      <w:r w:rsidRPr="00EB3DF9">
        <w:rPr>
          <w:rFonts w:hint="cs"/>
          <w:cs/>
        </w:rPr>
        <w:t>ซึ่งเป็น</w:t>
      </w:r>
      <w:r w:rsidRPr="00EB3DF9">
        <w:rPr>
          <w:cs/>
        </w:rPr>
        <w:t>บริษัทย่อยในประเทศไทย</w:t>
      </w:r>
      <w:r w:rsidRPr="00EB3DF9">
        <w:rPr>
          <w:cs/>
        </w:rPr>
        <w:tab/>
        <w:t xml:space="preserve"> โดยบริษัท บีซีพีอาร์ จำกัด จะจัดตั้งบริษัทย่อยอีกบริษัทในประเทศสิงคโปร์ (“</w:t>
      </w:r>
      <w:r w:rsidRPr="00EB3DF9">
        <w:t>BCPR Pte</w:t>
      </w:r>
      <w:r w:rsidRPr="00EB3DF9">
        <w:rPr>
          <w:cs/>
        </w:rPr>
        <w:t xml:space="preserve">. </w:t>
      </w:r>
      <w:r w:rsidRPr="00EB3DF9">
        <w:t>Ltd</w:t>
      </w:r>
      <w:r w:rsidRPr="00EB3DF9">
        <w:rPr>
          <w:cs/>
        </w:rPr>
        <w:t xml:space="preserve">.”) เพื่อร่วมเข้าลงทุนกับ </w:t>
      </w:r>
      <w:r w:rsidRPr="00EB3DF9">
        <w:t xml:space="preserve">Seacrest Capital Group </w:t>
      </w:r>
      <w:r w:rsidRPr="00EB3DF9">
        <w:rPr>
          <w:cs/>
        </w:rPr>
        <w:t xml:space="preserve">ผ่านการลงทุนโดยซื้อหุ้นเพิ่มทุนของ </w:t>
      </w:r>
      <w:r w:rsidRPr="00EB3DF9">
        <w:t>OKEA AS</w:t>
      </w:r>
      <w:r w:rsidRPr="00EB3DF9">
        <w:rPr>
          <w:rFonts w:hint="cs"/>
          <w:cs/>
        </w:rPr>
        <w:t xml:space="preserve"> </w:t>
      </w:r>
      <w:r w:rsidR="00F9092F" w:rsidRPr="00EB3DF9">
        <w:rPr>
          <w:cs/>
        </w:rPr>
        <w:t>(ภายหลังได้เปลี่ยนชื่อเป็น</w:t>
      </w:r>
      <w:r w:rsidR="00F9092F" w:rsidRPr="00EB3DF9">
        <w:t xml:space="preserve"> OKEA ASA</w:t>
      </w:r>
      <w:r w:rsidR="00F9092F" w:rsidRPr="00EB3DF9">
        <w:rPr>
          <w:cs/>
        </w:rPr>
        <w:t xml:space="preserve">) </w:t>
      </w:r>
      <w:r w:rsidRPr="00EB3DF9">
        <w:rPr>
          <w:cs/>
        </w:rPr>
        <w:t>(“</w:t>
      </w:r>
      <w:r w:rsidRPr="00EB3DF9">
        <w:t>OKEA</w:t>
      </w:r>
      <w:r w:rsidRPr="00EB3DF9">
        <w:rPr>
          <w:cs/>
        </w:rPr>
        <w:t>”) ซึ่งเป็นบริษัทที่จัดตั้งขึ้นตามกฎหมายของประเทศนอร์เวย์ ที่ดำเนินการพัฒนาและผลิตปิโตรเลียมในประเทศนอร์เวย์</w:t>
      </w:r>
      <w:r w:rsidRPr="00EB3DF9">
        <w:rPr>
          <w:rFonts w:hint="cs"/>
          <w:cs/>
        </w:rPr>
        <w:t xml:space="preserve"> ต่อมา เมื่อวันที่ </w:t>
      </w:r>
      <w:r w:rsidRPr="00EB3DF9">
        <w:t xml:space="preserve">21 </w:t>
      </w:r>
      <w:r w:rsidRPr="00EB3DF9">
        <w:rPr>
          <w:rFonts w:hint="cs"/>
          <w:cs/>
        </w:rPr>
        <w:t xml:space="preserve">พฤศจิกายน </w:t>
      </w:r>
      <w:r w:rsidRPr="00EB3DF9">
        <w:t>2561 BCPR Pte</w:t>
      </w:r>
      <w:r w:rsidRPr="00EB3DF9">
        <w:rPr>
          <w:cs/>
        </w:rPr>
        <w:t xml:space="preserve">. </w:t>
      </w:r>
      <w:r w:rsidRPr="00EB3DF9">
        <w:t>Ltd</w:t>
      </w:r>
      <w:r w:rsidRPr="00EB3DF9">
        <w:rPr>
          <w:cs/>
        </w:rPr>
        <w:t xml:space="preserve">. </w:t>
      </w:r>
      <w:r w:rsidRPr="00EB3DF9">
        <w:rPr>
          <w:rFonts w:hint="cs"/>
          <w:cs/>
        </w:rPr>
        <w:t xml:space="preserve">ได้เข้าซื้อหุ้นเพิ่มทุนของ </w:t>
      </w:r>
      <w:r w:rsidRPr="00EB3DF9">
        <w:t xml:space="preserve">OKEA </w:t>
      </w:r>
      <w:r w:rsidRPr="00EB3DF9">
        <w:rPr>
          <w:rFonts w:hint="cs"/>
          <w:cs/>
        </w:rPr>
        <w:t xml:space="preserve">เป็นจำนวนเงินทั้งสิ้นประมาณ </w:t>
      </w:r>
      <w:r w:rsidRPr="00EB3DF9">
        <w:t xml:space="preserve">939 </w:t>
      </w:r>
      <w:r w:rsidRPr="00EB3DF9">
        <w:rPr>
          <w:rFonts w:hint="cs"/>
          <w:cs/>
        </w:rPr>
        <w:t xml:space="preserve">ล้านโครนนอร์เวย์ </w:t>
      </w:r>
      <w:r w:rsidR="00F9092F" w:rsidRPr="00EB3DF9">
        <w:rPr>
          <w:cs/>
        </w:rPr>
        <w:t>(</w:t>
      </w:r>
      <w:r w:rsidRPr="00EB3DF9">
        <w:rPr>
          <w:cs/>
        </w:rPr>
        <w:t xml:space="preserve">เทียบเท่า </w:t>
      </w:r>
      <w:r w:rsidRPr="00EB3DF9">
        <w:t>3,618</w:t>
      </w:r>
      <w:r w:rsidRPr="00EB3DF9">
        <w:rPr>
          <w:cs/>
        </w:rPr>
        <w:t xml:space="preserve"> ล้านบาท</w:t>
      </w:r>
      <w:r w:rsidR="00F9092F" w:rsidRPr="00EB3DF9">
        <w:rPr>
          <w:cs/>
        </w:rPr>
        <w:t>)</w:t>
      </w:r>
      <w:r w:rsidRPr="00EB3DF9">
        <w:rPr>
          <w:cs/>
        </w:rPr>
        <w:t xml:space="preserve"> </w:t>
      </w:r>
      <w:r w:rsidRPr="00EB3DF9">
        <w:rPr>
          <w:rFonts w:hint="cs"/>
          <w:cs/>
        </w:rPr>
        <w:t xml:space="preserve">คิดเป็นร้อยละ </w:t>
      </w:r>
      <w:r w:rsidRPr="00EB3DF9">
        <w:t>49</w:t>
      </w:r>
      <w:r w:rsidRPr="00EB3DF9">
        <w:rPr>
          <w:cs/>
        </w:rPr>
        <w:t>.</w:t>
      </w:r>
      <w:r w:rsidRPr="00EB3DF9">
        <w:t xml:space="preserve">33 </w:t>
      </w:r>
      <w:r w:rsidRPr="00EB3DF9">
        <w:rPr>
          <w:rFonts w:hint="cs"/>
          <w:cs/>
        </w:rPr>
        <w:t xml:space="preserve">ของทุนจดทะเบียนของ </w:t>
      </w:r>
      <w:r w:rsidRPr="00EB3DF9">
        <w:t>OKEA</w:t>
      </w:r>
      <w:r w:rsidRPr="00EB3DF9">
        <w:rPr>
          <w:rFonts w:hint="cs"/>
          <w:cs/>
        </w:rPr>
        <w:t xml:space="preserve"> </w:t>
      </w:r>
      <w:r w:rsidRPr="00EB3DF9">
        <w:rPr>
          <w:cs/>
        </w:rPr>
        <w:t xml:space="preserve">และได้รับโอนหุ้นของ </w:t>
      </w:r>
      <w:r w:rsidRPr="00EB3DF9">
        <w:t>OKEA</w:t>
      </w:r>
      <w:r w:rsidRPr="00EB3DF9">
        <w:rPr>
          <w:cs/>
        </w:rPr>
        <w:t xml:space="preserve"> เป็นที่เรียบร้อยแล้ว</w:t>
      </w:r>
    </w:p>
    <w:p w14:paraId="203C8DC3" w14:textId="77777777" w:rsidR="00B56EF0" w:rsidRPr="00EB3DF9" w:rsidRDefault="00B56EF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6D5AB3EB" w14:textId="5EE73D6D" w:rsidR="00B56EF0" w:rsidRPr="00EB3DF9" w:rsidRDefault="00B56EF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EB3DF9">
        <w:rPr>
          <w:cs/>
        </w:rPr>
        <w:t>กลุ่มบริษัทถือหุ้นสามัญที่มีสิทธิออกเสียงร้อยละ</w:t>
      </w:r>
      <w:r w:rsidRPr="00EB3DF9">
        <w:t> 43 </w:t>
      </w:r>
      <w:r w:rsidRPr="00EB3DF9">
        <w:rPr>
          <w:cs/>
        </w:rPr>
        <w:t>ของหุ้นสามัญที่มีสิทธิออกเสียงและถือหุ้นสามัญที่ไม่มีสิทธิออกเสียงที่สามารถแปลงสภาพเป็นหุ้นสามัญที่มีสิทธิออกเสียงได้ ซึ่งถ้าแปลงสภาพแล้วจะทำให้กลุ่มบริษัทถือหุ้นสามัญที่มีสิทธิออกเสียงร้อยละ</w:t>
      </w:r>
      <w:r w:rsidRPr="00EB3DF9">
        <w:t> 49</w:t>
      </w:r>
      <w:r w:rsidRPr="00EB3DF9">
        <w:rPr>
          <w:cs/>
        </w:rPr>
        <w:t>.</w:t>
      </w:r>
      <w:r w:rsidRPr="00EB3DF9">
        <w:t>33 </w:t>
      </w:r>
      <w:r w:rsidRPr="00EB3DF9">
        <w:rPr>
          <w:cs/>
        </w:rPr>
        <w:t>ของทุนจดทะเบียนของ</w:t>
      </w:r>
      <w:r w:rsidR="00B05C28" w:rsidRPr="00EB3DF9">
        <w:rPr>
          <w:cs/>
        </w:rPr>
        <w:t xml:space="preserve"> </w:t>
      </w:r>
      <w:r w:rsidRPr="00EB3DF9">
        <w:t>OKEA</w:t>
      </w:r>
    </w:p>
    <w:p w14:paraId="4684D22F" w14:textId="77777777" w:rsidR="00AC5790" w:rsidRPr="00EB3DF9" w:rsidRDefault="00AC579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4BB5240C" w14:textId="5631D1D5" w:rsidR="00B56EF0" w:rsidRPr="00EB3DF9" w:rsidRDefault="00B56EF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EB3DF9">
        <w:rPr>
          <w:cs/>
        </w:rPr>
        <w:t>มาตรฐานการรายงานทางการเงินกำหนดให้ผู้บริหารทำการประเมินมูลค่ายุติธรรมของสินทรัพย์ หนี้สินและหนี้สินที่อาจเกิดขึ้นที่ระบุได้ ณ วันที่ซื้อบริษัทร่วม กลุ่มบริษัทได้จ้างผู้ประเมินราคาอิสระเพื่อหามูลค่ายุติธรรมของสินทรัพย์และหนี้สินที่ได้มา ภายในระยะเวลาในการวัดมูลค่า (</w:t>
      </w:r>
      <w:r w:rsidRPr="00EB3DF9">
        <w:t>measurement period</w:t>
      </w:r>
      <w:r w:rsidRPr="00EB3DF9">
        <w:rPr>
          <w:cs/>
        </w:rPr>
        <w:t>) ซึ่งต้องไม่เกินหนึ่งปี นับตั้งแต่วันที่ซื้อกิจการ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โดยข้อมูลดังกล่าวมีผลต่อการวัดมูลค่าของจำนวนต่าง ๆ ที่เคยรับรู้ไว้ ณ วันที่ซื้อเงินลงทุน ทั้งนี้การประเมินมูลค่ายุติธรรมของสินทรัพย์และหนี้สินที่ได้มาจากการซื้อเงินลงทุน ได้ดำเนินการเสร็จสิ้นใน</w:t>
      </w:r>
      <w:r w:rsidRPr="00EB3DF9">
        <w:rPr>
          <w:rFonts w:hint="cs"/>
          <w:cs/>
        </w:rPr>
        <w:t>เดือนพฤศจิกายน</w:t>
      </w:r>
      <w:r w:rsidRPr="00EB3DF9">
        <w:rPr>
          <w:cs/>
        </w:rPr>
        <w:br/>
        <w:t>ปี</w:t>
      </w:r>
      <w:r w:rsidRPr="00EB3DF9">
        <w:rPr>
          <w:rFonts w:hint="cs"/>
          <w:cs/>
        </w:rPr>
        <w:t xml:space="preserve"> </w:t>
      </w:r>
      <w:r w:rsidRPr="00EB3DF9">
        <w:t>2562</w:t>
      </w:r>
    </w:p>
    <w:p w14:paraId="27A6A7DF" w14:textId="7D3BC51D" w:rsidR="00B56EF0" w:rsidRPr="00EB3DF9" w:rsidRDefault="00B56EF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  <w:r w:rsidRPr="00EB3DF9">
        <w:rPr>
          <w:cs/>
        </w:rPr>
        <w:lastRenderedPageBreak/>
        <w:t>รายละเอียดของสิ่งตอบแทนที่ใช้ในการซื้อเงินลงทุนและมูลค่ายุติธรรมของสินทรัพย์ (หนี้สิน) สุทธิที่ได้มา ณ วันที่ซื้อตามส่วนได้เสียในเงินลงทุนของกลุ่มบริษัท มีดังนี้</w:t>
      </w:r>
    </w:p>
    <w:p w14:paraId="3F82CE95" w14:textId="77777777" w:rsidR="00B56EF0" w:rsidRPr="00EB3DF9" w:rsidRDefault="00B56EF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0"/>
        <w:gridCol w:w="1810"/>
        <w:gridCol w:w="1810"/>
        <w:gridCol w:w="1813"/>
      </w:tblGrid>
      <w:tr w:rsidR="00B56EF0" w:rsidRPr="00EB3DF9" w14:paraId="20880F5E" w14:textId="77777777" w:rsidTr="00B56EF0">
        <w:trPr>
          <w:tblHeader/>
        </w:trPr>
        <w:tc>
          <w:tcPr>
            <w:tcW w:w="2058" w:type="pct"/>
          </w:tcPr>
          <w:p w14:paraId="183C094A" w14:textId="77777777" w:rsidR="00B56EF0" w:rsidRPr="00EB3DF9" w:rsidRDefault="00B56E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</w:pPr>
            <w:r w:rsidRPr="00EB3DF9">
              <w:rPr>
                <w:cs/>
              </w:rPr>
              <w:br w:type="page"/>
            </w:r>
            <w:r w:rsidRPr="00EB3DF9">
              <w:rPr>
                <w:cs/>
              </w:rPr>
              <w:br w:type="page"/>
            </w:r>
            <w:r w:rsidRPr="00EB3DF9">
              <w:rPr>
                <w:cs/>
              </w:rPr>
              <w:br w:type="page"/>
            </w:r>
            <w:r w:rsidRPr="00EB3DF9">
              <w:rPr>
                <w:cs/>
              </w:rPr>
              <w:br w:type="page"/>
            </w:r>
          </w:p>
        </w:tc>
        <w:tc>
          <w:tcPr>
            <w:tcW w:w="980" w:type="pct"/>
            <w:vMerge w:val="restart"/>
          </w:tcPr>
          <w:p w14:paraId="24D9790B" w14:textId="1BF99CAB" w:rsidR="00B56EF0" w:rsidRPr="00EB3DF9" w:rsidRDefault="00B56E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EB3DF9">
              <w:rPr>
                <w:rFonts w:hint="cs"/>
                <w:cs/>
              </w:rPr>
              <w:t>มูลค่าที่รับรู้ตามสัดส่วนการซื้อ</w:t>
            </w:r>
          </w:p>
        </w:tc>
        <w:tc>
          <w:tcPr>
            <w:tcW w:w="980" w:type="pct"/>
          </w:tcPr>
          <w:p w14:paraId="523D2995" w14:textId="0BCF2560" w:rsidR="00B56EF0" w:rsidRPr="00EB3DF9" w:rsidRDefault="00B56E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982" w:type="pct"/>
            <w:vMerge w:val="restart"/>
          </w:tcPr>
          <w:p w14:paraId="0F7120D5" w14:textId="26DAE072" w:rsidR="00B56EF0" w:rsidRPr="00EB3DF9" w:rsidRDefault="00B56E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มูลค่ายุติธรรม</w:t>
            </w:r>
          </w:p>
          <w:p w14:paraId="02054DD8" w14:textId="77777777" w:rsidR="00B56EF0" w:rsidRPr="00EB3DF9" w:rsidRDefault="00B56EF0" w:rsidP="00EB3DF9">
            <w:pPr>
              <w:spacing w:line="240" w:lineRule="auto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ตามสัดส่วนการซื้อ</w:t>
            </w:r>
          </w:p>
        </w:tc>
      </w:tr>
      <w:tr w:rsidR="00B56EF0" w:rsidRPr="00EB3DF9" w14:paraId="388F3B79" w14:textId="77777777" w:rsidTr="00B56EF0">
        <w:trPr>
          <w:tblHeader/>
        </w:trPr>
        <w:tc>
          <w:tcPr>
            <w:tcW w:w="2058" w:type="pct"/>
          </w:tcPr>
          <w:p w14:paraId="1EC24FF6" w14:textId="77777777" w:rsidR="00B56EF0" w:rsidRPr="00EB3DF9" w:rsidRDefault="00B56E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</w:pPr>
          </w:p>
        </w:tc>
        <w:tc>
          <w:tcPr>
            <w:tcW w:w="980" w:type="pct"/>
            <w:vMerge/>
          </w:tcPr>
          <w:p w14:paraId="552A436C" w14:textId="77777777" w:rsidR="00B56EF0" w:rsidRPr="00EB3DF9" w:rsidRDefault="00B56E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980" w:type="pct"/>
          </w:tcPr>
          <w:p w14:paraId="1F824D70" w14:textId="619D828A" w:rsidR="00B56EF0" w:rsidRPr="00EB3DF9" w:rsidRDefault="00B56E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45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ปรับปรุง</w:t>
            </w:r>
          </w:p>
        </w:tc>
        <w:tc>
          <w:tcPr>
            <w:tcW w:w="982" w:type="pct"/>
            <w:vMerge/>
          </w:tcPr>
          <w:p w14:paraId="64E17696" w14:textId="77777777" w:rsidR="00B56EF0" w:rsidRPr="00EB3DF9" w:rsidRDefault="00B56E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45"/>
              <w:jc w:val="center"/>
              <w:rPr>
                <w:i/>
                <w:iCs/>
                <w:cs/>
              </w:rPr>
            </w:pPr>
          </w:p>
        </w:tc>
      </w:tr>
      <w:tr w:rsidR="00B56EF0" w:rsidRPr="00EB3DF9" w14:paraId="00433C1D" w14:textId="77777777" w:rsidTr="00B56EF0">
        <w:trPr>
          <w:tblHeader/>
        </w:trPr>
        <w:tc>
          <w:tcPr>
            <w:tcW w:w="2058" w:type="pct"/>
          </w:tcPr>
          <w:p w14:paraId="69E968C5" w14:textId="77777777" w:rsidR="00B56EF0" w:rsidRPr="00EB3DF9" w:rsidRDefault="00B56E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</w:pPr>
          </w:p>
        </w:tc>
        <w:tc>
          <w:tcPr>
            <w:tcW w:w="2942" w:type="pct"/>
            <w:gridSpan w:val="3"/>
          </w:tcPr>
          <w:p w14:paraId="5AB8D7FF" w14:textId="57B66EC3" w:rsidR="00B56EF0" w:rsidRPr="00EB3DF9" w:rsidRDefault="00B56E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45"/>
              <w:jc w:val="center"/>
              <w:rPr>
                <w:b/>
                <w:bCs/>
                <w:cs/>
              </w:rPr>
            </w:pPr>
            <w:r w:rsidRPr="00EB3DF9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495FAF" w:rsidRPr="00EB3DF9" w14:paraId="3B8B8E63" w14:textId="77777777" w:rsidTr="00D6457A">
        <w:tc>
          <w:tcPr>
            <w:tcW w:w="2058" w:type="pct"/>
          </w:tcPr>
          <w:p w14:paraId="2E65DC49" w14:textId="77777777" w:rsidR="00495FAF" w:rsidRPr="00EB3DF9" w:rsidRDefault="00495F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B3DF9">
              <w:rPr>
                <w:rFonts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80" w:type="pct"/>
            <w:vAlign w:val="bottom"/>
          </w:tcPr>
          <w:p w14:paraId="38510289" w14:textId="3997CF0E" w:rsidR="00495FAF" w:rsidRPr="00EB3DF9" w:rsidRDefault="00495F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</w:pPr>
            <w:r w:rsidRPr="00EB3DF9">
              <w:t>5,791</w:t>
            </w:r>
          </w:p>
        </w:tc>
        <w:tc>
          <w:tcPr>
            <w:tcW w:w="980" w:type="pct"/>
            <w:shd w:val="clear" w:color="auto" w:fill="auto"/>
            <w:vAlign w:val="bottom"/>
          </w:tcPr>
          <w:p w14:paraId="14C09565" w14:textId="3E75E9DE" w:rsidR="00495FAF" w:rsidRPr="00EB3DF9" w:rsidRDefault="00F9092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-</w:t>
            </w:r>
          </w:p>
        </w:tc>
        <w:tc>
          <w:tcPr>
            <w:tcW w:w="982" w:type="pct"/>
            <w:shd w:val="clear" w:color="auto" w:fill="auto"/>
            <w:vAlign w:val="bottom"/>
          </w:tcPr>
          <w:p w14:paraId="3B300062" w14:textId="77777777" w:rsidR="00495FAF" w:rsidRPr="00EB3DF9" w:rsidRDefault="00495F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</w:pPr>
            <w:r w:rsidRPr="00EB3DF9">
              <w:t>5,791</w:t>
            </w:r>
          </w:p>
        </w:tc>
      </w:tr>
      <w:tr w:rsidR="00495FAF" w:rsidRPr="00EB3DF9" w14:paraId="15A6612E" w14:textId="77777777" w:rsidTr="00D6457A">
        <w:tc>
          <w:tcPr>
            <w:tcW w:w="2058" w:type="pct"/>
          </w:tcPr>
          <w:p w14:paraId="73E23D2F" w14:textId="77777777" w:rsidR="00495FAF" w:rsidRPr="00EB3DF9" w:rsidRDefault="00495F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B3DF9">
              <w:rPr>
                <w:rFonts w:hint="cs"/>
                <w:cs/>
              </w:rPr>
              <w:t>สินทรัพย์เพื่อการสำรวจและผลิตปิโตรเลียม</w:t>
            </w:r>
          </w:p>
        </w:tc>
        <w:tc>
          <w:tcPr>
            <w:tcW w:w="980" w:type="pct"/>
            <w:vAlign w:val="bottom"/>
          </w:tcPr>
          <w:p w14:paraId="6C0760A3" w14:textId="60B7B2FF" w:rsidR="00495FAF" w:rsidRPr="00EB3DF9" w:rsidRDefault="00495F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</w:pPr>
            <w:r w:rsidRPr="00EB3DF9">
              <w:t>1,941</w:t>
            </w:r>
          </w:p>
        </w:tc>
        <w:tc>
          <w:tcPr>
            <w:tcW w:w="980" w:type="pct"/>
            <w:shd w:val="clear" w:color="auto" w:fill="auto"/>
            <w:vAlign w:val="bottom"/>
          </w:tcPr>
          <w:p w14:paraId="49523061" w14:textId="0F1DBDA0" w:rsidR="00495FAF" w:rsidRPr="00EB3DF9" w:rsidRDefault="00D6457A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</w:pPr>
            <w:r w:rsidRPr="00EB3DF9">
              <w:t>21</w:t>
            </w:r>
          </w:p>
        </w:tc>
        <w:tc>
          <w:tcPr>
            <w:tcW w:w="982" w:type="pct"/>
            <w:shd w:val="clear" w:color="auto" w:fill="auto"/>
            <w:vAlign w:val="bottom"/>
          </w:tcPr>
          <w:p w14:paraId="7116E043" w14:textId="0439897D" w:rsidR="00495FAF" w:rsidRPr="00EB3DF9" w:rsidRDefault="00495F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</w:pPr>
            <w:r w:rsidRPr="00EB3DF9">
              <w:t>1,962</w:t>
            </w:r>
          </w:p>
        </w:tc>
      </w:tr>
      <w:tr w:rsidR="00495FAF" w:rsidRPr="00EB3DF9" w14:paraId="2AFEAE76" w14:textId="77777777" w:rsidTr="00D6457A">
        <w:tc>
          <w:tcPr>
            <w:tcW w:w="2058" w:type="pct"/>
          </w:tcPr>
          <w:p w14:paraId="2AEAD87C" w14:textId="77777777" w:rsidR="00495FAF" w:rsidRPr="00EB3DF9" w:rsidRDefault="00495F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B3DF9">
              <w:rPr>
                <w:rFonts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0" w:type="pct"/>
            <w:vAlign w:val="bottom"/>
          </w:tcPr>
          <w:p w14:paraId="6976D4A6" w14:textId="71DDFBE1" w:rsidR="00495FAF" w:rsidRPr="00EB3DF9" w:rsidRDefault="00495F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4,735</w:t>
            </w:r>
            <w:r w:rsidRPr="00EB3DF9">
              <w:rPr>
                <w:cs/>
              </w:rPr>
              <w:t>)</w:t>
            </w:r>
          </w:p>
        </w:tc>
        <w:tc>
          <w:tcPr>
            <w:tcW w:w="980" w:type="pct"/>
            <w:shd w:val="clear" w:color="auto" w:fill="auto"/>
            <w:vAlign w:val="bottom"/>
          </w:tcPr>
          <w:p w14:paraId="0E7FDE6C" w14:textId="4C99B4F3" w:rsidR="00495FAF" w:rsidRPr="00EB3DF9" w:rsidRDefault="00F9092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982" w:type="pct"/>
            <w:shd w:val="clear" w:color="auto" w:fill="auto"/>
            <w:vAlign w:val="bottom"/>
          </w:tcPr>
          <w:p w14:paraId="5A8492C0" w14:textId="77777777" w:rsidR="00495FAF" w:rsidRPr="00EB3DF9" w:rsidRDefault="00495F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4,735</w:t>
            </w:r>
            <w:r w:rsidRPr="00EB3DF9">
              <w:rPr>
                <w:cs/>
              </w:rPr>
              <w:t>)</w:t>
            </w:r>
          </w:p>
        </w:tc>
      </w:tr>
      <w:tr w:rsidR="00495FAF" w:rsidRPr="00EB3DF9" w14:paraId="05AF32F7" w14:textId="77777777" w:rsidTr="00D6457A">
        <w:tc>
          <w:tcPr>
            <w:tcW w:w="2058" w:type="pct"/>
          </w:tcPr>
          <w:p w14:paraId="0777AF20" w14:textId="77777777" w:rsidR="00495FAF" w:rsidRPr="00EB3DF9" w:rsidRDefault="00495F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B3DF9">
              <w:rPr>
                <w:cs/>
              </w:rPr>
              <w:t>สินทรัพย์ (หนี้สิน) อื่นสุทธิที่ได้มา</w:t>
            </w:r>
          </w:p>
        </w:tc>
        <w:tc>
          <w:tcPr>
            <w:tcW w:w="980" w:type="pct"/>
            <w:vAlign w:val="bottom"/>
          </w:tcPr>
          <w:p w14:paraId="4C211ED4" w14:textId="7914D269" w:rsidR="00495FAF" w:rsidRPr="00EB3DF9" w:rsidRDefault="00495FA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345</w:t>
            </w:r>
            <w:r w:rsidRPr="00EB3DF9">
              <w:rPr>
                <w:cs/>
              </w:rPr>
              <w:t>)</w:t>
            </w:r>
          </w:p>
        </w:tc>
        <w:tc>
          <w:tcPr>
            <w:tcW w:w="980" w:type="pct"/>
            <w:shd w:val="clear" w:color="auto" w:fill="auto"/>
            <w:vAlign w:val="bottom"/>
          </w:tcPr>
          <w:p w14:paraId="15861254" w14:textId="3B978071" w:rsidR="00495FAF" w:rsidRPr="00EB3DF9" w:rsidRDefault="00EF01B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</w:pPr>
            <w:r w:rsidRPr="00EB3DF9">
              <w:t>8</w:t>
            </w:r>
          </w:p>
        </w:tc>
        <w:tc>
          <w:tcPr>
            <w:tcW w:w="982" w:type="pct"/>
            <w:shd w:val="clear" w:color="auto" w:fill="auto"/>
            <w:vAlign w:val="bottom"/>
          </w:tcPr>
          <w:p w14:paraId="5379E0BA" w14:textId="6FA95F92" w:rsidR="00495FAF" w:rsidRPr="00EB3DF9" w:rsidRDefault="00495FA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337</w:t>
            </w:r>
            <w:r w:rsidRPr="00EB3DF9">
              <w:rPr>
                <w:cs/>
              </w:rPr>
              <w:t>)</w:t>
            </w:r>
          </w:p>
        </w:tc>
      </w:tr>
      <w:tr w:rsidR="00495FAF" w:rsidRPr="00EB3DF9" w14:paraId="45602D53" w14:textId="77777777" w:rsidTr="00D6457A">
        <w:tc>
          <w:tcPr>
            <w:tcW w:w="2058" w:type="pct"/>
          </w:tcPr>
          <w:p w14:paraId="2D42D6B8" w14:textId="77777777" w:rsidR="00495FAF" w:rsidRPr="00EB3DF9" w:rsidRDefault="00495F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EB3DF9">
              <w:rPr>
                <w:b/>
                <w:bCs/>
                <w:cs/>
              </w:rPr>
              <w:t>รวมสินทรัพย์ (หนี้สิน</w:t>
            </w:r>
            <w:r w:rsidRPr="00EB3DF9">
              <w:rPr>
                <w:rFonts w:hint="cs"/>
                <w:b/>
                <w:bCs/>
                <w:cs/>
              </w:rPr>
              <w:t xml:space="preserve">) </w:t>
            </w:r>
            <w:r w:rsidRPr="00EB3DF9">
              <w:rPr>
                <w:b/>
                <w:bCs/>
                <w:cs/>
              </w:rPr>
              <w:t>สุทธิที่ระบุได้</w:t>
            </w:r>
          </w:p>
        </w:tc>
        <w:tc>
          <w:tcPr>
            <w:tcW w:w="980" w:type="pct"/>
            <w:vAlign w:val="bottom"/>
          </w:tcPr>
          <w:p w14:paraId="368A4562" w14:textId="58454586" w:rsidR="00495FAF" w:rsidRPr="00EB3DF9" w:rsidRDefault="00495F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2,652</w:t>
            </w:r>
          </w:p>
        </w:tc>
        <w:tc>
          <w:tcPr>
            <w:tcW w:w="980" w:type="pct"/>
            <w:shd w:val="clear" w:color="auto" w:fill="auto"/>
            <w:vAlign w:val="bottom"/>
          </w:tcPr>
          <w:p w14:paraId="78341207" w14:textId="2BFD57E9" w:rsidR="00495FAF" w:rsidRPr="00EB3DF9" w:rsidRDefault="005036A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29</w:t>
            </w:r>
          </w:p>
        </w:tc>
        <w:tc>
          <w:tcPr>
            <w:tcW w:w="982" w:type="pct"/>
            <w:shd w:val="clear" w:color="auto" w:fill="auto"/>
            <w:vAlign w:val="bottom"/>
          </w:tcPr>
          <w:p w14:paraId="00A497CC" w14:textId="5A24FD19" w:rsidR="00495FAF" w:rsidRPr="00EB3DF9" w:rsidRDefault="00495F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2,681</w:t>
            </w:r>
          </w:p>
        </w:tc>
      </w:tr>
      <w:tr w:rsidR="00576822" w:rsidRPr="00EB3DF9" w14:paraId="2D8F9129" w14:textId="77777777" w:rsidTr="00D6457A">
        <w:tc>
          <w:tcPr>
            <w:tcW w:w="2058" w:type="pct"/>
          </w:tcPr>
          <w:p w14:paraId="15B7962F" w14:textId="77777777" w:rsidR="00576822" w:rsidRPr="00EB3DF9" w:rsidRDefault="0057682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B3DF9">
              <w:rPr>
                <w:cs/>
              </w:rPr>
              <w:t>ค่าความนิยม</w:t>
            </w:r>
          </w:p>
        </w:tc>
        <w:tc>
          <w:tcPr>
            <w:tcW w:w="980" w:type="pct"/>
            <w:vAlign w:val="bottom"/>
          </w:tcPr>
          <w:p w14:paraId="6DE727DB" w14:textId="4929672F" w:rsidR="00576822" w:rsidRPr="00EB3DF9" w:rsidRDefault="00576822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cs/>
              </w:rPr>
            </w:pPr>
            <w:r w:rsidRPr="00EB3DF9">
              <w:t>966</w:t>
            </w:r>
          </w:p>
        </w:tc>
        <w:tc>
          <w:tcPr>
            <w:tcW w:w="980" w:type="pct"/>
            <w:shd w:val="clear" w:color="auto" w:fill="auto"/>
            <w:vAlign w:val="bottom"/>
          </w:tcPr>
          <w:p w14:paraId="3F093D86" w14:textId="55B8A0B7" w:rsidR="00576822" w:rsidRPr="00EB3DF9" w:rsidRDefault="00576822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29</w:t>
            </w:r>
            <w:r w:rsidRPr="00EB3DF9">
              <w:rPr>
                <w:cs/>
              </w:rPr>
              <w:t>)</w:t>
            </w:r>
          </w:p>
        </w:tc>
        <w:tc>
          <w:tcPr>
            <w:tcW w:w="982" w:type="pct"/>
            <w:shd w:val="clear" w:color="auto" w:fill="auto"/>
            <w:vAlign w:val="bottom"/>
          </w:tcPr>
          <w:p w14:paraId="608A1D36" w14:textId="2456B373" w:rsidR="00576822" w:rsidRPr="00EB3DF9" w:rsidRDefault="00576822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</w:pPr>
            <w:r w:rsidRPr="00EB3DF9">
              <w:t>937</w:t>
            </w:r>
          </w:p>
        </w:tc>
      </w:tr>
      <w:tr w:rsidR="00576822" w:rsidRPr="00EB3DF9" w14:paraId="663B4405" w14:textId="77777777" w:rsidTr="00D6457A">
        <w:tc>
          <w:tcPr>
            <w:tcW w:w="2058" w:type="pct"/>
          </w:tcPr>
          <w:p w14:paraId="77C0A4FD" w14:textId="77777777" w:rsidR="00576822" w:rsidRPr="00EB3DF9" w:rsidRDefault="0057682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EB3DF9">
              <w:rPr>
                <w:b/>
                <w:bCs/>
                <w:cs/>
              </w:rPr>
              <w:t>สิ่งตอบแทนที่ใช้ในการซื้อ - เงินสด</w:t>
            </w:r>
          </w:p>
        </w:tc>
        <w:tc>
          <w:tcPr>
            <w:tcW w:w="980" w:type="pct"/>
            <w:vAlign w:val="bottom"/>
          </w:tcPr>
          <w:p w14:paraId="52EF98A8" w14:textId="40335CAA" w:rsidR="00576822" w:rsidRPr="00EB3DF9" w:rsidRDefault="00576822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3,618</w:t>
            </w:r>
          </w:p>
        </w:tc>
        <w:tc>
          <w:tcPr>
            <w:tcW w:w="980" w:type="pct"/>
            <w:shd w:val="clear" w:color="auto" w:fill="auto"/>
            <w:vAlign w:val="bottom"/>
          </w:tcPr>
          <w:p w14:paraId="3486689C" w14:textId="399A1909" w:rsidR="00576822" w:rsidRPr="00EB3DF9" w:rsidRDefault="000D3F4E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-</w:t>
            </w:r>
          </w:p>
        </w:tc>
        <w:tc>
          <w:tcPr>
            <w:tcW w:w="982" w:type="pct"/>
            <w:shd w:val="clear" w:color="auto" w:fill="auto"/>
            <w:vAlign w:val="bottom"/>
          </w:tcPr>
          <w:p w14:paraId="2367F553" w14:textId="77777777" w:rsidR="00576822" w:rsidRPr="00EB3DF9" w:rsidRDefault="00576822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3,618</w:t>
            </w:r>
          </w:p>
        </w:tc>
      </w:tr>
    </w:tbl>
    <w:p w14:paraId="0AAD6FFA" w14:textId="77777777" w:rsidR="00B56EF0" w:rsidRPr="00EB3DF9" w:rsidRDefault="00B56EF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3AAD7C79" w14:textId="77777777" w:rsidR="00B56EF0" w:rsidRPr="00EB3DF9" w:rsidRDefault="00B56EF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EB3DF9">
        <w:rPr>
          <w:cs/>
        </w:rPr>
        <w:t>การประเมินมูลค่ายุติธรรมของสินทรัพย์เพื่อการสำรวจและผลิตปิโตรเลียมใช้วิธีรายได้ (</w:t>
      </w:r>
      <w:r w:rsidRPr="00EB3DF9">
        <w:t>Income approach</w:t>
      </w:r>
      <w:r w:rsidRPr="00EB3DF9">
        <w:rPr>
          <w:cs/>
        </w:rPr>
        <w:t xml:space="preserve">) </w:t>
      </w:r>
      <w:r w:rsidRPr="00EB3DF9">
        <w:rPr>
          <w:rFonts w:hint="cs"/>
          <w:cs/>
        </w:rPr>
        <w:t>โดยมี</w:t>
      </w:r>
      <w:r w:rsidRPr="00EB3DF9">
        <w:rPr>
          <w:cs/>
        </w:rPr>
        <w:t>ข้อสมมติที่สำคัญในการคำนวณ ได้แก่ ประมาณการ</w:t>
      </w:r>
      <w:r w:rsidRPr="00EB3DF9">
        <w:rPr>
          <w:rFonts w:hint="cs"/>
          <w:cs/>
        </w:rPr>
        <w:t xml:space="preserve">ราคาน้ำมันและราคาก๊าซ ปริมาณน้ำมันสำรอง อัตรากำลังการผลิต </w:t>
      </w:r>
      <w:r w:rsidRPr="00EB3DF9">
        <w:rPr>
          <w:cs/>
        </w:rPr>
        <w:t>และอัตราคิดลด</w:t>
      </w:r>
    </w:p>
    <w:p w14:paraId="2C8CFFB5" w14:textId="77777777" w:rsidR="00B56EF0" w:rsidRPr="00EB3DF9" w:rsidRDefault="00B56EF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383A7CC0" w14:textId="77777777" w:rsidR="00B56EF0" w:rsidRPr="00EB3DF9" w:rsidRDefault="00B56EF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</w:rPr>
      </w:pPr>
      <w:r w:rsidRPr="00EB3DF9">
        <w:rPr>
          <w:i/>
          <w:iCs/>
          <w:cs/>
        </w:rPr>
        <w:t>ต้นทุนที่เกี่ยวข้องกับการซื้อ</w:t>
      </w:r>
    </w:p>
    <w:p w14:paraId="36D09BDB" w14:textId="77777777" w:rsidR="00B56EF0" w:rsidRPr="00EB3DF9" w:rsidRDefault="00B56EF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7BF7ECAF" w14:textId="06BA183B" w:rsidR="00B56EF0" w:rsidRPr="00EB3DF9" w:rsidRDefault="00B56EF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EB3DF9">
        <w:rPr>
          <w:cs/>
        </w:rPr>
        <w:t>กลุ่มบริษัทมีค่าใช้จ่ายที่เกี่ยวข้องกับการซื้อกิจการดังกล่าวเป็นจำนวนเงินรวม</w:t>
      </w:r>
      <w:r w:rsidRPr="00EB3DF9">
        <w:rPr>
          <w:rFonts w:hint="cs"/>
          <w:cs/>
        </w:rPr>
        <w:t xml:space="preserve"> </w:t>
      </w:r>
      <w:r w:rsidRPr="00EB3DF9">
        <w:t>44</w:t>
      </w:r>
      <w:r w:rsidRPr="00EB3DF9">
        <w:rPr>
          <w:cs/>
        </w:rPr>
        <w:t xml:space="preserve"> ล้านบาท ที่เกี่ยวข้องกับค่าที่ปรึกษากฎหมาย ค่าใช้จ่ายในการตรวจสอบสถานะทางการเงินและอื่น ๆ ค่าใช้จ่ายดังกล่าวได้ถูกรวมอยู่ในค่าใช้จ่ายในการบริหารในงบกำไรขาดทุนรวมของกลุ่มบริษัทในปีที่เกิดรายการ</w:t>
      </w:r>
    </w:p>
    <w:p w14:paraId="2C4043E3" w14:textId="10F112F9" w:rsidR="00B56EF0" w:rsidRPr="00EB3DF9" w:rsidRDefault="00B56EF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0B71A17E" w14:textId="214D19BF" w:rsidR="00677669" w:rsidRPr="00EB3DF9" w:rsidRDefault="0067766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25E165FE" w14:textId="53127E30" w:rsidR="00677669" w:rsidRPr="00EB3DF9" w:rsidRDefault="0067766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077FEB21" w14:textId="516C15D9" w:rsidR="00677669" w:rsidRPr="00EB3DF9" w:rsidRDefault="0067766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3A8EFCE6" w14:textId="1A88DFF2" w:rsidR="00677669" w:rsidRPr="00EB3DF9" w:rsidRDefault="0067766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1003F8F8" w14:textId="03730276" w:rsidR="00677669" w:rsidRPr="00EB3DF9" w:rsidRDefault="0067766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6E321D77" w14:textId="13A14BB4" w:rsidR="00677669" w:rsidRPr="00EB3DF9" w:rsidRDefault="0067766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2DE1FA67" w14:textId="51501C3B" w:rsidR="00677669" w:rsidRPr="00EB3DF9" w:rsidRDefault="0067766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0957E2F9" w14:textId="77777777" w:rsidR="00677669" w:rsidRPr="00EB3DF9" w:rsidRDefault="0067766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09072ABB" w14:textId="16A2D247" w:rsidR="00D11532" w:rsidRPr="00EB3DF9" w:rsidRDefault="00B56EF0" w:rsidP="00EB3DF9">
      <w:pPr>
        <w:tabs>
          <w:tab w:val="clear" w:pos="454"/>
        </w:tabs>
        <w:ind w:left="567" w:hanging="567"/>
        <w:jc w:val="thaiDistribute"/>
        <w:rPr>
          <w:b/>
          <w:bCs/>
          <w:i/>
          <w:iCs/>
          <w:spacing w:val="-6"/>
          <w:cs/>
        </w:rPr>
      </w:pPr>
      <w:r w:rsidRPr="00EB3DF9">
        <w:rPr>
          <w:rFonts w:hint="cs"/>
          <w:b/>
          <w:bCs/>
          <w:i/>
          <w:iCs/>
          <w:spacing w:val="-6"/>
          <w:cs/>
        </w:rPr>
        <w:lastRenderedPageBreak/>
        <w:t>(</w:t>
      </w:r>
      <w:r w:rsidRPr="00EB3DF9">
        <w:rPr>
          <w:b/>
          <w:bCs/>
          <w:i/>
          <w:iCs/>
          <w:spacing w:val="-6"/>
          <w:cs/>
        </w:rPr>
        <w:t>ข)</w:t>
      </w:r>
      <w:r w:rsidRPr="00EB3DF9">
        <w:rPr>
          <w:b/>
          <w:bCs/>
          <w:i/>
          <w:iCs/>
          <w:spacing w:val="-6"/>
          <w:cs/>
        </w:rPr>
        <w:tab/>
      </w:r>
      <w:r w:rsidR="00110E7A" w:rsidRPr="00EB3DF9">
        <w:rPr>
          <w:b/>
          <w:bCs/>
          <w:i/>
          <w:iCs/>
          <w:spacing w:val="-6"/>
          <w:cs/>
        </w:rPr>
        <w:t>การซื้อเงินลงทุนในบริษัท</w:t>
      </w:r>
      <w:r w:rsidR="00110E7A" w:rsidRPr="00EB3DF9">
        <w:rPr>
          <w:rFonts w:hint="cs"/>
          <w:b/>
          <w:bCs/>
          <w:i/>
          <w:iCs/>
          <w:spacing w:val="-6"/>
          <w:cs/>
        </w:rPr>
        <w:t>ย่อย</w:t>
      </w:r>
      <w:r w:rsidR="00110E7A" w:rsidRPr="00EB3DF9">
        <w:rPr>
          <w:b/>
          <w:bCs/>
          <w:i/>
          <w:iCs/>
          <w:spacing w:val="-6"/>
          <w:cs/>
        </w:rPr>
        <w:t xml:space="preserve"> </w:t>
      </w:r>
      <w:r w:rsidR="00D11532" w:rsidRPr="00EB3DF9">
        <w:rPr>
          <w:b/>
          <w:bCs/>
          <w:i/>
          <w:iCs/>
          <w:spacing w:val="-6"/>
        </w:rPr>
        <w:t>Nam San 3A Power Sole Co</w:t>
      </w:r>
      <w:r w:rsidR="00D11532" w:rsidRPr="00EB3DF9">
        <w:rPr>
          <w:b/>
          <w:bCs/>
          <w:i/>
          <w:iCs/>
          <w:spacing w:val="-6"/>
          <w:cs/>
        </w:rPr>
        <w:t>.</w:t>
      </w:r>
      <w:r w:rsidR="00D11532" w:rsidRPr="00EB3DF9">
        <w:rPr>
          <w:b/>
          <w:bCs/>
          <w:i/>
          <w:iCs/>
          <w:spacing w:val="-6"/>
        </w:rPr>
        <w:t>, Ltd</w:t>
      </w:r>
      <w:r w:rsidR="00D11532" w:rsidRPr="00EB3DF9">
        <w:rPr>
          <w:b/>
          <w:bCs/>
          <w:i/>
          <w:iCs/>
          <w:spacing w:val="-6"/>
          <w:cs/>
        </w:rPr>
        <w:t>.</w:t>
      </w:r>
    </w:p>
    <w:p w14:paraId="6C7E73FF" w14:textId="77777777" w:rsidR="00D11532" w:rsidRPr="00EB3DF9" w:rsidRDefault="00D11532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7AD14414" w14:textId="45DEC4E9" w:rsidR="00D11532" w:rsidRPr="00EB3DF9" w:rsidRDefault="00887C7C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B3DF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EB3DF9">
        <w:rPr>
          <w:rFonts w:asciiTheme="majorBidi" w:hAnsiTheme="majorBidi" w:cstheme="majorBidi"/>
          <w:sz w:val="30"/>
          <w:szCs w:val="30"/>
        </w:rPr>
        <w:t>20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EB3DF9">
        <w:rPr>
          <w:rFonts w:asciiTheme="majorBidi" w:hAnsiTheme="majorBidi" w:cstheme="majorBidi"/>
          <w:sz w:val="30"/>
          <w:szCs w:val="30"/>
        </w:rPr>
        <w:t>2562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บริษัท บีซีพีจี ไบโอเพาเวอร์ </w:t>
      </w:r>
      <w:r w:rsidRPr="00EB3DF9">
        <w:rPr>
          <w:rFonts w:asciiTheme="majorBidi" w:hAnsiTheme="majorBidi" w:cstheme="majorBidi"/>
          <w:sz w:val="30"/>
          <w:szCs w:val="30"/>
        </w:rPr>
        <w:t>2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จำกัด (ซึ่งเป็นบริษัทย่อยทางอ้อมของกลุ่มบริษัท และภายหลังได้เปลี่ยนชื่อเป็นบริษัท บีซีพีจี อินโดไชน่า จำกัด) ได้เข้าลงทุนในโครงการโรงไฟฟ้าพลังน้ำในสาธารณรัฐประชาธิปไตยประชาชนลาวซึ่งมีขนาดกำลังการผลิตไฟฟ้าติดตั้งรวม </w:t>
      </w:r>
      <w:r w:rsidRPr="00EB3DF9">
        <w:rPr>
          <w:rFonts w:asciiTheme="majorBidi" w:hAnsiTheme="majorBidi" w:cstheme="majorBidi"/>
          <w:sz w:val="30"/>
          <w:szCs w:val="30"/>
        </w:rPr>
        <w:t>69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เมกะวัตต์ โดยเป็นการซื้อหุ้นร้อยละ </w:t>
      </w:r>
      <w:r w:rsidRPr="00EB3DF9">
        <w:rPr>
          <w:rFonts w:asciiTheme="majorBidi" w:hAnsiTheme="majorBidi" w:cstheme="majorBidi"/>
          <w:sz w:val="30"/>
          <w:szCs w:val="30"/>
        </w:rPr>
        <w:t>100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ของ </w:t>
      </w:r>
      <w:r w:rsidRPr="00EB3DF9">
        <w:rPr>
          <w:rFonts w:asciiTheme="majorBidi" w:hAnsiTheme="majorBidi" w:cstheme="majorBidi"/>
          <w:sz w:val="30"/>
          <w:szCs w:val="30"/>
        </w:rPr>
        <w:t xml:space="preserve">Nam San </w:t>
      </w:r>
      <w:r w:rsidRPr="00EB3DF9">
        <w:rPr>
          <w:rFonts w:asciiTheme="majorBidi" w:hAnsiTheme="majorBidi" w:cstheme="majorBidi"/>
          <w:sz w:val="30"/>
          <w:szCs w:val="30"/>
          <w:cs/>
        </w:rPr>
        <w:t>3</w:t>
      </w:r>
      <w:r w:rsidRPr="00EB3DF9">
        <w:rPr>
          <w:rFonts w:asciiTheme="majorBidi" w:hAnsiTheme="majorBidi" w:cstheme="majorBidi"/>
          <w:sz w:val="30"/>
          <w:szCs w:val="30"/>
        </w:rPr>
        <w:t>A Power Sole Co</w:t>
      </w:r>
      <w:r w:rsidRPr="00EB3DF9">
        <w:rPr>
          <w:rFonts w:asciiTheme="majorBidi" w:hAnsiTheme="majorBidi"/>
          <w:sz w:val="30"/>
          <w:szCs w:val="30"/>
          <w:cs/>
        </w:rPr>
        <w:t>.</w:t>
      </w:r>
      <w:r w:rsidRPr="00EB3DF9">
        <w:rPr>
          <w:rFonts w:asciiTheme="majorBidi" w:hAnsiTheme="majorBidi" w:cstheme="majorBidi"/>
          <w:sz w:val="30"/>
          <w:szCs w:val="30"/>
        </w:rPr>
        <w:t>, Ltd</w:t>
      </w:r>
      <w:r w:rsidRPr="00EB3DF9">
        <w:rPr>
          <w:rFonts w:asciiTheme="majorBidi" w:hAnsiTheme="majorBidi"/>
          <w:sz w:val="30"/>
          <w:szCs w:val="30"/>
          <w:cs/>
        </w:rPr>
        <w:t>. (“</w:t>
      </w:r>
      <w:r w:rsidRPr="00EB3DF9">
        <w:rPr>
          <w:rFonts w:asciiTheme="majorBidi" w:hAnsiTheme="majorBidi" w:cstheme="majorBidi"/>
          <w:sz w:val="30"/>
          <w:szCs w:val="30"/>
        </w:rPr>
        <w:t>Nam San 3A</w:t>
      </w:r>
      <w:r w:rsidRPr="00EB3DF9">
        <w:rPr>
          <w:rFonts w:asciiTheme="majorBidi" w:hAnsiTheme="majorBidi"/>
          <w:sz w:val="30"/>
          <w:szCs w:val="30"/>
          <w:cs/>
        </w:rPr>
        <w:t xml:space="preserve">”) 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จาก </w:t>
      </w:r>
      <w:r w:rsidRPr="00EB3DF9">
        <w:rPr>
          <w:rFonts w:asciiTheme="majorBidi" w:hAnsiTheme="majorBidi" w:cstheme="majorBidi"/>
          <w:sz w:val="30"/>
          <w:szCs w:val="30"/>
        </w:rPr>
        <w:t>Phongsubthavy Roads and Bridges Construction and Irrigation Sole Co</w:t>
      </w:r>
      <w:r w:rsidRPr="00EB3DF9">
        <w:rPr>
          <w:rFonts w:asciiTheme="majorBidi" w:hAnsiTheme="majorBidi"/>
          <w:sz w:val="30"/>
          <w:szCs w:val="30"/>
          <w:cs/>
        </w:rPr>
        <w:t>.</w:t>
      </w:r>
      <w:r w:rsidRPr="00EB3DF9">
        <w:rPr>
          <w:rFonts w:asciiTheme="majorBidi" w:hAnsiTheme="majorBidi" w:cstheme="majorBidi"/>
          <w:sz w:val="30"/>
          <w:szCs w:val="30"/>
        </w:rPr>
        <w:t>, Ltd</w:t>
      </w:r>
      <w:r w:rsidRPr="00EB3DF9">
        <w:rPr>
          <w:rFonts w:asciiTheme="majorBidi" w:hAnsiTheme="majorBidi"/>
          <w:sz w:val="30"/>
          <w:szCs w:val="30"/>
          <w:cs/>
        </w:rPr>
        <w:t>. (“</w:t>
      </w:r>
      <w:r w:rsidRPr="00EB3DF9">
        <w:rPr>
          <w:rFonts w:asciiTheme="majorBidi" w:hAnsiTheme="majorBidi" w:cstheme="majorBidi"/>
          <w:sz w:val="30"/>
          <w:szCs w:val="30"/>
        </w:rPr>
        <w:t>Phongsubthavy</w:t>
      </w:r>
      <w:r w:rsidRPr="00EB3DF9">
        <w:rPr>
          <w:rFonts w:asciiTheme="majorBidi" w:hAnsiTheme="majorBidi"/>
          <w:sz w:val="30"/>
          <w:szCs w:val="30"/>
          <w:cs/>
        </w:rPr>
        <w:t xml:space="preserve">”) 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ในวงเงินไม่เกิน </w:t>
      </w:r>
      <w:r w:rsidRPr="00EB3DF9">
        <w:rPr>
          <w:rFonts w:asciiTheme="majorBidi" w:hAnsiTheme="majorBidi" w:cstheme="majorBidi"/>
          <w:sz w:val="30"/>
          <w:szCs w:val="30"/>
        </w:rPr>
        <w:t>174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 (</w:t>
      </w:r>
      <w:r w:rsidRPr="00EB3DF9">
        <w:rPr>
          <w:rFonts w:asciiTheme="majorBidi" w:hAnsiTheme="majorBidi" w:cstheme="majorBidi" w:hint="cs"/>
          <w:sz w:val="30"/>
          <w:szCs w:val="30"/>
          <w:cs/>
        </w:rPr>
        <w:t>เทียบเท่า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3DF9">
        <w:rPr>
          <w:rFonts w:asciiTheme="majorBidi" w:hAnsiTheme="majorBidi" w:cstheme="majorBidi"/>
          <w:sz w:val="30"/>
          <w:szCs w:val="30"/>
        </w:rPr>
        <w:t>5,352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ล้านบาท) ซึ่งเมื่อรวมกับรายการปรับปรุงชำระคืนเงินทุนหมุนเวียนสุทธิที่เป็นส่วนของผู้ขาย วงเงินรวมเป็นจำนวนเงิน </w:t>
      </w:r>
      <w:r w:rsidRPr="00EB3DF9">
        <w:rPr>
          <w:rFonts w:asciiTheme="majorBidi" w:hAnsiTheme="majorBidi" w:cstheme="majorBidi"/>
          <w:sz w:val="30"/>
          <w:szCs w:val="30"/>
        </w:rPr>
        <w:t>174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 (</w:t>
      </w:r>
      <w:r w:rsidRPr="00EB3DF9">
        <w:rPr>
          <w:rFonts w:asciiTheme="majorBidi" w:hAnsiTheme="majorBidi" w:cstheme="majorBidi" w:hint="cs"/>
          <w:sz w:val="30"/>
          <w:szCs w:val="30"/>
          <w:cs/>
        </w:rPr>
        <w:t>เทียบเท่า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3DF9">
        <w:rPr>
          <w:rFonts w:asciiTheme="majorBidi" w:hAnsiTheme="majorBidi" w:cstheme="majorBidi"/>
          <w:sz w:val="30"/>
          <w:szCs w:val="30"/>
        </w:rPr>
        <w:t>5,357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ล้านบาท) ซึ่งเป็นการชำระค่าหุ้นจำนวน </w:t>
      </w:r>
      <w:r w:rsidRPr="00EB3DF9">
        <w:rPr>
          <w:rFonts w:asciiTheme="majorBidi" w:hAnsiTheme="majorBidi" w:cstheme="majorBidi"/>
          <w:sz w:val="30"/>
          <w:szCs w:val="30"/>
        </w:rPr>
        <w:t>96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 (</w:t>
      </w:r>
      <w:r w:rsidRPr="00EB3DF9">
        <w:rPr>
          <w:rFonts w:asciiTheme="majorBidi" w:hAnsiTheme="majorBidi" w:cstheme="majorBidi" w:hint="cs"/>
          <w:sz w:val="30"/>
          <w:szCs w:val="30"/>
          <w:cs/>
        </w:rPr>
        <w:t>เทียบเท่า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3DF9">
        <w:rPr>
          <w:rFonts w:asciiTheme="majorBidi" w:hAnsiTheme="majorBidi" w:cstheme="majorBidi"/>
          <w:sz w:val="30"/>
          <w:szCs w:val="30"/>
        </w:rPr>
        <w:t>2,</w:t>
      </w:r>
      <w:r w:rsidRPr="00EB3DF9">
        <w:rPr>
          <w:rFonts w:asciiTheme="majorBidi" w:hAnsiTheme="majorBidi" w:cstheme="majorBidi"/>
          <w:sz w:val="30"/>
          <w:szCs w:val="30"/>
          <w:cs/>
        </w:rPr>
        <w:t>95</w:t>
      </w:r>
      <w:r w:rsidRPr="00EB3DF9">
        <w:rPr>
          <w:rFonts w:asciiTheme="majorBidi" w:hAnsiTheme="majorBidi" w:cstheme="majorBidi"/>
          <w:sz w:val="30"/>
          <w:szCs w:val="30"/>
        </w:rPr>
        <w:t>8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ล้านบาท) และจ่ายชำระคืนเงินกู้ยืมที่บริษัทธุรกิจโรงไฟฟ้าพลังน้ำดังกล่าวมีกับ </w:t>
      </w:r>
      <w:r w:rsidRPr="00EB3DF9">
        <w:rPr>
          <w:rFonts w:asciiTheme="majorBidi" w:hAnsiTheme="majorBidi" w:cstheme="majorBidi"/>
          <w:sz w:val="30"/>
          <w:szCs w:val="30"/>
        </w:rPr>
        <w:t xml:space="preserve">Phongsubthavy 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EB3DF9">
        <w:rPr>
          <w:rFonts w:asciiTheme="majorBidi" w:hAnsiTheme="majorBidi" w:cstheme="majorBidi"/>
          <w:sz w:val="30"/>
          <w:szCs w:val="30"/>
        </w:rPr>
        <w:t>78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 (</w:t>
      </w:r>
      <w:r w:rsidRPr="00EB3DF9">
        <w:rPr>
          <w:rFonts w:asciiTheme="majorBidi" w:hAnsiTheme="majorBidi" w:cstheme="majorBidi" w:hint="cs"/>
          <w:sz w:val="30"/>
          <w:szCs w:val="30"/>
          <w:cs/>
        </w:rPr>
        <w:t>เทียบเท่า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3DF9">
        <w:rPr>
          <w:rFonts w:asciiTheme="majorBidi" w:hAnsiTheme="majorBidi" w:cstheme="majorBidi"/>
          <w:sz w:val="30"/>
          <w:szCs w:val="30"/>
        </w:rPr>
        <w:t>2,340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ล้านบาท) ปัจจุบันบริษัท บีซีพีจี อินโดไชน่า จำกัด ได้เสร็จสิ้นการรับโอนหุ้นทั้งหมดจาก </w:t>
      </w:r>
      <w:r w:rsidRPr="00EB3DF9">
        <w:rPr>
          <w:rFonts w:asciiTheme="majorBidi" w:hAnsiTheme="majorBidi" w:cstheme="majorBidi"/>
          <w:sz w:val="30"/>
          <w:szCs w:val="30"/>
        </w:rPr>
        <w:t xml:space="preserve">Phongsubthavy 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แล้ว ในระหว่างงวดนับตั้งแต่วันที่ซื้อกิจการจนถึงวันที่ </w:t>
      </w:r>
      <w:r w:rsidRPr="00EB3DF9">
        <w:rPr>
          <w:rFonts w:asciiTheme="majorBidi" w:hAnsiTheme="majorBidi" w:cstheme="majorBidi"/>
          <w:sz w:val="30"/>
          <w:szCs w:val="30"/>
        </w:rPr>
        <w:t>31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B3DF9">
        <w:rPr>
          <w:rFonts w:asciiTheme="majorBidi" w:hAnsiTheme="majorBidi" w:cstheme="majorBidi"/>
          <w:sz w:val="30"/>
          <w:szCs w:val="30"/>
        </w:rPr>
        <w:t>2562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ธุรกิจดังกล่าวมีรายได้จำนวน </w:t>
      </w:r>
      <w:r w:rsidRPr="00EB3DF9">
        <w:rPr>
          <w:rFonts w:asciiTheme="majorBidi" w:hAnsiTheme="majorBidi" w:cstheme="majorBidi"/>
          <w:sz w:val="30"/>
          <w:szCs w:val="30"/>
        </w:rPr>
        <w:t>5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 (</w:t>
      </w:r>
      <w:r w:rsidRPr="00EB3DF9">
        <w:rPr>
          <w:rFonts w:asciiTheme="majorBidi" w:hAnsiTheme="majorBidi" w:cstheme="majorBidi" w:hint="cs"/>
          <w:sz w:val="30"/>
          <w:szCs w:val="30"/>
          <w:cs/>
        </w:rPr>
        <w:t>เทียบเท่า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3DF9">
        <w:rPr>
          <w:rFonts w:asciiTheme="majorBidi" w:hAnsiTheme="majorBidi" w:cstheme="majorBidi"/>
          <w:sz w:val="30"/>
          <w:szCs w:val="30"/>
        </w:rPr>
        <w:t>151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ล้านบาท) และกำไรสุทธิจำนวน </w:t>
      </w:r>
      <w:r w:rsidRPr="00EB3DF9">
        <w:rPr>
          <w:rFonts w:asciiTheme="majorBidi" w:hAnsiTheme="majorBidi" w:cstheme="majorBidi"/>
          <w:sz w:val="30"/>
          <w:szCs w:val="30"/>
        </w:rPr>
        <w:t>3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 (</w:t>
      </w:r>
      <w:r w:rsidRPr="00EB3DF9">
        <w:rPr>
          <w:rFonts w:asciiTheme="majorBidi" w:hAnsiTheme="majorBidi" w:cstheme="majorBidi" w:hint="cs"/>
          <w:sz w:val="30"/>
          <w:szCs w:val="30"/>
          <w:cs/>
        </w:rPr>
        <w:t>เทียบเท่า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3DF9">
        <w:rPr>
          <w:rFonts w:asciiTheme="majorBidi" w:hAnsiTheme="majorBidi" w:cstheme="majorBidi"/>
          <w:sz w:val="30"/>
          <w:szCs w:val="30"/>
        </w:rPr>
        <w:t>81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ล้านบาท)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EB3DF9">
        <w:rPr>
          <w:rFonts w:asciiTheme="majorBidi" w:hAnsiTheme="majorBidi" w:cstheme="majorBidi"/>
          <w:sz w:val="30"/>
          <w:szCs w:val="30"/>
        </w:rPr>
        <w:t>1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EB3DF9">
        <w:rPr>
          <w:rFonts w:asciiTheme="majorBidi" w:hAnsiTheme="majorBidi" w:cstheme="majorBidi"/>
          <w:sz w:val="30"/>
          <w:szCs w:val="30"/>
        </w:rPr>
        <w:t>2562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จะมีรายได้รวมเพิ่มขึ้นจำนวน </w:t>
      </w:r>
      <w:r w:rsidRPr="00EB3DF9">
        <w:rPr>
          <w:rFonts w:asciiTheme="majorBidi" w:hAnsiTheme="majorBidi" w:cstheme="majorBidi"/>
          <w:sz w:val="30"/>
          <w:szCs w:val="30"/>
        </w:rPr>
        <w:t>402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ล้านบาท และกำไรรวมจากผลการดำเนินงานปกติสำหรับปีสิ้นสุดวันที่ </w:t>
      </w:r>
      <w:r w:rsidRPr="00EB3DF9">
        <w:rPr>
          <w:rFonts w:asciiTheme="majorBidi" w:hAnsiTheme="majorBidi" w:cstheme="majorBidi"/>
          <w:sz w:val="30"/>
          <w:szCs w:val="30"/>
        </w:rPr>
        <w:t>31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B3DF9">
        <w:rPr>
          <w:rFonts w:asciiTheme="majorBidi" w:hAnsiTheme="majorBidi" w:cstheme="majorBidi"/>
          <w:sz w:val="30"/>
          <w:szCs w:val="30"/>
        </w:rPr>
        <w:t>2562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เพิ่มขึ้นจำนวนเงิน </w:t>
      </w:r>
      <w:r w:rsidRPr="00EB3DF9">
        <w:rPr>
          <w:rFonts w:asciiTheme="majorBidi" w:hAnsiTheme="majorBidi" w:cstheme="majorBidi"/>
          <w:sz w:val="30"/>
          <w:szCs w:val="30"/>
        </w:rPr>
        <w:t>236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ล้านบาท ในการกำหนดมูลค่าดังกล่าวฝ่ายบริหารใช้สมมติฐานในการปรับปรุงมูลค่ายุติธรรม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EB3DF9">
        <w:rPr>
          <w:rFonts w:asciiTheme="majorBidi" w:hAnsiTheme="majorBidi" w:cstheme="majorBidi"/>
          <w:sz w:val="30"/>
          <w:szCs w:val="30"/>
        </w:rPr>
        <w:t>1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EB3DF9">
        <w:rPr>
          <w:rFonts w:asciiTheme="majorBidi" w:hAnsiTheme="majorBidi" w:cstheme="majorBidi"/>
          <w:sz w:val="30"/>
          <w:szCs w:val="30"/>
        </w:rPr>
        <w:t>2562</w:t>
      </w:r>
    </w:p>
    <w:p w14:paraId="003D3DD8" w14:textId="77777777" w:rsidR="00905415" w:rsidRPr="00EB3DF9" w:rsidRDefault="00905415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2EB1DE9B" w14:textId="487A3793" w:rsidR="009F32C4" w:rsidRPr="00EB3DF9" w:rsidRDefault="00905415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ผู้บริหารเชื่อว่าการซื้อธุจกิจครั้งนี้จะทำให้กลุ่มบริษัทสามารถเพิ่มศักยภาพของกลุ่มบริษัทในการขยายการลงทุน พัฒนา และบริหารโรงไฟฟ้าพลังงานสะอาดในแถบภูมิภาคเอเชีย</w:t>
      </w:r>
    </w:p>
    <w:p w14:paraId="13B2CD69" w14:textId="77777777" w:rsidR="00905415" w:rsidRPr="00EB3DF9" w:rsidRDefault="00905415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6ED0F493" w14:textId="77777777" w:rsidR="00905415" w:rsidRPr="00EB3DF9" w:rsidRDefault="00905415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กลุ่มบริษัทได้จ้างผู้ประเมินราคาอิสระเพื่อหามูลค่ายุติธรรมของสินทรัพย์และหนี้สินที่ได้มา ณ วันที่ซื้อ อย่างไรก็ตามการประเมินมูลค่ายุติธรรมของสินทรัพย์สุทธิที่ได้มาจากการซื้อเงินลงทุนในบริษัทย่อยยังไม่แล้วเสร็จ ดังนั้นสินทรัพย์สุทธิที่ได้มา ณ วันที่ซื้อเงินลงทุนจึงใช้มูลค่าที่ประเมินโดยฝ่ายจัดการ เมื่อผลการประเมินมูลค่ายุติธรรมจากผู้ประเมินราคาอิสระเสร็จสิ้นสมบูรณ์แล้ว จึงจะมีการปรับปรุงมูลค่ายุติธรรมของสินทรัพย์สุทธิที่ได้มาต่อไป</w:t>
      </w:r>
    </w:p>
    <w:p w14:paraId="1D627F7C" w14:textId="2DF1CF5B" w:rsidR="00D11532" w:rsidRPr="00EB3DF9" w:rsidRDefault="00D11532" w:rsidP="00EB3DF9">
      <w:pPr>
        <w:ind w:left="540"/>
        <w:jc w:val="thaiDistribute"/>
      </w:pPr>
    </w:p>
    <w:p w14:paraId="30AC9693" w14:textId="681947F0" w:rsidR="00677669" w:rsidRPr="00EB3DF9" w:rsidRDefault="00677669" w:rsidP="00EB3DF9">
      <w:pPr>
        <w:ind w:left="540"/>
        <w:jc w:val="thaiDistribute"/>
      </w:pPr>
    </w:p>
    <w:p w14:paraId="2CE9A76B" w14:textId="1AC8768F" w:rsidR="00677669" w:rsidRPr="00EB3DF9" w:rsidRDefault="00677669" w:rsidP="00EB3DF9">
      <w:pPr>
        <w:ind w:left="540"/>
        <w:jc w:val="thaiDistribute"/>
      </w:pPr>
    </w:p>
    <w:p w14:paraId="177918C1" w14:textId="1BB75E8F" w:rsidR="00677669" w:rsidRPr="00EB3DF9" w:rsidRDefault="00677669" w:rsidP="00EB3DF9">
      <w:pPr>
        <w:ind w:left="540"/>
        <w:jc w:val="thaiDistribute"/>
      </w:pPr>
    </w:p>
    <w:p w14:paraId="64B36180" w14:textId="77777777" w:rsidR="00677669" w:rsidRPr="00EB3DF9" w:rsidRDefault="00677669" w:rsidP="00EB3DF9">
      <w:pPr>
        <w:ind w:left="540"/>
        <w:jc w:val="thaiDistribute"/>
      </w:pPr>
    </w:p>
    <w:p w14:paraId="4B537DD6" w14:textId="012B59A8" w:rsidR="00D11532" w:rsidRPr="00EB3DF9" w:rsidRDefault="009F32C4" w:rsidP="00EB3DF9">
      <w:pPr>
        <w:ind w:left="540"/>
        <w:jc w:val="thaiDistribute"/>
      </w:pPr>
      <w:r w:rsidRPr="00EB3DF9">
        <w:rPr>
          <w:cs/>
        </w:rPr>
        <w:lastRenderedPageBreak/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36738C54" w14:textId="77777777" w:rsidR="00AC5790" w:rsidRPr="00EB3DF9" w:rsidRDefault="00AC5790" w:rsidP="00EB3DF9">
      <w:pPr>
        <w:ind w:left="540"/>
        <w:jc w:val="thaiDistribute"/>
      </w:pPr>
    </w:p>
    <w:p w14:paraId="5D0F4897" w14:textId="146C3B56" w:rsidR="00D11532" w:rsidRPr="00EB3DF9" w:rsidRDefault="00D11532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B3DF9">
        <w:rPr>
          <w:rFonts w:ascii="Angsana New" w:hAnsi="Angsana New"/>
          <w:i/>
          <w:iCs/>
          <w:sz w:val="30"/>
          <w:szCs w:val="30"/>
          <w:cs/>
          <w:lang w:val="th-TH"/>
        </w:rPr>
        <w:t>สิ่งตอบแทนที่โอนให้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D11532" w:rsidRPr="00EB3DF9" w14:paraId="7579B44D" w14:textId="77777777" w:rsidTr="009F546E">
        <w:trPr>
          <w:trHeight w:val="408"/>
          <w:tblHeader/>
        </w:trPr>
        <w:tc>
          <w:tcPr>
            <w:tcW w:w="3924" w:type="pct"/>
          </w:tcPr>
          <w:p w14:paraId="5078C85B" w14:textId="77777777" w:rsidR="00D11532" w:rsidRPr="00EB3DF9" w:rsidRDefault="00D11532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44AB2A11" w14:textId="77777777" w:rsidR="00D11532" w:rsidRPr="00EB3DF9" w:rsidRDefault="00D11532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D11532" w:rsidRPr="00EB3DF9" w14:paraId="7505C4AC" w14:textId="77777777" w:rsidTr="009F546E">
        <w:trPr>
          <w:trHeight w:val="408"/>
        </w:trPr>
        <w:tc>
          <w:tcPr>
            <w:tcW w:w="3924" w:type="pct"/>
          </w:tcPr>
          <w:p w14:paraId="5906DDEA" w14:textId="77777777" w:rsidR="00D11532" w:rsidRPr="00EB3DF9" w:rsidRDefault="00D11532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777C423B" w14:textId="77777777" w:rsidR="00D11532" w:rsidRPr="00EB3DF9" w:rsidRDefault="00D11532" w:rsidP="00EB3DF9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</w:pPr>
            <w:r w:rsidRPr="00EB3DF9">
              <w:rPr>
                <w:i/>
                <w:iCs/>
                <w:cs/>
                <w:lang w:val="th-TH"/>
              </w:rPr>
              <w:t>(</w:t>
            </w:r>
            <w:r w:rsidRPr="00EB3DF9">
              <w:rPr>
                <w:rFonts w:hint="cs"/>
                <w:i/>
                <w:iCs/>
                <w:cs/>
                <w:lang w:val="th-TH"/>
              </w:rPr>
              <w:t>ล้าน</w:t>
            </w:r>
            <w:r w:rsidRPr="00EB3DF9">
              <w:rPr>
                <w:i/>
                <w:iCs/>
                <w:cs/>
                <w:lang w:val="th-TH"/>
              </w:rPr>
              <w:t>บาท)</w:t>
            </w:r>
          </w:p>
        </w:tc>
      </w:tr>
      <w:tr w:rsidR="00D11532" w:rsidRPr="00EB3DF9" w14:paraId="3A682C6F" w14:textId="77777777" w:rsidTr="009F546E">
        <w:trPr>
          <w:trHeight w:val="408"/>
        </w:trPr>
        <w:tc>
          <w:tcPr>
            <w:tcW w:w="3924" w:type="pct"/>
          </w:tcPr>
          <w:p w14:paraId="7956E268" w14:textId="77777777" w:rsidR="00D11532" w:rsidRPr="00EB3DF9" w:rsidRDefault="00D11532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076" w:type="pct"/>
            <w:vAlign w:val="bottom"/>
          </w:tcPr>
          <w:p w14:paraId="1538AD97" w14:textId="77777777" w:rsidR="00D11532" w:rsidRPr="00EB3DF9" w:rsidRDefault="00D1153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EB3DF9">
              <w:t>4,460</w:t>
            </w:r>
          </w:p>
        </w:tc>
      </w:tr>
      <w:tr w:rsidR="00D11532" w:rsidRPr="00EB3DF9" w14:paraId="0F1BC3D5" w14:textId="77777777" w:rsidTr="009F546E">
        <w:trPr>
          <w:trHeight w:val="408"/>
        </w:trPr>
        <w:tc>
          <w:tcPr>
            <w:tcW w:w="3924" w:type="pct"/>
          </w:tcPr>
          <w:p w14:paraId="497D691A" w14:textId="77777777" w:rsidR="00D11532" w:rsidRPr="00EB3DF9" w:rsidRDefault="00D11532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1076" w:type="pct"/>
            <w:vAlign w:val="bottom"/>
          </w:tcPr>
          <w:p w14:paraId="6B35EEEC" w14:textId="77777777" w:rsidR="00D11532" w:rsidRPr="00EB3DF9" w:rsidRDefault="00D11532" w:rsidP="00EB3DF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EB3DF9">
              <w:t>897</w:t>
            </w:r>
          </w:p>
        </w:tc>
      </w:tr>
      <w:tr w:rsidR="00D11532" w:rsidRPr="00EB3DF9" w14:paraId="090483B2" w14:textId="77777777" w:rsidTr="009F546E">
        <w:trPr>
          <w:trHeight w:val="423"/>
        </w:trPr>
        <w:tc>
          <w:tcPr>
            <w:tcW w:w="3924" w:type="pct"/>
          </w:tcPr>
          <w:p w14:paraId="37346BAA" w14:textId="77777777" w:rsidR="00D11532" w:rsidRPr="00EB3DF9" w:rsidRDefault="00D11532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pct"/>
            <w:vAlign w:val="bottom"/>
          </w:tcPr>
          <w:p w14:paraId="711335D1" w14:textId="77777777" w:rsidR="00D11532" w:rsidRPr="00EB3DF9" w:rsidRDefault="00D11532" w:rsidP="00EB3DF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b/>
                <w:bCs/>
              </w:rPr>
            </w:pPr>
            <w:r w:rsidRPr="00EB3DF9">
              <w:rPr>
                <w:b/>
                <w:bCs/>
              </w:rPr>
              <w:t>5,357</w:t>
            </w:r>
          </w:p>
        </w:tc>
      </w:tr>
    </w:tbl>
    <w:p w14:paraId="0D3D0561" w14:textId="73A978FE" w:rsidR="00D11532" w:rsidRPr="00EB3DF9" w:rsidRDefault="00D11532" w:rsidP="00EB3DF9">
      <w:pPr>
        <w:ind w:left="540"/>
        <w:jc w:val="thaiDistribute"/>
      </w:pPr>
    </w:p>
    <w:p w14:paraId="2100551E" w14:textId="1EC2DEF4" w:rsidR="003739F0" w:rsidRPr="00EB3DF9" w:rsidRDefault="00905415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EB3DF9">
        <w:rPr>
          <w:cs/>
        </w:rPr>
        <w:t xml:space="preserve">ณ วันที่ </w:t>
      </w:r>
      <w:r w:rsidRPr="00EB3DF9">
        <w:t>31</w:t>
      </w:r>
      <w:r w:rsidRPr="00EB3DF9">
        <w:rPr>
          <w:cs/>
        </w:rPr>
        <w:t xml:space="preserve"> ธันวาคม </w:t>
      </w:r>
      <w:r w:rsidRPr="00EB3DF9">
        <w:t>2562</w:t>
      </w:r>
      <w:r w:rsidRPr="00EB3DF9">
        <w:rPr>
          <w:cs/>
        </w:rPr>
        <w:t xml:space="preserve"> กลุ่มบริษัทได้ชำระเงินรวมเป็นจำนวน </w:t>
      </w:r>
      <w:r w:rsidRPr="00EB3DF9">
        <w:t>150</w:t>
      </w:r>
      <w:r w:rsidRPr="00EB3DF9">
        <w:rPr>
          <w:cs/>
        </w:rPr>
        <w:t xml:space="preserve"> ล้านเหรียญสหรัฐฯ (</w:t>
      </w:r>
      <w:r w:rsidR="00F9092F" w:rsidRPr="00EB3DF9">
        <w:rPr>
          <w:rFonts w:hint="cs"/>
          <w:cs/>
        </w:rPr>
        <w:t>เทียบเท่า</w:t>
      </w:r>
      <w:r w:rsidRPr="00EB3DF9">
        <w:rPr>
          <w:cs/>
        </w:rPr>
        <w:t xml:space="preserve"> </w:t>
      </w:r>
      <w:r w:rsidRPr="00EB3DF9">
        <w:t>4,</w:t>
      </w:r>
      <w:r w:rsidR="00F9092F" w:rsidRPr="00EB3DF9">
        <w:t>614</w:t>
      </w:r>
      <w:r w:rsidRPr="00EB3DF9">
        <w:rPr>
          <w:cs/>
        </w:rPr>
        <w:t xml:space="preserve"> ล้านบาท) ต่อมาในเดือนมกราคม </w:t>
      </w:r>
      <w:r w:rsidRPr="00EB3DF9">
        <w:t>2563</w:t>
      </w:r>
      <w:r w:rsidRPr="00EB3DF9">
        <w:rPr>
          <w:cs/>
        </w:rPr>
        <w:t xml:space="preserve"> กลุ่มบริษัทได้ชำระเพิ่มเติมเป็นจำนวนเงิน </w:t>
      </w:r>
      <w:r w:rsidRPr="00EB3DF9">
        <w:t>23</w:t>
      </w:r>
      <w:r w:rsidRPr="00EB3DF9">
        <w:rPr>
          <w:cs/>
        </w:rPr>
        <w:t xml:space="preserve"> ล้านเหรียญสหรัฐฯ (</w:t>
      </w:r>
      <w:r w:rsidR="00F9092F" w:rsidRPr="00EB3DF9">
        <w:rPr>
          <w:rFonts w:hint="cs"/>
          <w:cs/>
        </w:rPr>
        <w:t>เทียบเท่า</w:t>
      </w:r>
      <w:r w:rsidRPr="00EB3DF9">
        <w:rPr>
          <w:cs/>
        </w:rPr>
        <w:t xml:space="preserve"> </w:t>
      </w:r>
      <w:r w:rsidRPr="00EB3DF9">
        <w:t>712</w:t>
      </w:r>
      <w:r w:rsidRPr="00EB3DF9">
        <w:rPr>
          <w:cs/>
        </w:rPr>
        <w:t xml:space="preserve"> </w:t>
      </w:r>
      <w:r w:rsidR="00F9092F" w:rsidRPr="00EB3DF9">
        <w:rPr>
          <w:cs/>
        </w:rPr>
        <w:br/>
      </w:r>
      <w:r w:rsidRPr="00EB3DF9">
        <w:rPr>
          <w:cs/>
        </w:rPr>
        <w:t>ล้านบาท)</w:t>
      </w:r>
    </w:p>
    <w:p w14:paraId="6A690BE3" w14:textId="77777777" w:rsidR="00905415" w:rsidRPr="00EB3DF9" w:rsidRDefault="00905415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6856DA40" w14:textId="77777777" w:rsidR="009F32C4" w:rsidRPr="00EB3DF9" w:rsidRDefault="009F32C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EB3DF9">
        <w:rPr>
          <w:i/>
          <w:iCs/>
          <w:cs/>
        </w:rPr>
        <w:t>สิ่งตอบแทนที่คาดว่าจะต้องจ่าย</w:t>
      </w:r>
    </w:p>
    <w:p w14:paraId="66FFCAA6" w14:textId="77777777" w:rsidR="009F32C4" w:rsidRPr="00EB3DF9" w:rsidRDefault="009F32C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0256FB35" w14:textId="01A6A24F" w:rsidR="009F32C4" w:rsidRPr="00EB3DF9" w:rsidRDefault="00905415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EB3DF9">
        <w:rPr>
          <w:cs/>
        </w:rPr>
        <w:t xml:space="preserve">ในเดือนมกราคม </w:t>
      </w:r>
      <w:r w:rsidRPr="00EB3DF9">
        <w:t>2563</w:t>
      </w:r>
      <w:r w:rsidRPr="00EB3DF9">
        <w:rPr>
          <w:cs/>
        </w:rPr>
        <w:t xml:space="preserve"> กลุ่มบริษัทได้ลงนามในสัญญาซื้อขายไฟฟ้าฉบับใหม่กับการไฟฟ้าเวียดนามสำหรับโครงการ </w:t>
      </w:r>
      <w:r w:rsidRPr="00EB3DF9">
        <w:t xml:space="preserve">Nam San </w:t>
      </w:r>
      <w:r w:rsidRPr="00EB3DF9">
        <w:rPr>
          <w:cs/>
        </w:rPr>
        <w:t>3</w:t>
      </w:r>
      <w:r w:rsidRPr="00EB3DF9">
        <w:t xml:space="preserve">A </w:t>
      </w:r>
      <w:r w:rsidRPr="00EB3DF9">
        <w:rPr>
          <w:cs/>
        </w:rPr>
        <w:t xml:space="preserve">ซึ่งเป็นการบรรลุหนึ่งในเงื่อนไขของสิ่งตอบแทนที่คาดว่าจะต้องจ่ายจำนวน </w:t>
      </w:r>
      <w:r w:rsidRPr="00EB3DF9">
        <w:t>23</w:t>
      </w:r>
      <w:r w:rsidRPr="00EB3DF9">
        <w:rPr>
          <w:cs/>
        </w:rPr>
        <w:t xml:space="preserve"> ล้านเหรียญสหรัฐฯ (</w:t>
      </w:r>
      <w:r w:rsidR="00F9092F" w:rsidRPr="00EB3DF9">
        <w:rPr>
          <w:rFonts w:hint="cs"/>
          <w:cs/>
        </w:rPr>
        <w:t>เทียบเท่า</w:t>
      </w:r>
      <w:r w:rsidRPr="00EB3DF9">
        <w:rPr>
          <w:cs/>
        </w:rPr>
        <w:t xml:space="preserve"> </w:t>
      </w:r>
      <w:r w:rsidRPr="00EB3DF9">
        <w:t>711</w:t>
      </w:r>
      <w:r w:rsidRPr="00EB3DF9">
        <w:rPr>
          <w:cs/>
        </w:rPr>
        <w:t xml:space="preserve"> ล้านบาท) ส่งผลให้มูลค่ายุติธรรมของสัญญาซื้อขายไฟฟ้าเพิ่มขึ้นและค่าความนิยมลดลงจากการประเมินครั้งแรกในเดือนกันยายน </w:t>
      </w:r>
      <w:r w:rsidRPr="00EB3DF9">
        <w:t>2562</w:t>
      </w:r>
    </w:p>
    <w:p w14:paraId="28B2BB71" w14:textId="77777777" w:rsidR="00905415" w:rsidRPr="00EB3DF9" w:rsidRDefault="00905415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08C67A61" w14:textId="74064776" w:rsidR="00B218C2" w:rsidRPr="00EB3DF9" w:rsidRDefault="00905415" w:rsidP="00EB3DF9">
      <w:pPr>
        <w:ind w:left="540"/>
        <w:jc w:val="thaiDistribute"/>
        <w:rPr>
          <w:rFonts w:asciiTheme="majorBidi" w:hAnsiTheme="majorBidi"/>
          <w:sz w:val="32"/>
          <w:szCs w:val="32"/>
        </w:rPr>
      </w:pPr>
      <w:r w:rsidRPr="00EB3DF9">
        <w:rPr>
          <w:cs/>
        </w:rPr>
        <w:t xml:space="preserve">นอกจากนี้ภายใต้เงื่อนไขสัญญาซื้อขายหุ้นกลุ่มบริษัทมีสิ่งตอบแทนที่คาดว่าจะต้องจ่ายเพิ่มเติมตามเงื่อนไขที่กำหนดประมาณ </w:t>
      </w:r>
      <w:r w:rsidRPr="00EB3DF9">
        <w:t>6</w:t>
      </w:r>
      <w:r w:rsidRPr="00EB3DF9">
        <w:rPr>
          <w:cs/>
        </w:rPr>
        <w:t xml:space="preserve"> ล้านเหรียญสหรัฐฯ (</w:t>
      </w:r>
      <w:r w:rsidR="00F9092F" w:rsidRPr="00EB3DF9">
        <w:rPr>
          <w:rFonts w:hint="cs"/>
          <w:cs/>
        </w:rPr>
        <w:t>เทียบเท่า</w:t>
      </w:r>
      <w:r w:rsidRPr="00EB3DF9">
        <w:rPr>
          <w:cs/>
        </w:rPr>
        <w:t xml:space="preserve"> </w:t>
      </w:r>
      <w:r w:rsidRPr="00EB3DF9">
        <w:t>185</w:t>
      </w:r>
      <w:r w:rsidRPr="00EB3DF9">
        <w:rPr>
          <w:cs/>
        </w:rPr>
        <w:t xml:space="preserve"> ล้านบาท)</w:t>
      </w:r>
    </w:p>
    <w:p w14:paraId="113D1661" w14:textId="6F902EDF" w:rsidR="003739F0" w:rsidRPr="00EB3DF9" w:rsidRDefault="003739F0" w:rsidP="00EB3DF9">
      <w:pPr>
        <w:ind w:left="540"/>
        <w:jc w:val="thaiDistribute"/>
        <w:rPr>
          <w:rFonts w:asciiTheme="majorBidi" w:hAnsiTheme="majorBidi"/>
          <w:sz w:val="32"/>
          <w:szCs w:val="32"/>
        </w:rPr>
      </w:pPr>
    </w:p>
    <w:p w14:paraId="09632497" w14:textId="3B7F66D5" w:rsidR="003739F0" w:rsidRPr="00EB3DF9" w:rsidRDefault="003739F0" w:rsidP="00EB3DF9">
      <w:pPr>
        <w:ind w:left="540"/>
        <w:jc w:val="thaiDistribute"/>
        <w:rPr>
          <w:rFonts w:asciiTheme="majorBidi" w:hAnsiTheme="majorBidi"/>
          <w:sz w:val="32"/>
          <w:szCs w:val="32"/>
        </w:rPr>
      </w:pPr>
    </w:p>
    <w:p w14:paraId="2198D924" w14:textId="7FCEF2CC" w:rsidR="003739F0" w:rsidRPr="00EB3DF9" w:rsidRDefault="003739F0" w:rsidP="00EB3DF9">
      <w:pPr>
        <w:ind w:left="540"/>
        <w:jc w:val="thaiDistribute"/>
        <w:rPr>
          <w:rFonts w:asciiTheme="majorBidi" w:hAnsiTheme="majorBidi"/>
          <w:sz w:val="32"/>
          <w:szCs w:val="32"/>
        </w:rPr>
      </w:pPr>
    </w:p>
    <w:p w14:paraId="41456935" w14:textId="1EE1DBB7" w:rsidR="003739F0" w:rsidRPr="00EB3DF9" w:rsidRDefault="003739F0" w:rsidP="00EB3DF9">
      <w:pPr>
        <w:ind w:left="540"/>
        <w:jc w:val="thaiDistribute"/>
        <w:rPr>
          <w:rFonts w:asciiTheme="majorBidi" w:hAnsiTheme="majorBidi"/>
          <w:sz w:val="32"/>
          <w:szCs w:val="32"/>
        </w:rPr>
      </w:pPr>
    </w:p>
    <w:p w14:paraId="59B6BD91" w14:textId="52934575" w:rsidR="003739F0" w:rsidRPr="00EB3DF9" w:rsidRDefault="003739F0" w:rsidP="00EB3DF9">
      <w:pPr>
        <w:ind w:left="540"/>
        <w:jc w:val="thaiDistribute"/>
        <w:rPr>
          <w:rFonts w:asciiTheme="majorBidi" w:hAnsiTheme="majorBidi"/>
          <w:sz w:val="32"/>
          <w:szCs w:val="32"/>
        </w:rPr>
      </w:pPr>
    </w:p>
    <w:p w14:paraId="76DC74EA" w14:textId="027E25EE" w:rsidR="003739F0" w:rsidRPr="00EB3DF9" w:rsidRDefault="003739F0" w:rsidP="00EB3DF9">
      <w:pPr>
        <w:ind w:left="540"/>
        <w:jc w:val="thaiDistribute"/>
        <w:rPr>
          <w:rFonts w:asciiTheme="majorBidi" w:hAnsiTheme="majorBidi"/>
          <w:sz w:val="32"/>
          <w:szCs w:val="32"/>
        </w:rPr>
      </w:pPr>
    </w:p>
    <w:p w14:paraId="155E0C69" w14:textId="113C48D2" w:rsidR="00677669" w:rsidRPr="00EB3DF9" w:rsidRDefault="00677669" w:rsidP="00EB3DF9">
      <w:pPr>
        <w:ind w:left="540"/>
        <w:jc w:val="thaiDistribute"/>
        <w:rPr>
          <w:rFonts w:asciiTheme="majorBidi" w:hAnsiTheme="majorBidi"/>
          <w:sz w:val="32"/>
          <w:szCs w:val="32"/>
        </w:rPr>
      </w:pPr>
    </w:p>
    <w:p w14:paraId="50C26945" w14:textId="77777777" w:rsidR="00677669" w:rsidRPr="00EB3DF9" w:rsidRDefault="00677669" w:rsidP="00EB3DF9">
      <w:pPr>
        <w:ind w:left="540"/>
        <w:jc w:val="thaiDistribute"/>
        <w:rPr>
          <w:rFonts w:asciiTheme="majorBidi" w:hAnsiTheme="majorBidi"/>
          <w:sz w:val="32"/>
          <w:szCs w:val="32"/>
        </w:rPr>
      </w:pPr>
    </w:p>
    <w:p w14:paraId="5F2F7A6C" w14:textId="77777777" w:rsidR="003739F0" w:rsidRPr="00EB3DF9" w:rsidRDefault="003739F0" w:rsidP="00EB3DF9">
      <w:pPr>
        <w:ind w:left="540"/>
        <w:jc w:val="thaiDistribute"/>
        <w:rPr>
          <w:rFonts w:asciiTheme="majorBidi" w:hAnsiTheme="majorBidi"/>
          <w:sz w:val="2"/>
          <w:szCs w:val="2"/>
        </w:rPr>
      </w:pPr>
    </w:p>
    <w:p w14:paraId="5277BE1E" w14:textId="77777777" w:rsidR="00D11532" w:rsidRPr="00EB3DF9" w:rsidRDefault="00D11532" w:rsidP="00EB3DF9">
      <w:pPr>
        <w:ind w:left="540"/>
        <w:jc w:val="thaiDistribute"/>
        <w:rPr>
          <w:i/>
          <w:iCs/>
        </w:rPr>
      </w:pPr>
      <w:r w:rsidRPr="00EB3DF9">
        <w:rPr>
          <w:i/>
          <w:iCs/>
          <w:cs/>
        </w:rPr>
        <w:lastRenderedPageBreak/>
        <w:t>สินทรัพย์ที่ได้มาและหนี้สินที่รับมา</w:t>
      </w:r>
    </w:p>
    <w:tbl>
      <w:tblPr>
        <w:tblStyle w:val="TableGrid"/>
        <w:tblW w:w="936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2"/>
        <w:gridCol w:w="1804"/>
        <w:gridCol w:w="1804"/>
        <w:gridCol w:w="1805"/>
      </w:tblGrid>
      <w:tr w:rsidR="00D11532" w:rsidRPr="00EB3DF9" w14:paraId="282C56E0" w14:textId="77777777" w:rsidTr="00490143">
        <w:trPr>
          <w:tblHeader/>
        </w:trPr>
        <w:tc>
          <w:tcPr>
            <w:tcW w:w="3952" w:type="dxa"/>
          </w:tcPr>
          <w:p w14:paraId="6D65C39B" w14:textId="77777777" w:rsidR="00D11532" w:rsidRPr="00EB3DF9" w:rsidRDefault="00D11532" w:rsidP="00EB3DF9">
            <w:pPr>
              <w:ind w:right="-295"/>
              <w:jc w:val="thaiDistribute"/>
              <w:rPr>
                <w:i/>
                <w:iCs/>
              </w:rPr>
            </w:pPr>
          </w:p>
        </w:tc>
        <w:tc>
          <w:tcPr>
            <w:tcW w:w="1804" w:type="dxa"/>
          </w:tcPr>
          <w:p w14:paraId="740DFA94" w14:textId="77777777" w:rsidR="00D11532" w:rsidRPr="00EB3DF9" w:rsidRDefault="00D11532" w:rsidP="00EB3DF9">
            <w:pPr>
              <w:ind w:right="-295"/>
              <w:jc w:val="center"/>
              <w:rPr>
                <w:i/>
                <w:iCs/>
                <w:cs/>
              </w:rPr>
            </w:pPr>
            <w:r w:rsidRPr="00EB3DF9">
              <w:rPr>
                <w:rFonts w:asciiTheme="majorBidi" w:hAnsiTheme="majorBidi" w:cstheme="majorBidi" w:hint="cs"/>
                <w:cs/>
              </w:rPr>
              <w:t>มูลค่าตามบัญชี</w:t>
            </w:r>
          </w:p>
        </w:tc>
        <w:tc>
          <w:tcPr>
            <w:tcW w:w="1804" w:type="dxa"/>
          </w:tcPr>
          <w:p w14:paraId="575307E9" w14:textId="77777777" w:rsidR="00D11532" w:rsidRPr="00EB3DF9" w:rsidRDefault="00D11532" w:rsidP="00EB3DF9">
            <w:pPr>
              <w:ind w:right="-295"/>
              <w:jc w:val="center"/>
              <w:rPr>
                <w:i/>
                <w:iCs/>
              </w:rPr>
            </w:pPr>
            <w:r w:rsidRPr="00EB3DF9">
              <w:rPr>
                <w:rFonts w:asciiTheme="majorBidi" w:hAnsiTheme="majorBidi" w:cstheme="majorBidi"/>
                <w:cs/>
              </w:rPr>
              <w:t>รายการปรับปรุง</w:t>
            </w:r>
          </w:p>
        </w:tc>
        <w:tc>
          <w:tcPr>
            <w:tcW w:w="1805" w:type="dxa"/>
          </w:tcPr>
          <w:p w14:paraId="27635122" w14:textId="77777777" w:rsidR="00D11532" w:rsidRPr="00EB3DF9" w:rsidRDefault="00D11532" w:rsidP="00EB3DF9">
            <w:pPr>
              <w:tabs>
                <w:tab w:val="clear" w:pos="454"/>
                <w:tab w:val="clear" w:pos="680"/>
                <w:tab w:val="clear" w:pos="1644"/>
                <w:tab w:val="left" w:pos="260"/>
                <w:tab w:val="left" w:pos="530"/>
                <w:tab w:val="left" w:pos="1590"/>
              </w:tabs>
              <w:ind w:right="-295" w:hanging="190"/>
              <w:jc w:val="center"/>
              <w:rPr>
                <w:i/>
                <w:iCs/>
              </w:rPr>
            </w:pPr>
            <w:r w:rsidRPr="00EB3DF9">
              <w:rPr>
                <w:cs/>
              </w:rPr>
              <w:t>มูลค่าที่รับรู้</w:t>
            </w:r>
          </w:p>
        </w:tc>
      </w:tr>
      <w:tr w:rsidR="00D11532" w:rsidRPr="00EB3DF9" w14:paraId="1CB5990D" w14:textId="77777777" w:rsidTr="00490143">
        <w:trPr>
          <w:tblHeader/>
        </w:trPr>
        <w:tc>
          <w:tcPr>
            <w:tcW w:w="3952" w:type="dxa"/>
          </w:tcPr>
          <w:p w14:paraId="480D9AD4" w14:textId="77777777" w:rsidR="00D11532" w:rsidRPr="00EB3DF9" w:rsidRDefault="00D11532" w:rsidP="00EB3DF9">
            <w:pPr>
              <w:ind w:right="-295"/>
              <w:jc w:val="thaiDistribute"/>
              <w:rPr>
                <w:i/>
                <w:iCs/>
              </w:rPr>
            </w:pPr>
          </w:p>
        </w:tc>
        <w:tc>
          <w:tcPr>
            <w:tcW w:w="5413" w:type="dxa"/>
            <w:gridSpan w:val="3"/>
          </w:tcPr>
          <w:p w14:paraId="4CF98D7B" w14:textId="77777777" w:rsidR="00D11532" w:rsidRPr="00EB3DF9" w:rsidRDefault="00D11532" w:rsidP="00EB3DF9">
            <w:pPr>
              <w:ind w:right="-295"/>
              <w:jc w:val="center"/>
              <w:rPr>
                <w:i/>
                <w:iCs/>
              </w:rPr>
            </w:pPr>
            <w:r w:rsidRPr="00EB3DF9">
              <w:rPr>
                <w:rFonts w:asciiTheme="majorBidi" w:hAnsiTheme="majorBidi"/>
                <w:i/>
                <w:iCs/>
                <w:cs/>
              </w:rPr>
              <w:t>(</w:t>
            </w:r>
            <w:r w:rsidRPr="00EB3DF9">
              <w:rPr>
                <w:rFonts w:asciiTheme="majorBidi" w:hAnsiTheme="majorBidi" w:cstheme="majorBidi" w:hint="cs"/>
                <w:i/>
                <w:iCs/>
                <w:cs/>
              </w:rPr>
              <w:t>ล้าน</w:t>
            </w:r>
            <w:r w:rsidRPr="00EB3DF9">
              <w:rPr>
                <w:rFonts w:asciiTheme="majorBidi" w:hAnsiTheme="majorBidi" w:cstheme="majorBidi"/>
                <w:i/>
                <w:iCs/>
                <w:cs/>
              </w:rPr>
              <w:t>บาท</w:t>
            </w:r>
            <w:r w:rsidRPr="00EB3DF9">
              <w:rPr>
                <w:rFonts w:asciiTheme="majorBidi" w:hAnsiTheme="majorBidi"/>
                <w:i/>
                <w:iCs/>
                <w:cs/>
              </w:rPr>
              <w:t>)</w:t>
            </w:r>
          </w:p>
        </w:tc>
      </w:tr>
      <w:tr w:rsidR="00D11532" w:rsidRPr="00EB3DF9" w14:paraId="074BC093" w14:textId="77777777" w:rsidTr="009F546E">
        <w:tc>
          <w:tcPr>
            <w:tcW w:w="3952" w:type="dxa"/>
          </w:tcPr>
          <w:p w14:paraId="7DBD5ABD" w14:textId="77777777" w:rsidR="00D11532" w:rsidRPr="00EB3DF9" w:rsidRDefault="00D11532" w:rsidP="00EB3DF9">
            <w:pPr>
              <w:ind w:right="-295"/>
              <w:jc w:val="thaiDistribute"/>
              <w:rPr>
                <w:i/>
                <w:iCs/>
              </w:rPr>
            </w:pPr>
            <w:r w:rsidRPr="00EB3DF9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4" w:type="dxa"/>
            <w:vAlign w:val="bottom"/>
          </w:tcPr>
          <w:p w14:paraId="644F0EC0" w14:textId="77777777" w:rsidR="00D11532" w:rsidRPr="00EB3DF9" w:rsidRDefault="00D11532" w:rsidP="00EB3DF9">
            <w:pPr>
              <w:tabs>
                <w:tab w:val="clear" w:pos="1644"/>
                <w:tab w:val="clear" w:pos="1871"/>
                <w:tab w:val="clear" w:pos="2807"/>
                <w:tab w:val="left" w:pos="1350"/>
              </w:tabs>
              <w:ind w:right="-834" w:firstLine="1260"/>
              <w:rPr>
                <w:i/>
                <w:iCs/>
              </w:rPr>
            </w:pPr>
            <w:r w:rsidRPr="00EB3DF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04" w:type="dxa"/>
          </w:tcPr>
          <w:p w14:paraId="47F5D2F6" w14:textId="77777777" w:rsidR="00D11532" w:rsidRPr="00EB3DF9" w:rsidRDefault="00D11532" w:rsidP="00EB3DF9">
            <w:pPr>
              <w:tabs>
                <w:tab w:val="clear" w:pos="1644"/>
                <w:tab w:val="clear" w:pos="1871"/>
              </w:tabs>
              <w:ind w:right="-1104" w:firstLine="1248"/>
              <w:rPr>
                <w:i/>
                <w:iCs/>
              </w:rPr>
            </w:pPr>
            <w:r w:rsidRPr="00EB3DF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05" w:type="dxa"/>
            <w:vAlign w:val="bottom"/>
          </w:tcPr>
          <w:p w14:paraId="3CAB00D5" w14:textId="77777777" w:rsidR="00D11532" w:rsidRPr="00EB3DF9" w:rsidRDefault="00D11532" w:rsidP="00EB3DF9">
            <w:pPr>
              <w:tabs>
                <w:tab w:val="clear" w:pos="1871"/>
              </w:tabs>
              <w:ind w:right="-1002" w:firstLine="1158"/>
              <w:jc w:val="both"/>
              <w:rPr>
                <w:i/>
                <w:iCs/>
              </w:rPr>
            </w:pPr>
            <w:r w:rsidRPr="00EB3DF9">
              <w:rPr>
                <w:rFonts w:asciiTheme="majorBidi" w:hAnsiTheme="majorBidi" w:cstheme="majorBidi"/>
              </w:rPr>
              <w:t>1</w:t>
            </w:r>
          </w:p>
        </w:tc>
      </w:tr>
      <w:tr w:rsidR="00D11532" w:rsidRPr="00EB3DF9" w14:paraId="00CA00D9" w14:textId="77777777" w:rsidTr="009F546E">
        <w:tc>
          <w:tcPr>
            <w:tcW w:w="3952" w:type="dxa"/>
          </w:tcPr>
          <w:p w14:paraId="00278F0A" w14:textId="77777777" w:rsidR="00D11532" w:rsidRPr="00EB3DF9" w:rsidRDefault="00D11532" w:rsidP="00EB3DF9">
            <w:pPr>
              <w:ind w:right="-295"/>
              <w:jc w:val="thaiDistribute"/>
              <w:rPr>
                <w:i/>
                <w:iCs/>
              </w:rPr>
            </w:pPr>
            <w:r w:rsidRPr="00EB3DF9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1804" w:type="dxa"/>
            <w:vAlign w:val="bottom"/>
          </w:tcPr>
          <w:p w14:paraId="08A718A0" w14:textId="77777777" w:rsidR="00D11532" w:rsidRPr="00EB3DF9" w:rsidRDefault="00D11532" w:rsidP="00EB3DF9">
            <w:pPr>
              <w:tabs>
                <w:tab w:val="clear" w:pos="1871"/>
              </w:tabs>
              <w:ind w:right="-3174" w:firstLine="1170"/>
              <w:rPr>
                <w:i/>
                <w:iCs/>
              </w:rPr>
            </w:pPr>
            <w:r w:rsidRPr="00EB3DF9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804" w:type="dxa"/>
          </w:tcPr>
          <w:p w14:paraId="0D686921" w14:textId="77777777" w:rsidR="00D11532" w:rsidRPr="00EB3DF9" w:rsidRDefault="00D11532" w:rsidP="00EB3DF9">
            <w:pPr>
              <w:tabs>
                <w:tab w:val="clear" w:pos="1644"/>
                <w:tab w:val="clear" w:pos="1871"/>
                <w:tab w:val="clear" w:pos="2807"/>
                <w:tab w:val="left" w:pos="1338"/>
              </w:tabs>
              <w:ind w:right="-1014" w:firstLine="1248"/>
              <w:rPr>
                <w:i/>
                <w:iCs/>
              </w:rPr>
            </w:pPr>
            <w:r w:rsidRPr="00EB3DF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05" w:type="dxa"/>
            <w:vAlign w:val="bottom"/>
          </w:tcPr>
          <w:p w14:paraId="7995BEEA" w14:textId="77777777" w:rsidR="00D11532" w:rsidRPr="00EB3DF9" w:rsidRDefault="00D11532" w:rsidP="00EB3DF9">
            <w:pPr>
              <w:ind w:right="-295" w:firstLine="1068"/>
              <w:jc w:val="both"/>
              <w:rPr>
                <w:i/>
                <w:iCs/>
              </w:rPr>
            </w:pPr>
            <w:r w:rsidRPr="00EB3DF9">
              <w:rPr>
                <w:rFonts w:asciiTheme="majorBidi" w:hAnsiTheme="majorBidi" w:cstheme="majorBidi"/>
              </w:rPr>
              <w:t>69</w:t>
            </w:r>
          </w:p>
        </w:tc>
      </w:tr>
      <w:tr w:rsidR="00D11532" w:rsidRPr="00EB3DF9" w14:paraId="05026292" w14:textId="77777777" w:rsidTr="009F546E">
        <w:tc>
          <w:tcPr>
            <w:tcW w:w="3952" w:type="dxa"/>
          </w:tcPr>
          <w:p w14:paraId="608F3B01" w14:textId="77777777" w:rsidR="00D11532" w:rsidRPr="00EB3DF9" w:rsidRDefault="00D11532" w:rsidP="00EB3DF9">
            <w:pPr>
              <w:ind w:right="-295"/>
              <w:jc w:val="thaiDistribute"/>
              <w:rPr>
                <w:i/>
                <w:iCs/>
              </w:rPr>
            </w:pPr>
            <w:r w:rsidRPr="00EB3DF9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1804" w:type="dxa"/>
            <w:vAlign w:val="bottom"/>
          </w:tcPr>
          <w:p w14:paraId="71D77BB7" w14:textId="77777777" w:rsidR="00D11532" w:rsidRPr="00EB3DF9" w:rsidRDefault="00D11532" w:rsidP="00EB3DF9">
            <w:pPr>
              <w:tabs>
                <w:tab w:val="clear" w:pos="1871"/>
              </w:tabs>
              <w:ind w:right="-2544" w:firstLine="1260"/>
              <w:rPr>
                <w:i/>
                <w:iCs/>
              </w:rPr>
            </w:pPr>
            <w:r w:rsidRPr="00EB3DF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804" w:type="dxa"/>
          </w:tcPr>
          <w:p w14:paraId="72B2056D" w14:textId="77777777" w:rsidR="00D11532" w:rsidRPr="00EB3DF9" w:rsidRDefault="00D11532" w:rsidP="00EB3DF9">
            <w:pPr>
              <w:tabs>
                <w:tab w:val="clear" w:pos="1871"/>
              </w:tabs>
              <w:ind w:right="-1104" w:firstLine="1248"/>
              <w:rPr>
                <w:i/>
                <w:iCs/>
              </w:rPr>
            </w:pPr>
            <w:r w:rsidRPr="00EB3DF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05" w:type="dxa"/>
            <w:vAlign w:val="bottom"/>
          </w:tcPr>
          <w:p w14:paraId="328720CF" w14:textId="77777777" w:rsidR="00D11532" w:rsidRPr="00EB3DF9" w:rsidRDefault="00D11532" w:rsidP="00EB3DF9">
            <w:pPr>
              <w:tabs>
                <w:tab w:val="clear" w:pos="1871"/>
              </w:tabs>
              <w:ind w:right="-642" w:firstLine="1158"/>
              <w:jc w:val="both"/>
              <w:rPr>
                <w:i/>
                <w:iCs/>
              </w:rPr>
            </w:pPr>
            <w:r w:rsidRPr="00EB3DF9">
              <w:rPr>
                <w:rFonts w:asciiTheme="majorBidi" w:hAnsiTheme="majorBidi" w:cstheme="majorBidi"/>
              </w:rPr>
              <w:t>9</w:t>
            </w:r>
          </w:p>
        </w:tc>
      </w:tr>
      <w:tr w:rsidR="00D11532" w:rsidRPr="00EB3DF9" w14:paraId="40F798D1" w14:textId="77777777" w:rsidTr="009F546E">
        <w:tc>
          <w:tcPr>
            <w:tcW w:w="3952" w:type="dxa"/>
          </w:tcPr>
          <w:p w14:paraId="478C2573" w14:textId="77777777" w:rsidR="00D11532" w:rsidRPr="00EB3DF9" w:rsidRDefault="00D11532" w:rsidP="00EB3DF9">
            <w:pPr>
              <w:ind w:right="-295"/>
              <w:jc w:val="thaiDistribute"/>
              <w:rPr>
                <w:i/>
                <w:iCs/>
              </w:rPr>
            </w:pPr>
            <w:r w:rsidRPr="00EB3DF9">
              <w:rPr>
                <w:rFonts w:asciiTheme="majorBidi" w:hAnsiTheme="majorBidi" w:cstheme="majorBidi"/>
                <w:cs/>
              </w:rPr>
              <w:t>สินทรัพย์ไม่มีตัวตน</w:t>
            </w:r>
          </w:p>
        </w:tc>
        <w:tc>
          <w:tcPr>
            <w:tcW w:w="1804" w:type="dxa"/>
            <w:vAlign w:val="bottom"/>
          </w:tcPr>
          <w:p w14:paraId="66857F45" w14:textId="77777777" w:rsidR="00D11532" w:rsidRPr="00EB3DF9" w:rsidRDefault="00D11532" w:rsidP="00EB3DF9">
            <w:pPr>
              <w:tabs>
                <w:tab w:val="clear" w:pos="1644"/>
                <w:tab w:val="left" w:pos="1350"/>
              </w:tabs>
              <w:ind w:right="-295" w:firstLine="900"/>
              <w:rPr>
                <w:i/>
                <w:iCs/>
              </w:rPr>
            </w:pPr>
            <w:r w:rsidRPr="00EB3DF9">
              <w:rPr>
                <w:rFonts w:asciiTheme="majorBidi" w:hAnsiTheme="majorBidi" w:cstheme="majorBidi"/>
              </w:rPr>
              <w:t>3,130</w:t>
            </w:r>
          </w:p>
        </w:tc>
        <w:tc>
          <w:tcPr>
            <w:tcW w:w="1804" w:type="dxa"/>
          </w:tcPr>
          <w:p w14:paraId="2A7079BF" w14:textId="164CAEA9" w:rsidR="00D11532" w:rsidRPr="00EB3DF9" w:rsidRDefault="007F7C8C" w:rsidP="00EB3DF9">
            <w:pPr>
              <w:ind w:right="-295" w:firstLine="900"/>
              <w:rPr>
                <w:i/>
                <w:iCs/>
              </w:rPr>
            </w:pPr>
            <w:r w:rsidRPr="00EB3DF9">
              <w:rPr>
                <w:rFonts w:asciiTheme="majorBidi" w:hAnsiTheme="majorBidi" w:cstheme="majorBidi"/>
              </w:rPr>
              <w:t>2</w:t>
            </w:r>
            <w:r w:rsidR="00D11532" w:rsidRPr="00EB3DF9">
              <w:rPr>
                <w:rFonts w:asciiTheme="majorBidi" w:hAnsiTheme="majorBidi" w:cstheme="majorBidi"/>
              </w:rPr>
              <w:t>,</w:t>
            </w:r>
            <w:r w:rsidRPr="00EB3DF9">
              <w:rPr>
                <w:rFonts w:asciiTheme="majorBidi" w:hAnsiTheme="majorBidi" w:cstheme="majorBidi"/>
              </w:rPr>
              <w:t>067</w:t>
            </w:r>
          </w:p>
        </w:tc>
        <w:tc>
          <w:tcPr>
            <w:tcW w:w="1805" w:type="dxa"/>
            <w:vAlign w:val="bottom"/>
          </w:tcPr>
          <w:p w14:paraId="37FB5BA5" w14:textId="297AC1B8" w:rsidR="00D11532" w:rsidRPr="00EB3DF9" w:rsidRDefault="00905415" w:rsidP="00EB3DF9">
            <w:pPr>
              <w:tabs>
                <w:tab w:val="clear" w:pos="1644"/>
                <w:tab w:val="left" w:pos="1248"/>
              </w:tabs>
              <w:ind w:right="-295" w:firstLine="798"/>
              <w:jc w:val="both"/>
              <w:rPr>
                <w:i/>
                <w:iCs/>
              </w:rPr>
            </w:pPr>
            <w:r w:rsidRPr="00EB3DF9">
              <w:rPr>
                <w:rFonts w:asciiTheme="majorBidi" w:hAnsiTheme="majorBidi" w:cstheme="majorBidi"/>
              </w:rPr>
              <w:t>5</w:t>
            </w:r>
            <w:r w:rsidR="00D11532" w:rsidRPr="00EB3DF9">
              <w:rPr>
                <w:rFonts w:asciiTheme="majorBidi" w:hAnsiTheme="majorBidi" w:cstheme="majorBidi"/>
              </w:rPr>
              <w:t>,</w:t>
            </w:r>
            <w:r w:rsidR="007F7C8C" w:rsidRPr="00EB3DF9">
              <w:rPr>
                <w:rFonts w:asciiTheme="majorBidi" w:hAnsiTheme="majorBidi" w:cstheme="majorBidi"/>
              </w:rPr>
              <w:t>197</w:t>
            </w:r>
          </w:p>
        </w:tc>
      </w:tr>
      <w:tr w:rsidR="00D11532" w:rsidRPr="00EB3DF9" w14:paraId="2CF7C59B" w14:textId="77777777" w:rsidTr="009F546E">
        <w:tc>
          <w:tcPr>
            <w:tcW w:w="3952" w:type="dxa"/>
          </w:tcPr>
          <w:p w14:paraId="75AE5587" w14:textId="77777777" w:rsidR="00D11532" w:rsidRPr="00EB3DF9" w:rsidRDefault="00D11532" w:rsidP="00EB3DF9">
            <w:pPr>
              <w:ind w:right="-295"/>
              <w:jc w:val="thaiDistribute"/>
              <w:rPr>
                <w:i/>
                <w:iCs/>
              </w:rPr>
            </w:pPr>
            <w:r w:rsidRPr="00EB3DF9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1804" w:type="dxa"/>
            <w:vAlign w:val="bottom"/>
          </w:tcPr>
          <w:p w14:paraId="3C140073" w14:textId="77777777" w:rsidR="00D11532" w:rsidRPr="00EB3DF9" w:rsidRDefault="00D11532" w:rsidP="00EB3DF9">
            <w:pPr>
              <w:tabs>
                <w:tab w:val="clear" w:pos="1644"/>
                <w:tab w:val="clear" w:pos="1871"/>
                <w:tab w:val="left" w:pos="1350"/>
              </w:tabs>
              <w:ind w:right="-1824" w:firstLine="1080"/>
              <w:rPr>
                <w:i/>
                <w:iCs/>
              </w:rPr>
            </w:pPr>
            <w:r w:rsidRPr="00EB3DF9">
              <w:rPr>
                <w:rFonts w:asciiTheme="majorBidi" w:hAnsiTheme="majorBidi"/>
                <w:cs/>
              </w:rPr>
              <w:t>(</w:t>
            </w:r>
            <w:r w:rsidRPr="00EB3DF9">
              <w:rPr>
                <w:rFonts w:asciiTheme="majorBidi" w:hAnsiTheme="majorBidi" w:cstheme="majorBidi"/>
              </w:rPr>
              <w:t>64</w:t>
            </w:r>
            <w:r w:rsidRPr="00EB3DF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804" w:type="dxa"/>
          </w:tcPr>
          <w:p w14:paraId="6661FE89" w14:textId="77777777" w:rsidR="00D11532" w:rsidRPr="00EB3DF9" w:rsidRDefault="00D11532" w:rsidP="00EB3DF9">
            <w:pPr>
              <w:tabs>
                <w:tab w:val="clear" w:pos="1871"/>
              </w:tabs>
              <w:ind w:right="-654" w:firstLine="1248"/>
              <w:rPr>
                <w:i/>
                <w:iCs/>
              </w:rPr>
            </w:pPr>
            <w:r w:rsidRPr="00EB3DF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05" w:type="dxa"/>
            <w:vAlign w:val="bottom"/>
          </w:tcPr>
          <w:p w14:paraId="586EC7E7" w14:textId="77777777" w:rsidR="00D11532" w:rsidRPr="00EB3DF9" w:rsidRDefault="00D11532" w:rsidP="00EB3DF9">
            <w:pPr>
              <w:tabs>
                <w:tab w:val="clear" w:pos="1644"/>
                <w:tab w:val="clear" w:pos="1871"/>
              </w:tabs>
              <w:ind w:right="-295" w:firstLine="978"/>
              <w:jc w:val="both"/>
              <w:rPr>
                <w:i/>
                <w:iCs/>
              </w:rPr>
            </w:pPr>
            <w:r w:rsidRPr="00EB3DF9">
              <w:rPr>
                <w:rFonts w:asciiTheme="majorBidi" w:hAnsiTheme="majorBidi"/>
                <w:cs/>
              </w:rPr>
              <w:t>(</w:t>
            </w:r>
            <w:r w:rsidRPr="00EB3DF9">
              <w:rPr>
                <w:rFonts w:asciiTheme="majorBidi" w:hAnsiTheme="majorBidi" w:cstheme="majorBidi"/>
              </w:rPr>
              <w:t>64</w:t>
            </w:r>
            <w:r w:rsidRPr="00EB3DF9">
              <w:rPr>
                <w:rFonts w:asciiTheme="majorBidi" w:hAnsiTheme="majorBidi"/>
                <w:cs/>
              </w:rPr>
              <w:t>)</w:t>
            </w:r>
          </w:p>
        </w:tc>
      </w:tr>
      <w:tr w:rsidR="00D11532" w:rsidRPr="00EB3DF9" w14:paraId="52CBA90D" w14:textId="77777777" w:rsidTr="009F546E">
        <w:tc>
          <w:tcPr>
            <w:tcW w:w="3952" w:type="dxa"/>
          </w:tcPr>
          <w:p w14:paraId="3864993C" w14:textId="77777777" w:rsidR="00D11532" w:rsidRPr="00EB3DF9" w:rsidRDefault="00D11532" w:rsidP="00EB3DF9">
            <w:pPr>
              <w:ind w:right="-295"/>
              <w:jc w:val="thaiDistribute"/>
              <w:rPr>
                <w:i/>
                <w:iCs/>
              </w:rPr>
            </w:pPr>
            <w:r w:rsidRPr="00EB3DF9">
              <w:rPr>
                <w:rFonts w:asciiTheme="majorBidi" w:hAnsiTheme="majorBidi" w:cstheme="majorBidi"/>
                <w:cs/>
              </w:rPr>
              <w:t>เงินกู้ยืมระยะยาวจาก</w:t>
            </w:r>
            <w:r w:rsidRPr="00EB3DF9">
              <w:rPr>
                <w:rFonts w:asciiTheme="majorBidi" w:hAnsiTheme="majorBidi" w:cstheme="majorBidi" w:hint="cs"/>
                <w:cs/>
              </w:rPr>
              <w:t>กลุ่ม</w:t>
            </w:r>
            <w:r w:rsidRPr="00EB3DF9">
              <w:rPr>
                <w:rFonts w:asciiTheme="majorBidi" w:hAnsiTheme="majorBidi" w:cstheme="majorBidi"/>
                <w:cs/>
              </w:rPr>
              <w:t xml:space="preserve"> </w:t>
            </w:r>
            <w:r w:rsidRPr="00EB3DF9">
              <w:rPr>
                <w:rFonts w:asciiTheme="majorBidi" w:hAnsiTheme="majorBidi" w:cstheme="majorBidi"/>
              </w:rPr>
              <w:t>Phongsubthavy</w:t>
            </w:r>
          </w:p>
        </w:tc>
        <w:tc>
          <w:tcPr>
            <w:tcW w:w="1804" w:type="dxa"/>
            <w:vAlign w:val="bottom"/>
          </w:tcPr>
          <w:p w14:paraId="0657690B" w14:textId="77777777" w:rsidR="00D11532" w:rsidRPr="00EB3DF9" w:rsidRDefault="00D1153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104" w:firstLine="810"/>
              <w:jc w:val="thaiDistribute"/>
              <w:rPr>
                <w:i/>
                <w:iCs/>
              </w:rPr>
            </w:pPr>
            <w:r w:rsidRPr="00EB3DF9">
              <w:rPr>
                <w:rFonts w:asciiTheme="majorBidi" w:hAnsiTheme="majorBidi"/>
                <w:cs/>
              </w:rPr>
              <w:t>(</w:t>
            </w:r>
            <w:r w:rsidRPr="00EB3DF9">
              <w:rPr>
                <w:rFonts w:asciiTheme="majorBidi" w:hAnsiTheme="majorBidi" w:cstheme="majorBidi"/>
              </w:rPr>
              <w:t>2,400</w:t>
            </w:r>
            <w:r w:rsidRPr="00EB3DF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804" w:type="dxa"/>
          </w:tcPr>
          <w:p w14:paraId="62658118" w14:textId="77777777" w:rsidR="00D11532" w:rsidRPr="00EB3DF9" w:rsidRDefault="00D11532" w:rsidP="00EB3DF9">
            <w:pPr>
              <w:tabs>
                <w:tab w:val="clear" w:pos="1871"/>
              </w:tabs>
              <w:ind w:right="-1734" w:firstLine="1248"/>
              <w:jc w:val="thaiDistribute"/>
              <w:rPr>
                <w:i/>
                <w:iCs/>
              </w:rPr>
            </w:pPr>
            <w:r w:rsidRPr="00EB3DF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05" w:type="dxa"/>
            <w:vAlign w:val="bottom"/>
          </w:tcPr>
          <w:p w14:paraId="6B16551A" w14:textId="00106BF3" w:rsidR="00D11532" w:rsidRPr="00EB3DF9" w:rsidRDefault="00D11532" w:rsidP="00EB3DF9">
            <w:pPr>
              <w:tabs>
                <w:tab w:val="clear" w:pos="1644"/>
                <w:tab w:val="left" w:pos="1248"/>
              </w:tabs>
              <w:ind w:right="-295" w:firstLine="708"/>
              <w:jc w:val="both"/>
              <w:rPr>
                <w:i/>
                <w:iCs/>
              </w:rPr>
            </w:pPr>
            <w:r w:rsidRPr="00EB3DF9">
              <w:rPr>
                <w:rFonts w:asciiTheme="majorBidi" w:hAnsiTheme="majorBidi"/>
                <w:cs/>
              </w:rPr>
              <w:t>(</w:t>
            </w:r>
            <w:r w:rsidRPr="00EB3DF9">
              <w:rPr>
                <w:rFonts w:asciiTheme="majorBidi" w:hAnsiTheme="majorBidi" w:cstheme="majorBidi"/>
              </w:rPr>
              <w:t>2,400</w:t>
            </w:r>
            <w:r w:rsidRPr="00EB3DF9">
              <w:rPr>
                <w:rFonts w:asciiTheme="majorBidi" w:hAnsiTheme="majorBidi"/>
                <w:cs/>
              </w:rPr>
              <w:t>)</w:t>
            </w:r>
          </w:p>
        </w:tc>
      </w:tr>
      <w:tr w:rsidR="00D11532" w:rsidRPr="00EB3DF9" w14:paraId="1EEF88A4" w14:textId="77777777" w:rsidTr="009F546E">
        <w:tc>
          <w:tcPr>
            <w:tcW w:w="3952" w:type="dxa"/>
          </w:tcPr>
          <w:p w14:paraId="6A21330F" w14:textId="77777777" w:rsidR="00D11532" w:rsidRPr="00EB3DF9" w:rsidRDefault="00D11532" w:rsidP="00EB3DF9">
            <w:pPr>
              <w:ind w:right="-295"/>
              <w:jc w:val="thaiDistribute"/>
              <w:rPr>
                <w:i/>
                <w:iCs/>
              </w:rPr>
            </w:pPr>
            <w:r w:rsidRPr="00EB3DF9">
              <w:rPr>
                <w:rFonts w:asciiTheme="majorBidi" w:hAnsiTheme="majorBidi" w:cstheme="majorBid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4" w:type="dxa"/>
            <w:vAlign w:val="bottom"/>
          </w:tcPr>
          <w:p w14:paraId="16B0B067" w14:textId="77777777" w:rsidR="00D11532" w:rsidRPr="00EB3DF9" w:rsidRDefault="00D11532" w:rsidP="00EB3DF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ind w:right="-1554" w:firstLine="1260"/>
              <w:jc w:val="thaiDistribute"/>
              <w:rPr>
                <w:i/>
                <w:iCs/>
              </w:rPr>
            </w:pPr>
            <w:r w:rsidRPr="00EB3DF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04" w:type="dxa"/>
          </w:tcPr>
          <w:p w14:paraId="136C0CC1" w14:textId="737A1605" w:rsidR="00D11532" w:rsidRPr="00EB3DF9" w:rsidRDefault="00D11532" w:rsidP="00EB3DF9">
            <w:pPr>
              <w:pBdr>
                <w:bottom w:val="single" w:sz="4" w:space="0" w:color="auto"/>
              </w:pBdr>
              <w:tabs>
                <w:tab w:val="clear" w:pos="1644"/>
                <w:tab w:val="clear" w:pos="1871"/>
                <w:tab w:val="left" w:pos="1338"/>
              </w:tabs>
              <w:ind w:right="-924" w:firstLine="978"/>
              <w:jc w:val="thaiDistribute"/>
              <w:rPr>
                <w:i/>
                <w:iCs/>
              </w:rPr>
            </w:pPr>
            <w:r w:rsidRPr="00EB3DF9">
              <w:rPr>
                <w:rFonts w:asciiTheme="majorBidi" w:hAnsiTheme="majorBidi"/>
                <w:cs/>
              </w:rPr>
              <w:t>(</w:t>
            </w:r>
            <w:r w:rsidRPr="00EB3DF9">
              <w:rPr>
                <w:rFonts w:asciiTheme="majorBidi" w:hAnsiTheme="majorBidi" w:cstheme="majorBidi"/>
              </w:rPr>
              <w:t>1</w:t>
            </w:r>
            <w:r w:rsidR="007F7C8C" w:rsidRPr="00EB3DF9">
              <w:rPr>
                <w:rFonts w:asciiTheme="majorBidi" w:hAnsiTheme="majorBidi" w:cstheme="majorBidi"/>
              </w:rPr>
              <w:t>79</w:t>
            </w:r>
            <w:r w:rsidRPr="00EB3DF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805" w:type="dxa"/>
            <w:vAlign w:val="bottom"/>
          </w:tcPr>
          <w:p w14:paraId="3331F778" w14:textId="783B739A" w:rsidR="00D11532" w:rsidRPr="00EB3DF9" w:rsidRDefault="00D11532" w:rsidP="00EB3DF9">
            <w:pPr>
              <w:pBdr>
                <w:bottom w:val="single" w:sz="4" w:space="0" w:color="auto"/>
              </w:pBdr>
              <w:tabs>
                <w:tab w:val="clear" w:pos="1644"/>
                <w:tab w:val="left" w:pos="1248"/>
              </w:tabs>
              <w:ind w:right="-295" w:firstLine="888"/>
              <w:jc w:val="both"/>
              <w:rPr>
                <w:i/>
                <w:iCs/>
              </w:rPr>
            </w:pPr>
            <w:r w:rsidRPr="00EB3DF9">
              <w:rPr>
                <w:rFonts w:asciiTheme="majorBidi" w:hAnsiTheme="majorBidi"/>
                <w:cs/>
              </w:rPr>
              <w:t>(</w:t>
            </w:r>
            <w:r w:rsidR="007F7C8C" w:rsidRPr="00EB3DF9">
              <w:rPr>
                <w:rFonts w:asciiTheme="majorBidi" w:hAnsiTheme="majorBidi" w:cstheme="majorBidi"/>
              </w:rPr>
              <w:t>179</w:t>
            </w:r>
            <w:r w:rsidRPr="00EB3DF9">
              <w:rPr>
                <w:rFonts w:asciiTheme="majorBidi" w:hAnsiTheme="majorBidi"/>
                <w:cs/>
              </w:rPr>
              <w:t>)</w:t>
            </w:r>
          </w:p>
        </w:tc>
      </w:tr>
      <w:tr w:rsidR="00D11532" w:rsidRPr="00EB3DF9" w14:paraId="601D017F" w14:textId="77777777" w:rsidTr="009F546E">
        <w:tc>
          <w:tcPr>
            <w:tcW w:w="3952" w:type="dxa"/>
          </w:tcPr>
          <w:p w14:paraId="6659D172" w14:textId="77777777" w:rsidR="00D11532" w:rsidRPr="00EB3DF9" w:rsidRDefault="00D11532" w:rsidP="00EB3DF9">
            <w:pPr>
              <w:ind w:right="-295"/>
              <w:jc w:val="thaiDistribute"/>
              <w:rPr>
                <w:i/>
                <w:iCs/>
              </w:rPr>
            </w:pPr>
            <w:r w:rsidRPr="00EB3DF9">
              <w:rPr>
                <w:rFonts w:asciiTheme="majorBidi" w:hAnsiTheme="majorBidi" w:cstheme="majorBidi"/>
                <w:b/>
                <w:bCs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804" w:type="dxa"/>
            <w:vAlign w:val="bottom"/>
          </w:tcPr>
          <w:p w14:paraId="1EC4E266" w14:textId="77777777" w:rsidR="00D11532" w:rsidRPr="00EB3DF9" w:rsidRDefault="00D11532" w:rsidP="00EB3DF9">
            <w:pPr>
              <w:tabs>
                <w:tab w:val="clear" w:pos="1644"/>
                <w:tab w:val="left" w:pos="1350"/>
              </w:tabs>
              <w:ind w:right="-295" w:firstLine="1071"/>
              <w:jc w:val="thaiDistribute"/>
              <w:rPr>
                <w:i/>
                <w:iCs/>
              </w:rPr>
            </w:pPr>
            <w:r w:rsidRPr="00EB3DF9">
              <w:rPr>
                <w:rFonts w:asciiTheme="majorBidi" w:hAnsiTheme="majorBidi" w:cstheme="majorBidi"/>
                <w:b/>
                <w:bCs/>
              </w:rPr>
              <w:t>745</w:t>
            </w:r>
          </w:p>
        </w:tc>
        <w:tc>
          <w:tcPr>
            <w:tcW w:w="1804" w:type="dxa"/>
          </w:tcPr>
          <w:p w14:paraId="022E30AF" w14:textId="18E66B3D" w:rsidR="00D11532" w:rsidRPr="00EB3DF9" w:rsidRDefault="00D11532" w:rsidP="00EB3DF9">
            <w:pPr>
              <w:pBdr>
                <w:bottom w:val="single" w:sz="4" w:space="1" w:color="auto"/>
              </w:pBdr>
              <w:tabs>
                <w:tab w:val="clear" w:pos="1644"/>
                <w:tab w:val="clear" w:pos="1871"/>
                <w:tab w:val="left" w:pos="1338"/>
              </w:tabs>
              <w:ind w:right="-924" w:firstLine="888"/>
              <w:jc w:val="thaiDistribute"/>
              <w:rPr>
                <w:i/>
                <w:iCs/>
              </w:rPr>
            </w:pPr>
            <w:r w:rsidRPr="00EB3DF9">
              <w:rPr>
                <w:rFonts w:asciiTheme="majorBidi" w:hAnsiTheme="majorBidi" w:cstheme="majorBidi"/>
                <w:b/>
                <w:bCs/>
              </w:rPr>
              <w:t>1,</w:t>
            </w:r>
            <w:r w:rsidR="007F7C8C" w:rsidRPr="00EB3DF9">
              <w:rPr>
                <w:rFonts w:asciiTheme="majorBidi" w:hAnsiTheme="majorBidi" w:cstheme="majorBidi"/>
                <w:b/>
                <w:bCs/>
              </w:rPr>
              <w:t>888</w:t>
            </w:r>
          </w:p>
        </w:tc>
        <w:tc>
          <w:tcPr>
            <w:tcW w:w="1805" w:type="dxa"/>
            <w:vAlign w:val="bottom"/>
          </w:tcPr>
          <w:p w14:paraId="410E63F2" w14:textId="42341996" w:rsidR="00D11532" w:rsidRPr="00EB3DF9" w:rsidRDefault="00905415" w:rsidP="00EB3DF9">
            <w:pPr>
              <w:tabs>
                <w:tab w:val="clear" w:pos="1644"/>
                <w:tab w:val="left" w:pos="1248"/>
              </w:tabs>
              <w:ind w:right="-295" w:firstLine="798"/>
              <w:jc w:val="both"/>
              <w:rPr>
                <w:i/>
                <w:iCs/>
              </w:rPr>
            </w:pPr>
            <w:r w:rsidRPr="00EB3DF9">
              <w:rPr>
                <w:rFonts w:asciiTheme="majorBidi" w:hAnsiTheme="majorBidi" w:cstheme="majorBidi"/>
                <w:b/>
                <w:bCs/>
              </w:rPr>
              <w:t>2</w:t>
            </w:r>
            <w:r w:rsidR="00D11532" w:rsidRPr="00EB3DF9">
              <w:rPr>
                <w:rFonts w:asciiTheme="majorBidi" w:hAnsiTheme="majorBidi" w:cstheme="majorBidi"/>
                <w:b/>
                <w:bCs/>
              </w:rPr>
              <w:t>,</w:t>
            </w:r>
            <w:r w:rsidR="007F7C8C" w:rsidRPr="00EB3DF9">
              <w:rPr>
                <w:rFonts w:asciiTheme="majorBidi" w:hAnsiTheme="majorBidi" w:cstheme="majorBidi"/>
                <w:b/>
                <w:bCs/>
              </w:rPr>
              <w:t>633</w:t>
            </w:r>
          </w:p>
        </w:tc>
      </w:tr>
      <w:tr w:rsidR="00D11532" w:rsidRPr="00EB3DF9" w14:paraId="13ED0303" w14:textId="77777777" w:rsidTr="009F546E">
        <w:tc>
          <w:tcPr>
            <w:tcW w:w="3952" w:type="dxa"/>
          </w:tcPr>
          <w:p w14:paraId="53CF5A06" w14:textId="77777777" w:rsidR="00D11532" w:rsidRPr="00EB3DF9" w:rsidRDefault="00D11532" w:rsidP="00EB3DF9">
            <w:pPr>
              <w:ind w:left="246" w:right="-295" w:hanging="246"/>
              <w:rPr>
                <w:i/>
                <w:iCs/>
              </w:rPr>
            </w:pPr>
            <w:r w:rsidRPr="00EB3DF9">
              <w:rPr>
                <w:rFonts w:asciiTheme="majorBidi" w:hAnsiTheme="majorBidi" w:cstheme="majorBidi"/>
                <w:cs/>
              </w:rPr>
              <w:t xml:space="preserve">ชำระคืนเงินกู้ยืมที่มีกับกลุ่ม </w:t>
            </w:r>
            <w:r w:rsidRPr="00EB3DF9">
              <w:rPr>
                <w:rFonts w:asciiTheme="majorBidi" w:hAnsiTheme="majorBidi" w:cstheme="majorBidi"/>
              </w:rPr>
              <w:t xml:space="preserve"> Phongsubthavy </w:t>
            </w:r>
            <w:r w:rsidRPr="00EB3DF9">
              <w:rPr>
                <w:rFonts w:asciiTheme="majorBidi" w:hAnsiTheme="majorBidi" w:cstheme="majorBidi"/>
                <w:cs/>
              </w:rPr>
              <w:t>ภายใต้เงื่อนไขการซื้อธุรกิจ</w:t>
            </w:r>
          </w:p>
        </w:tc>
        <w:tc>
          <w:tcPr>
            <w:tcW w:w="1804" w:type="dxa"/>
            <w:vAlign w:val="bottom"/>
          </w:tcPr>
          <w:p w14:paraId="54BD7FCE" w14:textId="77777777" w:rsidR="00D11532" w:rsidRPr="00EB3DF9" w:rsidRDefault="00D11532" w:rsidP="00EB3DF9">
            <w:pPr>
              <w:pBdr>
                <w:bottom w:val="single" w:sz="4" w:space="0" w:color="auto"/>
              </w:pBdr>
              <w:tabs>
                <w:tab w:val="clear" w:pos="1644"/>
                <w:tab w:val="left" w:pos="1350"/>
              </w:tabs>
              <w:ind w:right="-295" w:firstLine="900"/>
              <w:jc w:val="thaiDistribute"/>
              <w:rPr>
                <w:i/>
                <w:iCs/>
              </w:rPr>
            </w:pPr>
            <w:r w:rsidRPr="00EB3DF9">
              <w:rPr>
                <w:rFonts w:asciiTheme="majorBidi" w:hAnsiTheme="majorBidi" w:cstheme="majorBidi"/>
              </w:rPr>
              <w:t>2,400</w:t>
            </w:r>
          </w:p>
        </w:tc>
        <w:tc>
          <w:tcPr>
            <w:tcW w:w="1804" w:type="dxa"/>
          </w:tcPr>
          <w:p w14:paraId="04DCE3B2" w14:textId="77777777" w:rsidR="00D11532" w:rsidRPr="00EB3DF9" w:rsidRDefault="00D11532" w:rsidP="00EB3DF9">
            <w:pPr>
              <w:ind w:right="-295"/>
              <w:jc w:val="thaiDistribute"/>
              <w:rPr>
                <w:i/>
                <w:iCs/>
              </w:rPr>
            </w:pPr>
          </w:p>
        </w:tc>
        <w:tc>
          <w:tcPr>
            <w:tcW w:w="1805" w:type="dxa"/>
            <w:vAlign w:val="bottom"/>
          </w:tcPr>
          <w:p w14:paraId="2917DFAF" w14:textId="77777777" w:rsidR="00D11532" w:rsidRPr="00EB3DF9" w:rsidRDefault="00D11532" w:rsidP="00EB3DF9">
            <w:pPr>
              <w:pBdr>
                <w:bottom w:val="single" w:sz="4" w:space="0" w:color="auto"/>
              </w:pBdr>
              <w:ind w:right="-295" w:firstLine="798"/>
              <w:jc w:val="both"/>
              <w:rPr>
                <w:i/>
                <w:iCs/>
              </w:rPr>
            </w:pPr>
            <w:r w:rsidRPr="00EB3DF9">
              <w:rPr>
                <w:rFonts w:asciiTheme="majorBidi" w:hAnsiTheme="majorBidi" w:cstheme="majorBidi"/>
              </w:rPr>
              <w:t>2,400</w:t>
            </w:r>
          </w:p>
        </w:tc>
      </w:tr>
      <w:tr w:rsidR="00D11532" w:rsidRPr="00EB3DF9" w14:paraId="52E5DC5E" w14:textId="77777777" w:rsidTr="009F546E">
        <w:tc>
          <w:tcPr>
            <w:tcW w:w="3952" w:type="dxa"/>
          </w:tcPr>
          <w:p w14:paraId="069933AE" w14:textId="77777777" w:rsidR="00D11532" w:rsidRPr="00EB3DF9" w:rsidRDefault="00D11532" w:rsidP="00EB3DF9">
            <w:pPr>
              <w:ind w:right="-295"/>
              <w:jc w:val="thaiDistribute"/>
              <w:rPr>
                <w:i/>
                <w:iCs/>
              </w:rPr>
            </w:pPr>
            <w:r w:rsidRPr="00EB3DF9">
              <w:rPr>
                <w:rFonts w:asciiTheme="majorBidi" w:hAnsiTheme="majorBidi" w:cstheme="majorBidi"/>
                <w:b/>
                <w:bCs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804" w:type="dxa"/>
            <w:vAlign w:val="bottom"/>
          </w:tcPr>
          <w:p w14:paraId="3E60466B" w14:textId="77777777" w:rsidR="00D11532" w:rsidRPr="00EB3DF9" w:rsidRDefault="00D11532" w:rsidP="00EB3DF9">
            <w:pPr>
              <w:pBdr>
                <w:bottom w:val="double" w:sz="4" w:space="1" w:color="auto"/>
              </w:pBdr>
              <w:ind w:right="-295" w:firstLine="900"/>
              <w:jc w:val="thaiDistribute"/>
              <w:rPr>
                <w:i/>
                <w:iCs/>
              </w:rPr>
            </w:pPr>
            <w:r w:rsidRPr="00EB3DF9">
              <w:rPr>
                <w:rFonts w:asciiTheme="majorBidi" w:hAnsiTheme="majorBidi" w:cstheme="majorBidi"/>
                <w:b/>
                <w:bCs/>
              </w:rPr>
              <w:t>3,145</w:t>
            </w:r>
          </w:p>
        </w:tc>
        <w:tc>
          <w:tcPr>
            <w:tcW w:w="1804" w:type="dxa"/>
          </w:tcPr>
          <w:p w14:paraId="0E7A5728" w14:textId="77777777" w:rsidR="00D11532" w:rsidRPr="00EB3DF9" w:rsidRDefault="00D11532" w:rsidP="00EB3DF9">
            <w:pPr>
              <w:ind w:right="-295"/>
              <w:jc w:val="thaiDistribute"/>
              <w:rPr>
                <w:i/>
                <w:iCs/>
              </w:rPr>
            </w:pPr>
          </w:p>
        </w:tc>
        <w:tc>
          <w:tcPr>
            <w:tcW w:w="1805" w:type="dxa"/>
            <w:vAlign w:val="bottom"/>
          </w:tcPr>
          <w:p w14:paraId="066E5CAC" w14:textId="6CFA3483" w:rsidR="00D11532" w:rsidRPr="00EB3DF9" w:rsidRDefault="00576822" w:rsidP="00EB3DF9">
            <w:pPr>
              <w:ind w:right="-295" w:firstLine="798"/>
              <w:jc w:val="both"/>
              <w:rPr>
                <w:i/>
                <w:iCs/>
              </w:rPr>
            </w:pPr>
            <w:r w:rsidRPr="00EB3DF9">
              <w:rPr>
                <w:rFonts w:asciiTheme="majorBidi" w:hAnsiTheme="majorBidi" w:cstheme="majorBidi"/>
                <w:b/>
                <w:bCs/>
              </w:rPr>
              <w:t>5</w:t>
            </w:r>
            <w:r w:rsidR="00D11532" w:rsidRPr="00EB3DF9">
              <w:rPr>
                <w:rFonts w:asciiTheme="majorBidi" w:hAnsiTheme="majorBidi" w:cstheme="majorBidi"/>
                <w:b/>
                <w:bCs/>
              </w:rPr>
              <w:t>,</w:t>
            </w:r>
            <w:r w:rsidRPr="00EB3DF9">
              <w:rPr>
                <w:rFonts w:asciiTheme="majorBidi" w:hAnsiTheme="majorBidi" w:cstheme="majorBidi"/>
                <w:b/>
                <w:bCs/>
              </w:rPr>
              <w:t>033</w:t>
            </w:r>
          </w:p>
        </w:tc>
      </w:tr>
      <w:tr w:rsidR="00D11532" w:rsidRPr="00EB3DF9" w14:paraId="01250DCD" w14:textId="77777777" w:rsidTr="009F546E">
        <w:tc>
          <w:tcPr>
            <w:tcW w:w="3952" w:type="dxa"/>
          </w:tcPr>
          <w:p w14:paraId="5743F097" w14:textId="77777777" w:rsidR="00D11532" w:rsidRPr="00EB3DF9" w:rsidRDefault="00D11532" w:rsidP="00EB3DF9">
            <w:pPr>
              <w:ind w:right="-295"/>
              <w:jc w:val="thaiDistribute"/>
              <w:rPr>
                <w:i/>
                <w:iCs/>
              </w:rPr>
            </w:pPr>
            <w:r w:rsidRPr="00EB3DF9">
              <w:rPr>
                <w:rFonts w:asciiTheme="majorBidi" w:hAnsiTheme="majorBidi" w:cstheme="majorBidi" w:hint="cs"/>
                <w:cs/>
              </w:rPr>
              <w:t>ค่าความนิยม</w:t>
            </w:r>
          </w:p>
        </w:tc>
        <w:tc>
          <w:tcPr>
            <w:tcW w:w="1804" w:type="dxa"/>
            <w:vAlign w:val="bottom"/>
          </w:tcPr>
          <w:p w14:paraId="6471C704" w14:textId="77777777" w:rsidR="00D11532" w:rsidRPr="00EB3DF9" w:rsidRDefault="00D11532" w:rsidP="00EB3DF9">
            <w:pPr>
              <w:tabs>
                <w:tab w:val="clear" w:pos="1871"/>
              </w:tabs>
              <w:ind w:right="-1104" w:firstLine="1260"/>
              <w:jc w:val="thaiDistribute"/>
              <w:rPr>
                <w:i/>
                <w:iCs/>
              </w:rPr>
            </w:pPr>
          </w:p>
        </w:tc>
        <w:tc>
          <w:tcPr>
            <w:tcW w:w="1804" w:type="dxa"/>
          </w:tcPr>
          <w:p w14:paraId="7BECCF73" w14:textId="77777777" w:rsidR="00D11532" w:rsidRPr="00EB3DF9" w:rsidRDefault="00D11532" w:rsidP="00EB3DF9">
            <w:pPr>
              <w:ind w:right="-295"/>
              <w:jc w:val="thaiDistribute"/>
              <w:rPr>
                <w:i/>
                <w:iCs/>
              </w:rPr>
            </w:pPr>
          </w:p>
        </w:tc>
        <w:tc>
          <w:tcPr>
            <w:tcW w:w="1805" w:type="dxa"/>
            <w:vAlign w:val="bottom"/>
          </w:tcPr>
          <w:p w14:paraId="46DF574D" w14:textId="40D7E944" w:rsidR="00D11532" w:rsidRPr="00EB3DF9" w:rsidRDefault="00576822" w:rsidP="00EB3DF9">
            <w:pPr>
              <w:pBdr>
                <w:bottom w:val="single" w:sz="4" w:space="0" w:color="auto"/>
              </w:pBdr>
              <w:tabs>
                <w:tab w:val="clear" w:pos="1871"/>
              </w:tabs>
              <w:ind w:right="-642" w:firstLine="978"/>
              <w:jc w:val="both"/>
              <w:rPr>
                <w:i/>
                <w:iCs/>
              </w:rPr>
            </w:pPr>
            <w:r w:rsidRPr="00EB3DF9">
              <w:rPr>
                <w:rFonts w:asciiTheme="majorBidi" w:hAnsiTheme="majorBidi" w:cstheme="majorBidi"/>
              </w:rPr>
              <w:t>324</w:t>
            </w:r>
          </w:p>
        </w:tc>
      </w:tr>
      <w:tr w:rsidR="00D11532" w:rsidRPr="00EB3DF9" w14:paraId="4155DE6A" w14:textId="77777777" w:rsidTr="009F546E">
        <w:tc>
          <w:tcPr>
            <w:tcW w:w="3952" w:type="dxa"/>
          </w:tcPr>
          <w:p w14:paraId="058F2960" w14:textId="77777777" w:rsidR="00D11532" w:rsidRPr="00EB3DF9" w:rsidRDefault="00D11532" w:rsidP="00EB3DF9">
            <w:pPr>
              <w:ind w:right="-295"/>
              <w:jc w:val="thaiDistribute"/>
              <w:rPr>
                <w:i/>
                <w:iCs/>
              </w:rPr>
            </w:pPr>
            <w:r w:rsidRPr="00EB3DF9">
              <w:rPr>
                <w:rFonts w:asciiTheme="majorBidi" w:hAnsiTheme="majorBidi" w:cstheme="majorBidi"/>
                <w:b/>
                <w:bCs/>
                <w:cs/>
              </w:rPr>
              <w:t>สิ่งตอบแทนที่โอนให้</w:t>
            </w:r>
          </w:p>
        </w:tc>
        <w:tc>
          <w:tcPr>
            <w:tcW w:w="1804" w:type="dxa"/>
            <w:vAlign w:val="bottom"/>
          </w:tcPr>
          <w:p w14:paraId="6032E852" w14:textId="77777777" w:rsidR="00D11532" w:rsidRPr="00EB3DF9" w:rsidRDefault="00D11532" w:rsidP="00EB3DF9">
            <w:pPr>
              <w:tabs>
                <w:tab w:val="clear" w:pos="1644"/>
                <w:tab w:val="clear" w:pos="1871"/>
                <w:tab w:val="left" w:pos="1350"/>
              </w:tabs>
              <w:ind w:left="1071" w:right="-1014" w:firstLine="99"/>
              <w:jc w:val="thaiDistribute"/>
              <w:rPr>
                <w:i/>
                <w:iCs/>
              </w:rPr>
            </w:pPr>
          </w:p>
        </w:tc>
        <w:tc>
          <w:tcPr>
            <w:tcW w:w="1804" w:type="dxa"/>
          </w:tcPr>
          <w:p w14:paraId="1C0769B7" w14:textId="77777777" w:rsidR="00D11532" w:rsidRPr="00EB3DF9" w:rsidRDefault="00D11532" w:rsidP="00EB3DF9">
            <w:pPr>
              <w:ind w:right="-295"/>
              <w:jc w:val="thaiDistribute"/>
              <w:rPr>
                <w:i/>
                <w:iCs/>
              </w:rPr>
            </w:pPr>
          </w:p>
        </w:tc>
        <w:tc>
          <w:tcPr>
            <w:tcW w:w="1805" w:type="dxa"/>
            <w:vAlign w:val="bottom"/>
          </w:tcPr>
          <w:p w14:paraId="636F567D" w14:textId="77777777" w:rsidR="00D11532" w:rsidRPr="00EB3DF9" w:rsidRDefault="00D11532" w:rsidP="00EB3DF9">
            <w:pPr>
              <w:pBdr>
                <w:bottom w:val="double" w:sz="4" w:space="0" w:color="auto"/>
              </w:pBdr>
              <w:ind w:right="-295" w:firstLine="798"/>
              <w:jc w:val="both"/>
              <w:rPr>
                <w:i/>
                <w:iCs/>
              </w:rPr>
            </w:pPr>
            <w:r w:rsidRPr="00EB3DF9">
              <w:rPr>
                <w:rFonts w:asciiTheme="majorBidi" w:hAnsiTheme="majorBidi" w:cstheme="majorBidi"/>
                <w:b/>
                <w:bCs/>
              </w:rPr>
              <w:t>5,357</w:t>
            </w:r>
          </w:p>
        </w:tc>
      </w:tr>
    </w:tbl>
    <w:p w14:paraId="16425CA8" w14:textId="77777777" w:rsidR="00D11532" w:rsidRPr="00EB3DF9" w:rsidRDefault="00D11532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67D02F38" w14:textId="1698D098" w:rsidR="00462D2A" w:rsidRPr="00EB3DF9" w:rsidRDefault="00905415" w:rsidP="00EB3DF9">
      <w:pPr>
        <w:ind w:left="540"/>
        <w:jc w:val="thaiDistribute"/>
      </w:pPr>
      <w:r w:rsidRPr="00EB3DF9">
        <w:rPr>
          <w:cs/>
        </w:rPr>
        <w:t>การประเมินมูลค่ายุติธรรมของสัญญาซื้อขายไฟฟ้าภายใต้ข้อตกลงสัมปทานซึ่งจัดประเภทเป็นสินทรัพย์ไม่มีตัวตน ใช้วิธีรายได้ (</w:t>
      </w:r>
      <w:r w:rsidRPr="00EB3DF9">
        <w:t>Income approach</w:t>
      </w:r>
      <w:r w:rsidRPr="00EB3DF9">
        <w:rPr>
          <w:cs/>
        </w:rPr>
        <w:t xml:space="preserve">) ภายใต้วิธี </w:t>
      </w:r>
      <w:r w:rsidRPr="00EB3DF9">
        <w:t>Multi</w:t>
      </w:r>
      <w:r w:rsidRPr="00EB3DF9">
        <w:rPr>
          <w:cs/>
        </w:rPr>
        <w:t>-</w:t>
      </w:r>
      <w:r w:rsidRPr="00EB3DF9">
        <w:t xml:space="preserve">period Excess Earning Method </w:t>
      </w:r>
      <w:r w:rsidRPr="00EB3DF9">
        <w:rPr>
          <w:cs/>
        </w:rPr>
        <w:t>(</w:t>
      </w:r>
      <w:r w:rsidRPr="00EB3DF9">
        <w:t>MEEM</w:t>
      </w:r>
      <w:r w:rsidRPr="00EB3DF9">
        <w:rPr>
          <w:cs/>
        </w:rPr>
        <w:t xml:space="preserve">) โดยมีระยะเวลาในการดำเนินงานคงเหลือประมาณ </w:t>
      </w:r>
      <w:r w:rsidRPr="00EB3DF9">
        <w:t>28</w:t>
      </w:r>
      <w:r w:rsidRPr="00EB3DF9">
        <w:rPr>
          <w:cs/>
        </w:rPr>
        <w:t xml:space="preserve"> ปีภายใต้สัญญาซื้อขายไฟฟ้าและเงื่อนไขที่เกี่ยวข้อง ข้อสมมติที่สำคัญในการคำนวณ ได้แก่ประมาณการรายได้ในอนาคตและอัตราคิดลด</w:t>
      </w:r>
    </w:p>
    <w:p w14:paraId="6483DC07" w14:textId="77777777" w:rsidR="00462D2A" w:rsidRPr="00EB3DF9" w:rsidRDefault="00462D2A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14560D8D" w14:textId="61C10924" w:rsidR="003739F0" w:rsidRPr="00EB3DF9" w:rsidRDefault="00F82DA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EB3DF9">
        <w:rPr>
          <w:cs/>
        </w:rPr>
        <w:t xml:space="preserve">ทั้งนี้ การลงทุนใน </w:t>
      </w:r>
      <w:r w:rsidRPr="00EB3DF9">
        <w:t xml:space="preserve">Nam San </w:t>
      </w:r>
      <w:r w:rsidRPr="00EB3DF9">
        <w:rPr>
          <w:cs/>
        </w:rPr>
        <w:t>3</w:t>
      </w:r>
      <w:r w:rsidRPr="00EB3DF9">
        <w:t xml:space="preserve">A </w:t>
      </w:r>
      <w:r w:rsidRPr="00EB3DF9">
        <w:rPr>
          <w:cs/>
        </w:rPr>
        <w:t>เป็นการสร้างโอกาสในการขยายธุรกิจในสาธารณรัฐประชาธิปไตยประชาชนลาวและประเทศใกล้เคียง ซึ่งเป็นปัจจัยหลักที่ก่อให้เกิดค่าความนิยมจากการซื้อธุรกิจ</w:t>
      </w:r>
    </w:p>
    <w:p w14:paraId="381C54D0" w14:textId="77777777" w:rsidR="003739F0" w:rsidRPr="00EB3DF9" w:rsidRDefault="003739F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cs/>
        </w:rPr>
      </w:pPr>
    </w:p>
    <w:p w14:paraId="59FA3E6D" w14:textId="77777777" w:rsidR="009F32C4" w:rsidRPr="00EB3DF9" w:rsidRDefault="009F32C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  <w:r w:rsidRPr="00EB3DF9">
        <w:rPr>
          <w:i/>
          <w:iCs/>
          <w:cs/>
        </w:rPr>
        <w:t>ต้นทุนที่เกี่ยวข้องกับการซื้อ</w:t>
      </w:r>
    </w:p>
    <w:p w14:paraId="7039C58B" w14:textId="77777777" w:rsidR="009F32C4" w:rsidRPr="00EB3DF9" w:rsidRDefault="009F32C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735C5F8D" w14:textId="784EBD41" w:rsidR="009F32C4" w:rsidRPr="00EB3DF9" w:rsidRDefault="009F32C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</w:pPr>
      <w:r w:rsidRPr="00EB3DF9">
        <w:rPr>
          <w:cs/>
        </w:rPr>
        <w:t xml:space="preserve">กลุ่มบริษัทมีค่าใช้จ่ายที่เกี่ยวข้องกับการซื้อประมาณ </w:t>
      </w:r>
      <w:r w:rsidRPr="00EB3DF9">
        <w:t>23</w:t>
      </w:r>
      <w:r w:rsidRPr="00EB3DF9">
        <w:rPr>
          <w:cs/>
        </w:rPr>
        <w:t xml:space="preserve"> ล้านบาท ที่เกี่ยวข้องกับค่าที่ปรึกษากฎหมายภายนอก ค่าใช้จ่ายในการตรวจสอบสถานะทางการเงิน ค่าที่ปรึกษาเทคนิค และค่าใช้จ่ายอื่นๆ โดยได้ถูกรวมอยู่ในค่าใช้จ่ายในการบริหารในงบกำไรขาดทุนรวมของกลุ่มบริษัทในงวดที่เกิดรายการ</w:t>
      </w:r>
    </w:p>
    <w:p w14:paraId="28EFB223" w14:textId="682C6BD7" w:rsidR="00D11532" w:rsidRPr="00EB3DF9" w:rsidRDefault="00D11532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0B3210DE" w14:textId="77777777" w:rsidR="00B05C28" w:rsidRPr="00EB3DF9" w:rsidRDefault="00B05C28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cs/>
        </w:rPr>
      </w:pPr>
    </w:p>
    <w:p w14:paraId="58A6F3DB" w14:textId="77777777" w:rsidR="002667D7" w:rsidRPr="00EB3DF9" w:rsidRDefault="004762B0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บุคคลหรือกิจการที่เกี่ยวข้องกัน</w:t>
      </w:r>
    </w:p>
    <w:p w14:paraId="17E5F5FF" w14:textId="77777777" w:rsidR="00870CCC" w:rsidRPr="00EB3DF9" w:rsidRDefault="00870CCC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BE52EB1" w14:textId="63A0DFBE" w:rsidR="001E2A96" w:rsidRPr="00EB3DF9" w:rsidRDefault="00B218C2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</w:t>
      </w:r>
      <w:r w:rsidR="00462D2A" w:rsidRPr="00EB3DF9">
        <w:rPr>
          <w:rFonts w:ascii="Angsana New" w:hAnsi="Angsana New" w:hint="cs"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sz w:val="30"/>
          <w:szCs w:val="30"/>
          <w:cs/>
        </w:rPr>
        <w:t>บริษัทร่วม</w:t>
      </w:r>
      <w:r w:rsidR="00462D2A" w:rsidRPr="00EB3DF9">
        <w:rPr>
          <w:rFonts w:ascii="Angsana New" w:hAnsi="Angsana New" w:hint="cs"/>
          <w:sz w:val="30"/>
          <w:szCs w:val="30"/>
          <w:cs/>
        </w:rPr>
        <w:t xml:space="preserve"> การร่วมค้า </w:t>
      </w:r>
      <w:r w:rsidRPr="00EB3DF9">
        <w:rPr>
          <w:rFonts w:ascii="Angsana New" w:hAnsi="Angsana New"/>
          <w:sz w:val="30"/>
          <w:szCs w:val="30"/>
          <w:cs/>
        </w:rPr>
        <w:t>และบุคคลหรือกิจการอื่นที่เกี่ยวข้องกันมีดังต่อไปนี้</w:t>
      </w:r>
    </w:p>
    <w:p w14:paraId="62B5767F" w14:textId="77777777" w:rsidR="00B218C2" w:rsidRPr="00EB3DF9" w:rsidRDefault="00B218C2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560"/>
        <w:gridCol w:w="4101"/>
      </w:tblGrid>
      <w:tr w:rsidR="006F7625" w:rsidRPr="00EB3DF9" w14:paraId="05CBA7A9" w14:textId="77777777" w:rsidTr="00A553E9">
        <w:trPr>
          <w:trHeight w:val="20"/>
          <w:tblHeader/>
        </w:trPr>
        <w:tc>
          <w:tcPr>
            <w:tcW w:w="3519" w:type="dxa"/>
            <w:shd w:val="clear" w:color="auto" w:fill="auto"/>
          </w:tcPr>
          <w:p w14:paraId="04073AD7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jc w:val="center"/>
              <w:rPr>
                <w:cs/>
              </w:rPr>
            </w:pPr>
            <w:r w:rsidRPr="00EB3DF9">
              <w:rPr>
                <w:b/>
                <w:bCs/>
                <w:cs/>
              </w:rPr>
              <w:t>ชื่อกิจการ</w:t>
            </w:r>
          </w:p>
        </w:tc>
        <w:tc>
          <w:tcPr>
            <w:tcW w:w="1560" w:type="dxa"/>
            <w:shd w:val="clear" w:color="auto" w:fill="auto"/>
          </w:tcPr>
          <w:p w14:paraId="2468EBE6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ประเทศที่จัดตั้ง</w:t>
            </w:r>
          </w:p>
          <w:p w14:paraId="682EAD52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b/>
                <w:bCs/>
                <w:cs/>
              </w:rPr>
              <w:t>/สัญชาติ</w:t>
            </w:r>
          </w:p>
        </w:tc>
        <w:tc>
          <w:tcPr>
            <w:tcW w:w="4101" w:type="dxa"/>
            <w:shd w:val="clear" w:color="auto" w:fill="auto"/>
          </w:tcPr>
          <w:p w14:paraId="61BC09AA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center"/>
              <w:rPr>
                <w:cs/>
              </w:rPr>
            </w:pPr>
            <w:r w:rsidRPr="00EB3DF9">
              <w:rPr>
                <w:b/>
                <w:bCs/>
                <w:cs/>
              </w:rPr>
              <w:t>ลักษณะความสัมพันธ์</w:t>
            </w:r>
          </w:p>
        </w:tc>
      </w:tr>
      <w:tr w:rsidR="006F7625" w:rsidRPr="00EB3DF9" w14:paraId="31E04B85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70EBBD42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b/>
                <w:bCs/>
                <w:i/>
                <w:iCs/>
                <w:cs/>
              </w:rPr>
            </w:pPr>
            <w:r w:rsidRPr="00EB3DF9">
              <w:rPr>
                <w:b/>
                <w:bCs/>
                <w:i/>
                <w:iCs/>
                <w:cs/>
              </w:rPr>
              <w:t>ผู้ถือหุ้นรายใหญ่</w:t>
            </w:r>
          </w:p>
        </w:tc>
        <w:tc>
          <w:tcPr>
            <w:tcW w:w="1560" w:type="dxa"/>
            <w:shd w:val="clear" w:color="auto" w:fill="auto"/>
          </w:tcPr>
          <w:p w14:paraId="1EC87607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</w:p>
        </w:tc>
        <w:tc>
          <w:tcPr>
            <w:tcW w:w="4101" w:type="dxa"/>
            <w:shd w:val="clear" w:color="auto" w:fill="auto"/>
          </w:tcPr>
          <w:p w14:paraId="0B64B77F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thaiDistribute"/>
              <w:rPr>
                <w:cs/>
              </w:rPr>
            </w:pPr>
          </w:p>
        </w:tc>
      </w:tr>
      <w:tr w:rsidR="006F7625" w:rsidRPr="00EB3DF9" w14:paraId="21C4C7D3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04BDF2A1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 w:hanging="87"/>
              <w:rPr>
                <w:cs/>
              </w:rPr>
            </w:pPr>
            <w:r w:rsidRPr="00EB3DF9">
              <w:rPr>
                <w:cs/>
              </w:rPr>
              <w:t>กองทุนรวมวายุภักษ์ หนึ่ง</w:t>
            </w:r>
          </w:p>
        </w:tc>
        <w:tc>
          <w:tcPr>
            <w:tcW w:w="1560" w:type="dxa"/>
            <w:shd w:val="clear" w:color="auto" w:fill="auto"/>
          </w:tcPr>
          <w:p w14:paraId="0611BEA4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71CB5D3C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thaiDistribute"/>
              <w:rPr>
                <w:cs/>
              </w:rPr>
            </w:pPr>
            <w:r w:rsidRPr="00EB3DF9">
              <w:rPr>
                <w:cs/>
              </w:rPr>
              <w:t>มีกรรมการร่วมกันกับบริษัท</w:t>
            </w:r>
          </w:p>
        </w:tc>
      </w:tr>
      <w:tr w:rsidR="006F7625" w:rsidRPr="00EB3DF9" w14:paraId="0D8DA72A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1532BB67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cs/>
              </w:rPr>
            </w:pPr>
            <w:r w:rsidRPr="00EB3DF9">
              <w:rPr>
                <w:cs/>
              </w:rPr>
              <w:t>สำนักงานประกันสังคม</w:t>
            </w:r>
          </w:p>
        </w:tc>
        <w:tc>
          <w:tcPr>
            <w:tcW w:w="1560" w:type="dxa"/>
            <w:shd w:val="clear" w:color="auto" w:fill="auto"/>
          </w:tcPr>
          <w:p w14:paraId="564C1869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4051649D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thaiDistribute"/>
              <w:rPr>
                <w:cs/>
              </w:rPr>
            </w:pPr>
            <w:r w:rsidRPr="00EB3DF9">
              <w:rPr>
                <w:rFonts w:hint="cs"/>
                <w:cs/>
              </w:rPr>
              <w:t>มี</w:t>
            </w:r>
            <w:r w:rsidRPr="00EB3DF9">
              <w:rPr>
                <w:cs/>
              </w:rPr>
              <w:t>กรรมการร่วมกันกับบริษัท</w:t>
            </w:r>
          </w:p>
        </w:tc>
      </w:tr>
      <w:tr w:rsidR="006F7625" w:rsidRPr="00EB3DF9" w14:paraId="03D1250D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0E52BEB8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b/>
                <w:bCs/>
                <w:i/>
                <w:iCs/>
                <w:cs/>
              </w:rPr>
            </w:pPr>
            <w:r w:rsidRPr="00EB3DF9">
              <w:rPr>
                <w:b/>
                <w:bCs/>
                <w:i/>
                <w:iCs/>
                <w:cs/>
              </w:rPr>
              <w:t>บริษัทย่อยหรือบริษัทย่อยทางอ้อม</w:t>
            </w:r>
          </w:p>
        </w:tc>
        <w:tc>
          <w:tcPr>
            <w:tcW w:w="1560" w:type="dxa"/>
            <w:shd w:val="clear" w:color="auto" w:fill="auto"/>
          </w:tcPr>
          <w:p w14:paraId="176B3EC3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</w:p>
        </w:tc>
        <w:tc>
          <w:tcPr>
            <w:tcW w:w="4101" w:type="dxa"/>
            <w:shd w:val="clear" w:color="auto" w:fill="auto"/>
          </w:tcPr>
          <w:p w14:paraId="08536EDF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thaiDistribute"/>
              <w:rPr>
                <w:cs/>
              </w:rPr>
            </w:pPr>
          </w:p>
        </w:tc>
      </w:tr>
      <w:tr w:rsidR="006F7625" w:rsidRPr="00EB3DF9" w14:paraId="1C3E404D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09871481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cs/>
              </w:rPr>
            </w:pPr>
            <w:r w:rsidRPr="00EB3DF9">
              <w:rPr>
                <w:cs/>
              </w:rPr>
              <w:t>บริษัท บางจากกรีนเนท จำกัด</w:t>
            </w:r>
          </w:p>
        </w:tc>
        <w:tc>
          <w:tcPr>
            <w:tcW w:w="1560" w:type="dxa"/>
            <w:shd w:val="clear" w:color="auto" w:fill="auto"/>
          </w:tcPr>
          <w:p w14:paraId="1E2A55DB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vertAlign w:val="superscript"/>
                <w:cs/>
              </w:rPr>
            </w:pPr>
            <w:r w:rsidRPr="00EB3DF9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592C86DA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vertAlign w:val="superscript"/>
                <w:cs/>
              </w:rPr>
            </w:pPr>
            <w:r w:rsidRPr="00EB3DF9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6F7625" w:rsidRPr="00EB3DF9" w14:paraId="08798070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1B357B0E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cs/>
              </w:rPr>
            </w:pPr>
            <w:r w:rsidRPr="00EB3DF9">
              <w:rPr>
                <w:cs/>
              </w:rPr>
              <w:t>บริษัท บีซีพีจี จำกัด (มหาชน)</w:t>
            </w:r>
          </w:p>
        </w:tc>
        <w:tc>
          <w:tcPr>
            <w:tcW w:w="1560" w:type="dxa"/>
            <w:shd w:val="clear" w:color="auto" w:fill="auto"/>
          </w:tcPr>
          <w:p w14:paraId="6DBE7A96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3F71B6AA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6F7625" w:rsidRPr="00EB3DF9" w14:paraId="60352EAB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3840F2A6" w14:textId="74E8CE2F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cs/>
              </w:rPr>
            </w:pPr>
            <w:r w:rsidRPr="00EB3DF9">
              <w:rPr>
                <w:rFonts w:hint="cs"/>
                <w:cs/>
              </w:rPr>
              <w:t xml:space="preserve">บริษัท </w:t>
            </w:r>
            <w:r w:rsidRPr="00EB3DF9">
              <w:rPr>
                <w:cs/>
              </w:rPr>
              <w:t>บี</w:t>
            </w:r>
            <w:r w:rsidRPr="00EB3DF9">
              <w:rPr>
                <w:rFonts w:hint="cs"/>
                <w:cs/>
              </w:rPr>
              <w:t>บีจีไอ</w:t>
            </w:r>
            <w:r w:rsidRPr="00EB3DF9">
              <w:rPr>
                <w:cs/>
              </w:rPr>
              <w:t xml:space="preserve"> จำกัด (</w:t>
            </w:r>
            <w:r w:rsidRPr="00EB3DF9">
              <w:rPr>
                <w:rFonts w:hint="cs"/>
                <w:cs/>
              </w:rPr>
              <w:t>มหาชน)</w:t>
            </w:r>
          </w:p>
        </w:tc>
        <w:tc>
          <w:tcPr>
            <w:tcW w:w="1560" w:type="dxa"/>
            <w:shd w:val="clear" w:color="auto" w:fill="auto"/>
          </w:tcPr>
          <w:p w14:paraId="2EA9995B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3B6D03BD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6F7625" w:rsidRPr="00EB3DF9" w14:paraId="1751E97E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734C3B1F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cs/>
              </w:rPr>
            </w:pPr>
            <w:r w:rsidRPr="00EB3DF9">
              <w:rPr>
                <w:cs/>
              </w:rPr>
              <w:t>บริษัท บางจาก รีเทล จำกัด</w:t>
            </w:r>
          </w:p>
        </w:tc>
        <w:tc>
          <w:tcPr>
            <w:tcW w:w="1560" w:type="dxa"/>
            <w:shd w:val="clear" w:color="auto" w:fill="auto"/>
          </w:tcPr>
          <w:p w14:paraId="4E850EC5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619474CE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6F7625" w:rsidRPr="00EB3DF9" w14:paraId="2B82EF09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3C773468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cs/>
              </w:rPr>
            </w:pPr>
            <w:r w:rsidRPr="00EB3DF9">
              <w:rPr>
                <w:rFonts w:hint="cs"/>
                <w:cs/>
              </w:rPr>
              <w:t>บริษัท บีซีพีอาร์ จำกัด</w:t>
            </w:r>
          </w:p>
        </w:tc>
        <w:tc>
          <w:tcPr>
            <w:tcW w:w="1560" w:type="dxa"/>
            <w:shd w:val="clear" w:color="auto" w:fill="auto"/>
          </w:tcPr>
          <w:p w14:paraId="44224502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71BE45A6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  <w:r w:rsidRPr="00EB3DF9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6F7625" w:rsidRPr="00EB3DF9" w14:paraId="2283A510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5918FE51" w14:textId="77777777" w:rsidR="006F7625" w:rsidRPr="00EB3DF9" w:rsidRDefault="000D2B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</w:pPr>
            <w:r w:rsidRPr="00EB3DF9">
              <w:rPr>
                <w:rFonts w:hint="cs"/>
                <w:cs/>
              </w:rPr>
              <w:t>บริษั</w:t>
            </w:r>
            <w:r w:rsidR="006F7625" w:rsidRPr="00EB3DF9">
              <w:rPr>
                <w:rFonts w:hint="cs"/>
                <w:cs/>
              </w:rPr>
              <w:t>ท บีซีวี ไบโอเบส จำกัด</w:t>
            </w:r>
          </w:p>
        </w:tc>
        <w:tc>
          <w:tcPr>
            <w:tcW w:w="1560" w:type="dxa"/>
            <w:shd w:val="clear" w:color="auto" w:fill="auto"/>
          </w:tcPr>
          <w:p w14:paraId="2EE13F4C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1246003B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 w:firstLine="5"/>
              <w:jc w:val="thaiDistribute"/>
              <w:rPr>
                <w:cs/>
              </w:rPr>
            </w:pPr>
            <w:r w:rsidRPr="00EB3DF9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6F7625" w:rsidRPr="00EB3DF9" w14:paraId="6D8211B3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2F60112F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</w:pPr>
            <w:r w:rsidRPr="00EB3DF9">
              <w:rPr>
                <w:rFonts w:hint="cs"/>
                <w:cs/>
              </w:rPr>
              <w:t>บริษัท บีซีวี เอ็นเนอร์ยี่ จำกัด</w:t>
            </w:r>
          </w:p>
        </w:tc>
        <w:tc>
          <w:tcPr>
            <w:tcW w:w="1560" w:type="dxa"/>
            <w:shd w:val="clear" w:color="auto" w:fill="auto"/>
          </w:tcPr>
          <w:p w14:paraId="137FFEA9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305950EB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 w:firstLine="5"/>
              <w:jc w:val="thaiDistribute"/>
              <w:rPr>
                <w:cs/>
              </w:rPr>
            </w:pPr>
            <w:r w:rsidRPr="00EB3DF9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6F7625" w:rsidRPr="00EB3DF9" w14:paraId="46E66A4B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31EDE110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</w:pPr>
            <w:r w:rsidRPr="00EB3DF9">
              <w:rPr>
                <w:rFonts w:hint="cs"/>
                <w:cs/>
              </w:rPr>
              <w:t>บริษัท บีซีวี อินโนเวชั่น จำกัด</w:t>
            </w:r>
          </w:p>
        </w:tc>
        <w:tc>
          <w:tcPr>
            <w:tcW w:w="1560" w:type="dxa"/>
            <w:shd w:val="clear" w:color="auto" w:fill="auto"/>
          </w:tcPr>
          <w:p w14:paraId="0DDFDEFC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607A178D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 w:firstLine="5"/>
              <w:jc w:val="thaiDistribute"/>
              <w:rPr>
                <w:cs/>
              </w:rPr>
            </w:pPr>
            <w:r w:rsidRPr="00EB3DF9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6F7625" w:rsidRPr="00EB3DF9" w14:paraId="76A42763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10889292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cs/>
              </w:rPr>
            </w:pPr>
            <w:r w:rsidRPr="00EB3DF9">
              <w:rPr>
                <w:rFonts w:hint="cs"/>
                <w:cs/>
              </w:rPr>
              <w:t>บริษัท บีซีวี พาร์ทเนอร์ชิพ จำกัด</w:t>
            </w:r>
          </w:p>
        </w:tc>
        <w:tc>
          <w:tcPr>
            <w:tcW w:w="1560" w:type="dxa"/>
            <w:shd w:val="clear" w:color="auto" w:fill="auto"/>
          </w:tcPr>
          <w:p w14:paraId="626B9DEA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559600A9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 w:firstLine="5"/>
              <w:jc w:val="thaiDistribute"/>
              <w:rPr>
                <w:cs/>
              </w:rPr>
            </w:pPr>
            <w:r w:rsidRPr="00EB3DF9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6F7625" w:rsidRPr="00EB3DF9" w14:paraId="6B0EC1E6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1287F28F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cs/>
              </w:rPr>
            </w:pPr>
            <w:r w:rsidRPr="00EB3DF9">
              <w:t>BCP Energy International Pte</w:t>
            </w:r>
            <w:r w:rsidRPr="00EB3DF9">
              <w:rPr>
                <w:cs/>
              </w:rPr>
              <w:t xml:space="preserve">. </w:t>
            </w:r>
            <w:r w:rsidRPr="00EB3DF9">
              <w:t>Ltd</w:t>
            </w:r>
            <w:r w:rsidRPr="00EB3DF9">
              <w:rPr>
                <w:cs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04711984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cs/>
              </w:rPr>
              <w:t>สิงคโปร์</w:t>
            </w:r>
          </w:p>
        </w:tc>
        <w:tc>
          <w:tcPr>
            <w:tcW w:w="4101" w:type="dxa"/>
            <w:shd w:val="clear" w:color="auto" w:fill="auto"/>
          </w:tcPr>
          <w:p w14:paraId="01EC8DF6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6F7625" w:rsidRPr="00EB3DF9" w14:paraId="4FBB3967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303182DA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</w:pPr>
            <w:r w:rsidRPr="00EB3DF9">
              <w:t>BCP Innovation Pte</w:t>
            </w:r>
            <w:r w:rsidRPr="00EB3DF9">
              <w:rPr>
                <w:cs/>
              </w:rPr>
              <w:t xml:space="preserve">. </w:t>
            </w:r>
            <w:r w:rsidRPr="00EB3DF9">
              <w:t>Ltd</w:t>
            </w:r>
            <w:r w:rsidRPr="00EB3DF9">
              <w:rPr>
                <w:cs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7675BE22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cs/>
              </w:rPr>
              <w:t>สิงคโปร์</w:t>
            </w:r>
          </w:p>
        </w:tc>
        <w:tc>
          <w:tcPr>
            <w:tcW w:w="4101" w:type="dxa"/>
            <w:shd w:val="clear" w:color="auto" w:fill="auto"/>
          </w:tcPr>
          <w:p w14:paraId="1E0C0F7F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6F7625" w:rsidRPr="00EB3DF9" w14:paraId="1C7FAD03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5C95FC15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</w:pPr>
            <w:r w:rsidRPr="00EB3DF9">
              <w:t>BCP Trading Pte</w:t>
            </w:r>
            <w:r w:rsidRPr="00EB3DF9">
              <w:rPr>
                <w:cs/>
              </w:rPr>
              <w:t xml:space="preserve">. </w:t>
            </w:r>
            <w:r w:rsidRPr="00EB3DF9">
              <w:t>Ltd</w:t>
            </w:r>
            <w:r w:rsidRPr="00EB3DF9">
              <w:rPr>
                <w:cs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00F49F67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cs/>
              </w:rPr>
              <w:t>สิงคโปร์</w:t>
            </w:r>
          </w:p>
        </w:tc>
        <w:tc>
          <w:tcPr>
            <w:tcW w:w="4101" w:type="dxa"/>
            <w:shd w:val="clear" w:color="auto" w:fill="auto"/>
          </w:tcPr>
          <w:p w14:paraId="4393E9DD" w14:textId="77777777" w:rsidR="006F7625" w:rsidRPr="00EB3DF9" w:rsidRDefault="006F7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F264CC" w:rsidRPr="00EB3DF9" w14:paraId="29B1B85B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727EE000" w14:textId="7FC07777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</w:pPr>
            <w:r w:rsidRPr="00EB3DF9">
              <w:t>BCPR Pte</w:t>
            </w:r>
            <w:r w:rsidRPr="00EB3DF9">
              <w:rPr>
                <w:cs/>
              </w:rPr>
              <w:t xml:space="preserve">. </w:t>
            </w:r>
            <w:r w:rsidRPr="00EB3DF9">
              <w:t>Ltd</w:t>
            </w:r>
            <w:r w:rsidRPr="00EB3DF9">
              <w:rPr>
                <w:cs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086449A7" w14:textId="15B4050C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cs/>
              </w:rPr>
              <w:t>สิงคโปร์</w:t>
            </w:r>
          </w:p>
        </w:tc>
        <w:tc>
          <w:tcPr>
            <w:tcW w:w="4101" w:type="dxa"/>
            <w:shd w:val="clear" w:color="auto" w:fill="auto"/>
          </w:tcPr>
          <w:p w14:paraId="0A6A43A5" w14:textId="363257BB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  <w:r w:rsidRPr="00EB3DF9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F264CC" w:rsidRPr="00EB3DF9" w14:paraId="104C3C00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4D740B40" w14:textId="77777777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cs/>
              </w:rPr>
            </w:pPr>
            <w:r w:rsidRPr="00EB3DF9">
              <w:rPr>
                <w:cs/>
              </w:rPr>
              <w:t>บริษัท บางจาก โซลาร์เอ็นเนอร์ยี จำกัด</w:t>
            </w:r>
          </w:p>
        </w:tc>
        <w:tc>
          <w:tcPr>
            <w:tcW w:w="1560" w:type="dxa"/>
            <w:shd w:val="clear" w:color="auto" w:fill="auto"/>
          </w:tcPr>
          <w:p w14:paraId="77E07DCC" w14:textId="77777777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7A46FC5C" w14:textId="77777777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F264CC" w:rsidRPr="00EB3DF9" w14:paraId="51862E54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57A6991A" w14:textId="77777777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5"/>
              <w:rPr>
                <w:cs/>
              </w:rPr>
            </w:pPr>
            <w:r w:rsidRPr="00EB3DF9">
              <w:rPr>
                <w:cs/>
              </w:rPr>
              <w:t xml:space="preserve">บริษัท บางจาก โซลาร์เอ็นเนอร์ยี </w:t>
            </w:r>
            <w:r w:rsidRPr="00EB3DF9">
              <w:br/>
            </w:r>
            <w:r w:rsidRPr="00EB3DF9">
              <w:rPr>
                <w:cs/>
              </w:rPr>
              <w:t xml:space="preserve">   </w:t>
            </w:r>
            <w:r w:rsidRPr="00EB3DF9">
              <w:rPr>
                <w:rFonts w:hint="cs"/>
                <w:cs/>
              </w:rPr>
              <w:t>(</w:t>
            </w:r>
            <w:r w:rsidRPr="00EB3DF9">
              <w:rPr>
                <w:cs/>
              </w:rPr>
              <w:t xml:space="preserve">ปราจีนบุรี) จำกัด </w:t>
            </w:r>
          </w:p>
        </w:tc>
        <w:tc>
          <w:tcPr>
            <w:tcW w:w="1560" w:type="dxa"/>
            <w:shd w:val="clear" w:color="auto" w:fill="auto"/>
          </w:tcPr>
          <w:p w14:paraId="2D4C50C4" w14:textId="77777777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63C32C45" w14:textId="77777777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F264CC" w:rsidRPr="00EB3DF9" w14:paraId="79E04C1D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23AC2F7F" w14:textId="77777777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rPr>
                <w:cs/>
              </w:rPr>
              <w:t xml:space="preserve">บริษัท บางจาก โซลาร์เอ็นเนอร์ยี </w:t>
            </w:r>
            <w:r w:rsidRPr="00EB3DF9">
              <w:br/>
            </w:r>
            <w:r w:rsidRPr="00EB3DF9">
              <w:rPr>
                <w:cs/>
              </w:rPr>
              <w:t xml:space="preserve">   (ชัยภูมิ</w:t>
            </w:r>
            <w:r w:rsidRPr="00EB3DF9">
              <w:t>1</w:t>
            </w:r>
            <w:r w:rsidRPr="00EB3DF9">
              <w:rPr>
                <w:cs/>
              </w:rPr>
              <w:t xml:space="preserve">) จำกัด </w:t>
            </w:r>
          </w:p>
        </w:tc>
        <w:tc>
          <w:tcPr>
            <w:tcW w:w="1560" w:type="dxa"/>
            <w:shd w:val="clear" w:color="auto" w:fill="auto"/>
          </w:tcPr>
          <w:p w14:paraId="1FA6F2F4" w14:textId="77777777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62C34FFB" w14:textId="77777777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F264CC" w:rsidRPr="00EB3DF9" w14:paraId="5B243A61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2CD4DF02" w14:textId="77777777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rPr>
                <w:cs/>
              </w:rPr>
              <w:t xml:space="preserve">บริษัท บางจาก โซลาร์เอ็นเนอร์ยี    </w:t>
            </w:r>
            <w:r w:rsidRPr="00EB3DF9">
              <w:br/>
            </w:r>
            <w:r w:rsidRPr="00EB3DF9">
              <w:rPr>
                <w:cs/>
              </w:rPr>
              <w:t xml:space="preserve">   (บุรีรัมย์) จำกัด </w:t>
            </w:r>
          </w:p>
        </w:tc>
        <w:tc>
          <w:tcPr>
            <w:tcW w:w="1560" w:type="dxa"/>
            <w:shd w:val="clear" w:color="auto" w:fill="auto"/>
          </w:tcPr>
          <w:p w14:paraId="7D7C2DE8" w14:textId="77777777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1FFA29D9" w14:textId="77777777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B05C28" w:rsidRPr="00EB3DF9" w14:paraId="46586ACC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2AF1C59D" w14:textId="77777777" w:rsidR="00B05C28" w:rsidRPr="00EB3DF9" w:rsidRDefault="00B05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1836D302" w14:textId="77777777" w:rsidR="00B05C28" w:rsidRPr="00EB3DF9" w:rsidRDefault="00B05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</w:p>
        </w:tc>
        <w:tc>
          <w:tcPr>
            <w:tcW w:w="4101" w:type="dxa"/>
            <w:shd w:val="clear" w:color="auto" w:fill="auto"/>
          </w:tcPr>
          <w:p w14:paraId="0A49A555" w14:textId="77777777" w:rsidR="00B05C28" w:rsidRPr="00EB3DF9" w:rsidRDefault="00B05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</w:p>
        </w:tc>
      </w:tr>
      <w:tr w:rsidR="00B05C28" w:rsidRPr="00EB3DF9" w14:paraId="0A721E3D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1A74393A" w14:textId="77777777" w:rsidR="00B05C28" w:rsidRPr="00EB3DF9" w:rsidRDefault="00B05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77C42442" w14:textId="77777777" w:rsidR="00B05C28" w:rsidRPr="00EB3DF9" w:rsidRDefault="00B05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</w:p>
        </w:tc>
        <w:tc>
          <w:tcPr>
            <w:tcW w:w="4101" w:type="dxa"/>
            <w:shd w:val="clear" w:color="auto" w:fill="auto"/>
          </w:tcPr>
          <w:p w14:paraId="3AAFEF0A" w14:textId="77777777" w:rsidR="00B05C28" w:rsidRPr="00EB3DF9" w:rsidRDefault="00B05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</w:p>
        </w:tc>
      </w:tr>
      <w:tr w:rsidR="00B05C28" w:rsidRPr="00EB3DF9" w14:paraId="7F87A473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41B1677C" w14:textId="47AC27E4" w:rsidR="00B05C28" w:rsidRPr="00EB3DF9" w:rsidRDefault="00B05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rPr>
                <w:b/>
                <w:bCs/>
                <w:i/>
                <w:iCs/>
                <w:cs/>
              </w:rPr>
              <w:lastRenderedPageBreak/>
              <w:t>บริษัทย่อยหรือบริษัทย่อยทางอ้อม</w:t>
            </w:r>
            <w:r w:rsidRPr="00EB3DF9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Pr="00EB3DF9">
              <w:rPr>
                <w:b/>
                <w:bCs/>
                <w:i/>
                <w:iCs/>
                <w:cs/>
              </w:rPr>
              <w:t>(</w:t>
            </w:r>
            <w:r w:rsidRPr="00EB3DF9">
              <w:rPr>
                <w:rFonts w:hint="cs"/>
                <w:b/>
                <w:bCs/>
                <w:i/>
                <w:iCs/>
                <w:cs/>
              </w:rPr>
              <w:t>ต่อ)</w:t>
            </w:r>
          </w:p>
        </w:tc>
        <w:tc>
          <w:tcPr>
            <w:tcW w:w="1560" w:type="dxa"/>
            <w:shd w:val="clear" w:color="auto" w:fill="auto"/>
          </w:tcPr>
          <w:p w14:paraId="4DDBE3ED" w14:textId="77777777" w:rsidR="00B05C28" w:rsidRPr="00EB3DF9" w:rsidRDefault="00B05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</w:p>
        </w:tc>
        <w:tc>
          <w:tcPr>
            <w:tcW w:w="4101" w:type="dxa"/>
            <w:shd w:val="clear" w:color="auto" w:fill="auto"/>
          </w:tcPr>
          <w:p w14:paraId="07C3D9D0" w14:textId="77777777" w:rsidR="00B05C28" w:rsidRPr="00EB3DF9" w:rsidRDefault="00B05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</w:p>
        </w:tc>
      </w:tr>
      <w:tr w:rsidR="00F264CC" w:rsidRPr="00EB3DF9" w14:paraId="55C1705D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17E07F32" w14:textId="77777777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rPr>
                <w:cs/>
              </w:rPr>
              <w:t xml:space="preserve">บริษัท บางจาก โซลาร์เอ็นเนอร์ยี    </w:t>
            </w:r>
            <w:r w:rsidRPr="00EB3DF9">
              <w:br/>
            </w:r>
            <w:r w:rsidRPr="00EB3DF9">
              <w:rPr>
                <w:cs/>
              </w:rPr>
              <w:t xml:space="preserve">   (บุรีรัมย์1) จำกัด </w:t>
            </w:r>
          </w:p>
        </w:tc>
        <w:tc>
          <w:tcPr>
            <w:tcW w:w="1560" w:type="dxa"/>
            <w:shd w:val="clear" w:color="auto" w:fill="auto"/>
          </w:tcPr>
          <w:p w14:paraId="1A7C607B" w14:textId="77777777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308E14D1" w14:textId="77777777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F264CC" w:rsidRPr="00EB3DF9" w14:paraId="66C20489" w14:textId="77777777" w:rsidTr="00A553E9">
        <w:trPr>
          <w:trHeight w:val="220"/>
        </w:trPr>
        <w:tc>
          <w:tcPr>
            <w:tcW w:w="3519" w:type="dxa"/>
            <w:shd w:val="clear" w:color="auto" w:fill="auto"/>
          </w:tcPr>
          <w:p w14:paraId="790082D6" w14:textId="67D388E2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rPr>
                <w:cs/>
              </w:rPr>
              <w:t xml:space="preserve">บริษัท บางจาก โซลาร์เอ็นเนอร์ยี </w:t>
            </w:r>
            <w:r w:rsidRPr="00EB3DF9">
              <w:br/>
            </w:r>
            <w:r w:rsidRPr="00EB3DF9">
              <w:rPr>
                <w:cs/>
              </w:rPr>
              <w:t xml:space="preserve">   (นครราชสีมา) จำกัด </w:t>
            </w:r>
          </w:p>
        </w:tc>
        <w:tc>
          <w:tcPr>
            <w:tcW w:w="1560" w:type="dxa"/>
            <w:shd w:val="clear" w:color="auto" w:fill="auto"/>
          </w:tcPr>
          <w:p w14:paraId="23A850E4" w14:textId="39372290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0B340C21" w14:textId="1335CDB3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F264CC" w:rsidRPr="00EB3DF9" w14:paraId="6DB301BA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1D1D1CC3" w14:textId="7C3CB9AB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6" w:right="-111" w:hanging="142"/>
            </w:pPr>
            <w:r w:rsidRPr="00EB3DF9">
              <w:rPr>
                <w:cs/>
              </w:rPr>
              <w:t xml:space="preserve">บริษัท ไทยดิจิทัลเอนเนอร์ยี่เดเวลอปเม้นท์ จำกัด (เดิมชื่อ บริษัท บีซีพีจี ไบโอเพาเวอร์ </w:t>
            </w:r>
            <w:r w:rsidRPr="00EB3DF9">
              <w:t>1</w:t>
            </w:r>
            <w:r w:rsidRPr="00EB3DF9">
              <w:rPr>
                <w:rFonts w:hint="cs"/>
                <w:cs/>
              </w:rPr>
              <w:t xml:space="preserve"> จำกัด) </w:t>
            </w:r>
          </w:p>
        </w:tc>
        <w:tc>
          <w:tcPr>
            <w:tcW w:w="1560" w:type="dxa"/>
            <w:shd w:val="clear" w:color="auto" w:fill="auto"/>
          </w:tcPr>
          <w:p w14:paraId="00E5231C" w14:textId="7ACCCB5D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71809A79" w14:textId="1DA2A8D9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F264CC" w:rsidRPr="00EB3DF9" w14:paraId="6965844B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7AD75C33" w14:textId="5BE25936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6" w:right="-111" w:hanging="142"/>
            </w:pPr>
            <w:r w:rsidRPr="00EB3DF9">
              <w:rPr>
                <w:cs/>
              </w:rPr>
              <w:t xml:space="preserve">บริษัท บีซีพีจี อินโดไชน่า จำกัด (เดิมชื่อ บริษัท บีซีพีจี ไบโอเพาเวอร์ </w:t>
            </w:r>
            <w:r w:rsidRPr="00EB3DF9">
              <w:t>2</w:t>
            </w:r>
            <w:r w:rsidRPr="00EB3DF9">
              <w:rPr>
                <w:rFonts w:hint="cs"/>
                <w:cs/>
              </w:rPr>
              <w:t xml:space="preserve"> จำกัด) </w:t>
            </w:r>
          </w:p>
        </w:tc>
        <w:tc>
          <w:tcPr>
            <w:tcW w:w="1560" w:type="dxa"/>
            <w:shd w:val="clear" w:color="auto" w:fill="auto"/>
          </w:tcPr>
          <w:p w14:paraId="32F905DE" w14:textId="40744A32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1662DA83" w14:textId="201B24F0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F264CC" w:rsidRPr="00EB3DF9" w14:paraId="3570DFFB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3C34DE9A" w14:textId="51DBFB72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</w:pPr>
            <w:r w:rsidRPr="00EB3DF9">
              <w:rPr>
                <w:rFonts w:hint="cs"/>
                <w:cs/>
              </w:rPr>
              <w:t>บริษัท ลมลิกอร์ จำกัด</w:t>
            </w:r>
          </w:p>
        </w:tc>
        <w:tc>
          <w:tcPr>
            <w:tcW w:w="1560" w:type="dxa"/>
            <w:shd w:val="clear" w:color="auto" w:fill="auto"/>
          </w:tcPr>
          <w:p w14:paraId="534C83D3" w14:textId="57E50764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396A133D" w14:textId="681F7E39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F264CC" w:rsidRPr="00EB3DF9" w14:paraId="1189E5FA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464D6B56" w14:textId="230BBCB0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t>BCPG Investment Holdings Pte</w:t>
            </w:r>
            <w:r w:rsidRPr="00EB3DF9">
              <w:rPr>
                <w:cs/>
              </w:rPr>
              <w:t xml:space="preserve">. </w:t>
            </w:r>
            <w:r w:rsidRPr="00EB3DF9">
              <w:t>Ltd</w:t>
            </w:r>
            <w:r w:rsidRPr="00EB3DF9">
              <w:rPr>
                <w:cs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231BA334" w14:textId="3814AC51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สิงคโปร์</w:t>
            </w:r>
          </w:p>
        </w:tc>
        <w:tc>
          <w:tcPr>
            <w:tcW w:w="4101" w:type="dxa"/>
            <w:shd w:val="clear" w:color="auto" w:fill="auto"/>
          </w:tcPr>
          <w:p w14:paraId="7650B703" w14:textId="47BC39B4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F264CC" w:rsidRPr="00EB3DF9" w14:paraId="07F864B7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72487345" w14:textId="314A1648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t>BSE Energy Holdings Pte</w:t>
            </w:r>
            <w:r w:rsidRPr="00EB3DF9">
              <w:rPr>
                <w:cs/>
              </w:rPr>
              <w:t xml:space="preserve">. </w:t>
            </w:r>
            <w:r w:rsidRPr="00EB3DF9">
              <w:t>Ltd</w:t>
            </w:r>
            <w:r w:rsidRPr="00EB3DF9">
              <w:rPr>
                <w:cs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607B1AE5" w14:textId="404874A4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สิงคโปร์</w:t>
            </w:r>
          </w:p>
        </w:tc>
        <w:tc>
          <w:tcPr>
            <w:tcW w:w="4101" w:type="dxa"/>
            <w:shd w:val="clear" w:color="auto" w:fill="auto"/>
          </w:tcPr>
          <w:p w14:paraId="6DC3B4B5" w14:textId="0A2B0A60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F264CC" w:rsidRPr="00EB3DF9" w14:paraId="4B096C40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5F3C75C1" w14:textId="315986C2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t>BCPG Japan Corporation</w:t>
            </w:r>
          </w:p>
        </w:tc>
        <w:tc>
          <w:tcPr>
            <w:tcW w:w="1560" w:type="dxa"/>
            <w:shd w:val="clear" w:color="auto" w:fill="auto"/>
          </w:tcPr>
          <w:p w14:paraId="2D7E4C93" w14:textId="7F9D34BF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614C669C" w14:textId="3426EF9B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F264CC" w:rsidRPr="00EB3DF9" w14:paraId="12A681A9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438ABD93" w14:textId="54610C05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t>Greenergy Holdings Pte</w:t>
            </w:r>
            <w:r w:rsidRPr="00EB3DF9">
              <w:rPr>
                <w:cs/>
              </w:rPr>
              <w:t xml:space="preserve">. </w:t>
            </w:r>
            <w:r w:rsidRPr="00EB3DF9">
              <w:t>Ltd</w:t>
            </w:r>
            <w:r w:rsidRPr="00EB3DF9">
              <w:rPr>
                <w:cs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3C978093" w14:textId="4D8D6332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</w:pPr>
            <w:r w:rsidRPr="00EB3DF9">
              <w:rPr>
                <w:rFonts w:hint="cs"/>
                <w:cs/>
              </w:rPr>
              <w:t>สิงคโปร์</w:t>
            </w:r>
          </w:p>
        </w:tc>
        <w:tc>
          <w:tcPr>
            <w:tcW w:w="4101" w:type="dxa"/>
            <w:shd w:val="clear" w:color="auto" w:fill="auto"/>
          </w:tcPr>
          <w:p w14:paraId="1B2C6EE2" w14:textId="18F6D269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F264CC" w:rsidRPr="00EB3DF9" w14:paraId="6BB31473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18C8F4A8" w14:textId="2E6BB310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t>Greenergy Power Pte</w:t>
            </w:r>
            <w:r w:rsidRPr="00EB3DF9">
              <w:rPr>
                <w:cs/>
              </w:rPr>
              <w:t xml:space="preserve">. </w:t>
            </w:r>
            <w:r w:rsidRPr="00EB3DF9">
              <w:t>Ltd</w:t>
            </w:r>
            <w:r w:rsidRPr="00EB3DF9">
              <w:rPr>
                <w:cs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705E96B6" w14:textId="34F9EF44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สิงคโปร์</w:t>
            </w:r>
          </w:p>
        </w:tc>
        <w:tc>
          <w:tcPr>
            <w:tcW w:w="4101" w:type="dxa"/>
            <w:shd w:val="clear" w:color="auto" w:fill="auto"/>
          </w:tcPr>
          <w:p w14:paraId="77C8C178" w14:textId="493C56BE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F264CC" w:rsidRPr="00EB3DF9" w14:paraId="2D278FF0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5024635B" w14:textId="506B4945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</w:pPr>
            <w:r w:rsidRPr="00EB3DF9">
              <w:t>Tarumizu Solar Solutions Godo Kaisha</w:t>
            </w:r>
          </w:p>
        </w:tc>
        <w:tc>
          <w:tcPr>
            <w:tcW w:w="1560" w:type="dxa"/>
            <w:shd w:val="clear" w:color="auto" w:fill="auto"/>
          </w:tcPr>
          <w:p w14:paraId="1F048356" w14:textId="32452952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0B2F3597" w14:textId="48AF8C57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F264CC" w:rsidRPr="00EB3DF9" w14:paraId="5A9DD986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61C9B8DC" w14:textId="697FA012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t>Nakatsugawa PV Godo Kaisha</w:t>
            </w:r>
          </w:p>
        </w:tc>
        <w:tc>
          <w:tcPr>
            <w:tcW w:w="1560" w:type="dxa"/>
            <w:shd w:val="clear" w:color="auto" w:fill="auto"/>
          </w:tcPr>
          <w:p w14:paraId="12C5C57D" w14:textId="2E4DC65C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4835FFA9" w14:textId="63D37B72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เป็นบริษัทย่อยทางอ้อมที่ผูกพันโดยสัญญาทีเค</w:t>
            </w:r>
          </w:p>
        </w:tc>
      </w:tr>
      <w:tr w:rsidR="00F264CC" w:rsidRPr="00EB3DF9" w14:paraId="155EA563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74AECF6E" w14:textId="335E3AD5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</w:pPr>
            <w:r w:rsidRPr="00EB3DF9">
              <w:t>Godo Kaisha Inti</w:t>
            </w:r>
          </w:p>
        </w:tc>
        <w:tc>
          <w:tcPr>
            <w:tcW w:w="1560" w:type="dxa"/>
            <w:shd w:val="clear" w:color="auto" w:fill="auto"/>
          </w:tcPr>
          <w:p w14:paraId="7158A26C" w14:textId="4822B685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705C05FD" w14:textId="621954E4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F264CC" w:rsidRPr="00EB3DF9" w14:paraId="5B2C1391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6AFB7EC9" w14:textId="5C3548B8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</w:pPr>
            <w:r w:rsidRPr="00EB3DF9">
              <w:t>Takamori PV Godo Kaisha</w:t>
            </w:r>
          </w:p>
        </w:tc>
        <w:tc>
          <w:tcPr>
            <w:tcW w:w="1560" w:type="dxa"/>
            <w:shd w:val="clear" w:color="auto" w:fill="auto"/>
          </w:tcPr>
          <w:p w14:paraId="4D3BCB39" w14:textId="7181E52B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09F01A42" w14:textId="3013EF50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เป็นบริษัทย่อยทางอ้อมที่ผูกพันโดยสัญญาทีเค</w:t>
            </w:r>
          </w:p>
        </w:tc>
      </w:tr>
      <w:tr w:rsidR="00F264CC" w:rsidRPr="00EB3DF9" w14:paraId="0E674538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44F7875A" w14:textId="6B777010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</w:pPr>
            <w:r w:rsidRPr="00EB3DF9">
              <w:t>Nojiri PV Godo Kaisha</w:t>
            </w:r>
          </w:p>
        </w:tc>
        <w:tc>
          <w:tcPr>
            <w:tcW w:w="1560" w:type="dxa"/>
            <w:shd w:val="clear" w:color="auto" w:fill="auto"/>
          </w:tcPr>
          <w:p w14:paraId="67107430" w14:textId="52D0FC35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7D46563C" w14:textId="5E4C0996" w:rsidR="00F264CC" w:rsidRPr="00EB3DF9" w:rsidRDefault="00F264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 xml:space="preserve">เป็นบริษัทย่อยทางอ้อมที่ผูกพันโดยสัญญาทีเค </w:t>
            </w:r>
          </w:p>
        </w:tc>
      </w:tr>
      <w:tr w:rsidR="001E2A96" w:rsidRPr="00EB3DF9" w14:paraId="21A0657E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2AD72DEB" w14:textId="18210AAB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</w:pPr>
            <w:r w:rsidRPr="00EB3DF9">
              <w:t>Godo Kaisha Aten</w:t>
            </w:r>
          </w:p>
        </w:tc>
        <w:tc>
          <w:tcPr>
            <w:tcW w:w="1560" w:type="dxa"/>
            <w:shd w:val="clear" w:color="auto" w:fill="auto"/>
          </w:tcPr>
          <w:p w14:paraId="1C09492B" w14:textId="741C671B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2B48C453" w14:textId="7189F4D7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3E594367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2162553D" w14:textId="3867E126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</w:pPr>
            <w:r w:rsidRPr="00EB3DF9">
              <w:t>Nikaho PV Godo Kaisha</w:t>
            </w:r>
          </w:p>
        </w:tc>
        <w:tc>
          <w:tcPr>
            <w:tcW w:w="1560" w:type="dxa"/>
            <w:shd w:val="clear" w:color="auto" w:fill="auto"/>
          </w:tcPr>
          <w:p w14:paraId="546CBD0E" w14:textId="08B57033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6A9DAF41" w14:textId="4F165203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09D0A3BE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346C9744" w14:textId="47FB047D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</w:pPr>
            <w:r w:rsidRPr="00EB3DF9">
              <w:t>Gotenba 2 PV Godo Kaisha</w:t>
            </w:r>
          </w:p>
        </w:tc>
        <w:tc>
          <w:tcPr>
            <w:tcW w:w="1560" w:type="dxa"/>
            <w:shd w:val="clear" w:color="auto" w:fill="auto"/>
          </w:tcPr>
          <w:p w14:paraId="44F3D548" w14:textId="03E80CB3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594A133B" w14:textId="783BE7F8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149500D9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0EABA259" w14:textId="507BCF15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</w:pPr>
            <w:r w:rsidRPr="00EB3DF9">
              <w:t>Godo Kaisha Horus</w:t>
            </w:r>
          </w:p>
        </w:tc>
        <w:tc>
          <w:tcPr>
            <w:tcW w:w="1560" w:type="dxa"/>
            <w:shd w:val="clear" w:color="auto" w:fill="auto"/>
          </w:tcPr>
          <w:p w14:paraId="697FF1E4" w14:textId="59CE1765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6C6FB58E" w14:textId="6F0BA7BD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177CE4B4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334E4CD7" w14:textId="7D388B57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</w:pPr>
            <w:r w:rsidRPr="00EB3DF9">
              <w:t>Yabuki</w:t>
            </w:r>
            <w:r w:rsidRPr="00EB3DF9">
              <w:rPr>
                <w:cs/>
              </w:rPr>
              <w:t xml:space="preserve"> </w:t>
            </w:r>
            <w:r w:rsidRPr="00EB3DF9">
              <w:t>PV</w:t>
            </w:r>
            <w:r w:rsidRPr="00EB3DF9">
              <w:rPr>
                <w:cs/>
              </w:rPr>
              <w:t xml:space="preserve"> </w:t>
            </w:r>
            <w:r w:rsidRPr="00EB3DF9">
              <w:t>Godo</w:t>
            </w:r>
            <w:r w:rsidRPr="00EB3DF9">
              <w:rPr>
                <w:cs/>
              </w:rPr>
              <w:t xml:space="preserve"> </w:t>
            </w:r>
            <w:r w:rsidRPr="00EB3DF9">
              <w:t>Kaisha</w:t>
            </w:r>
          </w:p>
        </w:tc>
        <w:tc>
          <w:tcPr>
            <w:tcW w:w="1560" w:type="dxa"/>
            <w:shd w:val="clear" w:color="auto" w:fill="auto"/>
          </w:tcPr>
          <w:p w14:paraId="5DE69CEF" w14:textId="13188043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731F6BF1" w14:textId="66FFCF2F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5E9AE238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2D5E9373" w14:textId="11B774A1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</w:pPr>
            <w:r w:rsidRPr="00EB3DF9">
              <w:t>Komagane PV Godo Kaisha</w:t>
            </w:r>
          </w:p>
        </w:tc>
        <w:tc>
          <w:tcPr>
            <w:tcW w:w="1560" w:type="dxa"/>
            <w:shd w:val="clear" w:color="auto" w:fill="auto"/>
          </w:tcPr>
          <w:p w14:paraId="204B7640" w14:textId="5744715D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0A043611" w14:textId="4A103C17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70AA8649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76E57973" w14:textId="4008A238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</w:pPr>
            <w:r w:rsidRPr="00EB3DF9">
              <w:t xml:space="preserve">Godo Kaisha Helios </w:t>
            </w:r>
            <w:r w:rsidRPr="00EB3DF9">
              <w:tab/>
            </w:r>
          </w:p>
        </w:tc>
        <w:tc>
          <w:tcPr>
            <w:tcW w:w="1560" w:type="dxa"/>
            <w:shd w:val="clear" w:color="auto" w:fill="auto"/>
          </w:tcPr>
          <w:p w14:paraId="5C711B53" w14:textId="1CD69AF5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7A322461" w14:textId="4CD462C9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3452643B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58EE91D5" w14:textId="17EE5103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</w:pPr>
            <w:r w:rsidRPr="00EB3DF9">
              <w:t xml:space="preserve">Godo Kaisha Lugh </w:t>
            </w:r>
          </w:p>
        </w:tc>
        <w:tc>
          <w:tcPr>
            <w:tcW w:w="1560" w:type="dxa"/>
            <w:shd w:val="clear" w:color="auto" w:fill="auto"/>
          </w:tcPr>
          <w:p w14:paraId="535D8732" w14:textId="0C8C3DF5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46187BCE" w14:textId="36C8B4CE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528ADAF6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57DBEF78" w14:textId="74C35FA7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</w:pPr>
            <w:r w:rsidRPr="00EB3DF9">
              <w:t xml:space="preserve">Godo Kaisha Phoenix </w:t>
            </w:r>
          </w:p>
        </w:tc>
        <w:tc>
          <w:tcPr>
            <w:tcW w:w="1560" w:type="dxa"/>
            <w:shd w:val="clear" w:color="auto" w:fill="auto"/>
          </w:tcPr>
          <w:p w14:paraId="2B7EA5BD" w14:textId="68374416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34A900A7" w14:textId="32B8EB33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B05C28" w:rsidRPr="00EB3DF9" w14:paraId="58E4D2F1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4FAF7460" w14:textId="546A544C" w:rsidR="00B05C28" w:rsidRPr="00EB3DF9" w:rsidRDefault="00B05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</w:pPr>
            <w:r w:rsidRPr="00EB3DF9">
              <w:rPr>
                <w:b/>
                <w:bCs/>
                <w:i/>
                <w:iCs/>
                <w:cs/>
              </w:rPr>
              <w:lastRenderedPageBreak/>
              <w:t>บริษัทย่อยหรือบริษัทย่อยทางอ้อม (</w:t>
            </w:r>
            <w:r w:rsidRPr="00EB3DF9">
              <w:rPr>
                <w:rFonts w:hint="cs"/>
                <w:b/>
                <w:bCs/>
                <w:i/>
                <w:iCs/>
                <w:cs/>
              </w:rPr>
              <w:t>ต่อ</w:t>
            </w:r>
            <w:r w:rsidRPr="00EB3DF9">
              <w:rPr>
                <w:b/>
                <w:bCs/>
                <w:i/>
                <w:iCs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191054CE" w14:textId="77777777" w:rsidR="00B05C28" w:rsidRPr="00EB3DF9" w:rsidRDefault="00B05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</w:p>
        </w:tc>
        <w:tc>
          <w:tcPr>
            <w:tcW w:w="4101" w:type="dxa"/>
            <w:shd w:val="clear" w:color="auto" w:fill="auto"/>
          </w:tcPr>
          <w:p w14:paraId="229212B8" w14:textId="77777777" w:rsidR="00B05C28" w:rsidRPr="00EB3DF9" w:rsidRDefault="00B05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</w:p>
        </w:tc>
      </w:tr>
      <w:tr w:rsidR="001E2A96" w:rsidRPr="00EB3DF9" w14:paraId="3AF848A4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631A4091" w14:textId="7E129DDC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</w:pPr>
            <w:r w:rsidRPr="00EB3DF9">
              <w:t>Gotenba 1 PV Godo Kaisha</w:t>
            </w:r>
          </w:p>
        </w:tc>
        <w:tc>
          <w:tcPr>
            <w:tcW w:w="1560" w:type="dxa"/>
            <w:shd w:val="clear" w:color="auto" w:fill="auto"/>
          </w:tcPr>
          <w:p w14:paraId="012BF137" w14:textId="2B3EFFED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0DD18C19" w14:textId="2AECFC71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452A1903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7199EE47" w14:textId="1FC32BD3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35"/>
              </w:tabs>
              <w:spacing w:line="240" w:lineRule="auto"/>
              <w:ind w:left="90" w:right="-111"/>
            </w:pPr>
            <w:r w:rsidRPr="00EB3DF9">
              <w:t>Komagane Land Lease Godo Kaisha</w:t>
            </w:r>
          </w:p>
        </w:tc>
        <w:tc>
          <w:tcPr>
            <w:tcW w:w="1560" w:type="dxa"/>
            <w:shd w:val="clear" w:color="auto" w:fill="auto"/>
          </w:tcPr>
          <w:p w14:paraId="39570983" w14:textId="2EE53C07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5B14B9D5" w14:textId="4E5E3BC5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427FE326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7B0E72DC" w14:textId="63B5CB7A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</w:pPr>
            <w:r w:rsidRPr="00EB3DF9">
              <w:t>Nagi PV Godo Kaisha</w:t>
            </w:r>
          </w:p>
        </w:tc>
        <w:tc>
          <w:tcPr>
            <w:tcW w:w="1560" w:type="dxa"/>
            <w:shd w:val="clear" w:color="auto" w:fill="auto"/>
          </w:tcPr>
          <w:p w14:paraId="74595BE7" w14:textId="0A5D0FD2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2327A208" w14:textId="1000BF49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41CE27EB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3F3A0544" w14:textId="13691840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</w:pPr>
            <w:r w:rsidRPr="00EB3DF9">
              <w:t xml:space="preserve">Godo Kaisha Natosi </w:t>
            </w:r>
          </w:p>
        </w:tc>
        <w:tc>
          <w:tcPr>
            <w:tcW w:w="1560" w:type="dxa"/>
            <w:shd w:val="clear" w:color="auto" w:fill="auto"/>
          </w:tcPr>
          <w:p w14:paraId="2FE8E117" w14:textId="00EBE38B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140FEB9A" w14:textId="2D44C77C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7327F43F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1CDE4C52" w14:textId="696EDB6E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</w:pPr>
            <w:r w:rsidRPr="00EB3DF9">
              <w:t xml:space="preserve">Godo Kaisha Amaterasu </w:t>
            </w:r>
          </w:p>
        </w:tc>
        <w:tc>
          <w:tcPr>
            <w:tcW w:w="1560" w:type="dxa"/>
            <w:shd w:val="clear" w:color="auto" w:fill="auto"/>
          </w:tcPr>
          <w:p w14:paraId="1722B97D" w14:textId="572CBB7C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2A329FC4" w14:textId="1E40D1F3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1C18B4AE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0DFFD154" w14:textId="0F64D443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</w:pPr>
            <w:r w:rsidRPr="00EB3DF9">
              <w:t xml:space="preserve">Godo Kaisha Mithra </w:t>
            </w:r>
          </w:p>
        </w:tc>
        <w:tc>
          <w:tcPr>
            <w:tcW w:w="1560" w:type="dxa"/>
            <w:shd w:val="clear" w:color="auto" w:fill="auto"/>
          </w:tcPr>
          <w:p w14:paraId="2A0E33FF" w14:textId="0602D6E7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7DED851D" w14:textId="7B25CBE3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15E91114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7AD83686" w14:textId="00EB79A1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</w:pPr>
            <w:r w:rsidRPr="00EB3DF9">
              <w:t xml:space="preserve">Godo Kaisha Sol </w:t>
            </w:r>
          </w:p>
        </w:tc>
        <w:tc>
          <w:tcPr>
            <w:tcW w:w="1560" w:type="dxa"/>
            <w:shd w:val="clear" w:color="auto" w:fill="auto"/>
          </w:tcPr>
          <w:p w14:paraId="53B09F2D" w14:textId="64A5D10E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39D75BC9" w14:textId="4851EF70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7E84B7B1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2940E4B0" w14:textId="6FE9C289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t xml:space="preserve">Godo Kaisha Saule </w:t>
            </w:r>
          </w:p>
        </w:tc>
        <w:tc>
          <w:tcPr>
            <w:tcW w:w="1560" w:type="dxa"/>
            <w:shd w:val="clear" w:color="auto" w:fill="auto"/>
          </w:tcPr>
          <w:p w14:paraId="39920529" w14:textId="1D0E8E98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31DCCBD7" w14:textId="3ECBB2EB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569F28CE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4487F12B" w14:textId="1DA60A11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</w:pPr>
            <w:r w:rsidRPr="00EB3DF9">
              <w:t xml:space="preserve">Godo Kaisha Shamash </w:t>
            </w:r>
          </w:p>
        </w:tc>
        <w:tc>
          <w:tcPr>
            <w:tcW w:w="1560" w:type="dxa"/>
            <w:shd w:val="clear" w:color="auto" w:fill="auto"/>
          </w:tcPr>
          <w:p w14:paraId="2E3BDFCE" w14:textId="06C689F7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4A05ABDD" w14:textId="76A8ADB4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6ACA9AE7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32ED59C7" w14:textId="2A388074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t xml:space="preserve">Godo Kaisha Pusan </w:t>
            </w:r>
          </w:p>
        </w:tc>
        <w:tc>
          <w:tcPr>
            <w:tcW w:w="1560" w:type="dxa"/>
            <w:shd w:val="clear" w:color="auto" w:fill="auto"/>
          </w:tcPr>
          <w:p w14:paraId="5699F332" w14:textId="4CDB143A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6B139F13" w14:textId="298FCC6D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74F4C1CC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79A58B9F" w14:textId="46691990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t xml:space="preserve">Godo Kaisha Apolo </w:t>
            </w:r>
          </w:p>
        </w:tc>
        <w:tc>
          <w:tcPr>
            <w:tcW w:w="1560" w:type="dxa"/>
            <w:shd w:val="clear" w:color="auto" w:fill="auto"/>
          </w:tcPr>
          <w:p w14:paraId="5EEA4EC4" w14:textId="185E324D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5DDCA6B8" w14:textId="09AAF7FE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0C965677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6CBBB0F5" w14:textId="1E4B9B9D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t xml:space="preserve">Godo Kaisha Surya </w:t>
            </w:r>
          </w:p>
        </w:tc>
        <w:tc>
          <w:tcPr>
            <w:tcW w:w="1560" w:type="dxa"/>
            <w:shd w:val="clear" w:color="auto" w:fill="auto"/>
          </w:tcPr>
          <w:p w14:paraId="77809EF6" w14:textId="1A7A1831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1C5F3C3B" w14:textId="4295F572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65E6D593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7E7FBB17" w14:textId="2E4B4815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t>Nagi Land Lease Godo Kaisha</w:t>
            </w:r>
          </w:p>
        </w:tc>
        <w:tc>
          <w:tcPr>
            <w:tcW w:w="1560" w:type="dxa"/>
            <w:shd w:val="clear" w:color="auto" w:fill="auto"/>
          </w:tcPr>
          <w:p w14:paraId="0539537A" w14:textId="70FB6714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03441503" w14:textId="787F579D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1496E184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639C5F2A" w14:textId="6BE04CCD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t xml:space="preserve">Godo Kaisha Rangi </w:t>
            </w:r>
          </w:p>
        </w:tc>
        <w:tc>
          <w:tcPr>
            <w:tcW w:w="1560" w:type="dxa"/>
            <w:shd w:val="clear" w:color="auto" w:fill="auto"/>
          </w:tcPr>
          <w:p w14:paraId="00FBBB48" w14:textId="74377DB2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544C77A5" w14:textId="54D76488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0B53D941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7B564B75" w14:textId="2404483D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t xml:space="preserve">Godo Kaisha Dazbog </w:t>
            </w:r>
          </w:p>
        </w:tc>
        <w:tc>
          <w:tcPr>
            <w:tcW w:w="1560" w:type="dxa"/>
            <w:shd w:val="clear" w:color="auto" w:fill="auto"/>
          </w:tcPr>
          <w:p w14:paraId="3899C4C9" w14:textId="5DD284B7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7E1F2177" w14:textId="05E1C1B2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6892F360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2AC25261" w14:textId="1A99D187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t xml:space="preserve">Godo Kaisha Narang </w:t>
            </w:r>
          </w:p>
        </w:tc>
        <w:tc>
          <w:tcPr>
            <w:tcW w:w="1560" w:type="dxa"/>
            <w:shd w:val="clear" w:color="auto" w:fill="auto"/>
          </w:tcPr>
          <w:p w14:paraId="7BDF1CD1" w14:textId="3B7A439C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39616600" w14:textId="48AEFF0B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26ACA50D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688FA0DC" w14:textId="1864DAE7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t xml:space="preserve">Godo Kaisha Malina </w:t>
            </w:r>
          </w:p>
        </w:tc>
        <w:tc>
          <w:tcPr>
            <w:tcW w:w="1560" w:type="dxa"/>
            <w:shd w:val="clear" w:color="auto" w:fill="auto"/>
          </w:tcPr>
          <w:p w14:paraId="691B02D8" w14:textId="463C6B4A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4C48FA06" w14:textId="17EF269A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70AD3781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4844BAA4" w14:textId="7E3936B5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</w:pPr>
            <w:r w:rsidRPr="00EB3DF9">
              <w:t xml:space="preserve">Godo Kaisha Legba </w:t>
            </w:r>
          </w:p>
        </w:tc>
        <w:tc>
          <w:tcPr>
            <w:tcW w:w="1560" w:type="dxa"/>
            <w:shd w:val="clear" w:color="auto" w:fill="auto"/>
          </w:tcPr>
          <w:p w14:paraId="0FB8F408" w14:textId="0FC92A83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45769133" w14:textId="02462E81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66AFD237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403731DF" w14:textId="24418728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t>J2 Investor Godo Kaisha</w:t>
            </w:r>
          </w:p>
        </w:tc>
        <w:tc>
          <w:tcPr>
            <w:tcW w:w="1560" w:type="dxa"/>
            <w:shd w:val="clear" w:color="auto" w:fill="auto"/>
          </w:tcPr>
          <w:p w14:paraId="208101F8" w14:textId="4D7DAC8E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1035454A" w14:textId="7BB5145C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4801DCCB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022079E0" w14:textId="28AC9BA3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t>J1 Investor Godo Kaisha</w:t>
            </w:r>
          </w:p>
        </w:tc>
        <w:tc>
          <w:tcPr>
            <w:tcW w:w="1560" w:type="dxa"/>
            <w:shd w:val="clear" w:color="auto" w:fill="auto"/>
          </w:tcPr>
          <w:p w14:paraId="32F03D73" w14:textId="7DCBA5CC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45722BA9" w14:textId="288845C9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21521C4F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0A802EE4" w14:textId="3E72E92E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t xml:space="preserve">BCPG Engineering Company </w:t>
            </w:r>
          </w:p>
        </w:tc>
        <w:tc>
          <w:tcPr>
            <w:tcW w:w="1560" w:type="dxa"/>
            <w:shd w:val="clear" w:color="auto" w:fill="auto"/>
          </w:tcPr>
          <w:p w14:paraId="72939DD1" w14:textId="12BD610C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241A5596" w14:textId="7DD8410E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0F2E0EDA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6614BABE" w14:textId="2370E24A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t>Godo Kaisha Tarumi Takatoge</w:t>
            </w:r>
          </w:p>
        </w:tc>
        <w:tc>
          <w:tcPr>
            <w:tcW w:w="1560" w:type="dxa"/>
            <w:shd w:val="clear" w:color="auto" w:fill="auto"/>
          </w:tcPr>
          <w:p w14:paraId="444D0621" w14:textId="45C5D19B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59F10A89" w14:textId="179DFFA1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เป็นบริษัทย่อยทางอ้อมที่ผูกพันโดยสัญญาทีเค</w:t>
            </w:r>
          </w:p>
        </w:tc>
      </w:tr>
      <w:tr w:rsidR="001E2A96" w:rsidRPr="00EB3DF9" w14:paraId="0DCC6E0F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3C17EE7B" w14:textId="425C9910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</w:pPr>
            <w:r w:rsidRPr="00EB3DF9">
              <w:t>Huang Ming Japan Company Limited</w:t>
            </w:r>
          </w:p>
        </w:tc>
        <w:tc>
          <w:tcPr>
            <w:tcW w:w="1560" w:type="dxa"/>
            <w:shd w:val="clear" w:color="auto" w:fill="auto"/>
          </w:tcPr>
          <w:p w14:paraId="7D24C82F" w14:textId="7568DBC4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0720BBAC" w14:textId="52C3F00E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0117921E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1FD57A49" w14:textId="5A6F54FC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t>BCPG Wind Cooperatief U</w:t>
            </w:r>
            <w:r w:rsidRPr="00EB3DF9">
              <w:rPr>
                <w:cs/>
              </w:rPr>
              <w:t>.</w:t>
            </w:r>
            <w:r w:rsidRPr="00EB3DF9">
              <w:t>A</w:t>
            </w:r>
            <w:r w:rsidRPr="00EB3DF9">
              <w:rPr>
                <w:cs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5BC109DA" w14:textId="5EC39E6D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เนเธอร์แลนด์</w:t>
            </w:r>
          </w:p>
        </w:tc>
        <w:tc>
          <w:tcPr>
            <w:tcW w:w="4101" w:type="dxa"/>
            <w:shd w:val="clear" w:color="auto" w:fill="auto"/>
          </w:tcPr>
          <w:p w14:paraId="17A3C70A" w14:textId="03BD0403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905415" w:rsidRPr="00EB3DF9" w14:paraId="2444468B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0DDD1C38" w14:textId="29DE45A9" w:rsidR="00905415" w:rsidRPr="00EB3DF9" w:rsidRDefault="00B05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</w:pPr>
            <w:r w:rsidRPr="00EB3DF9">
              <w:t>Nam San 3A Power Sole Co</w:t>
            </w:r>
            <w:r w:rsidRPr="00EB3DF9">
              <w:rPr>
                <w:cs/>
              </w:rPr>
              <w:t>.</w:t>
            </w:r>
            <w:r w:rsidRPr="00EB3DF9">
              <w:t>, Ltd</w:t>
            </w:r>
            <w:r w:rsidRPr="00EB3DF9">
              <w:rPr>
                <w:cs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769059FF" w14:textId="4F0E29A7" w:rsidR="00905415" w:rsidRPr="00EB3DF9" w:rsidRDefault="00B05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eastAsia="Calibri" w:hint="cs"/>
                <w:cs/>
              </w:rPr>
              <w:t>ลาว</w:t>
            </w:r>
          </w:p>
        </w:tc>
        <w:tc>
          <w:tcPr>
            <w:tcW w:w="4101" w:type="dxa"/>
            <w:shd w:val="clear" w:color="auto" w:fill="auto"/>
          </w:tcPr>
          <w:p w14:paraId="1AD97AAF" w14:textId="5350AEB7" w:rsidR="00905415" w:rsidRPr="00EB3DF9" w:rsidRDefault="00887C7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45" w:hanging="156"/>
              <w:rPr>
                <w:cs/>
              </w:rPr>
            </w:pPr>
            <w:r w:rsidRPr="00EB3DF9">
              <w:rPr>
                <w:rFonts w:eastAsia="Calibri"/>
                <w:cs/>
              </w:rPr>
              <w:t>มีกรรมการและผู้บริหารของบริษัทย่อยเป็นกรรมการ</w:t>
            </w:r>
            <w:r w:rsidRPr="00EB3DF9">
              <w:rPr>
                <w:rFonts w:eastAsia="Calibri" w:hint="cs"/>
                <w:cs/>
              </w:rPr>
              <w:t>และผู้บริหาร</w:t>
            </w:r>
          </w:p>
        </w:tc>
      </w:tr>
      <w:tr w:rsidR="001E2A96" w:rsidRPr="00EB3DF9" w14:paraId="55394F1C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004D4751" w14:textId="59FABD92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rPr>
                <w:rFonts w:hint="cs"/>
                <w:cs/>
              </w:rPr>
              <w:t>บริษัท เคเอสแอล กรีน อินโนเวชั่น จำกัด</w:t>
            </w:r>
            <w:r w:rsidRPr="00EB3DF9">
              <w:br/>
            </w:r>
            <w:r w:rsidRPr="00EB3DF9">
              <w:rPr>
                <w:cs/>
              </w:rPr>
              <w:t xml:space="preserve">  </w:t>
            </w:r>
            <w:r w:rsidRPr="00EB3DF9">
              <w:rPr>
                <w:rFonts w:hint="cs"/>
                <w:cs/>
              </w:rPr>
              <w:t xml:space="preserve"> (มหาชน)</w:t>
            </w:r>
          </w:p>
        </w:tc>
        <w:tc>
          <w:tcPr>
            <w:tcW w:w="1560" w:type="dxa"/>
            <w:shd w:val="clear" w:color="auto" w:fill="auto"/>
          </w:tcPr>
          <w:p w14:paraId="2FB5ADAB" w14:textId="66C969A6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67D443C8" w14:textId="4F8431AF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EB3DF9">
              <w:rPr>
                <w:cs/>
              </w:rPr>
              <w:t>มีผู้บริหารของบริษัทเป็นกรรมการ</w:t>
            </w:r>
          </w:p>
        </w:tc>
      </w:tr>
      <w:tr w:rsidR="001E2A96" w:rsidRPr="00EB3DF9" w14:paraId="0A779B9F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129CBDE4" w14:textId="5C79A445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rPr>
                <w:cs/>
              </w:rPr>
              <w:t>บริษัท บางจากไบโอฟูเอล จำกัด</w:t>
            </w:r>
          </w:p>
        </w:tc>
        <w:tc>
          <w:tcPr>
            <w:tcW w:w="1560" w:type="dxa"/>
            <w:shd w:val="clear" w:color="auto" w:fill="auto"/>
          </w:tcPr>
          <w:p w14:paraId="222D89B4" w14:textId="2DC6F69D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480888DF" w14:textId="38B1B4A1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  <w:r w:rsidRPr="00EB3DF9">
              <w:rPr>
                <w:cs/>
              </w:rPr>
              <w:t>มีผู้บริหารของบริษัทเป็นกรรมการ</w:t>
            </w:r>
          </w:p>
        </w:tc>
      </w:tr>
      <w:tr w:rsidR="00B05C28" w:rsidRPr="00EB3DF9" w14:paraId="4EDA778F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28399797" w14:textId="273D1C01" w:rsidR="00B05C28" w:rsidRPr="00EB3DF9" w:rsidRDefault="00B05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rPr>
                <w:b/>
                <w:bCs/>
                <w:i/>
                <w:iCs/>
                <w:cs/>
              </w:rPr>
              <w:lastRenderedPageBreak/>
              <w:t>บริษัทย่อยหรือบริษัทย่อยทางอ้อม (</w:t>
            </w:r>
            <w:r w:rsidRPr="00EB3DF9">
              <w:rPr>
                <w:rFonts w:hint="cs"/>
                <w:b/>
                <w:bCs/>
                <w:i/>
                <w:iCs/>
                <w:cs/>
              </w:rPr>
              <w:t>ต่อ</w:t>
            </w:r>
            <w:r w:rsidRPr="00EB3DF9">
              <w:rPr>
                <w:b/>
                <w:bCs/>
                <w:i/>
                <w:iCs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44793FD1" w14:textId="77777777" w:rsidR="00B05C28" w:rsidRPr="00EB3DF9" w:rsidRDefault="00B05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</w:p>
        </w:tc>
        <w:tc>
          <w:tcPr>
            <w:tcW w:w="4101" w:type="dxa"/>
            <w:shd w:val="clear" w:color="auto" w:fill="auto"/>
          </w:tcPr>
          <w:p w14:paraId="7A920519" w14:textId="77777777" w:rsidR="00B05C28" w:rsidRPr="00EB3DF9" w:rsidRDefault="00B05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</w:p>
        </w:tc>
      </w:tr>
      <w:tr w:rsidR="001E2A96" w:rsidRPr="00EB3DF9" w14:paraId="5652A3CE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2999D69D" w14:textId="772561A4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rPr>
                <w:cs/>
              </w:rPr>
              <w:t xml:space="preserve">บริษัท บางจากไบโอเอทานอล </w:t>
            </w:r>
            <w:r w:rsidRPr="00EB3DF9">
              <w:rPr>
                <w:cs/>
              </w:rPr>
              <w:br/>
              <w:t xml:space="preserve">   (ฉะเชิงเทรา) จำกัด</w:t>
            </w:r>
          </w:p>
        </w:tc>
        <w:tc>
          <w:tcPr>
            <w:tcW w:w="1560" w:type="dxa"/>
            <w:shd w:val="clear" w:color="auto" w:fill="auto"/>
          </w:tcPr>
          <w:p w14:paraId="0DCB1330" w14:textId="0D1E1710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42ABDD39" w14:textId="5A6F0659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  <w:r w:rsidRPr="00EB3DF9">
              <w:rPr>
                <w:cs/>
              </w:rPr>
              <w:t>มีผู้บริหารของบริษัทเป็นกรรมการ</w:t>
            </w:r>
          </w:p>
        </w:tc>
      </w:tr>
      <w:tr w:rsidR="001E2A96" w:rsidRPr="00EB3DF9" w14:paraId="1779F407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3B62F658" w14:textId="789907D5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</w:pPr>
            <w:r w:rsidRPr="00EB3DF9">
              <w:rPr>
                <w:rFonts w:hint="cs"/>
                <w:cs/>
              </w:rPr>
              <w:t xml:space="preserve">กลุ่ม </w:t>
            </w:r>
            <w:r w:rsidR="004E0DEA" w:rsidRPr="00EB3DF9">
              <w:t xml:space="preserve">Nido Petroleum </w:t>
            </w:r>
            <w:r w:rsidR="00417FD1" w:rsidRPr="00EB3DF9">
              <w:t>Limited</w:t>
            </w:r>
          </w:p>
        </w:tc>
        <w:tc>
          <w:tcPr>
            <w:tcW w:w="1560" w:type="dxa"/>
            <w:shd w:val="clear" w:color="auto" w:fill="auto"/>
          </w:tcPr>
          <w:p w14:paraId="5E916602" w14:textId="3C018106" w:rsidR="001E2A96" w:rsidRPr="00EB3DF9" w:rsidRDefault="001E2A96" w:rsidP="00EB3DF9">
            <w:pPr>
              <w:spacing w:line="240" w:lineRule="auto"/>
              <w:ind w:right="-18"/>
              <w:jc w:val="center"/>
              <w:rPr>
                <w:cs/>
              </w:rPr>
            </w:pPr>
            <w:r w:rsidRPr="00EB3DF9">
              <w:rPr>
                <w:cs/>
              </w:rPr>
              <w:t>ออสเตรเลีย</w:t>
            </w:r>
            <w:r w:rsidRPr="00EB3DF9">
              <w:rPr>
                <w:rFonts w:hint="cs"/>
                <w:cs/>
              </w:rPr>
              <w:t xml:space="preserve">/ </w:t>
            </w:r>
            <w:r w:rsidRPr="00EB3DF9">
              <w:rPr>
                <w:cs/>
              </w:rPr>
              <w:t>หมู่เกาะบริติซ เวอร์จิน</w:t>
            </w:r>
            <w:r w:rsidRPr="00EB3DF9">
              <w:rPr>
                <w:rFonts w:hint="cs"/>
                <w:cs/>
              </w:rPr>
              <w:t>/ บาร์เรน</w:t>
            </w:r>
          </w:p>
        </w:tc>
        <w:tc>
          <w:tcPr>
            <w:tcW w:w="4101" w:type="dxa"/>
            <w:shd w:val="clear" w:color="auto" w:fill="auto"/>
          </w:tcPr>
          <w:p w14:paraId="0B0344FA" w14:textId="6F3FF9C8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  <w:r w:rsidRPr="00EB3DF9">
              <w:rPr>
                <w:cs/>
              </w:rPr>
              <w:t>มีผู้บริหารของบริษัท</w:t>
            </w:r>
            <w:r w:rsidRPr="00EB3DF9">
              <w:rPr>
                <w:rFonts w:hint="cs"/>
                <w:cs/>
              </w:rPr>
              <w:t>ย่อย</w:t>
            </w:r>
            <w:r w:rsidRPr="00EB3DF9">
              <w:rPr>
                <w:cs/>
              </w:rPr>
              <w:t>เป็นกรรมการ</w:t>
            </w:r>
          </w:p>
        </w:tc>
      </w:tr>
      <w:tr w:rsidR="001E2A96" w:rsidRPr="00EB3DF9" w14:paraId="64F757C1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3C9375C7" w14:textId="359263B4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t>Bangchak Ventures Pte</w:t>
            </w:r>
            <w:r w:rsidRPr="00EB3DF9">
              <w:rPr>
                <w:cs/>
              </w:rPr>
              <w:t xml:space="preserve">. </w:t>
            </w:r>
            <w:r w:rsidRPr="00EB3DF9">
              <w:t>Ltd</w:t>
            </w:r>
            <w:r w:rsidRPr="00EB3DF9">
              <w:rPr>
                <w:cs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001A26D8" w14:textId="6211292A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สิงคโปร์</w:t>
            </w:r>
          </w:p>
        </w:tc>
        <w:tc>
          <w:tcPr>
            <w:tcW w:w="4101" w:type="dxa"/>
            <w:shd w:val="clear" w:color="auto" w:fill="auto"/>
          </w:tcPr>
          <w:p w14:paraId="0650CDE4" w14:textId="0C6BF9CC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  <w:r w:rsidRPr="00EB3DF9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1E2A96" w:rsidRPr="00EB3DF9" w14:paraId="7C3B5121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6D85E757" w14:textId="5F5FBB68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</w:pPr>
            <w:r w:rsidRPr="00EB3DF9">
              <w:rPr>
                <w:b/>
                <w:bCs/>
                <w:i/>
                <w:iCs/>
                <w:cs/>
              </w:rPr>
              <w:t>บริษัทร่วมทางอ้อมและการร่วมค้า</w:t>
            </w:r>
          </w:p>
        </w:tc>
        <w:tc>
          <w:tcPr>
            <w:tcW w:w="1560" w:type="dxa"/>
            <w:shd w:val="clear" w:color="auto" w:fill="auto"/>
          </w:tcPr>
          <w:p w14:paraId="4508D770" w14:textId="76A5662F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</w:p>
        </w:tc>
        <w:tc>
          <w:tcPr>
            <w:tcW w:w="4101" w:type="dxa"/>
            <w:shd w:val="clear" w:color="auto" w:fill="auto"/>
          </w:tcPr>
          <w:p w14:paraId="7F3DADA3" w14:textId="424E1E5F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 w:firstLine="5"/>
              <w:jc w:val="thaiDistribute"/>
              <w:rPr>
                <w:cs/>
              </w:rPr>
            </w:pPr>
          </w:p>
        </w:tc>
      </w:tr>
      <w:tr w:rsidR="001E2A96" w:rsidRPr="00EB3DF9" w14:paraId="19A5311E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0AA45634" w14:textId="49F001BF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rPr>
                <w:cs/>
              </w:rPr>
              <w:t>บริษัท บงกช มารีน เซอร์วิส จำกัด</w:t>
            </w:r>
          </w:p>
        </w:tc>
        <w:tc>
          <w:tcPr>
            <w:tcW w:w="1560" w:type="dxa"/>
            <w:shd w:val="clear" w:color="auto" w:fill="auto"/>
          </w:tcPr>
          <w:p w14:paraId="5D8BBC11" w14:textId="177FD10F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54BAB456" w14:textId="1D83E9AB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 w:firstLine="5"/>
              <w:jc w:val="thaiDistribute"/>
              <w:rPr>
                <w:cs/>
              </w:rPr>
            </w:pPr>
            <w:r w:rsidRPr="00EB3DF9">
              <w:rPr>
                <w:cs/>
              </w:rPr>
              <w:t>มีผู้บริหารของบริษัทเป็นกรรมการ</w:t>
            </w:r>
          </w:p>
        </w:tc>
      </w:tr>
      <w:tr w:rsidR="001E2A96" w:rsidRPr="00EB3DF9" w14:paraId="0FDF7E0B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4E76C077" w14:textId="11461CBF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rPr>
                <w:cs/>
              </w:rPr>
              <w:t>บริษัท ออมสุข วิสาหกิจเพื่อสังคม จำกัด</w:t>
            </w:r>
          </w:p>
        </w:tc>
        <w:tc>
          <w:tcPr>
            <w:tcW w:w="1560" w:type="dxa"/>
            <w:shd w:val="clear" w:color="auto" w:fill="auto"/>
          </w:tcPr>
          <w:p w14:paraId="3CC2706B" w14:textId="49C97D97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0A5F94E3" w14:textId="51E3D828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 w:firstLine="5"/>
              <w:jc w:val="thaiDistribute"/>
              <w:rPr>
                <w:cs/>
              </w:rPr>
            </w:pPr>
            <w:r w:rsidRPr="00EB3DF9">
              <w:rPr>
                <w:cs/>
              </w:rPr>
              <w:t>มีผู้บริหารของบริษัทเป็นกรรมการ</w:t>
            </w:r>
          </w:p>
        </w:tc>
      </w:tr>
      <w:tr w:rsidR="001E2A96" w:rsidRPr="00EB3DF9" w14:paraId="300AACAE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715A189F" w14:textId="664F0A78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rPr>
                <w:rFonts w:hint="cs"/>
                <w:cs/>
              </w:rPr>
              <w:t xml:space="preserve">บริษัท อุบล ไบโอ เอทานอล </w:t>
            </w:r>
            <w:r w:rsidRPr="00EB3DF9">
              <w:rPr>
                <w:cs/>
              </w:rPr>
              <w:br/>
            </w:r>
            <w:r w:rsidRPr="00EB3DF9">
              <w:rPr>
                <w:rFonts w:hint="cs"/>
                <w:cs/>
              </w:rPr>
              <w:t xml:space="preserve">   จำกัด</w:t>
            </w:r>
            <w:r w:rsidRPr="00EB3DF9">
              <w:rPr>
                <w:cs/>
              </w:rPr>
              <w:t xml:space="preserve"> (มหาชน) (เดิมชื่อ บริษัท </w:t>
            </w:r>
            <w:r w:rsidRPr="00EB3DF9">
              <w:rPr>
                <w:cs/>
              </w:rPr>
              <w:br/>
            </w:r>
            <w:r w:rsidRPr="00EB3DF9">
              <w:rPr>
                <w:rFonts w:hint="cs"/>
                <w:cs/>
              </w:rPr>
              <w:t xml:space="preserve">   </w:t>
            </w:r>
            <w:r w:rsidRPr="00EB3DF9">
              <w:rPr>
                <w:cs/>
              </w:rPr>
              <w:t>อุบลไบโอ เอทานอล จำกัด)</w:t>
            </w:r>
          </w:p>
        </w:tc>
        <w:tc>
          <w:tcPr>
            <w:tcW w:w="1560" w:type="dxa"/>
            <w:shd w:val="clear" w:color="auto" w:fill="auto"/>
          </w:tcPr>
          <w:p w14:paraId="286F8BF7" w14:textId="2E7C4232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5A59547A" w14:textId="6D135857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 w:firstLine="5"/>
              <w:jc w:val="thaiDistribute"/>
              <w:rPr>
                <w:cs/>
              </w:rPr>
            </w:pPr>
            <w:r w:rsidRPr="00EB3DF9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1429A647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248F5951" w14:textId="64B7B89A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 w:firstLine="90"/>
              <w:rPr>
                <w:cs/>
              </w:rPr>
            </w:pPr>
            <w:r w:rsidRPr="00EB3DF9">
              <w:rPr>
                <w:cs/>
              </w:rPr>
              <w:t>บริษัท อุบลเกษตรพลังงาน จำกัด</w:t>
            </w:r>
          </w:p>
        </w:tc>
        <w:tc>
          <w:tcPr>
            <w:tcW w:w="1560" w:type="dxa"/>
            <w:shd w:val="clear" w:color="auto" w:fill="auto"/>
          </w:tcPr>
          <w:p w14:paraId="2A62448E" w14:textId="4BB41F3C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16ECC40B" w14:textId="3C02F440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 w:firstLine="5"/>
              <w:jc w:val="thaiDistribute"/>
              <w:rPr>
                <w:cs/>
              </w:rPr>
            </w:pPr>
            <w:r w:rsidRPr="00EB3DF9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23C2F49F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1CDCA1D3" w14:textId="1E30F384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t>PetroWind Energy Inc</w:t>
            </w:r>
            <w:r w:rsidRPr="00EB3DF9">
              <w:rPr>
                <w:cs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5738DFB0" w14:textId="6D1E8656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ฟิลิปปินส์</w:t>
            </w:r>
          </w:p>
        </w:tc>
        <w:tc>
          <w:tcPr>
            <w:tcW w:w="4101" w:type="dxa"/>
            <w:shd w:val="clear" w:color="auto" w:fill="auto"/>
          </w:tcPr>
          <w:p w14:paraId="3BEA3A14" w14:textId="7A9E19D9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 w:firstLine="5"/>
              <w:jc w:val="thaiDistribute"/>
              <w:rPr>
                <w:cs/>
              </w:rPr>
            </w:pPr>
            <w:r w:rsidRPr="00EB3DF9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01B8F4AF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092F4C0F" w14:textId="6153C3F2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  <w:rPr>
                <w:cs/>
              </w:rPr>
            </w:pPr>
            <w:r w:rsidRPr="00EB3DF9">
              <w:t>Star Energy Group Holdings Pte</w:t>
            </w:r>
            <w:r w:rsidRPr="00EB3DF9">
              <w:rPr>
                <w:cs/>
              </w:rPr>
              <w:t xml:space="preserve">. </w:t>
            </w:r>
            <w:r w:rsidRPr="00EB3DF9">
              <w:t>Ltd</w:t>
            </w:r>
            <w:r w:rsidRPr="00EB3DF9">
              <w:rPr>
                <w:cs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76859C2F" w14:textId="054C7ED1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cs/>
              </w:rPr>
              <w:t>สิงคโปร์</w:t>
            </w:r>
          </w:p>
        </w:tc>
        <w:tc>
          <w:tcPr>
            <w:tcW w:w="4101" w:type="dxa"/>
            <w:shd w:val="clear" w:color="auto" w:fill="auto"/>
          </w:tcPr>
          <w:p w14:paraId="7EC5B4E0" w14:textId="24270009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 w:firstLine="5"/>
              <w:jc w:val="thaiDistribute"/>
              <w:rPr>
                <w:cs/>
              </w:rPr>
            </w:pPr>
            <w:r w:rsidRPr="00EB3DF9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1E2A96" w:rsidRPr="00EB3DF9" w14:paraId="06D8089A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2F8F8211" w14:textId="3169A7CA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</w:pPr>
            <w:r w:rsidRPr="00EB3DF9">
              <w:t>OKEA AS</w:t>
            </w:r>
            <w:r w:rsidR="00F9092F" w:rsidRPr="00EB3DF9">
              <w:t xml:space="preserve">A </w:t>
            </w:r>
            <w:r w:rsidR="00F9092F" w:rsidRPr="00EB3DF9">
              <w:rPr>
                <w:rFonts w:hint="cs"/>
                <w:cs/>
              </w:rPr>
              <w:t xml:space="preserve">(เดิมชื่อ </w:t>
            </w:r>
            <w:r w:rsidR="00F9092F" w:rsidRPr="00EB3DF9">
              <w:t>OKEA AS</w:t>
            </w:r>
            <w:r w:rsidR="00F9092F" w:rsidRPr="00EB3DF9">
              <w:rPr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2F7D8B43" w14:textId="72445977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นอร์เวย์</w:t>
            </w:r>
          </w:p>
        </w:tc>
        <w:tc>
          <w:tcPr>
            <w:tcW w:w="4101" w:type="dxa"/>
            <w:shd w:val="clear" w:color="auto" w:fill="auto"/>
          </w:tcPr>
          <w:p w14:paraId="7E5465F3" w14:textId="1E02CE00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 w:firstLine="5"/>
              <w:jc w:val="thaiDistribute"/>
              <w:rPr>
                <w:cs/>
              </w:rPr>
            </w:pPr>
            <w:r w:rsidRPr="00EB3DF9">
              <w:rPr>
                <w:cs/>
              </w:rPr>
              <w:t>มีผู้บริหารของบริษัทเป็นกรรมการ</w:t>
            </w:r>
          </w:p>
        </w:tc>
      </w:tr>
      <w:tr w:rsidR="001E2A96" w:rsidRPr="00EB3DF9" w14:paraId="02D7F110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609EE1C9" w14:textId="5A8A2629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6" w:right="-111" w:hanging="142"/>
            </w:pPr>
            <w:r w:rsidRPr="00EB3DF9">
              <w:rPr>
                <w:rFonts w:eastAsia="Calibri"/>
              </w:rPr>
              <w:t>Impact Energy Asia Development Limited</w:t>
            </w:r>
          </w:p>
        </w:tc>
        <w:tc>
          <w:tcPr>
            <w:tcW w:w="1560" w:type="dxa"/>
            <w:shd w:val="clear" w:color="auto" w:fill="auto"/>
          </w:tcPr>
          <w:p w14:paraId="4A48D255" w14:textId="00E6D8CD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rFonts w:eastAsia="Calibri"/>
                <w:cs/>
              </w:rPr>
              <w:t>ฮ่องกง</w:t>
            </w:r>
          </w:p>
        </w:tc>
        <w:tc>
          <w:tcPr>
            <w:tcW w:w="4101" w:type="dxa"/>
            <w:shd w:val="clear" w:color="auto" w:fill="auto"/>
          </w:tcPr>
          <w:p w14:paraId="66B9D973" w14:textId="3317E526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hanging="165"/>
              <w:jc w:val="thaiDistribute"/>
              <w:rPr>
                <w:cs/>
              </w:rPr>
            </w:pPr>
            <w:r w:rsidRPr="00EB3DF9">
              <w:rPr>
                <w:rFonts w:eastAsia="Calibri"/>
                <w:cs/>
              </w:rPr>
              <w:t>มีกรรมการและผู้บริหารของบริษัทย่อยเป็นกรรมการ</w:t>
            </w:r>
          </w:p>
        </w:tc>
      </w:tr>
      <w:tr w:rsidR="001E2A96" w:rsidRPr="00EB3DF9" w14:paraId="5BA98A55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28CEB006" w14:textId="28F35853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</w:pPr>
            <w:r w:rsidRPr="00EB3DF9">
              <w:rPr>
                <w:b/>
                <w:bCs/>
                <w:i/>
                <w:iCs/>
                <w:cs/>
              </w:rPr>
              <w:t>กิจการที่เกี่ยวข้องกันอื่น</w:t>
            </w:r>
          </w:p>
        </w:tc>
        <w:tc>
          <w:tcPr>
            <w:tcW w:w="1560" w:type="dxa"/>
            <w:shd w:val="clear" w:color="auto" w:fill="auto"/>
          </w:tcPr>
          <w:p w14:paraId="1C4392E0" w14:textId="1A903D0C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</w:p>
        </w:tc>
        <w:tc>
          <w:tcPr>
            <w:tcW w:w="4101" w:type="dxa"/>
            <w:shd w:val="clear" w:color="auto" w:fill="auto"/>
          </w:tcPr>
          <w:p w14:paraId="676653CB" w14:textId="2A82C77B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 w:firstLine="5"/>
              <w:jc w:val="thaiDistribute"/>
              <w:rPr>
                <w:cs/>
              </w:rPr>
            </w:pPr>
          </w:p>
        </w:tc>
      </w:tr>
      <w:tr w:rsidR="001E2A96" w:rsidRPr="00EB3DF9" w14:paraId="55844CA6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122CB4D3" w14:textId="013A482F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</w:pPr>
            <w:r w:rsidRPr="00EB3DF9">
              <w:rPr>
                <w:cs/>
              </w:rPr>
              <w:t xml:space="preserve">บริษัท ขนส่งน้ำมันทางท่อ จำกัด </w:t>
            </w:r>
          </w:p>
        </w:tc>
        <w:tc>
          <w:tcPr>
            <w:tcW w:w="1560" w:type="dxa"/>
            <w:shd w:val="clear" w:color="auto" w:fill="auto"/>
          </w:tcPr>
          <w:p w14:paraId="5821C33D" w14:textId="13AC1513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224BEB08" w14:textId="6C0D3FD2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 w:firstLine="5"/>
              <w:jc w:val="thaiDistribute"/>
            </w:pPr>
            <w:r w:rsidRPr="00EB3DF9">
              <w:rPr>
                <w:cs/>
              </w:rPr>
              <w:t>มีตัวแทนของบริษัทเป็นกรรมการ</w:t>
            </w:r>
          </w:p>
        </w:tc>
      </w:tr>
      <w:tr w:rsidR="001E2A96" w:rsidRPr="00EB3DF9" w14:paraId="396CFC80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4F7D65BA" w14:textId="3C89D353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/>
            </w:pPr>
            <w:r w:rsidRPr="00EB3DF9">
              <w:rPr>
                <w:cs/>
              </w:rPr>
              <w:t>ผู้บริหารสำคัญ</w:t>
            </w:r>
          </w:p>
        </w:tc>
        <w:tc>
          <w:tcPr>
            <w:tcW w:w="1560" w:type="dxa"/>
            <w:shd w:val="clear" w:color="auto" w:fill="auto"/>
          </w:tcPr>
          <w:p w14:paraId="18B48037" w14:textId="0E7CF232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EB3DF9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5FA78A2E" w14:textId="0D565710" w:rsidR="001E2A96" w:rsidRPr="00EB3DF9" w:rsidRDefault="001E2A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 w:firstLine="5"/>
              <w:jc w:val="thaiDistribute"/>
            </w:pPr>
            <w:r w:rsidRPr="00EB3DF9">
              <w:rPr>
                <w:cs/>
              </w:rPr>
              <w:t>บุคคลที่มีอำนาจและความรับผิดชอบการวางแผนสั่งการและควบคุมกิจกรรมต่าง ๆ ของกิจการไม่</w:t>
            </w:r>
            <w:r w:rsidRPr="00EB3DF9">
              <w:rPr>
                <w:cs/>
              </w:rPr>
              <w:tab/>
              <w:t>ว่าทางตรงหรือทางอ้อม ทั้งนี้ รวมถึงกรรมการ</w:t>
            </w:r>
            <w:r w:rsidRPr="00EB3DF9">
              <w:rPr>
                <w:cs/>
              </w:rPr>
              <w:tab/>
              <w:t>ของกลุ่มบริษัท (ไม่ว่าจะทำหน้าที่ในระดับ</w:t>
            </w:r>
            <w:r w:rsidRPr="00EB3DF9">
              <w:rPr>
                <w:cs/>
              </w:rPr>
              <w:tab/>
              <w:t>บริหารหรือไม่)</w:t>
            </w:r>
          </w:p>
        </w:tc>
      </w:tr>
    </w:tbl>
    <w:p w14:paraId="138CAA3A" w14:textId="6E6829BA" w:rsidR="00B218C2" w:rsidRPr="00EB3DF9" w:rsidRDefault="00B218C2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D15BCD5" w14:textId="35F9FF63" w:rsidR="00B05C28" w:rsidRPr="00EB3DF9" w:rsidRDefault="00B05C28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2C741CB" w14:textId="4133F7DD" w:rsidR="00B05C28" w:rsidRPr="00EB3DF9" w:rsidRDefault="00B05C28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1B8C171" w14:textId="77777777" w:rsidR="00B05C28" w:rsidRPr="00EB3DF9" w:rsidRDefault="00B05C28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72D21CFF" w14:textId="77777777" w:rsidR="002438B9" w:rsidRPr="00EB3DF9" w:rsidRDefault="002438B9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01AF5834" w14:textId="77777777" w:rsidR="002438B9" w:rsidRPr="00EB3DF9" w:rsidRDefault="002438B9" w:rsidP="00EB3DF9">
      <w:pPr>
        <w:pStyle w:val="block"/>
        <w:tabs>
          <w:tab w:val="decimal" w:pos="540"/>
        </w:tabs>
        <w:spacing w:after="0" w:line="240" w:lineRule="auto"/>
        <w:ind w:left="539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3420"/>
        <w:gridCol w:w="5735"/>
      </w:tblGrid>
      <w:tr w:rsidR="002438B9" w:rsidRPr="00EB3DF9" w14:paraId="08F925E7" w14:textId="77777777" w:rsidTr="00A5182E">
        <w:trPr>
          <w:trHeight w:hRule="exact" w:val="374"/>
        </w:trPr>
        <w:tc>
          <w:tcPr>
            <w:tcW w:w="3420" w:type="dxa"/>
          </w:tcPr>
          <w:p w14:paraId="3ED77638" w14:textId="77777777" w:rsidR="002438B9" w:rsidRPr="00EB3DF9" w:rsidRDefault="002438B9" w:rsidP="00EB3DF9">
            <w:pPr>
              <w:pStyle w:val="block"/>
              <w:tabs>
                <w:tab w:val="decimal" w:pos="540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735" w:type="dxa"/>
          </w:tcPr>
          <w:p w14:paraId="6ADF0614" w14:textId="77777777" w:rsidR="002438B9" w:rsidRPr="00EB3DF9" w:rsidRDefault="002438B9" w:rsidP="00EB3DF9">
            <w:pPr>
              <w:pStyle w:val="block"/>
              <w:tabs>
                <w:tab w:val="decimal" w:pos="540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2438B9" w:rsidRPr="00EB3DF9" w14:paraId="57EA0E3F" w14:textId="77777777" w:rsidTr="00A5182E">
        <w:trPr>
          <w:trHeight w:hRule="exact" w:val="374"/>
        </w:trPr>
        <w:tc>
          <w:tcPr>
            <w:tcW w:w="3420" w:type="dxa"/>
          </w:tcPr>
          <w:p w14:paraId="592FD37A" w14:textId="77777777" w:rsidR="002438B9" w:rsidRPr="00EB3DF9" w:rsidRDefault="002438B9" w:rsidP="00EB3DF9">
            <w:pPr>
              <w:pStyle w:val="block"/>
              <w:tabs>
                <w:tab w:val="decimal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735" w:type="dxa"/>
          </w:tcPr>
          <w:p w14:paraId="1AD0D0E1" w14:textId="77777777" w:rsidR="002438B9" w:rsidRPr="00EB3DF9" w:rsidRDefault="002438B9" w:rsidP="00EB3DF9">
            <w:pPr>
              <w:pStyle w:val="block"/>
              <w:tabs>
                <w:tab w:val="decimal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 / ราคาตาม</w:t>
            </w:r>
            <w:r w:rsidRPr="00EB3DF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2438B9" w:rsidRPr="00EB3DF9" w14:paraId="420EAF2D" w14:textId="77777777" w:rsidTr="00A5182E">
        <w:trPr>
          <w:trHeight w:hRule="exact" w:val="374"/>
        </w:trPr>
        <w:tc>
          <w:tcPr>
            <w:tcW w:w="3420" w:type="dxa"/>
          </w:tcPr>
          <w:p w14:paraId="49315DCE" w14:textId="77777777" w:rsidR="002438B9" w:rsidRPr="00EB3DF9" w:rsidRDefault="002438B9" w:rsidP="00EB3DF9">
            <w:pPr>
              <w:pStyle w:val="block"/>
              <w:tabs>
                <w:tab w:val="decimal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5735" w:type="dxa"/>
          </w:tcPr>
          <w:p w14:paraId="05E8764A" w14:textId="77777777" w:rsidR="002438B9" w:rsidRPr="00EB3DF9" w:rsidRDefault="002438B9" w:rsidP="00EB3DF9">
            <w:pPr>
              <w:pStyle w:val="block"/>
              <w:tabs>
                <w:tab w:val="decimal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</w:t>
            </w:r>
            <w:r w:rsidRPr="00EB3DF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2438B9" w:rsidRPr="00EB3DF9" w14:paraId="53F2E7D9" w14:textId="77777777" w:rsidTr="00A5182E">
        <w:trPr>
          <w:trHeight w:hRule="exact" w:val="374"/>
        </w:trPr>
        <w:tc>
          <w:tcPr>
            <w:tcW w:w="3420" w:type="dxa"/>
          </w:tcPr>
          <w:p w14:paraId="48633753" w14:textId="77777777" w:rsidR="002438B9" w:rsidRPr="00EB3DF9" w:rsidRDefault="002438B9" w:rsidP="00EB3DF9">
            <w:pPr>
              <w:pStyle w:val="block"/>
              <w:tabs>
                <w:tab w:val="decimal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ซื้อสินค้า </w:t>
            </w:r>
            <w:r w:rsidRPr="00EB3DF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/ วัตถุดิบ</w:t>
            </w:r>
          </w:p>
        </w:tc>
        <w:tc>
          <w:tcPr>
            <w:tcW w:w="5735" w:type="dxa"/>
          </w:tcPr>
          <w:p w14:paraId="214E4D29" w14:textId="77777777" w:rsidR="002438B9" w:rsidRPr="00EB3DF9" w:rsidRDefault="002438B9" w:rsidP="00EB3DF9">
            <w:pPr>
              <w:pStyle w:val="block"/>
              <w:tabs>
                <w:tab w:val="decimal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 / ราคาตาม</w:t>
            </w:r>
            <w:r w:rsidRPr="00EB3DF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2438B9" w:rsidRPr="00EB3DF9" w14:paraId="1038874A" w14:textId="77777777" w:rsidTr="00A5182E">
        <w:trPr>
          <w:trHeight w:hRule="exact" w:val="374"/>
        </w:trPr>
        <w:tc>
          <w:tcPr>
            <w:tcW w:w="3420" w:type="dxa"/>
          </w:tcPr>
          <w:p w14:paraId="28B55463" w14:textId="77777777" w:rsidR="002438B9" w:rsidRPr="00EB3DF9" w:rsidRDefault="002438B9" w:rsidP="00EB3DF9">
            <w:pPr>
              <w:pStyle w:val="block"/>
              <w:tabs>
                <w:tab w:val="decimal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รับบริการ</w:t>
            </w:r>
          </w:p>
        </w:tc>
        <w:tc>
          <w:tcPr>
            <w:tcW w:w="5735" w:type="dxa"/>
          </w:tcPr>
          <w:p w14:paraId="4F732AA9" w14:textId="77777777" w:rsidR="002438B9" w:rsidRPr="00EB3DF9" w:rsidRDefault="002438B9" w:rsidP="00EB3DF9">
            <w:pPr>
              <w:tabs>
                <w:tab w:val="decimal" w:pos="540"/>
              </w:tabs>
              <w:spacing w:line="240" w:lineRule="auto"/>
            </w:pPr>
            <w:r w:rsidRPr="00EB3DF9">
              <w:rPr>
                <w:cs/>
              </w:rPr>
              <w:t>ราคาตามสัญญา</w:t>
            </w:r>
          </w:p>
        </w:tc>
      </w:tr>
      <w:tr w:rsidR="002438B9" w:rsidRPr="00EB3DF9" w14:paraId="5F52D8DC" w14:textId="77777777" w:rsidTr="00A5182E">
        <w:trPr>
          <w:trHeight w:hRule="exact" w:val="374"/>
        </w:trPr>
        <w:tc>
          <w:tcPr>
            <w:tcW w:w="3420" w:type="dxa"/>
          </w:tcPr>
          <w:p w14:paraId="63AAD8F4" w14:textId="77777777" w:rsidR="002438B9" w:rsidRPr="00EB3DF9" w:rsidRDefault="002438B9" w:rsidP="00EB3DF9">
            <w:pPr>
              <w:pStyle w:val="block"/>
              <w:tabs>
                <w:tab w:val="decimal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ค่าความช่วยเหลือ</w:t>
            </w:r>
            <w:r w:rsidR="00C95E3F" w:rsidRPr="00EB3DF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การบริหาร</w:t>
            </w:r>
            <w:r w:rsidR="00C95E3F" w:rsidRPr="00EB3DF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ง</w:t>
            </w:r>
            <w:r w:rsidR="00C95E3F" w:rsidRPr="00EB3DF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าน</w:t>
            </w:r>
          </w:p>
        </w:tc>
        <w:tc>
          <w:tcPr>
            <w:tcW w:w="5735" w:type="dxa"/>
          </w:tcPr>
          <w:p w14:paraId="2C51F5E3" w14:textId="77777777" w:rsidR="002438B9" w:rsidRPr="00EB3DF9" w:rsidRDefault="002438B9" w:rsidP="00EB3DF9">
            <w:pPr>
              <w:tabs>
                <w:tab w:val="decimal" w:pos="540"/>
              </w:tabs>
              <w:spacing w:line="240" w:lineRule="auto"/>
            </w:pPr>
            <w:r w:rsidRPr="00EB3DF9">
              <w:rPr>
                <w:cs/>
              </w:rPr>
              <w:t>ราคาตามสัญญา</w:t>
            </w:r>
          </w:p>
        </w:tc>
      </w:tr>
      <w:tr w:rsidR="002438B9" w:rsidRPr="00EB3DF9" w14:paraId="0AE796B0" w14:textId="77777777" w:rsidTr="00A5182E">
        <w:trPr>
          <w:trHeight w:hRule="exact" w:val="374"/>
        </w:trPr>
        <w:tc>
          <w:tcPr>
            <w:tcW w:w="3420" w:type="dxa"/>
          </w:tcPr>
          <w:p w14:paraId="08565022" w14:textId="77777777" w:rsidR="002438B9" w:rsidRPr="00EB3DF9" w:rsidRDefault="002438B9" w:rsidP="00EB3DF9">
            <w:pPr>
              <w:pStyle w:val="block"/>
              <w:tabs>
                <w:tab w:val="decimal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ค่าลิขสิทธิ์</w:t>
            </w:r>
          </w:p>
        </w:tc>
        <w:tc>
          <w:tcPr>
            <w:tcW w:w="5735" w:type="dxa"/>
          </w:tcPr>
          <w:p w14:paraId="724CE484" w14:textId="77777777" w:rsidR="002438B9" w:rsidRPr="00EB3DF9" w:rsidRDefault="002438B9" w:rsidP="00EB3DF9">
            <w:pPr>
              <w:tabs>
                <w:tab w:val="decimal" w:pos="540"/>
              </w:tabs>
              <w:spacing w:line="240" w:lineRule="auto"/>
            </w:pPr>
            <w:r w:rsidRPr="00EB3DF9">
              <w:rPr>
                <w:cs/>
              </w:rPr>
              <w:t>ราคาตามสัญญา</w:t>
            </w:r>
          </w:p>
        </w:tc>
      </w:tr>
      <w:tr w:rsidR="00A5182E" w:rsidRPr="00EB3DF9" w14:paraId="6E7C8FA2" w14:textId="77777777" w:rsidTr="00A5182E">
        <w:trPr>
          <w:trHeight w:hRule="exact" w:val="374"/>
        </w:trPr>
        <w:tc>
          <w:tcPr>
            <w:tcW w:w="3420" w:type="dxa"/>
          </w:tcPr>
          <w:p w14:paraId="2F8544E6" w14:textId="66812AC9" w:rsidR="00A5182E" w:rsidRPr="00EB3DF9" w:rsidRDefault="00A5182E" w:rsidP="00EB3DF9">
            <w:pPr>
              <w:pStyle w:val="block"/>
              <w:tabs>
                <w:tab w:val="decimal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ขายสินทรัพย์ถาวรและสินทรัพย์อื่น</w:t>
            </w:r>
          </w:p>
        </w:tc>
        <w:tc>
          <w:tcPr>
            <w:tcW w:w="5735" w:type="dxa"/>
          </w:tcPr>
          <w:p w14:paraId="26B0FA3C" w14:textId="5F853157" w:rsidR="00A5182E" w:rsidRPr="00EB3DF9" w:rsidRDefault="00A5182E" w:rsidP="00EB3DF9">
            <w:pPr>
              <w:tabs>
                <w:tab w:val="decimal" w:pos="540"/>
              </w:tabs>
              <w:spacing w:line="240" w:lineRule="auto"/>
              <w:rPr>
                <w:cs/>
              </w:rPr>
            </w:pPr>
            <w:r w:rsidRPr="00EB3DF9">
              <w:rPr>
                <w:rFonts w:hint="cs"/>
                <w:cs/>
              </w:rPr>
              <w:t>ราคาตามสัญญา</w:t>
            </w:r>
          </w:p>
        </w:tc>
      </w:tr>
      <w:tr w:rsidR="002438B9" w:rsidRPr="00EB3DF9" w14:paraId="47B46AE3" w14:textId="77777777" w:rsidTr="00A5182E">
        <w:trPr>
          <w:trHeight w:hRule="exact" w:val="778"/>
        </w:trPr>
        <w:tc>
          <w:tcPr>
            <w:tcW w:w="3420" w:type="dxa"/>
          </w:tcPr>
          <w:p w14:paraId="718CA5CB" w14:textId="77777777" w:rsidR="002438B9" w:rsidRPr="00EB3DF9" w:rsidRDefault="002438B9" w:rsidP="00EB3DF9">
            <w:pPr>
              <w:pStyle w:val="block"/>
              <w:tabs>
                <w:tab w:val="decimal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ดอกเบี้ยเงินกู้ยืม</w:t>
            </w:r>
          </w:p>
          <w:p w14:paraId="3BC13E01" w14:textId="77777777" w:rsidR="002438B9" w:rsidRPr="00EB3DF9" w:rsidRDefault="002438B9" w:rsidP="00EB3DF9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735" w:type="dxa"/>
          </w:tcPr>
          <w:p w14:paraId="3F9B6668" w14:textId="219DCD10" w:rsidR="002438B9" w:rsidRPr="00EB3DF9" w:rsidRDefault="002438B9" w:rsidP="00EB3DF9">
            <w:pPr>
              <w:tabs>
                <w:tab w:val="decimal" w:pos="540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อัตราดอกเบี้ยที่กำหนดในสัญญาโดยอ้างอิงราคาตลาด</w:t>
            </w:r>
            <w:r w:rsidR="00285AF5" w:rsidRPr="00EB3DF9">
              <w:rPr>
                <w:rFonts w:hint="cs"/>
                <w:cs/>
              </w:rPr>
              <w:t>และ</w:t>
            </w:r>
            <w:r w:rsidR="00A5182E" w:rsidRPr="00EB3DF9">
              <w:br/>
            </w:r>
            <w:r w:rsidR="00A5182E" w:rsidRPr="00EB3DF9">
              <w:rPr>
                <w:cs/>
              </w:rPr>
              <w:t xml:space="preserve">   </w:t>
            </w:r>
            <w:r w:rsidR="00285AF5" w:rsidRPr="00EB3DF9">
              <w:rPr>
                <w:rFonts w:hint="cs"/>
                <w:cs/>
              </w:rPr>
              <w:t>อัตราตามสัญญา</w:t>
            </w:r>
          </w:p>
        </w:tc>
      </w:tr>
    </w:tbl>
    <w:p w14:paraId="045E9518" w14:textId="48B74970" w:rsidR="00F10ACF" w:rsidRPr="00EB3DF9" w:rsidRDefault="00F10ACF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B8A6421" w14:textId="77777777" w:rsidR="002438B9" w:rsidRPr="00EB3DF9" w:rsidRDefault="002438B9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รายการที่สำคัญกับบุคคลหรือกิจการที่เกี่ยวข้องกันสำหรับแต่ละ</w:t>
      </w:r>
      <w:r w:rsidR="006F145F" w:rsidRPr="00EB3DF9">
        <w:rPr>
          <w:rFonts w:ascii="Angsana New" w:hAnsi="Angsana New"/>
          <w:sz w:val="30"/>
          <w:szCs w:val="30"/>
          <w:cs/>
        </w:rPr>
        <w:t xml:space="preserve">ปีสิ้นสุดวันที่ </w:t>
      </w:r>
      <w:r w:rsidR="006F145F" w:rsidRPr="00EB3DF9">
        <w:rPr>
          <w:rFonts w:ascii="Angsana New" w:hAnsi="Angsana New"/>
          <w:sz w:val="30"/>
          <w:szCs w:val="30"/>
        </w:rPr>
        <w:t>31</w:t>
      </w:r>
      <w:r w:rsidRPr="00EB3DF9">
        <w:rPr>
          <w:rFonts w:ascii="Angsana New" w:hAnsi="Angsana New"/>
          <w:sz w:val="30"/>
          <w:szCs w:val="30"/>
          <w:cs/>
        </w:rPr>
        <w:t xml:space="preserve"> </w:t>
      </w:r>
      <w:r w:rsidR="006F145F" w:rsidRPr="00EB3DF9">
        <w:rPr>
          <w:rFonts w:ascii="Angsana New" w:hAnsi="Angsana New"/>
          <w:sz w:val="30"/>
          <w:szCs w:val="30"/>
          <w:cs/>
        </w:rPr>
        <w:t>ธันวาคม</w:t>
      </w:r>
      <w:r w:rsidR="008509B3" w:rsidRPr="00EB3DF9">
        <w:rPr>
          <w:rFonts w:ascii="Angsana New" w:hAnsi="Angsana New"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4730187C" w14:textId="77777777" w:rsidR="003E6515" w:rsidRPr="00EB3DF9" w:rsidRDefault="003E6515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43"/>
        <w:gridCol w:w="1484"/>
        <w:gridCol w:w="1485"/>
        <w:gridCol w:w="1485"/>
        <w:gridCol w:w="1483"/>
      </w:tblGrid>
      <w:tr w:rsidR="00704396" w:rsidRPr="00EB3DF9" w14:paraId="565A24C3" w14:textId="77777777" w:rsidTr="00066FB3">
        <w:trPr>
          <w:tblHeader/>
        </w:trPr>
        <w:tc>
          <w:tcPr>
            <w:tcW w:w="1766" w:type="pct"/>
            <w:shd w:val="clear" w:color="auto" w:fill="auto"/>
          </w:tcPr>
          <w:p w14:paraId="1B28265D" w14:textId="77777777" w:rsidR="00704396" w:rsidRPr="00EB3DF9" w:rsidRDefault="0070439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firstLine="150"/>
              <w:rPr>
                <w:b/>
                <w:bCs/>
              </w:rPr>
            </w:pPr>
          </w:p>
        </w:tc>
        <w:tc>
          <w:tcPr>
            <w:tcW w:w="1617" w:type="pct"/>
            <w:gridSpan w:val="2"/>
            <w:shd w:val="clear" w:color="auto" w:fill="auto"/>
            <w:vAlign w:val="bottom"/>
          </w:tcPr>
          <w:p w14:paraId="6E54850A" w14:textId="77777777" w:rsidR="00704396" w:rsidRPr="00EB3DF9" w:rsidRDefault="0070439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17" w:type="pct"/>
            <w:gridSpan w:val="2"/>
            <w:shd w:val="clear" w:color="auto" w:fill="auto"/>
            <w:vAlign w:val="bottom"/>
          </w:tcPr>
          <w:p w14:paraId="3B80C6DF" w14:textId="77777777" w:rsidR="00704396" w:rsidRPr="00EB3DF9" w:rsidRDefault="0070439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4396" w:rsidRPr="00EB3DF9" w14:paraId="23F80280" w14:textId="77777777" w:rsidTr="00066FB3">
        <w:trPr>
          <w:tblHeader/>
        </w:trPr>
        <w:tc>
          <w:tcPr>
            <w:tcW w:w="1766" w:type="pct"/>
            <w:shd w:val="clear" w:color="auto" w:fill="auto"/>
          </w:tcPr>
          <w:p w14:paraId="5B413F2E" w14:textId="77777777" w:rsidR="00704396" w:rsidRPr="00EB3DF9" w:rsidRDefault="0070439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0" w:firstLine="1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B3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B3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08" w:type="pct"/>
            <w:vAlign w:val="bottom"/>
          </w:tcPr>
          <w:p w14:paraId="7121A897" w14:textId="77777777" w:rsidR="00704396" w:rsidRPr="00EB3DF9" w:rsidRDefault="00C216B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809" w:type="pct"/>
            <w:vAlign w:val="bottom"/>
          </w:tcPr>
          <w:p w14:paraId="334DA3BD" w14:textId="77777777" w:rsidR="00704396" w:rsidRPr="00EB3DF9" w:rsidRDefault="00C216B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809" w:type="pct"/>
            <w:vAlign w:val="bottom"/>
          </w:tcPr>
          <w:p w14:paraId="448F5F4E" w14:textId="77777777" w:rsidR="00704396" w:rsidRPr="00EB3DF9" w:rsidRDefault="00C216B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4B47FE6A" w14:textId="77777777" w:rsidR="00704396" w:rsidRPr="00EB3DF9" w:rsidRDefault="00C216B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04396" w:rsidRPr="00EB3DF9" w14:paraId="6DCE6FD1" w14:textId="77777777" w:rsidTr="00066FB3">
        <w:trPr>
          <w:tblHeader/>
        </w:trPr>
        <w:tc>
          <w:tcPr>
            <w:tcW w:w="1766" w:type="pct"/>
            <w:shd w:val="clear" w:color="auto" w:fill="auto"/>
          </w:tcPr>
          <w:p w14:paraId="7C84A1BE" w14:textId="77777777" w:rsidR="00704396" w:rsidRPr="00EB3DF9" w:rsidRDefault="0070439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50" w:firstLine="15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34" w:type="pct"/>
            <w:gridSpan w:val="4"/>
            <w:vAlign w:val="bottom"/>
          </w:tcPr>
          <w:p w14:paraId="073DED8A" w14:textId="77777777" w:rsidR="00704396" w:rsidRPr="00EB3DF9" w:rsidRDefault="0070439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04396" w:rsidRPr="00EB3DF9" w14:paraId="59CA2DC2" w14:textId="77777777" w:rsidTr="00066FB3">
        <w:tc>
          <w:tcPr>
            <w:tcW w:w="1766" w:type="pct"/>
            <w:shd w:val="clear" w:color="auto" w:fill="auto"/>
          </w:tcPr>
          <w:p w14:paraId="23A496F8" w14:textId="77777777" w:rsidR="00704396" w:rsidRPr="00EB3DF9" w:rsidRDefault="0070439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0" w:firstLine="150"/>
              <w:rPr>
                <w:b/>
                <w:bCs/>
                <w:sz w:val="30"/>
                <w:szCs w:val="30"/>
                <w:cs/>
              </w:rPr>
            </w:pPr>
            <w:r w:rsidRPr="00EB3DF9">
              <w:rPr>
                <w:b/>
                <w:bCs/>
                <w:sz w:val="30"/>
                <w:szCs w:val="30"/>
                <w:cs/>
              </w:rPr>
              <w:t>บริษัทย่อย</w:t>
            </w:r>
            <w:r w:rsidRPr="00EB3DF9">
              <w:rPr>
                <w:rFonts w:hint="cs"/>
                <w:b/>
                <w:bCs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7C406D40" w14:textId="77777777" w:rsidR="00704396" w:rsidRPr="00EB3DF9" w:rsidRDefault="0070439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5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4EAC2330" w14:textId="77777777" w:rsidR="00704396" w:rsidRPr="00EB3DF9" w:rsidRDefault="0070439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5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3CCEDADB" w14:textId="77777777" w:rsidR="00704396" w:rsidRPr="00EB3DF9" w:rsidRDefault="0070439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5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66AEC50B" w14:textId="77777777" w:rsidR="00704396" w:rsidRPr="00EB3DF9" w:rsidRDefault="0070439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5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F546E" w:rsidRPr="00EB3DF9" w14:paraId="7AB448C3" w14:textId="77777777" w:rsidTr="00066FB3">
        <w:tc>
          <w:tcPr>
            <w:tcW w:w="1766" w:type="pct"/>
            <w:shd w:val="clear" w:color="auto" w:fill="auto"/>
          </w:tcPr>
          <w:p w14:paraId="3C4A417F" w14:textId="77777777" w:rsidR="009F546E" w:rsidRPr="00EB3DF9" w:rsidRDefault="009F546E" w:rsidP="00EB3DF9">
            <w:pPr>
              <w:pStyle w:val="block"/>
              <w:spacing w:after="0" w:line="240" w:lineRule="auto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07BF6CB2" w14:textId="419ADB9D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55B9AE0C" w14:textId="361DB931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4F56E3D7" w14:textId="35274ACE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43,966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536F9502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42,272</w:t>
            </w:r>
          </w:p>
        </w:tc>
      </w:tr>
      <w:tr w:rsidR="009F546E" w:rsidRPr="00EB3DF9" w14:paraId="1DC2D6E5" w14:textId="77777777" w:rsidTr="00066FB3">
        <w:tc>
          <w:tcPr>
            <w:tcW w:w="1766" w:type="pct"/>
            <w:shd w:val="clear" w:color="auto" w:fill="auto"/>
          </w:tcPr>
          <w:p w14:paraId="71585547" w14:textId="77777777" w:rsidR="009F546E" w:rsidRPr="00EB3DF9" w:rsidRDefault="009F546E" w:rsidP="00EB3DF9">
            <w:pPr>
              <w:pStyle w:val="block"/>
              <w:spacing w:after="0" w:line="240" w:lineRule="auto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64CC691F" w14:textId="6CE7EA7A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10E9AC7F" w14:textId="63A1764C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6F8B3CA1" w14:textId="711ABD2C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31,774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4BA1EB0B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28,891</w:t>
            </w:r>
          </w:p>
        </w:tc>
      </w:tr>
      <w:tr w:rsidR="009F546E" w:rsidRPr="00EB3DF9" w14:paraId="3F81FAB8" w14:textId="77777777" w:rsidTr="00066FB3">
        <w:tc>
          <w:tcPr>
            <w:tcW w:w="1766" w:type="pct"/>
            <w:shd w:val="clear" w:color="auto" w:fill="auto"/>
          </w:tcPr>
          <w:p w14:paraId="56BAD71F" w14:textId="77777777" w:rsidR="009F546E" w:rsidRPr="00EB3DF9" w:rsidRDefault="009F546E" w:rsidP="00EB3DF9">
            <w:pPr>
              <w:pStyle w:val="block"/>
              <w:spacing w:after="0" w:line="240" w:lineRule="auto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58DBA87C" w14:textId="181B3F5C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7DDB9048" w14:textId="047075DC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6B3B284B" w14:textId="69C97D14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911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5785B51D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916</w:t>
            </w:r>
          </w:p>
        </w:tc>
      </w:tr>
      <w:tr w:rsidR="009F546E" w:rsidRPr="00EB3DF9" w14:paraId="07656BB5" w14:textId="77777777" w:rsidTr="00066FB3">
        <w:tc>
          <w:tcPr>
            <w:tcW w:w="1766" w:type="pct"/>
            <w:shd w:val="clear" w:color="auto" w:fill="auto"/>
          </w:tcPr>
          <w:p w14:paraId="787C2EDF" w14:textId="77777777" w:rsidR="009F546E" w:rsidRPr="00EB3DF9" w:rsidRDefault="009F546E" w:rsidP="00EB3DF9">
            <w:pPr>
              <w:pStyle w:val="block"/>
              <w:spacing w:after="0" w:line="240" w:lineRule="auto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4F1F0C89" w14:textId="685A7BC5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7530B06B" w14:textId="0CF09731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67ECF21A" w14:textId="615FC1A5" w:rsidR="009F546E" w:rsidRPr="00EB3DF9" w:rsidRDefault="000713B7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0810CBC1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239</w:t>
            </w:r>
          </w:p>
        </w:tc>
      </w:tr>
      <w:tr w:rsidR="009F546E" w:rsidRPr="00EB3DF9" w14:paraId="5D3C0FC3" w14:textId="77777777" w:rsidTr="00066FB3">
        <w:tc>
          <w:tcPr>
            <w:tcW w:w="1766" w:type="pct"/>
            <w:shd w:val="clear" w:color="auto" w:fill="auto"/>
          </w:tcPr>
          <w:p w14:paraId="58E1A1E5" w14:textId="77777777" w:rsidR="009F546E" w:rsidRPr="00EB3DF9" w:rsidRDefault="009F546E" w:rsidP="00EB3DF9">
            <w:pPr>
              <w:pStyle w:val="block"/>
              <w:spacing w:after="0" w:line="240" w:lineRule="auto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630CAF4C" w14:textId="724B1C1D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78ADE008" w14:textId="5C1B26B2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4178828D" w14:textId="2B1C5F35" w:rsidR="009F546E" w:rsidRPr="00EB3DF9" w:rsidRDefault="00C832FA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47352793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9F546E" w:rsidRPr="00EB3DF9" w14:paraId="5BEE4B73" w14:textId="77777777" w:rsidTr="00066FB3">
        <w:tc>
          <w:tcPr>
            <w:tcW w:w="1766" w:type="pct"/>
            <w:shd w:val="clear" w:color="auto" w:fill="auto"/>
          </w:tcPr>
          <w:p w14:paraId="6435921D" w14:textId="77777777" w:rsidR="009F546E" w:rsidRPr="00EB3DF9" w:rsidRDefault="009F546E" w:rsidP="00EB3DF9">
            <w:pPr>
              <w:pStyle w:val="block"/>
              <w:spacing w:after="0" w:line="240" w:lineRule="auto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76336069" w14:textId="468285C9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2C06A258" w14:textId="109E5DEC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158EC9BC" w14:textId="1107562E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21DDFAE1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9F546E" w:rsidRPr="00EB3DF9" w14:paraId="4AB99151" w14:textId="77777777" w:rsidTr="00066FB3">
        <w:tc>
          <w:tcPr>
            <w:tcW w:w="1766" w:type="pct"/>
            <w:shd w:val="clear" w:color="auto" w:fill="auto"/>
          </w:tcPr>
          <w:p w14:paraId="02A30847" w14:textId="5C3864C2" w:rsidR="009F546E" w:rsidRPr="00EB3DF9" w:rsidRDefault="009F546E" w:rsidP="00EB3DF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ขายสินทรัพย์ถาวรและสินทรัพย์อื่น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4381475C" w14:textId="18535699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519B7DC6" w14:textId="77A6C012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5534EE3E" w14:textId="4DDCD9D3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6AA4AE24" w14:textId="133970DF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F546E" w:rsidRPr="00EB3DF9" w14:paraId="0F5A23C0" w14:textId="77777777" w:rsidTr="00066FB3">
        <w:tc>
          <w:tcPr>
            <w:tcW w:w="1766" w:type="pct"/>
            <w:shd w:val="clear" w:color="auto" w:fill="auto"/>
          </w:tcPr>
          <w:p w14:paraId="5FD16014" w14:textId="77777777" w:rsidR="009F546E" w:rsidRPr="00EB3DF9" w:rsidRDefault="009F546E" w:rsidP="00EB3DF9">
            <w:pPr>
              <w:pStyle w:val="block"/>
              <w:spacing w:after="0" w:line="240" w:lineRule="auto"/>
              <w:ind w:left="75" w:firstLine="15"/>
              <w:jc w:val="thaiDistribute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7E5FCF48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3C9FEC33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5E3541DC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3C2C6CE3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F546E" w:rsidRPr="00EB3DF9" w14:paraId="47BE6D45" w14:textId="77777777" w:rsidTr="00066FB3">
        <w:tc>
          <w:tcPr>
            <w:tcW w:w="1766" w:type="pct"/>
            <w:shd w:val="clear" w:color="auto" w:fill="auto"/>
          </w:tcPr>
          <w:p w14:paraId="101A23B7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b/>
                <w:bCs/>
                <w:sz w:val="30"/>
                <w:szCs w:val="30"/>
              </w:rPr>
            </w:pPr>
            <w:r w:rsidRPr="00EB3DF9">
              <w:rPr>
                <w:b/>
                <w:bCs/>
                <w:sz w:val="30"/>
                <w:szCs w:val="30"/>
                <w:cs/>
              </w:rPr>
              <w:t>บริษัทร่วมทางอ้อม</w:t>
            </w:r>
            <w:r w:rsidRPr="00EB3DF9">
              <w:rPr>
                <w:rFonts w:hint="cs"/>
                <w:b/>
                <w:bCs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55D8E857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7D5628AB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6D632ADE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10708581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F546E" w:rsidRPr="00EB3DF9" w14:paraId="7B0F6B07" w14:textId="77777777" w:rsidTr="00066FB3">
        <w:tc>
          <w:tcPr>
            <w:tcW w:w="1766" w:type="pct"/>
            <w:shd w:val="clear" w:color="auto" w:fill="auto"/>
          </w:tcPr>
          <w:p w14:paraId="6F72CDE0" w14:textId="77777777" w:rsidR="009F546E" w:rsidRPr="00EB3DF9" w:rsidRDefault="009F546E" w:rsidP="00EB3DF9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2250F41A" w14:textId="69F942EE" w:rsidR="009F546E" w:rsidRPr="00EB3DF9" w:rsidRDefault="003319F5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16B14850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2A2FE7C0" w14:textId="287FC24B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0ADA7D8E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9F546E" w:rsidRPr="00EB3DF9" w14:paraId="2B1B738B" w14:textId="77777777" w:rsidTr="00066FB3">
        <w:tc>
          <w:tcPr>
            <w:tcW w:w="1766" w:type="pct"/>
            <w:shd w:val="clear" w:color="auto" w:fill="auto"/>
          </w:tcPr>
          <w:p w14:paraId="1989DF76" w14:textId="77777777" w:rsidR="009F546E" w:rsidRPr="00EB3DF9" w:rsidRDefault="009F546E" w:rsidP="00EB3DF9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594E6557" w14:textId="4B6304A4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1,327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2F92B2A4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1,368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29DC16F8" w14:textId="7ADB144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1,327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7B69F651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1,368</w:t>
            </w:r>
          </w:p>
        </w:tc>
      </w:tr>
      <w:tr w:rsidR="009F546E" w:rsidRPr="00EB3DF9" w14:paraId="44A3A6D6" w14:textId="77777777" w:rsidTr="00066FB3">
        <w:tc>
          <w:tcPr>
            <w:tcW w:w="1766" w:type="pct"/>
            <w:shd w:val="clear" w:color="auto" w:fill="auto"/>
          </w:tcPr>
          <w:p w14:paraId="572C678C" w14:textId="77777777" w:rsidR="009F546E" w:rsidRPr="00EB3DF9" w:rsidRDefault="009F546E" w:rsidP="00EB3DF9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5D8D4DB5" w14:textId="7E3147DE" w:rsidR="009F546E" w:rsidRPr="00EB3DF9" w:rsidRDefault="00D250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10EB0F85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24BF10F9" w14:textId="389F0C38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50FAE803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9F546E" w:rsidRPr="00EB3DF9" w14:paraId="38D91825" w14:textId="77777777" w:rsidTr="00066FB3">
        <w:tc>
          <w:tcPr>
            <w:tcW w:w="1766" w:type="pct"/>
            <w:shd w:val="clear" w:color="auto" w:fill="auto"/>
          </w:tcPr>
          <w:p w14:paraId="55444139" w14:textId="77777777" w:rsidR="009F546E" w:rsidRPr="00EB3DF9" w:rsidRDefault="009F546E" w:rsidP="00EB3DF9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36870D9C" w14:textId="4D6EB0F6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7621F4B5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0FB5B832" w14:textId="56D09304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49681421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F546E" w:rsidRPr="00EB3DF9" w14:paraId="0B4E6EDC" w14:textId="77777777" w:rsidTr="00066FB3">
        <w:tc>
          <w:tcPr>
            <w:tcW w:w="1766" w:type="pct"/>
            <w:shd w:val="clear" w:color="auto" w:fill="auto"/>
          </w:tcPr>
          <w:p w14:paraId="7B801B54" w14:textId="77777777" w:rsidR="009F546E" w:rsidRPr="00EB3DF9" w:rsidRDefault="009F546E" w:rsidP="00EB3DF9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7CA56830" w14:textId="44F0EB54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709AF13F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490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0325E8D0" w14:textId="4A3D152A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60612ED4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490</w:t>
            </w:r>
          </w:p>
        </w:tc>
      </w:tr>
      <w:tr w:rsidR="00D37643" w:rsidRPr="00EB3DF9" w14:paraId="49184013" w14:textId="77777777" w:rsidTr="00066FB3">
        <w:tc>
          <w:tcPr>
            <w:tcW w:w="1766" w:type="pct"/>
            <w:shd w:val="clear" w:color="auto" w:fill="auto"/>
          </w:tcPr>
          <w:p w14:paraId="674B2038" w14:textId="77777777" w:rsidR="00D37643" w:rsidRPr="00EB3DF9" w:rsidRDefault="00D37643" w:rsidP="00EB3DF9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481FFA35" w14:textId="77777777" w:rsidR="00D37643" w:rsidRPr="00EB3DF9" w:rsidRDefault="00D3764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0DCE9262" w14:textId="77777777" w:rsidR="00D37643" w:rsidRPr="00EB3DF9" w:rsidRDefault="00D3764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48D265E2" w14:textId="77777777" w:rsidR="00D37643" w:rsidRPr="00EB3DF9" w:rsidRDefault="00D3764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4A9B765A" w14:textId="77777777" w:rsidR="00D37643" w:rsidRPr="00EB3DF9" w:rsidRDefault="00D3764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F546E" w:rsidRPr="00EB3DF9" w14:paraId="469741D2" w14:textId="77777777" w:rsidTr="00066FB3">
        <w:tc>
          <w:tcPr>
            <w:tcW w:w="1766" w:type="pct"/>
            <w:shd w:val="clear" w:color="auto" w:fill="auto"/>
          </w:tcPr>
          <w:p w14:paraId="4C2E8C1B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30C1C565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14BE8883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6C87D4BE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31F95DFB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F546E" w:rsidRPr="00EB3DF9" w14:paraId="09AD2C8B" w14:textId="77777777" w:rsidTr="00066FB3">
        <w:tc>
          <w:tcPr>
            <w:tcW w:w="1766" w:type="pct"/>
            <w:shd w:val="clear" w:color="auto" w:fill="auto"/>
          </w:tcPr>
          <w:p w14:paraId="33C4F4C0" w14:textId="77777777" w:rsidR="009F546E" w:rsidRPr="00EB3DF9" w:rsidRDefault="009F546E" w:rsidP="00EB3DF9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25EE2CF6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3D3FB096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4F662E74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1E10E851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F546E" w:rsidRPr="00EB3DF9" w14:paraId="699D38C9" w14:textId="77777777" w:rsidTr="00066FB3">
        <w:tc>
          <w:tcPr>
            <w:tcW w:w="1766" w:type="pct"/>
            <w:shd w:val="clear" w:color="auto" w:fill="auto"/>
          </w:tcPr>
          <w:p w14:paraId="53927E0D" w14:textId="77777777" w:rsidR="009F546E" w:rsidRPr="00EB3DF9" w:rsidRDefault="009F546E" w:rsidP="00EB3DF9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EB3DF9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35FAA359" w14:textId="00D7D6C1" w:rsidR="009F546E" w:rsidRPr="00EB3DF9" w:rsidRDefault="00D948C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3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6B595303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5CD29772" w14:textId="1599053F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1608C5E9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148</w:t>
            </w:r>
          </w:p>
        </w:tc>
      </w:tr>
      <w:tr w:rsidR="009F546E" w:rsidRPr="00EB3DF9" w14:paraId="5EC5BF2D" w14:textId="77777777" w:rsidTr="00066FB3">
        <w:tc>
          <w:tcPr>
            <w:tcW w:w="1766" w:type="pct"/>
            <w:shd w:val="clear" w:color="auto" w:fill="auto"/>
          </w:tcPr>
          <w:p w14:paraId="4F985940" w14:textId="77777777" w:rsidR="009F546E" w:rsidRPr="00EB3DF9" w:rsidRDefault="009F546E" w:rsidP="00EB3DF9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EB3DF9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ผลประโยชน์หลังออกจากงานและ</w:t>
            </w:r>
          </w:p>
          <w:p w14:paraId="22A4CB1D" w14:textId="77777777" w:rsidR="009F546E" w:rsidRPr="00EB3DF9" w:rsidRDefault="009F546E" w:rsidP="00EB3DF9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</w:t>
            </w:r>
            <w:r w:rsidRPr="00EB3DF9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2710C95D" w14:textId="5ADA8228" w:rsidR="009F546E" w:rsidRPr="00EB3DF9" w:rsidRDefault="00D948C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4A09C69B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74150FA2" w14:textId="45AB99FF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6705A632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9F546E" w:rsidRPr="00EB3DF9" w14:paraId="19C2423E" w14:textId="77777777" w:rsidTr="00066FB3">
        <w:tc>
          <w:tcPr>
            <w:tcW w:w="1766" w:type="pct"/>
            <w:shd w:val="clear" w:color="auto" w:fill="auto"/>
          </w:tcPr>
          <w:p w14:paraId="63441A94" w14:textId="77777777" w:rsidR="009F546E" w:rsidRPr="00EB3DF9" w:rsidRDefault="009F546E" w:rsidP="00EB3DF9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การจ่ายโดยใช้หุ้นเป็นเกณฑ์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46BC9BEC" w14:textId="3480AE1B" w:rsidR="009F546E" w:rsidRPr="00EB3DF9" w:rsidRDefault="009F546E" w:rsidP="00EB3D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4CB685C0" w14:textId="77777777" w:rsidR="009F546E" w:rsidRPr="00EB3DF9" w:rsidRDefault="009F546E" w:rsidP="00EB3D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1135E880" w14:textId="4DF3387A" w:rsidR="009F546E" w:rsidRPr="00EB3DF9" w:rsidRDefault="009F546E" w:rsidP="00EB3D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5C25307E" w14:textId="77777777" w:rsidR="009F546E" w:rsidRPr="00EB3DF9" w:rsidRDefault="009F546E" w:rsidP="00EB3D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F546E" w:rsidRPr="00EB3DF9" w14:paraId="6A448939" w14:textId="77777777" w:rsidTr="00066FB3">
        <w:tc>
          <w:tcPr>
            <w:tcW w:w="1766" w:type="pct"/>
            <w:shd w:val="clear" w:color="auto" w:fill="auto"/>
          </w:tcPr>
          <w:p w14:paraId="4C7410A6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sz w:val="30"/>
                <w:szCs w:val="30"/>
                <w:cs/>
                <w:lang w:val="th-TH"/>
              </w:rPr>
            </w:pPr>
            <w:r w:rsidRPr="00EB3DF9">
              <w:rPr>
                <w:rFonts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EB3DF9">
              <w:rPr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1BAF9F20" w14:textId="737B1733" w:rsidR="009F546E" w:rsidRPr="00EB3DF9" w:rsidRDefault="00D948CB" w:rsidP="00EB3DF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14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3B785AE7" w14:textId="77777777" w:rsidR="009F546E" w:rsidRPr="00EB3DF9" w:rsidRDefault="009F546E" w:rsidP="00EB3DF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</w:rPr>
              <w:t>349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13442650" w14:textId="7C745B53" w:rsidR="009F546E" w:rsidRPr="00EB3DF9" w:rsidRDefault="009F546E" w:rsidP="00EB3DF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</w:rPr>
              <w:t>152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387E8F19" w14:textId="77777777" w:rsidR="009F546E" w:rsidRPr="00EB3DF9" w:rsidRDefault="009F546E" w:rsidP="00EB3DF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</w:rPr>
              <w:t>156</w:t>
            </w:r>
          </w:p>
        </w:tc>
      </w:tr>
      <w:tr w:rsidR="009F546E" w:rsidRPr="00EB3DF9" w14:paraId="30E56CBC" w14:textId="77777777" w:rsidTr="00066FB3">
        <w:tc>
          <w:tcPr>
            <w:tcW w:w="1766" w:type="pct"/>
            <w:shd w:val="clear" w:color="auto" w:fill="auto"/>
          </w:tcPr>
          <w:p w14:paraId="6251330F" w14:textId="77777777" w:rsidR="009F546E" w:rsidRPr="00EB3DF9" w:rsidRDefault="009F546E" w:rsidP="00EB3DF9">
            <w:pPr>
              <w:tabs>
                <w:tab w:val="decimal" w:pos="540"/>
              </w:tabs>
              <w:rPr>
                <w:sz w:val="16"/>
                <w:szCs w:val="16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6020C11B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639D0FE8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1B783517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6D9965DB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F546E" w:rsidRPr="00EB3DF9" w14:paraId="377AD626" w14:textId="77777777" w:rsidTr="00066FB3">
        <w:tc>
          <w:tcPr>
            <w:tcW w:w="1766" w:type="pct"/>
            <w:shd w:val="clear" w:color="auto" w:fill="auto"/>
          </w:tcPr>
          <w:p w14:paraId="66CD65FE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EB3DF9">
              <w:rPr>
                <w:cs/>
              </w:rPr>
              <w:t xml:space="preserve"> 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70CEA779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42FBC3DE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4F95FFAD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487E7C7E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F546E" w:rsidRPr="00EB3DF9" w14:paraId="7DE76C2A" w14:textId="77777777" w:rsidTr="00066FB3">
        <w:tc>
          <w:tcPr>
            <w:tcW w:w="1766" w:type="pct"/>
            <w:shd w:val="clear" w:color="auto" w:fill="auto"/>
          </w:tcPr>
          <w:p w14:paraId="269DE2BD" w14:textId="77777777" w:rsidR="009F546E" w:rsidRPr="00EB3DF9" w:rsidRDefault="009F546E" w:rsidP="00EB3DF9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12102DED" w14:textId="02EA8308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11BE9898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57F0BB3C" w14:textId="161A99EE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494BD998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F546E" w:rsidRPr="00EB3DF9" w14:paraId="67B639EE" w14:textId="77777777" w:rsidTr="00066FB3">
        <w:tc>
          <w:tcPr>
            <w:tcW w:w="1766" w:type="pct"/>
            <w:shd w:val="clear" w:color="auto" w:fill="auto"/>
          </w:tcPr>
          <w:p w14:paraId="322D8031" w14:textId="77777777" w:rsidR="009F546E" w:rsidRPr="00EB3DF9" w:rsidRDefault="009F546E" w:rsidP="00EB3DF9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169BB83D" w14:textId="6325D820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6EF7A6DE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2DC98105" w14:textId="5D62B92B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266765B9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F546E" w:rsidRPr="00EB3DF9" w14:paraId="66341890" w14:textId="77777777" w:rsidTr="00066FB3">
        <w:tc>
          <w:tcPr>
            <w:tcW w:w="1766" w:type="pct"/>
            <w:shd w:val="clear" w:color="auto" w:fill="auto"/>
          </w:tcPr>
          <w:p w14:paraId="54D9437D" w14:textId="77777777" w:rsidR="009F546E" w:rsidRPr="00EB3DF9" w:rsidRDefault="009F546E" w:rsidP="00EB3DF9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ค่าขนส่งน้ำมันทางท่อ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2DFEFF0F" w14:textId="2CF64704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454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2A8BA476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4A311DAE" w14:textId="6D10C00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454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594C7BBE" w14:textId="77777777" w:rsidR="009F546E" w:rsidRPr="00EB3DF9" w:rsidRDefault="009F54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443</w:t>
            </w:r>
          </w:p>
        </w:tc>
      </w:tr>
    </w:tbl>
    <w:p w14:paraId="1780D21F" w14:textId="77777777" w:rsidR="00B05C28" w:rsidRPr="00EB3DF9" w:rsidRDefault="00B05C28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4448144" w14:textId="27E1AB99" w:rsidR="00853FAE" w:rsidRPr="00EB3DF9" w:rsidRDefault="00853FAE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ab/>
        <w:t>ยอดคงเหลือกับบุคคลหรือกิจการที่เกี่ยวข้องกัน ณ วันที่</w:t>
      </w:r>
      <w:r w:rsidRPr="00EB3DF9">
        <w:rPr>
          <w:rFonts w:ascii="Angsana New" w:hAnsi="Angsana New"/>
          <w:sz w:val="30"/>
          <w:szCs w:val="30"/>
        </w:rPr>
        <w:t xml:space="preserve"> 31 </w:t>
      </w:r>
      <w:r w:rsidRPr="00EB3DF9">
        <w:rPr>
          <w:rFonts w:ascii="Angsana New" w:hAnsi="Angsana New"/>
          <w:sz w:val="30"/>
          <w:szCs w:val="30"/>
          <w:cs/>
        </w:rPr>
        <w:t>ธันวาคม</w:t>
      </w:r>
      <w:r w:rsidRPr="00EB3DF9">
        <w:rPr>
          <w:rFonts w:ascii="Angsana New" w:hAnsi="Angsana New" w:hint="cs"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sz w:val="30"/>
          <w:szCs w:val="30"/>
          <w:cs/>
        </w:rPr>
        <w:t>มีดังนี้</w:t>
      </w:r>
    </w:p>
    <w:p w14:paraId="431FDA5B" w14:textId="77777777" w:rsidR="00853FAE" w:rsidRPr="00EB3DF9" w:rsidRDefault="00853FAE" w:rsidP="00EB3DF9">
      <w:pPr>
        <w:tabs>
          <w:tab w:val="decimal" w:pos="540"/>
        </w:tabs>
        <w:ind w:left="540"/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43"/>
        <w:gridCol w:w="1484"/>
        <w:gridCol w:w="1485"/>
        <w:gridCol w:w="1485"/>
        <w:gridCol w:w="1483"/>
      </w:tblGrid>
      <w:tr w:rsidR="000762D9" w:rsidRPr="00EB3DF9" w14:paraId="73D5333B" w14:textId="77777777" w:rsidTr="00066FB3">
        <w:trPr>
          <w:tblHeader/>
        </w:trPr>
        <w:tc>
          <w:tcPr>
            <w:tcW w:w="1766" w:type="pct"/>
          </w:tcPr>
          <w:p w14:paraId="3808A7EE" w14:textId="77777777" w:rsidR="000762D9" w:rsidRPr="00EB3DF9" w:rsidRDefault="000762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617" w:type="pct"/>
            <w:gridSpan w:val="2"/>
            <w:vAlign w:val="bottom"/>
          </w:tcPr>
          <w:p w14:paraId="3F1F2B41" w14:textId="77777777" w:rsidR="000762D9" w:rsidRPr="00EB3DF9" w:rsidRDefault="000762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17" w:type="pct"/>
            <w:gridSpan w:val="2"/>
            <w:vAlign w:val="bottom"/>
          </w:tcPr>
          <w:p w14:paraId="29CB35A1" w14:textId="77777777" w:rsidR="000762D9" w:rsidRPr="00EB3DF9" w:rsidRDefault="000762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62D9" w:rsidRPr="00EB3DF9" w14:paraId="1EFEB182" w14:textId="77777777" w:rsidTr="00066FB3">
        <w:trPr>
          <w:tblHeader/>
        </w:trPr>
        <w:tc>
          <w:tcPr>
            <w:tcW w:w="1766" w:type="pct"/>
          </w:tcPr>
          <w:p w14:paraId="551B6527" w14:textId="77777777" w:rsidR="000762D9" w:rsidRPr="00EB3DF9" w:rsidRDefault="000762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170479CA" w14:textId="77777777" w:rsidR="000762D9" w:rsidRPr="00EB3DF9" w:rsidRDefault="003A463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21C0EE16" w14:textId="77777777" w:rsidR="000762D9" w:rsidRPr="00EB3DF9" w:rsidRDefault="000762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A4639" w:rsidRPr="00EB3DF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017A8236" w14:textId="77777777" w:rsidR="000762D9" w:rsidRPr="00EB3DF9" w:rsidRDefault="003A463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53E1F848" w14:textId="77777777" w:rsidR="000762D9" w:rsidRPr="00EB3DF9" w:rsidRDefault="003A463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762D9" w:rsidRPr="00EB3DF9" w14:paraId="758C8C76" w14:textId="77777777" w:rsidTr="00066FB3">
        <w:trPr>
          <w:tblHeader/>
        </w:trPr>
        <w:tc>
          <w:tcPr>
            <w:tcW w:w="1766" w:type="pct"/>
          </w:tcPr>
          <w:p w14:paraId="2BEC94E1" w14:textId="77777777" w:rsidR="000762D9" w:rsidRPr="00EB3DF9" w:rsidRDefault="000762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34" w:type="pct"/>
            <w:gridSpan w:val="4"/>
            <w:shd w:val="clear" w:color="auto" w:fill="auto"/>
          </w:tcPr>
          <w:p w14:paraId="2E184E9C" w14:textId="77777777" w:rsidR="000762D9" w:rsidRPr="00EB3DF9" w:rsidRDefault="000762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762D9" w:rsidRPr="00EB3DF9" w14:paraId="5DA61829" w14:textId="77777777" w:rsidTr="00066FB3">
        <w:tc>
          <w:tcPr>
            <w:tcW w:w="1766" w:type="pct"/>
          </w:tcPr>
          <w:p w14:paraId="2BF58A3F" w14:textId="052A4B74" w:rsidR="000762D9" w:rsidRPr="00EB3DF9" w:rsidRDefault="00A553E9" w:rsidP="00EB3DF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EB3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808" w:type="pct"/>
          </w:tcPr>
          <w:p w14:paraId="05C564A3" w14:textId="77777777" w:rsidR="000762D9" w:rsidRPr="00EB3DF9" w:rsidRDefault="000762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9" w:type="pct"/>
          </w:tcPr>
          <w:p w14:paraId="00B27B37" w14:textId="77777777" w:rsidR="000762D9" w:rsidRPr="00EB3DF9" w:rsidRDefault="000762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9" w:type="pct"/>
          </w:tcPr>
          <w:p w14:paraId="5A2D90B8" w14:textId="77777777" w:rsidR="000762D9" w:rsidRPr="00EB3DF9" w:rsidRDefault="000762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pct"/>
          </w:tcPr>
          <w:p w14:paraId="2115D556" w14:textId="77777777" w:rsidR="000762D9" w:rsidRPr="00EB3DF9" w:rsidRDefault="000762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A4639" w:rsidRPr="00EB3DF9" w14:paraId="2AFEBC19" w14:textId="77777777" w:rsidTr="00066FB3">
        <w:tc>
          <w:tcPr>
            <w:tcW w:w="1766" w:type="pct"/>
          </w:tcPr>
          <w:p w14:paraId="47F9C784" w14:textId="77777777" w:rsidR="003A4639" w:rsidRPr="00EB3DF9" w:rsidRDefault="003A4639" w:rsidP="00EB3DF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และบริษัทย่อยทางอ้อม</w:t>
            </w:r>
          </w:p>
        </w:tc>
        <w:tc>
          <w:tcPr>
            <w:tcW w:w="808" w:type="pct"/>
          </w:tcPr>
          <w:p w14:paraId="5467FF00" w14:textId="5C8F7239" w:rsidR="003A4639" w:rsidRPr="00EB3DF9" w:rsidRDefault="009C37A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</w:tcPr>
          <w:p w14:paraId="34AE79FE" w14:textId="77777777" w:rsidR="003A4639" w:rsidRPr="00EB3DF9" w:rsidRDefault="003A463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</w:tcPr>
          <w:p w14:paraId="248ADAB2" w14:textId="3447BFF9" w:rsidR="003A4639" w:rsidRPr="00EB3DF9" w:rsidRDefault="006D0514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2,019</w:t>
            </w:r>
          </w:p>
        </w:tc>
        <w:tc>
          <w:tcPr>
            <w:tcW w:w="808" w:type="pct"/>
          </w:tcPr>
          <w:p w14:paraId="7DF494D5" w14:textId="77777777" w:rsidR="003A4639" w:rsidRPr="00EB3DF9" w:rsidRDefault="003A463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2,218</w:t>
            </w:r>
          </w:p>
        </w:tc>
      </w:tr>
      <w:tr w:rsidR="003A4639" w:rsidRPr="00EB3DF9" w14:paraId="0B60874C" w14:textId="77777777" w:rsidTr="00066FB3">
        <w:tc>
          <w:tcPr>
            <w:tcW w:w="1766" w:type="pct"/>
          </w:tcPr>
          <w:p w14:paraId="0982C35B" w14:textId="77777777" w:rsidR="003A4639" w:rsidRPr="00EB3DF9" w:rsidRDefault="003A4639" w:rsidP="00EB3DF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บริษัทร่วมและบริษัทร่วมทางอ้อม</w:t>
            </w:r>
          </w:p>
        </w:tc>
        <w:tc>
          <w:tcPr>
            <w:tcW w:w="808" w:type="pct"/>
          </w:tcPr>
          <w:p w14:paraId="788D3D57" w14:textId="2543EDAA" w:rsidR="003A4639" w:rsidRPr="00EB3DF9" w:rsidRDefault="009C37AC" w:rsidP="00EB3D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09" w:type="pct"/>
          </w:tcPr>
          <w:p w14:paraId="5D773727" w14:textId="77777777" w:rsidR="003A4639" w:rsidRPr="00EB3DF9" w:rsidRDefault="003A4639" w:rsidP="00EB3D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09" w:type="pct"/>
          </w:tcPr>
          <w:p w14:paraId="418BB972" w14:textId="2D9834F1" w:rsidR="003A4639" w:rsidRPr="00EB3DF9" w:rsidRDefault="006D0514" w:rsidP="00EB3D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08" w:type="pct"/>
          </w:tcPr>
          <w:p w14:paraId="285621EF" w14:textId="77777777" w:rsidR="003A4639" w:rsidRPr="00EB3DF9" w:rsidRDefault="003A4639" w:rsidP="00EB3D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A4639" w:rsidRPr="00EB3DF9" w14:paraId="30CB451F" w14:textId="77777777" w:rsidTr="00066FB3">
        <w:tc>
          <w:tcPr>
            <w:tcW w:w="1766" w:type="pct"/>
          </w:tcPr>
          <w:p w14:paraId="11332E4D" w14:textId="77777777" w:rsidR="003A4639" w:rsidRPr="00EB3DF9" w:rsidRDefault="003A4639" w:rsidP="00EB3DF9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rtl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808" w:type="pct"/>
          </w:tcPr>
          <w:p w14:paraId="73840295" w14:textId="6976582A" w:rsidR="003A4639" w:rsidRPr="00EB3DF9" w:rsidRDefault="009C37A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09" w:type="pct"/>
            <w:shd w:val="clear" w:color="auto" w:fill="auto"/>
          </w:tcPr>
          <w:p w14:paraId="2A63FA54" w14:textId="77777777" w:rsidR="003A4639" w:rsidRPr="00EB3DF9" w:rsidRDefault="003A463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809" w:type="pct"/>
            <w:shd w:val="clear" w:color="auto" w:fill="auto"/>
          </w:tcPr>
          <w:p w14:paraId="58872714" w14:textId="236EF3CC" w:rsidR="003A4639" w:rsidRPr="00EB3DF9" w:rsidRDefault="006D0514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</w:rPr>
              <w:t>2,021</w:t>
            </w:r>
          </w:p>
        </w:tc>
        <w:tc>
          <w:tcPr>
            <w:tcW w:w="808" w:type="pct"/>
            <w:shd w:val="clear" w:color="auto" w:fill="auto"/>
          </w:tcPr>
          <w:p w14:paraId="53F31DCE" w14:textId="77777777" w:rsidR="003A4639" w:rsidRPr="00EB3DF9" w:rsidRDefault="003A463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</w:rPr>
              <w:t>2,220</w:t>
            </w:r>
          </w:p>
        </w:tc>
      </w:tr>
      <w:tr w:rsidR="003A4639" w:rsidRPr="00EB3DF9" w14:paraId="15B9D285" w14:textId="77777777" w:rsidTr="00066FB3">
        <w:tc>
          <w:tcPr>
            <w:tcW w:w="1766" w:type="pct"/>
          </w:tcPr>
          <w:p w14:paraId="01279593" w14:textId="77777777" w:rsidR="003A4639" w:rsidRPr="00EB3DF9" w:rsidRDefault="003A4639" w:rsidP="00EB3DF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808" w:type="pct"/>
          </w:tcPr>
          <w:p w14:paraId="66A1DDAD" w14:textId="77777777" w:rsidR="003A4639" w:rsidRPr="00EB3DF9" w:rsidRDefault="003A463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9" w:type="pct"/>
            <w:shd w:val="clear" w:color="auto" w:fill="auto"/>
          </w:tcPr>
          <w:p w14:paraId="6AC2154E" w14:textId="77777777" w:rsidR="003A4639" w:rsidRPr="00EB3DF9" w:rsidRDefault="003A463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9" w:type="pct"/>
            <w:shd w:val="clear" w:color="auto" w:fill="auto"/>
          </w:tcPr>
          <w:p w14:paraId="32B84660" w14:textId="77777777" w:rsidR="003A4639" w:rsidRPr="00EB3DF9" w:rsidRDefault="003A463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pct"/>
            <w:shd w:val="clear" w:color="auto" w:fill="auto"/>
          </w:tcPr>
          <w:p w14:paraId="6270A013" w14:textId="77777777" w:rsidR="003A4639" w:rsidRPr="00EB3DF9" w:rsidRDefault="003A463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4639" w:rsidRPr="00EB3DF9" w14:paraId="39AACAB5" w14:textId="77777777" w:rsidTr="00066FB3">
        <w:tc>
          <w:tcPr>
            <w:tcW w:w="1766" w:type="pct"/>
          </w:tcPr>
          <w:p w14:paraId="14CDF516" w14:textId="77777777" w:rsidR="003A4639" w:rsidRPr="00EB3DF9" w:rsidRDefault="003A4639" w:rsidP="00EB3DF9">
            <w:pPr>
              <w:pStyle w:val="block"/>
              <w:spacing w:after="0" w:line="240" w:lineRule="auto"/>
              <w:ind w:left="-36" w:firstLine="15"/>
              <w:jc w:val="thaiDistribute"/>
              <w:rPr>
                <w:rtl/>
                <w:cs/>
              </w:rPr>
            </w:pPr>
            <w:r w:rsidRPr="00EB3DF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EB3DF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ค่าเผื่อหนี้สงสัยจะสูญ</w:t>
            </w:r>
          </w:p>
        </w:tc>
        <w:tc>
          <w:tcPr>
            <w:tcW w:w="808" w:type="pct"/>
          </w:tcPr>
          <w:p w14:paraId="3C400C62" w14:textId="7B3922D6" w:rsidR="003A4639" w:rsidRPr="00EB3DF9" w:rsidRDefault="009C37AC" w:rsidP="00EB3D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</w:tcPr>
          <w:p w14:paraId="0027D8B5" w14:textId="77777777" w:rsidR="003A4639" w:rsidRPr="00EB3DF9" w:rsidRDefault="003A4639" w:rsidP="00EB3D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</w:tcPr>
          <w:p w14:paraId="13B147B6" w14:textId="7409F5F4" w:rsidR="003A4639" w:rsidRPr="00EB3DF9" w:rsidRDefault="006D0514" w:rsidP="00EB3D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8" w:type="pct"/>
            <w:shd w:val="clear" w:color="auto" w:fill="auto"/>
          </w:tcPr>
          <w:p w14:paraId="1318CE30" w14:textId="77777777" w:rsidR="003A4639" w:rsidRPr="00EB3DF9" w:rsidRDefault="003A4639" w:rsidP="00EB3D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A4639" w:rsidRPr="00EB3DF9" w14:paraId="1C361954" w14:textId="77777777" w:rsidTr="00066FB3">
        <w:tc>
          <w:tcPr>
            <w:tcW w:w="1766" w:type="pct"/>
          </w:tcPr>
          <w:p w14:paraId="682F416C" w14:textId="77777777" w:rsidR="003A4639" w:rsidRPr="00EB3DF9" w:rsidRDefault="003A4639" w:rsidP="00EB3DF9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808" w:type="pct"/>
          </w:tcPr>
          <w:p w14:paraId="77EDBD13" w14:textId="60F4502E" w:rsidR="003A4639" w:rsidRPr="00EB3DF9" w:rsidRDefault="009C37AC" w:rsidP="00EB3DF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09" w:type="pct"/>
            <w:shd w:val="clear" w:color="auto" w:fill="auto"/>
          </w:tcPr>
          <w:p w14:paraId="767B70DE" w14:textId="77777777" w:rsidR="003A4639" w:rsidRPr="00EB3DF9" w:rsidRDefault="003A4639" w:rsidP="00EB3DF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809" w:type="pct"/>
            <w:shd w:val="clear" w:color="auto" w:fill="auto"/>
          </w:tcPr>
          <w:p w14:paraId="78A5F54C" w14:textId="31457D15" w:rsidR="003A4639" w:rsidRPr="00EB3DF9" w:rsidRDefault="006D0514" w:rsidP="00EB3DF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</w:rPr>
              <w:t>2,021</w:t>
            </w:r>
          </w:p>
        </w:tc>
        <w:tc>
          <w:tcPr>
            <w:tcW w:w="808" w:type="pct"/>
            <w:shd w:val="clear" w:color="auto" w:fill="auto"/>
          </w:tcPr>
          <w:p w14:paraId="11C0602B" w14:textId="77777777" w:rsidR="003A4639" w:rsidRPr="00EB3DF9" w:rsidRDefault="003A4639" w:rsidP="00EB3DF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</w:rPr>
              <w:t>2,220</w:t>
            </w:r>
          </w:p>
        </w:tc>
      </w:tr>
      <w:tr w:rsidR="003A4639" w:rsidRPr="00EB3DF9" w14:paraId="0FAD350C" w14:textId="77777777" w:rsidTr="00066FB3">
        <w:tc>
          <w:tcPr>
            <w:tcW w:w="1766" w:type="pct"/>
          </w:tcPr>
          <w:p w14:paraId="62767ED6" w14:textId="77777777" w:rsidR="003A4639" w:rsidRPr="00EB3DF9" w:rsidRDefault="003A4639" w:rsidP="00EB3DF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808" w:type="pct"/>
          </w:tcPr>
          <w:p w14:paraId="76ECB0FB" w14:textId="77777777" w:rsidR="003A4639" w:rsidRPr="00EB3DF9" w:rsidRDefault="003A463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9" w:type="pct"/>
            <w:shd w:val="clear" w:color="auto" w:fill="auto"/>
          </w:tcPr>
          <w:p w14:paraId="714E73D5" w14:textId="77777777" w:rsidR="003A4639" w:rsidRPr="00EB3DF9" w:rsidRDefault="003A463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9" w:type="pct"/>
            <w:shd w:val="clear" w:color="auto" w:fill="auto"/>
          </w:tcPr>
          <w:p w14:paraId="69BEACE2" w14:textId="77777777" w:rsidR="003A4639" w:rsidRPr="00EB3DF9" w:rsidRDefault="003A463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pct"/>
            <w:shd w:val="clear" w:color="auto" w:fill="auto"/>
          </w:tcPr>
          <w:p w14:paraId="52FB59B4" w14:textId="77777777" w:rsidR="003A4639" w:rsidRPr="00EB3DF9" w:rsidRDefault="003A463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4639" w:rsidRPr="00EB3DF9" w14:paraId="44603CDA" w14:textId="77777777" w:rsidTr="00066FB3">
        <w:tc>
          <w:tcPr>
            <w:tcW w:w="1766" w:type="pct"/>
          </w:tcPr>
          <w:p w14:paraId="02D8BAFF" w14:textId="77777777" w:rsidR="003A4639" w:rsidRPr="00EB3DF9" w:rsidRDefault="003A4639" w:rsidP="00EB3DF9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rtl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หนี้สูญและหนี้สงสัยจะสูญสำหรับปี</w:t>
            </w:r>
          </w:p>
        </w:tc>
        <w:tc>
          <w:tcPr>
            <w:tcW w:w="808" w:type="pct"/>
          </w:tcPr>
          <w:p w14:paraId="4F8A6D80" w14:textId="5E813604" w:rsidR="003A4639" w:rsidRPr="00EB3DF9" w:rsidRDefault="009C37AC" w:rsidP="00EB3DF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</w:tcPr>
          <w:p w14:paraId="0C97AF6E" w14:textId="77777777" w:rsidR="003A4639" w:rsidRPr="00EB3DF9" w:rsidRDefault="003A4639" w:rsidP="00EB3DF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</w:tcPr>
          <w:p w14:paraId="3231D6F8" w14:textId="2946D26C" w:rsidR="003A4639" w:rsidRPr="00EB3DF9" w:rsidRDefault="006D0514" w:rsidP="00EB3DF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8" w:type="pct"/>
            <w:shd w:val="clear" w:color="auto" w:fill="auto"/>
          </w:tcPr>
          <w:p w14:paraId="3D10B0ED" w14:textId="77777777" w:rsidR="003A4639" w:rsidRPr="00EB3DF9" w:rsidRDefault="003A4639" w:rsidP="00EB3DF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A4639" w:rsidRPr="00EB3DF9" w14:paraId="37C56157" w14:textId="77777777" w:rsidTr="00066FB3">
        <w:tc>
          <w:tcPr>
            <w:tcW w:w="1766" w:type="pct"/>
          </w:tcPr>
          <w:p w14:paraId="3B0B5F59" w14:textId="77777777" w:rsidR="003A4639" w:rsidRPr="00EB3DF9" w:rsidRDefault="003A4639" w:rsidP="00EB3DF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808" w:type="pct"/>
          </w:tcPr>
          <w:p w14:paraId="3E559F3E" w14:textId="77777777" w:rsidR="003A4639" w:rsidRPr="00EB3DF9" w:rsidRDefault="003A463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  <w:shd w:val="clear" w:color="auto" w:fill="auto"/>
          </w:tcPr>
          <w:p w14:paraId="75CAD30E" w14:textId="77777777" w:rsidR="003A4639" w:rsidRPr="00EB3DF9" w:rsidRDefault="003A463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  <w:shd w:val="clear" w:color="auto" w:fill="auto"/>
          </w:tcPr>
          <w:p w14:paraId="010FAF82" w14:textId="77777777" w:rsidR="003A4639" w:rsidRPr="00EB3DF9" w:rsidRDefault="003A463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  <w:shd w:val="clear" w:color="auto" w:fill="auto"/>
          </w:tcPr>
          <w:p w14:paraId="51CCC599" w14:textId="77777777" w:rsidR="003A4639" w:rsidRPr="00EB3DF9" w:rsidRDefault="003A463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5C28" w:rsidRPr="00EB3DF9" w14:paraId="0FBDB7E0" w14:textId="77777777" w:rsidTr="00066FB3">
        <w:tc>
          <w:tcPr>
            <w:tcW w:w="1766" w:type="pct"/>
          </w:tcPr>
          <w:p w14:paraId="00681B37" w14:textId="77777777" w:rsidR="00B05C28" w:rsidRPr="00EB3DF9" w:rsidRDefault="00B05C28" w:rsidP="00EB3DF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808" w:type="pct"/>
          </w:tcPr>
          <w:p w14:paraId="34E8C986" w14:textId="77777777" w:rsidR="00B05C28" w:rsidRPr="00EB3DF9" w:rsidRDefault="00B05C28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  <w:shd w:val="clear" w:color="auto" w:fill="auto"/>
          </w:tcPr>
          <w:p w14:paraId="6187EA87" w14:textId="77777777" w:rsidR="00B05C28" w:rsidRPr="00EB3DF9" w:rsidRDefault="00B05C28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  <w:shd w:val="clear" w:color="auto" w:fill="auto"/>
          </w:tcPr>
          <w:p w14:paraId="363D24E5" w14:textId="77777777" w:rsidR="00B05C28" w:rsidRPr="00EB3DF9" w:rsidRDefault="00B05C28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  <w:shd w:val="clear" w:color="auto" w:fill="auto"/>
          </w:tcPr>
          <w:p w14:paraId="62BD3596" w14:textId="77777777" w:rsidR="00B05C28" w:rsidRPr="00EB3DF9" w:rsidRDefault="00B05C28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4639" w:rsidRPr="00EB3DF9" w14:paraId="71D299CD" w14:textId="77777777" w:rsidTr="00066FB3">
        <w:tc>
          <w:tcPr>
            <w:tcW w:w="1766" w:type="pct"/>
          </w:tcPr>
          <w:p w14:paraId="2A3414FB" w14:textId="13EE9292" w:rsidR="003A4639" w:rsidRPr="00EB3DF9" w:rsidRDefault="003A4639" w:rsidP="00EB3DF9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rtl/>
                <w:cs/>
              </w:rPr>
            </w:pPr>
            <w:r w:rsidRPr="00EB3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ลูกหนี้อื่น</w:t>
            </w:r>
          </w:p>
        </w:tc>
        <w:tc>
          <w:tcPr>
            <w:tcW w:w="808" w:type="pct"/>
          </w:tcPr>
          <w:p w14:paraId="2B15BAE0" w14:textId="77777777" w:rsidR="003A4639" w:rsidRPr="00EB3DF9" w:rsidRDefault="003A463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  <w:shd w:val="clear" w:color="auto" w:fill="auto"/>
          </w:tcPr>
          <w:p w14:paraId="7BAEE71B" w14:textId="77777777" w:rsidR="003A4639" w:rsidRPr="00EB3DF9" w:rsidRDefault="003A463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  <w:shd w:val="clear" w:color="auto" w:fill="auto"/>
          </w:tcPr>
          <w:p w14:paraId="7FE4FECD" w14:textId="77777777" w:rsidR="003A4639" w:rsidRPr="00EB3DF9" w:rsidRDefault="003A463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  <w:shd w:val="clear" w:color="auto" w:fill="auto"/>
          </w:tcPr>
          <w:p w14:paraId="0F0FF264" w14:textId="77777777" w:rsidR="003A4639" w:rsidRPr="00EB3DF9" w:rsidRDefault="003A463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4639" w:rsidRPr="00EB3DF9" w14:paraId="602FEFE1" w14:textId="77777777" w:rsidTr="00066FB3">
        <w:tc>
          <w:tcPr>
            <w:tcW w:w="1766" w:type="pct"/>
          </w:tcPr>
          <w:p w14:paraId="37634582" w14:textId="77777777" w:rsidR="003A4639" w:rsidRPr="00EB3DF9" w:rsidRDefault="003A4639" w:rsidP="00EB3DF9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rtl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808" w:type="pct"/>
          </w:tcPr>
          <w:p w14:paraId="766E65C3" w14:textId="747EAD35" w:rsidR="003A4639" w:rsidRPr="00EB3DF9" w:rsidRDefault="00B24D4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</w:tcPr>
          <w:p w14:paraId="0442EC5E" w14:textId="77777777" w:rsidR="003A4639" w:rsidRPr="00EB3DF9" w:rsidRDefault="003A463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</w:tcPr>
          <w:p w14:paraId="167295D0" w14:textId="04A046D3" w:rsidR="003A4639" w:rsidRPr="00EB3DF9" w:rsidRDefault="006D0514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808" w:type="pct"/>
            <w:shd w:val="clear" w:color="auto" w:fill="auto"/>
          </w:tcPr>
          <w:p w14:paraId="44EA00DD" w14:textId="77777777" w:rsidR="003A4639" w:rsidRPr="00EB3DF9" w:rsidRDefault="003A463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3A4639" w:rsidRPr="00EB3DF9" w14:paraId="0FD1B262" w14:textId="77777777" w:rsidTr="00066FB3">
        <w:tc>
          <w:tcPr>
            <w:tcW w:w="1766" w:type="pct"/>
          </w:tcPr>
          <w:p w14:paraId="2A128386" w14:textId="77777777" w:rsidR="003A4639" w:rsidRPr="00EB3DF9" w:rsidRDefault="003A4639" w:rsidP="00EB3DF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บริษัทร่วมทางอ้อม</w:t>
            </w:r>
          </w:p>
        </w:tc>
        <w:tc>
          <w:tcPr>
            <w:tcW w:w="808" w:type="pct"/>
          </w:tcPr>
          <w:p w14:paraId="234C7E07" w14:textId="12F3BD6C" w:rsidR="003A4639" w:rsidRPr="00EB3DF9" w:rsidRDefault="00B24D4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</w:tcPr>
          <w:p w14:paraId="488B9DEC" w14:textId="77777777" w:rsidR="003A4639" w:rsidRPr="00EB3DF9" w:rsidRDefault="003A463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809" w:type="pct"/>
            <w:shd w:val="clear" w:color="auto" w:fill="auto"/>
          </w:tcPr>
          <w:p w14:paraId="2F36363C" w14:textId="7FEAD8A2" w:rsidR="003A4639" w:rsidRPr="00EB3DF9" w:rsidRDefault="006D0514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8" w:type="pct"/>
            <w:shd w:val="clear" w:color="auto" w:fill="auto"/>
          </w:tcPr>
          <w:p w14:paraId="4DCB6AEC" w14:textId="77777777" w:rsidR="003A4639" w:rsidRPr="00EB3DF9" w:rsidRDefault="003A463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A4639" w:rsidRPr="00EB3DF9" w14:paraId="06F8D8FB" w14:textId="77777777" w:rsidTr="00066FB3">
        <w:tc>
          <w:tcPr>
            <w:tcW w:w="1766" w:type="pct"/>
          </w:tcPr>
          <w:p w14:paraId="7AB51A7C" w14:textId="77777777" w:rsidR="003A4639" w:rsidRPr="00EB3DF9" w:rsidRDefault="003A4639" w:rsidP="00EB3DF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808" w:type="pct"/>
          </w:tcPr>
          <w:p w14:paraId="10C612CB" w14:textId="6ADD2DF2" w:rsidR="003A4639" w:rsidRPr="00EB3DF9" w:rsidRDefault="00B24D4D" w:rsidP="00EB3D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809" w:type="pct"/>
            <w:shd w:val="clear" w:color="auto" w:fill="auto"/>
          </w:tcPr>
          <w:p w14:paraId="19CBA015" w14:textId="77777777" w:rsidR="003A4639" w:rsidRPr="00EB3DF9" w:rsidRDefault="003A4639" w:rsidP="00EB3D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09" w:type="pct"/>
            <w:shd w:val="clear" w:color="auto" w:fill="auto"/>
          </w:tcPr>
          <w:p w14:paraId="33C91128" w14:textId="27673280" w:rsidR="003A4639" w:rsidRPr="00EB3DF9" w:rsidRDefault="006D0514" w:rsidP="00EB3D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8" w:type="pct"/>
            <w:shd w:val="clear" w:color="auto" w:fill="auto"/>
          </w:tcPr>
          <w:p w14:paraId="43A408F8" w14:textId="77777777" w:rsidR="003A4639" w:rsidRPr="00EB3DF9" w:rsidRDefault="003A4639" w:rsidP="00EB3D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A4639" w:rsidRPr="00EB3DF9" w14:paraId="7D7D5B81" w14:textId="77777777" w:rsidTr="00066FB3">
        <w:tc>
          <w:tcPr>
            <w:tcW w:w="1766" w:type="pct"/>
            <w:vAlign w:val="center"/>
          </w:tcPr>
          <w:p w14:paraId="13A8C238" w14:textId="77777777" w:rsidR="003A4639" w:rsidRPr="00EB3DF9" w:rsidRDefault="003A4639" w:rsidP="00EB3DF9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sz w:val="30"/>
                <w:szCs w:val="30"/>
                <w:rtl/>
                <w:cs/>
              </w:rPr>
            </w:pPr>
            <w:r w:rsidRPr="00EB3DF9">
              <w:rPr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808" w:type="pct"/>
          </w:tcPr>
          <w:p w14:paraId="4C2F9830" w14:textId="0E93FD2C" w:rsidR="003A4639" w:rsidRPr="00EB3DF9" w:rsidRDefault="00B24D4D" w:rsidP="00EB3DF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809" w:type="pct"/>
            <w:shd w:val="clear" w:color="auto" w:fill="auto"/>
          </w:tcPr>
          <w:p w14:paraId="58EE4BF8" w14:textId="77777777" w:rsidR="003A4639" w:rsidRPr="00EB3DF9" w:rsidRDefault="003A4639" w:rsidP="00EB3DF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809" w:type="pct"/>
            <w:shd w:val="clear" w:color="auto" w:fill="auto"/>
          </w:tcPr>
          <w:p w14:paraId="48E53D76" w14:textId="26378297" w:rsidR="003A4639" w:rsidRPr="00EB3DF9" w:rsidRDefault="006D0514" w:rsidP="00EB3DF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808" w:type="pct"/>
            <w:shd w:val="clear" w:color="auto" w:fill="auto"/>
          </w:tcPr>
          <w:p w14:paraId="1D73C5F0" w14:textId="77777777" w:rsidR="003A4639" w:rsidRPr="00EB3DF9" w:rsidRDefault="003A4639" w:rsidP="00EB3DF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</w:tr>
    </w:tbl>
    <w:p w14:paraId="0FCF3CB9" w14:textId="665FECF3" w:rsidR="0063603B" w:rsidRPr="00EB3DF9" w:rsidRDefault="0063603B" w:rsidP="00EB3DF9">
      <w:pPr>
        <w:tabs>
          <w:tab w:val="decimal" w:pos="540"/>
        </w:tabs>
        <w:ind w:left="450"/>
      </w:pPr>
    </w:p>
    <w:tbl>
      <w:tblPr>
        <w:tblpPr w:leftFromText="180" w:rightFromText="180" w:vertAnchor="text" w:tblpX="450" w:tblpY="1"/>
        <w:tblOverlap w:val="never"/>
        <w:tblW w:w="9558" w:type="dxa"/>
        <w:tblLayout w:type="fixed"/>
        <w:tblLook w:val="0000" w:firstRow="0" w:lastRow="0" w:firstColumn="0" w:lastColumn="0" w:noHBand="0" w:noVBand="0"/>
      </w:tblPr>
      <w:tblGrid>
        <w:gridCol w:w="3420"/>
        <w:gridCol w:w="1256"/>
        <w:gridCol w:w="1265"/>
        <w:gridCol w:w="1271"/>
        <w:gridCol w:w="1172"/>
        <w:gridCol w:w="1168"/>
        <w:gridCol w:w="6"/>
      </w:tblGrid>
      <w:tr w:rsidR="00833B27" w:rsidRPr="00EB3DF9" w14:paraId="61AAAC60" w14:textId="77777777" w:rsidTr="00B05C28">
        <w:trPr>
          <w:gridAfter w:val="1"/>
          <w:wAfter w:w="3" w:type="pct"/>
          <w:trHeight w:val="80"/>
          <w:tblHeader/>
        </w:trPr>
        <w:tc>
          <w:tcPr>
            <w:tcW w:w="1789" w:type="pct"/>
            <w:vAlign w:val="bottom"/>
          </w:tcPr>
          <w:p w14:paraId="349DF798" w14:textId="3A9BBF7C" w:rsidR="00833B27" w:rsidRPr="00EB3DF9" w:rsidRDefault="00833B27" w:rsidP="00EB3DF9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7" w:type="pct"/>
          </w:tcPr>
          <w:p w14:paraId="54A3E1BE" w14:textId="70914467" w:rsidR="00833B27" w:rsidRPr="00EB3DF9" w:rsidRDefault="00833B27" w:rsidP="00EB3DF9">
            <w:pPr>
              <w:pStyle w:val="block"/>
              <w:spacing w:after="0" w:line="240" w:lineRule="auto"/>
              <w:ind w:left="0" w:right="-111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EB3DF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2551" w:type="pct"/>
            <w:gridSpan w:val="4"/>
            <w:vAlign w:val="bottom"/>
          </w:tcPr>
          <w:p w14:paraId="2B304701" w14:textId="05C0E87E" w:rsidR="00833B27" w:rsidRPr="00EB3DF9" w:rsidRDefault="00833B27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33B27" w:rsidRPr="00EB3DF9" w14:paraId="548E82E2" w14:textId="77777777" w:rsidTr="00B05C28">
        <w:trPr>
          <w:trHeight w:val="934"/>
          <w:tblHeader/>
        </w:trPr>
        <w:tc>
          <w:tcPr>
            <w:tcW w:w="1789" w:type="pct"/>
            <w:vAlign w:val="bottom"/>
          </w:tcPr>
          <w:p w14:paraId="6BA3B6EA" w14:textId="77777777" w:rsidR="00833B27" w:rsidRPr="00EB3DF9" w:rsidRDefault="00833B27" w:rsidP="00EB3DF9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7" w:type="pct"/>
          </w:tcPr>
          <w:p w14:paraId="1FB51A23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</w:p>
          <w:p w14:paraId="70165590" w14:textId="0006CB62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EB3DF9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EB3DF9">
              <w:rPr>
                <w:sz w:val="28"/>
                <w:szCs w:val="28"/>
                <w:cs/>
              </w:rPr>
              <w:br/>
            </w:r>
            <w:r w:rsidRPr="00EB3DF9">
              <w:rPr>
                <w:sz w:val="28"/>
                <w:szCs w:val="28"/>
              </w:rPr>
              <w:t>31</w:t>
            </w:r>
            <w:r w:rsidRPr="00EB3DF9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EB3DF9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662" w:type="pct"/>
            <w:vAlign w:val="bottom"/>
          </w:tcPr>
          <w:p w14:paraId="45AEC255" w14:textId="2E182A2A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EB3DF9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EB3DF9">
              <w:rPr>
                <w:sz w:val="28"/>
                <w:szCs w:val="28"/>
                <w:cs/>
              </w:rPr>
              <w:br/>
            </w:r>
            <w:r w:rsidRPr="00EB3DF9">
              <w:rPr>
                <w:sz w:val="28"/>
                <w:szCs w:val="28"/>
              </w:rPr>
              <w:t>1</w:t>
            </w:r>
            <w:r w:rsidRPr="00EB3DF9">
              <w:rPr>
                <w:rFonts w:hint="cs"/>
                <w:sz w:val="28"/>
                <w:szCs w:val="28"/>
                <w:cs/>
              </w:rPr>
              <w:t xml:space="preserve"> มกรา</w:t>
            </w:r>
            <w:r w:rsidRPr="00EB3DF9">
              <w:rPr>
                <w:sz w:val="28"/>
                <w:szCs w:val="28"/>
                <w:cs/>
              </w:rPr>
              <w:t>คม</w:t>
            </w:r>
          </w:p>
        </w:tc>
        <w:tc>
          <w:tcPr>
            <w:tcW w:w="665" w:type="pct"/>
            <w:vAlign w:val="bottom"/>
          </w:tcPr>
          <w:p w14:paraId="5C620A0D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EB3DF9">
              <w:rPr>
                <w:sz w:val="28"/>
                <w:szCs w:val="28"/>
              </w:rPr>
              <w:tab/>
            </w:r>
            <w:r w:rsidRPr="00EB3DF9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13" w:type="pct"/>
            <w:vAlign w:val="bottom"/>
          </w:tcPr>
          <w:p w14:paraId="38287708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ab/>
            </w:r>
            <w:r w:rsidRPr="00EB3DF9">
              <w:rPr>
                <w:sz w:val="28"/>
                <w:szCs w:val="28"/>
                <w:cs/>
              </w:rPr>
              <w:t>ผลกระทบ</w:t>
            </w:r>
          </w:p>
          <w:p w14:paraId="036B2D60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EB3DF9">
              <w:rPr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614" w:type="pct"/>
            <w:gridSpan w:val="2"/>
            <w:vAlign w:val="bottom"/>
          </w:tcPr>
          <w:p w14:paraId="5AB74B53" w14:textId="7F2B85D2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EB3DF9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EB3DF9">
              <w:rPr>
                <w:sz w:val="28"/>
                <w:szCs w:val="28"/>
                <w:cs/>
              </w:rPr>
              <w:br/>
            </w:r>
            <w:r w:rsidRPr="00EB3DF9">
              <w:rPr>
                <w:sz w:val="28"/>
                <w:szCs w:val="28"/>
              </w:rPr>
              <w:t>31</w:t>
            </w:r>
            <w:r w:rsidRPr="00EB3DF9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EB3DF9">
              <w:rPr>
                <w:sz w:val="28"/>
                <w:szCs w:val="28"/>
                <w:cs/>
              </w:rPr>
              <w:t>ธันวาคม</w:t>
            </w:r>
          </w:p>
        </w:tc>
      </w:tr>
      <w:tr w:rsidR="00833B27" w:rsidRPr="00EB3DF9" w14:paraId="48BBAA34" w14:textId="77777777" w:rsidTr="00B05C28">
        <w:trPr>
          <w:gridAfter w:val="1"/>
          <w:wAfter w:w="3" w:type="pct"/>
          <w:trHeight w:val="80"/>
          <w:tblHeader/>
        </w:trPr>
        <w:tc>
          <w:tcPr>
            <w:tcW w:w="1789" w:type="pct"/>
            <w:vAlign w:val="bottom"/>
          </w:tcPr>
          <w:p w14:paraId="6EC45C22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EB3DF9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รายการเคลื่อนไหวของเงินให้กู้ยืม</w:t>
            </w:r>
          </w:p>
        </w:tc>
        <w:tc>
          <w:tcPr>
            <w:tcW w:w="657" w:type="pct"/>
          </w:tcPr>
          <w:p w14:paraId="7DD32A16" w14:textId="066C5A7C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i/>
                <w:iCs/>
                <w:sz w:val="28"/>
                <w:szCs w:val="28"/>
                <w:cs/>
              </w:rPr>
            </w:pPr>
            <w:r w:rsidRPr="00EB3DF9">
              <w:rPr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51" w:type="pct"/>
            <w:gridSpan w:val="4"/>
            <w:vAlign w:val="bottom"/>
          </w:tcPr>
          <w:p w14:paraId="4CA8703B" w14:textId="23DD5342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  <w:r w:rsidRPr="00EB3DF9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33B27" w:rsidRPr="00EB3DF9" w14:paraId="762470A2" w14:textId="77777777" w:rsidTr="00B05C28">
        <w:tblPrEx>
          <w:tblLook w:val="04A0" w:firstRow="1" w:lastRow="0" w:firstColumn="1" w:lastColumn="0" w:noHBand="0" w:noVBand="1"/>
        </w:tblPrEx>
        <w:tc>
          <w:tcPr>
            <w:tcW w:w="1789" w:type="pct"/>
          </w:tcPr>
          <w:p w14:paraId="6A706691" w14:textId="67ABD981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EB3DF9">
              <w:rPr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657" w:type="pct"/>
          </w:tcPr>
          <w:p w14:paraId="5EB4ACE9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62" w:type="pct"/>
          </w:tcPr>
          <w:p w14:paraId="751BC92D" w14:textId="290277A5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65" w:type="pct"/>
          </w:tcPr>
          <w:p w14:paraId="4601B0E5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49EC0A3F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14" w:type="pct"/>
            <w:gridSpan w:val="2"/>
          </w:tcPr>
          <w:p w14:paraId="7F51F08B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</w:tr>
      <w:tr w:rsidR="00833B27" w:rsidRPr="00EB3DF9" w14:paraId="63FBFF13" w14:textId="77777777" w:rsidTr="00B05C28">
        <w:tblPrEx>
          <w:tblLook w:val="04A0" w:firstRow="1" w:lastRow="0" w:firstColumn="1" w:lastColumn="0" w:noHBand="0" w:noVBand="1"/>
        </w:tblPrEx>
        <w:tc>
          <w:tcPr>
            <w:tcW w:w="1789" w:type="pct"/>
          </w:tcPr>
          <w:p w14:paraId="34E11F8C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บริษัท</w:t>
            </w:r>
            <w:r w:rsidRPr="00EB3DF9">
              <w:rPr>
                <w:rFonts w:hint="cs"/>
                <w:b/>
                <w:bCs/>
                <w:sz w:val="28"/>
                <w:szCs w:val="28"/>
                <w:cs/>
              </w:rPr>
              <w:t>ร่วม</w:t>
            </w:r>
            <w:r w:rsidRPr="00EB3DF9">
              <w:rPr>
                <w:b/>
                <w:bCs/>
                <w:sz w:val="28"/>
                <w:szCs w:val="28"/>
                <w:cs/>
              </w:rPr>
              <w:t>ทางอ้อม</w:t>
            </w:r>
          </w:p>
        </w:tc>
        <w:tc>
          <w:tcPr>
            <w:tcW w:w="657" w:type="pct"/>
          </w:tcPr>
          <w:p w14:paraId="16EB878F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62" w:type="pct"/>
          </w:tcPr>
          <w:p w14:paraId="3B841321" w14:textId="7E0813C6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65" w:type="pct"/>
          </w:tcPr>
          <w:p w14:paraId="54DEBE97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13" w:type="pct"/>
          </w:tcPr>
          <w:p w14:paraId="00428C63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14" w:type="pct"/>
            <w:gridSpan w:val="2"/>
          </w:tcPr>
          <w:p w14:paraId="14106A2A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833B27" w:rsidRPr="00EB3DF9" w14:paraId="4F5C8B3E" w14:textId="77777777" w:rsidTr="00B05C28">
        <w:tblPrEx>
          <w:tblLook w:val="04A0" w:firstRow="1" w:lastRow="0" w:firstColumn="1" w:lastColumn="0" w:noHBand="0" w:noVBand="1"/>
        </w:tblPrEx>
        <w:tc>
          <w:tcPr>
            <w:tcW w:w="1789" w:type="pct"/>
          </w:tcPr>
          <w:p w14:paraId="55756F11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Impact Energy Asia Development Limited</w:t>
            </w:r>
          </w:p>
        </w:tc>
        <w:tc>
          <w:tcPr>
            <w:tcW w:w="657" w:type="pct"/>
          </w:tcPr>
          <w:p w14:paraId="234E9445" w14:textId="165D6F87" w:rsidR="00833B27" w:rsidRPr="00EB3DF9" w:rsidRDefault="002D206A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  <w:cs/>
              </w:rPr>
            </w:pPr>
            <w:r w:rsidRPr="00EB3DF9">
              <w:rPr>
                <w:sz w:val="28"/>
                <w:szCs w:val="28"/>
              </w:rPr>
              <w:t>4</w:t>
            </w:r>
            <w:r w:rsidRPr="00EB3DF9">
              <w:rPr>
                <w:sz w:val="28"/>
                <w:szCs w:val="28"/>
                <w:cs/>
              </w:rPr>
              <w:t>.</w:t>
            </w:r>
            <w:r w:rsidRPr="00EB3DF9">
              <w:rPr>
                <w:sz w:val="28"/>
                <w:szCs w:val="28"/>
              </w:rPr>
              <w:t>7</w:t>
            </w:r>
          </w:p>
        </w:tc>
        <w:tc>
          <w:tcPr>
            <w:tcW w:w="662" w:type="pct"/>
          </w:tcPr>
          <w:p w14:paraId="56FBF419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665" w:type="pct"/>
          </w:tcPr>
          <w:p w14:paraId="41BB1B89" w14:textId="2CAF314E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154</w:t>
            </w:r>
          </w:p>
        </w:tc>
        <w:tc>
          <w:tcPr>
            <w:tcW w:w="613" w:type="pct"/>
          </w:tcPr>
          <w:p w14:paraId="4F0E7C02" w14:textId="6031DB1A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(</w:t>
            </w:r>
            <w:r w:rsidRPr="00EB3DF9">
              <w:rPr>
                <w:sz w:val="28"/>
                <w:szCs w:val="28"/>
              </w:rPr>
              <w:t>2</w:t>
            </w:r>
            <w:r w:rsidRPr="00EB3DF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614" w:type="pct"/>
            <w:gridSpan w:val="2"/>
          </w:tcPr>
          <w:p w14:paraId="28E36896" w14:textId="0B9E217C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152</w:t>
            </w:r>
          </w:p>
        </w:tc>
      </w:tr>
      <w:tr w:rsidR="00833B27" w:rsidRPr="00EB3DF9" w14:paraId="3B118915" w14:textId="77777777" w:rsidTr="00B05C28">
        <w:tblPrEx>
          <w:tblLook w:val="04A0" w:firstRow="1" w:lastRow="0" w:firstColumn="1" w:lastColumn="0" w:noHBand="0" w:noVBand="1"/>
        </w:tblPrEx>
        <w:tc>
          <w:tcPr>
            <w:tcW w:w="1789" w:type="pct"/>
          </w:tcPr>
          <w:p w14:paraId="2C56980D" w14:textId="77777777" w:rsidR="00833B27" w:rsidRPr="00EB3DF9" w:rsidRDefault="00833B27" w:rsidP="00EB3DF9">
            <w:pPr>
              <w:rPr>
                <w:b/>
                <w:bCs/>
                <w:sz w:val="28"/>
                <w:szCs w:val="28"/>
                <w:cs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57" w:type="pct"/>
          </w:tcPr>
          <w:p w14:paraId="08FA9941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62" w:type="pct"/>
          </w:tcPr>
          <w:p w14:paraId="1113EBFD" w14:textId="189AE2C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65" w:type="pct"/>
          </w:tcPr>
          <w:p w14:paraId="44510467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13" w:type="pct"/>
          </w:tcPr>
          <w:p w14:paraId="7322C5CC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14" w:type="pct"/>
            <w:gridSpan w:val="2"/>
          </w:tcPr>
          <w:p w14:paraId="180B0FE8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833B27" w:rsidRPr="00EB3DF9" w14:paraId="1C1B335B" w14:textId="77777777" w:rsidTr="00B05C28">
        <w:tblPrEx>
          <w:tblLook w:val="04A0" w:firstRow="1" w:lastRow="0" w:firstColumn="1" w:lastColumn="0" w:noHBand="0" w:noVBand="1"/>
        </w:tblPrEx>
        <w:tc>
          <w:tcPr>
            <w:tcW w:w="1789" w:type="pct"/>
          </w:tcPr>
          <w:p w14:paraId="2AC4B376" w14:textId="77777777" w:rsidR="00833B27" w:rsidRPr="00EB3DF9" w:rsidRDefault="00833B27" w:rsidP="00EB3DF9">
            <w:pPr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Lithium Americas Corp</w:t>
            </w:r>
            <w:r w:rsidRPr="00EB3DF9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657" w:type="pct"/>
          </w:tcPr>
          <w:p w14:paraId="7D9D730F" w14:textId="19C9714F" w:rsidR="00833B27" w:rsidRPr="00EB3DF9" w:rsidRDefault="00EF01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  <w:cs/>
              </w:rPr>
            </w:pPr>
            <w:r w:rsidRPr="00EB3DF9">
              <w:rPr>
                <w:sz w:val="28"/>
                <w:szCs w:val="28"/>
              </w:rPr>
              <w:t>8</w:t>
            </w:r>
            <w:r w:rsidRPr="00EB3DF9">
              <w:rPr>
                <w:sz w:val="28"/>
                <w:szCs w:val="28"/>
                <w:cs/>
              </w:rPr>
              <w:t>.</w:t>
            </w:r>
            <w:r w:rsidRPr="00EB3DF9">
              <w:rPr>
                <w:sz w:val="28"/>
                <w:szCs w:val="28"/>
              </w:rPr>
              <w:t>0</w:t>
            </w:r>
          </w:p>
        </w:tc>
        <w:tc>
          <w:tcPr>
            <w:tcW w:w="662" w:type="pct"/>
          </w:tcPr>
          <w:p w14:paraId="57257E9F" w14:textId="10D6057E" w:rsidR="00833B27" w:rsidRPr="00EB3DF9" w:rsidRDefault="00833B27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199</w:t>
            </w:r>
          </w:p>
        </w:tc>
        <w:tc>
          <w:tcPr>
            <w:tcW w:w="665" w:type="pct"/>
          </w:tcPr>
          <w:p w14:paraId="547781E9" w14:textId="3389BB63" w:rsidR="00833B27" w:rsidRPr="00EB3DF9" w:rsidRDefault="00833B27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720</w:t>
            </w:r>
          </w:p>
        </w:tc>
        <w:tc>
          <w:tcPr>
            <w:tcW w:w="613" w:type="pct"/>
          </w:tcPr>
          <w:p w14:paraId="07BFB3EB" w14:textId="44EE408B" w:rsidR="00833B27" w:rsidRPr="00EB3DF9" w:rsidRDefault="00833B27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(</w:t>
            </w:r>
            <w:r w:rsidRPr="00EB3DF9">
              <w:rPr>
                <w:sz w:val="28"/>
                <w:szCs w:val="28"/>
              </w:rPr>
              <w:t>35</w:t>
            </w:r>
            <w:r w:rsidRPr="00EB3DF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614" w:type="pct"/>
            <w:gridSpan w:val="2"/>
          </w:tcPr>
          <w:p w14:paraId="606603E7" w14:textId="23805E33" w:rsidR="00833B27" w:rsidRPr="00EB3DF9" w:rsidRDefault="00833B27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884</w:t>
            </w:r>
          </w:p>
        </w:tc>
      </w:tr>
      <w:tr w:rsidR="00833B27" w:rsidRPr="00EB3DF9" w14:paraId="4D18E0D6" w14:textId="77777777" w:rsidTr="00B05C28">
        <w:tblPrEx>
          <w:tblLook w:val="04A0" w:firstRow="1" w:lastRow="0" w:firstColumn="1" w:lastColumn="0" w:noHBand="0" w:noVBand="1"/>
        </w:tblPrEx>
        <w:tc>
          <w:tcPr>
            <w:tcW w:w="1789" w:type="pct"/>
          </w:tcPr>
          <w:p w14:paraId="5A8DDBA9" w14:textId="77777777" w:rsidR="00833B27" w:rsidRPr="00EB3DF9" w:rsidRDefault="00833B27" w:rsidP="00EB3DF9">
            <w:pPr>
              <w:rPr>
                <w:b/>
                <w:bCs/>
                <w:sz w:val="28"/>
                <w:szCs w:val="28"/>
                <w:cs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7" w:type="pct"/>
          </w:tcPr>
          <w:p w14:paraId="5DAFD080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2" w:type="pct"/>
          </w:tcPr>
          <w:p w14:paraId="0F30C5AE" w14:textId="1C5400CF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</w:rPr>
              <w:t>199</w:t>
            </w:r>
          </w:p>
        </w:tc>
        <w:tc>
          <w:tcPr>
            <w:tcW w:w="665" w:type="pct"/>
          </w:tcPr>
          <w:p w14:paraId="5D1C4B2C" w14:textId="5F5D7990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</w:rPr>
              <w:t>874</w:t>
            </w:r>
          </w:p>
        </w:tc>
        <w:tc>
          <w:tcPr>
            <w:tcW w:w="613" w:type="pct"/>
          </w:tcPr>
          <w:p w14:paraId="217CC235" w14:textId="2CEEFFF4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b/>
                <w:bCs/>
                <w:sz w:val="28"/>
                <w:szCs w:val="28"/>
              </w:rPr>
              <w:t>37</w:t>
            </w:r>
            <w:r w:rsidRPr="00EB3DF9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614" w:type="pct"/>
            <w:gridSpan w:val="2"/>
          </w:tcPr>
          <w:p w14:paraId="4A334252" w14:textId="1323A9A5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</w:rPr>
              <w:t>1,036</w:t>
            </w:r>
          </w:p>
        </w:tc>
      </w:tr>
      <w:tr w:rsidR="00833B27" w:rsidRPr="00EB3DF9" w14:paraId="3AE222FC" w14:textId="77777777" w:rsidTr="00B05C28">
        <w:tblPrEx>
          <w:tblLook w:val="04A0" w:firstRow="1" w:lastRow="0" w:firstColumn="1" w:lastColumn="0" w:noHBand="0" w:noVBand="1"/>
        </w:tblPrEx>
        <w:tc>
          <w:tcPr>
            <w:tcW w:w="1789" w:type="pct"/>
          </w:tcPr>
          <w:p w14:paraId="4E76419D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5" w:hanging="255"/>
              <w:rPr>
                <w:i/>
                <w:iCs/>
                <w:sz w:val="28"/>
                <w:szCs w:val="28"/>
              </w:rPr>
            </w:pPr>
            <w:r w:rsidRPr="00EB3DF9">
              <w:rPr>
                <w:i/>
                <w:iCs/>
                <w:sz w:val="28"/>
                <w:szCs w:val="28"/>
                <w:cs/>
              </w:rPr>
              <w:t>หัก</w:t>
            </w:r>
            <w:r w:rsidRPr="00EB3DF9">
              <w:rPr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657" w:type="pct"/>
          </w:tcPr>
          <w:p w14:paraId="45AECEF0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62" w:type="pct"/>
          </w:tcPr>
          <w:p w14:paraId="4918E267" w14:textId="77777777" w:rsidR="00833B27" w:rsidRPr="00EB3DF9" w:rsidRDefault="00833B27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665" w:type="pct"/>
          </w:tcPr>
          <w:p w14:paraId="5AB2728B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13" w:type="pct"/>
          </w:tcPr>
          <w:p w14:paraId="0AE11245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14" w:type="pct"/>
            <w:gridSpan w:val="2"/>
          </w:tcPr>
          <w:p w14:paraId="016AA542" w14:textId="77777777" w:rsidR="00833B27" w:rsidRPr="00EB3DF9" w:rsidRDefault="00833B27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</w:tr>
      <w:tr w:rsidR="00833B27" w:rsidRPr="00EB3DF9" w14:paraId="50ADF479" w14:textId="77777777" w:rsidTr="00B05C28">
        <w:tblPrEx>
          <w:tblLook w:val="04A0" w:firstRow="1" w:lastRow="0" w:firstColumn="1" w:lastColumn="0" w:noHBand="0" w:noVBand="1"/>
        </w:tblPrEx>
        <w:tc>
          <w:tcPr>
            <w:tcW w:w="1789" w:type="pct"/>
          </w:tcPr>
          <w:p w14:paraId="1064FE35" w14:textId="09073521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i/>
                <w:i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รวมเงินให้กู้ยืมแก่กิจการที่เกี่ยวข้องกัน</w:t>
            </w:r>
          </w:p>
        </w:tc>
        <w:tc>
          <w:tcPr>
            <w:tcW w:w="657" w:type="pct"/>
          </w:tcPr>
          <w:p w14:paraId="30033647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62" w:type="pct"/>
          </w:tcPr>
          <w:p w14:paraId="74A384A7" w14:textId="77777777" w:rsidR="00833B27" w:rsidRPr="00EB3DF9" w:rsidRDefault="00833B27" w:rsidP="00EB3DF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</w:rPr>
              <w:t>199</w:t>
            </w:r>
          </w:p>
        </w:tc>
        <w:tc>
          <w:tcPr>
            <w:tcW w:w="665" w:type="pct"/>
          </w:tcPr>
          <w:p w14:paraId="4024EAFC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</w:tcPr>
          <w:p w14:paraId="6357AA2C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gridSpan w:val="2"/>
          </w:tcPr>
          <w:p w14:paraId="67C558DC" w14:textId="4029A0AE" w:rsidR="00833B27" w:rsidRPr="00EB3DF9" w:rsidRDefault="00833B27" w:rsidP="00EB3DF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</w:rPr>
              <w:t>1,036</w:t>
            </w:r>
          </w:p>
        </w:tc>
      </w:tr>
      <w:tr w:rsidR="00833B27" w:rsidRPr="00EB3DF9" w14:paraId="7F0DCB63" w14:textId="77777777" w:rsidTr="00B05C28">
        <w:tblPrEx>
          <w:tblLook w:val="04A0" w:firstRow="1" w:lastRow="0" w:firstColumn="1" w:lastColumn="0" w:noHBand="0" w:noVBand="1"/>
        </w:tblPrEx>
        <w:tc>
          <w:tcPr>
            <w:tcW w:w="1789" w:type="pct"/>
          </w:tcPr>
          <w:p w14:paraId="14B870F1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</w:tcPr>
          <w:p w14:paraId="02D1860D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62" w:type="pct"/>
          </w:tcPr>
          <w:p w14:paraId="3B10528D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</w:tcPr>
          <w:p w14:paraId="7C3BBD0B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</w:tcPr>
          <w:p w14:paraId="1AD04D54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gridSpan w:val="2"/>
          </w:tcPr>
          <w:p w14:paraId="44334C95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833B27" w:rsidRPr="00EB3DF9" w14:paraId="289F7F51" w14:textId="77777777" w:rsidTr="00B05C28">
        <w:tblPrEx>
          <w:tblLook w:val="04A0" w:firstRow="1" w:lastRow="0" w:firstColumn="1" w:lastColumn="0" w:noHBand="0" w:noVBand="1"/>
        </w:tblPrEx>
        <w:tc>
          <w:tcPr>
            <w:tcW w:w="1789" w:type="pct"/>
          </w:tcPr>
          <w:p w14:paraId="76DF6C8F" w14:textId="09D9A62B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EB3DF9">
              <w:rPr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657" w:type="pct"/>
          </w:tcPr>
          <w:p w14:paraId="7454AB93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62" w:type="pct"/>
          </w:tcPr>
          <w:p w14:paraId="6F470988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</w:tcPr>
          <w:p w14:paraId="13458C3D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</w:tcPr>
          <w:p w14:paraId="6E21ADF0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gridSpan w:val="2"/>
          </w:tcPr>
          <w:p w14:paraId="1D1ACFB8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833B27" w:rsidRPr="00EB3DF9" w14:paraId="7456A284" w14:textId="77777777" w:rsidTr="00B05C28">
        <w:tblPrEx>
          <w:tblLook w:val="04A0" w:firstRow="1" w:lastRow="0" w:firstColumn="1" w:lastColumn="0" w:noHBand="0" w:noVBand="1"/>
        </w:tblPrEx>
        <w:tc>
          <w:tcPr>
            <w:tcW w:w="1789" w:type="pct"/>
          </w:tcPr>
          <w:p w14:paraId="6CF08737" w14:textId="503D042A" w:rsidR="00833B27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57" w:type="pct"/>
          </w:tcPr>
          <w:p w14:paraId="628030FB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62" w:type="pct"/>
          </w:tcPr>
          <w:p w14:paraId="6AE3EB84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</w:tcPr>
          <w:p w14:paraId="44CF1B18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</w:tcPr>
          <w:p w14:paraId="584F302C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gridSpan w:val="2"/>
          </w:tcPr>
          <w:p w14:paraId="70F7FA9F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833B27" w:rsidRPr="00EB3DF9" w14:paraId="20E0B485" w14:textId="77777777" w:rsidTr="00B05C28">
        <w:tblPrEx>
          <w:tblLook w:val="04A0" w:firstRow="1" w:lastRow="0" w:firstColumn="1" w:lastColumn="0" w:noHBand="0" w:noVBand="1"/>
        </w:tblPrEx>
        <w:tc>
          <w:tcPr>
            <w:tcW w:w="1789" w:type="pct"/>
          </w:tcPr>
          <w:p w14:paraId="2934DBBE" w14:textId="1AAA4B79" w:rsidR="00833B27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EB3DF9">
              <w:rPr>
                <w:sz w:val="28"/>
                <w:szCs w:val="28"/>
              </w:rPr>
              <w:t>Lithium Americas Corp</w:t>
            </w:r>
            <w:r w:rsidRPr="00EB3DF9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657" w:type="pct"/>
          </w:tcPr>
          <w:p w14:paraId="6BDEC610" w14:textId="56043AA6" w:rsidR="00833B27" w:rsidRPr="00EB3DF9" w:rsidRDefault="00EF01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8</w:t>
            </w:r>
            <w:r w:rsidRPr="00EB3DF9">
              <w:rPr>
                <w:sz w:val="28"/>
                <w:szCs w:val="28"/>
                <w:cs/>
              </w:rPr>
              <w:t>.</w:t>
            </w:r>
            <w:r w:rsidRPr="00EB3DF9">
              <w:rPr>
                <w:sz w:val="28"/>
                <w:szCs w:val="28"/>
              </w:rPr>
              <w:t>0</w:t>
            </w:r>
          </w:p>
        </w:tc>
        <w:tc>
          <w:tcPr>
            <w:tcW w:w="662" w:type="pct"/>
          </w:tcPr>
          <w:p w14:paraId="5C613CEF" w14:textId="6B87F52D" w:rsidR="00833B27" w:rsidRPr="00EB3DF9" w:rsidRDefault="005B41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665" w:type="pct"/>
          </w:tcPr>
          <w:p w14:paraId="196B9709" w14:textId="23E4A53E" w:rsidR="00833B27" w:rsidRPr="00EB3DF9" w:rsidRDefault="005B41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198</w:t>
            </w:r>
          </w:p>
        </w:tc>
        <w:tc>
          <w:tcPr>
            <w:tcW w:w="613" w:type="pct"/>
          </w:tcPr>
          <w:p w14:paraId="4F8DF18F" w14:textId="701B662C" w:rsidR="00833B27" w:rsidRPr="00EB3DF9" w:rsidRDefault="005B41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1</w:t>
            </w:r>
          </w:p>
        </w:tc>
        <w:tc>
          <w:tcPr>
            <w:tcW w:w="614" w:type="pct"/>
            <w:gridSpan w:val="2"/>
          </w:tcPr>
          <w:p w14:paraId="1378EB1F" w14:textId="570CF059" w:rsidR="00833B27" w:rsidRPr="00EB3DF9" w:rsidRDefault="005B41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199</w:t>
            </w:r>
          </w:p>
        </w:tc>
      </w:tr>
      <w:tr w:rsidR="00833B27" w:rsidRPr="00EB3DF9" w14:paraId="0CCDCBAD" w14:textId="77777777" w:rsidTr="00B05C28">
        <w:tblPrEx>
          <w:tblLook w:val="04A0" w:firstRow="1" w:lastRow="0" w:firstColumn="1" w:lastColumn="0" w:noHBand="0" w:noVBand="1"/>
        </w:tblPrEx>
        <w:tc>
          <w:tcPr>
            <w:tcW w:w="1789" w:type="pct"/>
          </w:tcPr>
          <w:p w14:paraId="7ADAE280" w14:textId="59C59ED2" w:rsidR="00833B27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7" w:type="pct"/>
          </w:tcPr>
          <w:p w14:paraId="3A303526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62" w:type="pct"/>
          </w:tcPr>
          <w:p w14:paraId="6673B4F7" w14:textId="59D5B37C" w:rsidR="00833B27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665" w:type="pct"/>
          </w:tcPr>
          <w:p w14:paraId="7FF2507A" w14:textId="5BC584A3" w:rsidR="00833B27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</w:rPr>
              <w:t>198</w:t>
            </w:r>
          </w:p>
        </w:tc>
        <w:tc>
          <w:tcPr>
            <w:tcW w:w="613" w:type="pct"/>
          </w:tcPr>
          <w:p w14:paraId="0E0655FA" w14:textId="437E59A0" w:rsidR="00833B27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14" w:type="pct"/>
            <w:gridSpan w:val="2"/>
          </w:tcPr>
          <w:p w14:paraId="241D22D3" w14:textId="21158ACC" w:rsidR="00833B27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</w:rPr>
              <w:t>199</w:t>
            </w:r>
          </w:p>
        </w:tc>
      </w:tr>
      <w:tr w:rsidR="00833B27" w:rsidRPr="00EB3DF9" w14:paraId="71AF2FED" w14:textId="77777777" w:rsidTr="00B05C28">
        <w:tblPrEx>
          <w:tblLook w:val="04A0" w:firstRow="1" w:lastRow="0" w:firstColumn="1" w:lastColumn="0" w:noHBand="0" w:noVBand="1"/>
        </w:tblPrEx>
        <w:tc>
          <w:tcPr>
            <w:tcW w:w="1789" w:type="pct"/>
          </w:tcPr>
          <w:p w14:paraId="390D0D69" w14:textId="4F7C89B9" w:rsidR="00833B27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EB3DF9">
              <w:rPr>
                <w:i/>
                <w:iCs/>
                <w:sz w:val="28"/>
                <w:szCs w:val="28"/>
                <w:cs/>
              </w:rPr>
              <w:t>หัก</w:t>
            </w:r>
            <w:r w:rsidRPr="00EB3DF9">
              <w:rPr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657" w:type="pct"/>
          </w:tcPr>
          <w:p w14:paraId="44C84F49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62" w:type="pct"/>
          </w:tcPr>
          <w:p w14:paraId="53966AB3" w14:textId="527A6BA1" w:rsidR="00833B27" w:rsidRPr="00EB3DF9" w:rsidRDefault="005B41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665" w:type="pct"/>
          </w:tcPr>
          <w:p w14:paraId="4C88444C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</w:tcPr>
          <w:p w14:paraId="22B0E756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gridSpan w:val="2"/>
          </w:tcPr>
          <w:p w14:paraId="77A78BE8" w14:textId="702DF5BE" w:rsidR="00833B27" w:rsidRPr="00EB3DF9" w:rsidRDefault="005B41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</w:tr>
      <w:tr w:rsidR="00833B27" w:rsidRPr="00EB3DF9" w14:paraId="59788579" w14:textId="77777777" w:rsidTr="00B05C28">
        <w:tblPrEx>
          <w:tblLook w:val="04A0" w:firstRow="1" w:lastRow="0" w:firstColumn="1" w:lastColumn="0" w:noHBand="0" w:noVBand="1"/>
        </w:tblPrEx>
        <w:tc>
          <w:tcPr>
            <w:tcW w:w="1789" w:type="pct"/>
          </w:tcPr>
          <w:p w14:paraId="48EAD6C1" w14:textId="348EB306" w:rsidR="00833B27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รวมเงินให้กู้ยืมแก่กิจการที่เกี่ยวข้องกัน</w:t>
            </w:r>
          </w:p>
        </w:tc>
        <w:tc>
          <w:tcPr>
            <w:tcW w:w="657" w:type="pct"/>
          </w:tcPr>
          <w:p w14:paraId="743D7FDE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62" w:type="pct"/>
          </w:tcPr>
          <w:p w14:paraId="765F5065" w14:textId="3D7FF02E" w:rsidR="00833B27" w:rsidRPr="00EB3DF9" w:rsidRDefault="005B413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665" w:type="pct"/>
          </w:tcPr>
          <w:p w14:paraId="419C307F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</w:tcPr>
          <w:p w14:paraId="1FFD5114" w14:textId="77777777" w:rsidR="00833B27" w:rsidRPr="00EB3DF9" w:rsidRDefault="00833B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gridSpan w:val="2"/>
          </w:tcPr>
          <w:p w14:paraId="541C370B" w14:textId="604BDF8F" w:rsidR="00833B27" w:rsidRPr="00EB3DF9" w:rsidRDefault="005B413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</w:rPr>
              <w:t>199</w:t>
            </w:r>
          </w:p>
        </w:tc>
      </w:tr>
    </w:tbl>
    <w:p w14:paraId="3AF0B2F5" w14:textId="73C33A38" w:rsidR="00A553E9" w:rsidRPr="00EB3DF9" w:rsidRDefault="00A553E9" w:rsidP="00EB3DF9">
      <w:pPr>
        <w:tabs>
          <w:tab w:val="decimal" w:pos="540"/>
        </w:tabs>
        <w:ind w:left="450"/>
      </w:pPr>
    </w:p>
    <w:p w14:paraId="6C967C85" w14:textId="6433FB6A" w:rsidR="00833B27" w:rsidRPr="00EB3DF9" w:rsidRDefault="00833B27" w:rsidP="00EB3DF9">
      <w:pPr>
        <w:tabs>
          <w:tab w:val="decimal" w:pos="540"/>
        </w:tabs>
        <w:ind w:left="450"/>
      </w:pPr>
    </w:p>
    <w:p w14:paraId="2BD3A08D" w14:textId="77777777" w:rsidR="00833B27" w:rsidRPr="00EB3DF9" w:rsidRDefault="00833B27" w:rsidP="00EB3DF9">
      <w:pPr>
        <w:tabs>
          <w:tab w:val="decimal" w:pos="540"/>
        </w:tabs>
        <w:ind w:left="450"/>
      </w:pPr>
    </w:p>
    <w:tbl>
      <w:tblPr>
        <w:tblpPr w:leftFromText="180" w:rightFromText="180" w:vertAnchor="text" w:tblpX="450" w:tblpY="1"/>
        <w:tblOverlap w:val="never"/>
        <w:tblW w:w="9588" w:type="dxa"/>
        <w:tblLayout w:type="fixed"/>
        <w:tblLook w:val="0000" w:firstRow="0" w:lastRow="0" w:firstColumn="0" w:lastColumn="0" w:noHBand="0" w:noVBand="0"/>
      </w:tblPr>
      <w:tblGrid>
        <w:gridCol w:w="3251"/>
        <w:gridCol w:w="1345"/>
        <w:gridCol w:w="990"/>
        <w:gridCol w:w="990"/>
        <w:gridCol w:w="986"/>
        <w:gridCol w:w="989"/>
        <w:gridCol w:w="1037"/>
      </w:tblGrid>
      <w:tr w:rsidR="0032046B" w:rsidRPr="00EB3DF9" w14:paraId="12D874FC" w14:textId="77777777" w:rsidTr="00B05C28">
        <w:trPr>
          <w:trHeight w:val="80"/>
          <w:tblHeader/>
        </w:trPr>
        <w:tc>
          <w:tcPr>
            <w:tcW w:w="1695" w:type="pct"/>
            <w:vAlign w:val="bottom"/>
          </w:tcPr>
          <w:p w14:paraId="4FD4CD58" w14:textId="77777777" w:rsidR="005B413F" w:rsidRPr="00EB3DF9" w:rsidRDefault="005B413F" w:rsidP="00EB3DF9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1" w:type="pct"/>
          </w:tcPr>
          <w:p w14:paraId="7A8CAA03" w14:textId="3327FDAF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B3DF9">
              <w:rPr>
                <w:b/>
                <w:bCs/>
                <w:i/>
                <w:i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03" w:type="pct"/>
            <w:gridSpan w:val="5"/>
            <w:vAlign w:val="bottom"/>
          </w:tcPr>
          <w:p w14:paraId="0D8A6F31" w14:textId="47E8D1EF" w:rsidR="005B413F" w:rsidRPr="00EB3DF9" w:rsidRDefault="005B41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046B" w:rsidRPr="00EB3DF9" w14:paraId="640E4EE7" w14:textId="77777777" w:rsidTr="00B05C28">
        <w:trPr>
          <w:trHeight w:val="934"/>
          <w:tblHeader/>
        </w:trPr>
        <w:tc>
          <w:tcPr>
            <w:tcW w:w="1695" w:type="pct"/>
            <w:vAlign w:val="bottom"/>
          </w:tcPr>
          <w:p w14:paraId="150C9448" w14:textId="77777777" w:rsidR="005B413F" w:rsidRPr="00EB3DF9" w:rsidRDefault="005B413F" w:rsidP="00EB3DF9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1" w:type="pct"/>
          </w:tcPr>
          <w:p w14:paraId="1B987E81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</w:p>
          <w:p w14:paraId="556516FA" w14:textId="4439E6FE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EB3DF9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EB3DF9">
              <w:rPr>
                <w:sz w:val="28"/>
                <w:szCs w:val="28"/>
                <w:cs/>
              </w:rPr>
              <w:br/>
            </w:r>
            <w:r w:rsidRPr="00EB3DF9">
              <w:rPr>
                <w:sz w:val="28"/>
                <w:szCs w:val="28"/>
              </w:rPr>
              <w:t>31</w:t>
            </w:r>
            <w:r w:rsidRPr="00EB3DF9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EB3DF9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516" w:type="pct"/>
            <w:vAlign w:val="bottom"/>
          </w:tcPr>
          <w:p w14:paraId="04D85DCE" w14:textId="01633140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EB3DF9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EB3DF9">
              <w:rPr>
                <w:sz w:val="28"/>
                <w:szCs w:val="28"/>
                <w:cs/>
              </w:rPr>
              <w:br/>
            </w:r>
            <w:r w:rsidRPr="00EB3DF9">
              <w:rPr>
                <w:sz w:val="28"/>
                <w:szCs w:val="28"/>
              </w:rPr>
              <w:t>1</w:t>
            </w:r>
            <w:r w:rsidRPr="00EB3DF9">
              <w:rPr>
                <w:rFonts w:hint="cs"/>
                <w:sz w:val="28"/>
                <w:szCs w:val="28"/>
                <w:cs/>
              </w:rPr>
              <w:t xml:space="preserve"> มกรา</w:t>
            </w:r>
            <w:r w:rsidRPr="00EB3DF9">
              <w:rPr>
                <w:sz w:val="28"/>
                <w:szCs w:val="28"/>
                <w:cs/>
              </w:rPr>
              <w:t>คม</w:t>
            </w:r>
          </w:p>
        </w:tc>
        <w:tc>
          <w:tcPr>
            <w:tcW w:w="516" w:type="pct"/>
            <w:vAlign w:val="bottom"/>
          </w:tcPr>
          <w:p w14:paraId="7B936935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EB3DF9">
              <w:rPr>
                <w:sz w:val="28"/>
                <w:szCs w:val="28"/>
              </w:rPr>
              <w:tab/>
            </w:r>
            <w:r w:rsidRPr="00EB3DF9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14" w:type="pct"/>
          </w:tcPr>
          <w:p w14:paraId="278ABF45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  <w:p w14:paraId="5B482FA6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  <w:p w14:paraId="35ABC3D1" w14:textId="10D87689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EB3DF9">
              <w:rPr>
                <w:rFonts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516" w:type="pct"/>
            <w:vAlign w:val="bottom"/>
          </w:tcPr>
          <w:p w14:paraId="613815BE" w14:textId="4EE155F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ab/>
            </w:r>
            <w:r w:rsidRPr="00EB3DF9">
              <w:rPr>
                <w:sz w:val="28"/>
                <w:szCs w:val="28"/>
                <w:cs/>
              </w:rPr>
              <w:t>ผลกระทบ</w:t>
            </w:r>
          </w:p>
          <w:p w14:paraId="3FA70971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EB3DF9">
              <w:rPr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541" w:type="pct"/>
            <w:vAlign w:val="bottom"/>
          </w:tcPr>
          <w:p w14:paraId="062211B7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EB3DF9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EB3DF9">
              <w:rPr>
                <w:sz w:val="28"/>
                <w:szCs w:val="28"/>
                <w:cs/>
              </w:rPr>
              <w:br/>
            </w:r>
            <w:r w:rsidRPr="00EB3DF9">
              <w:rPr>
                <w:sz w:val="28"/>
                <w:szCs w:val="28"/>
              </w:rPr>
              <w:t>31</w:t>
            </w:r>
            <w:r w:rsidRPr="00EB3DF9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EB3DF9">
              <w:rPr>
                <w:sz w:val="28"/>
                <w:szCs w:val="28"/>
                <w:cs/>
              </w:rPr>
              <w:t>ธันวาคม</w:t>
            </w:r>
          </w:p>
        </w:tc>
      </w:tr>
      <w:tr w:rsidR="007C1228" w:rsidRPr="00EB3DF9" w14:paraId="3E6524AA" w14:textId="77777777" w:rsidTr="00B05C28">
        <w:trPr>
          <w:trHeight w:val="80"/>
          <w:tblHeader/>
        </w:trPr>
        <w:tc>
          <w:tcPr>
            <w:tcW w:w="1695" w:type="pct"/>
            <w:vAlign w:val="bottom"/>
          </w:tcPr>
          <w:p w14:paraId="1FD043F1" w14:textId="77777777" w:rsidR="007C1228" w:rsidRPr="00EB3DF9" w:rsidRDefault="007C12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EB3DF9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รายการเคลื่อนไหวของเงินให้กู้ยืม</w:t>
            </w:r>
          </w:p>
        </w:tc>
        <w:tc>
          <w:tcPr>
            <w:tcW w:w="701" w:type="pct"/>
          </w:tcPr>
          <w:p w14:paraId="0BBE6879" w14:textId="55668FA8" w:rsidR="007C1228" w:rsidRPr="00EB3DF9" w:rsidRDefault="007C12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EB3DF9">
              <w:rPr>
                <w:rFonts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603" w:type="pct"/>
            <w:gridSpan w:val="5"/>
            <w:vAlign w:val="bottom"/>
          </w:tcPr>
          <w:p w14:paraId="51943940" w14:textId="68D92B33" w:rsidR="007C1228" w:rsidRPr="00EB3DF9" w:rsidRDefault="007C12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  <w:r w:rsidRPr="00EB3DF9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2046B" w:rsidRPr="00EB3DF9" w14:paraId="0B668E0C" w14:textId="77777777" w:rsidTr="00B05C28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493C747C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EB3DF9">
              <w:rPr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701" w:type="pct"/>
          </w:tcPr>
          <w:p w14:paraId="6E756321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516" w:type="pct"/>
          </w:tcPr>
          <w:p w14:paraId="6E0F2D8E" w14:textId="22BAAC6C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516" w:type="pct"/>
          </w:tcPr>
          <w:p w14:paraId="575390C1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514" w:type="pct"/>
          </w:tcPr>
          <w:p w14:paraId="267285E0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516" w:type="pct"/>
          </w:tcPr>
          <w:p w14:paraId="3BE512CE" w14:textId="609DF2A5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541" w:type="pct"/>
          </w:tcPr>
          <w:p w14:paraId="5E0F48BE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</w:tr>
      <w:tr w:rsidR="0032046B" w:rsidRPr="00EB3DF9" w14:paraId="3CEC24FA" w14:textId="77777777" w:rsidTr="00B05C28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786420D9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01" w:type="pct"/>
          </w:tcPr>
          <w:p w14:paraId="58ECAF65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516" w:type="pct"/>
          </w:tcPr>
          <w:p w14:paraId="15860F93" w14:textId="2868D629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516" w:type="pct"/>
          </w:tcPr>
          <w:p w14:paraId="53103838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514" w:type="pct"/>
          </w:tcPr>
          <w:p w14:paraId="5282A319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516" w:type="pct"/>
          </w:tcPr>
          <w:p w14:paraId="30499090" w14:textId="1286A55D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541" w:type="pct"/>
          </w:tcPr>
          <w:p w14:paraId="113BC473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</w:tr>
      <w:tr w:rsidR="0032046B" w:rsidRPr="00EB3DF9" w14:paraId="653E32CA" w14:textId="77777777" w:rsidTr="00B05C28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4A53634F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EB3DF9">
              <w:rPr>
                <w:sz w:val="28"/>
                <w:szCs w:val="28"/>
                <w:cs/>
              </w:rPr>
              <w:t>บริษัท บางจาก รีเทล จำกัด</w:t>
            </w:r>
          </w:p>
        </w:tc>
        <w:tc>
          <w:tcPr>
            <w:tcW w:w="701" w:type="pct"/>
          </w:tcPr>
          <w:p w14:paraId="3E59E7F2" w14:textId="6E1515F5" w:rsidR="005B413F" w:rsidRPr="00EB3DF9" w:rsidRDefault="009F5BF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4</w:t>
            </w:r>
            <w:r w:rsidRPr="00EB3DF9">
              <w:rPr>
                <w:sz w:val="28"/>
                <w:szCs w:val="28"/>
                <w:cs/>
              </w:rPr>
              <w:t>.</w:t>
            </w:r>
            <w:r w:rsidRPr="00EB3DF9">
              <w:rPr>
                <w:sz w:val="28"/>
                <w:szCs w:val="28"/>
              </w:rPr>
              <w:t>2</w:t>
            </w:r>
          </w:p>
        </w:tc>
        <w:tc>
          <w:tcPr>
            <w:tcW w:w="516" w:type="pct"/>
          </w:tcPr>
          <w:p w14:paraId="156FF70A" w14:textId="0B11A0FE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410</w:t>
            </w:r>
          </w:p>
        </w:tc>
        <w:tc>
          <w:tcPr>
            <w:tcW w:w="516" w:type="pct"/>
          </w:tcPr>
          <w:p w14:paraId="0364FA2D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200</w:t>
            </w:r>
          </w:p>
        </w:tc>
        <w:tc>
          <w:tcPr>
            <w:tcW w:w="514" w:type="pct"/>
          </w:tcPr>
          <w:p w14:paraId="3D4352D5" w14:textId="7873A894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16" w:type="pct"/>
          </w:tcPr>
          <w:p w14:paraId="53DE4505" w14:textId="78B7C66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41" w:type="pct"/>
          </w:tcPr>
          <w:p w14:paraId="110AC542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610</w:t>
            </w:r>
          </w:p>
        </w:tc>
      </w:tr>
      <w:tr w:rsidR="0032046B" w:rsidRPr="00EB3DF9" w14:paraId="3E7C3C2B" w14:textId="77777777" w:rsidTr="00B05C28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1E2F69F8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EB3DF9">
              <w:rPr>
                <w:sz w:val="28"/>
                <w:szCs w:val="28"/>
              </w:rPr>
              <w:t>BCP Innovation Pte</w:t>
            </w:r>
            <w:r w:rsidRPr="00EB3DF9">
              <w:rPr>
                <w:sz w:val="28"/>
                <w:szCs w:val="28"/>
                <w:cs/>
              </w:rPr>
              <w:t xml:space="preserve">. </w:t>
            </w:r>
            <w:r w:rsidRPr="00EB3DF9">
              <w:rPr>
                <w:sz w:val="28"/>
                <w:szCs w:val="28"/>
              </w:rPr>
              <w:t>Ltd</w:t>
            </w:r>
            <w:r w:rsidRPr="00EB3DF9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701" w:type="pct"/>
          </w:tcPr>
          <w:p w14:paraId="73344880" w14:textId="30E6822F" w:rsidR="005B413F" w:rsidRPr="00EB3DF9" w:rsidRDefault="00EF01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4</w:t>
            </w:r>
            <w:r w:rsidRPr="00EB3DF9">
              <w:rPr>
                <w:sz w:val="28"/>
                <w:szCs w:val="28"/>
                <w:cs/>
              </w:rPr>
              <w:t>.</w:t>
            </w:r>
            <w:r w:rsidRPr="00EB3DF9">
              <w:rPr>
                <w:sz w:val="28"/>
                <w:szCs w:val="28"/>
              </w:rPr>
              <w:t>5</w:t>
            </w:r>
          </w:p>
        </w:tc>
        <w:tc>
          <w:tcPr>
            <w:tcW w:w="516" w:type="pct"/>
          </w:tcPr>
          <w:p w14:paraId="5D39B0C2" w14:textId="1A24072F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198</w:t>
            </w:r>
          </w:p>
        </w:tc>
        <w:tc>
          <w:tcPr>
            <w:tcW w:w="516" w:type="pct"/>
          </w:tcPr>
          <w:p w14:paraId="093EEC34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738</w:t>
            </w:r>
          </w:p>
        </w:tc>
        <w:tc>
          <w:tcPr>
            <w:tcW w:w="514" w:type="pct"/>
          </w:tcPr>
          <w:p w14:paraId="18DFC155" w14:textId="0817329A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  <w:cs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16" w:type="pct"/>
          </w:tcPr>
          <w:p w14:paraId="4DF845AE" w14:textId="5ACD8121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  <w:cs/>
              </w:rPr>
            </w:pPr>
            <w:r w:rsidRPr="00EB3DF9">
              <w:rPr>
                <w:sz w:val="28"/>
                <w:szCs w:val="28"/>
                <w:cs/>
              </w:rPr>
              <w:t>(</w:t>
            </w:r>
            <w:r w:rsidRPr="00EB3DF9">
              <w:rPr>
                <w:sz w:val="28"/>
                <w:szCs w:val="28"/>
              </w:rPr>
              <w:t>58</w:t>
            </w:r>
            <w:r w:rsidRPr="00EB3DF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541" w:type="pct"/>
          </w:tcPr>
          <w:p w14:paraId="4896064B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  <w:cs/>
              </w:rPr>
            </w:pPr>
            <w:r w:rsidRPr="00EB3DF9">
              <w:rPr>
                <w:sz w:val="28"/>
                <w:szCs w:val="28"/>
              </w:rPr>
              <w:t>878</w:t>
            </w:r>
          </w:p>
        </w:tc>
      </w:tr>
      <w:tr w:rsidR="0032046B" w:rsidRPr="00EB3DF9" w14:paraId="67A79B67" w14:textId="77777777" w:rsidTr="00B05C28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3F1D1E0E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701" w:type="pct"/>
          </w:tcPr>
          <w:p w14:paraId="7D889B1C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73E05503" w14:textId="37CE39B5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002A405E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14" w:type="pct"/>
          </w:tcPr>
          <w:p w14:paraId="7331E192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6FF3F564" w14:textId="5B089466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41" w:type="pct"/>
          </w:tcPr>
          <w:p w14:paraId="7D19F3B6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32046B" w:rsidRPr="00EB3DF9" w14:paraId="233D442A" w14:textId="77777777" w:rsidTr="00B05C28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2401BC39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  <w:cs/>
              </w:rPr>
            </w:pPr>
            <w:r w:rsidRPr="00EB3DF9">
              <w:rPr>
                <w:sz w:val="28"/>
                <w:szCs w:val="28"/>
              </w:rPr>
              <w:t>Nido Petroleum Pty</w:t>
            </w:r>
            <w:r w:rsidRPr="00EB3DF9">
              <w:rPr>
                <w:sz w:val="28"/>
                <w:szCs w:val="28"/>
                <w:cs/>
              </w:rPr>
              <w:t xml:space="preserve">. </w:t>
            </w:r>
            <w:r w:rsidRPr="00EB3DF9">
              <w:rPr>
                <w:sz w:val="28"/>
                <w:szCs w:val="28"/>
              </w:rPr>
              <w:t>Ltd</w:t>
            </w:r>
            <w:r w:rsidRPr="00EB3DF9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701" w:type="pct"/>
          </w:tcPr>
          <w:p w14:paraId="0AF04ECC" w14:textId="0B7AC4A6" w:rsidR="00EF01B8" w:rsidRPr="00EB3DF9" w:rsidRDefault="00EF01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0</w:t>
            </w:r>
            <w:r w:rsidRPr="00EB3DF9">
              <w:rPr>
                <w:sz w:val="28"/>
                <w:szCs w:val="28"/>
                <w:cs/>
              </w:rPr>
              <w:t>.</w:t>
            </w:r>
            <w:r w:rsidRPr="00EB3DF9">
              <w:rPr>
                <w:sz w:val="28"/>
                <w:szCs w:val="28"/>
              </w:rPr>
              <w:t>5</w:t>
            </w:r>
          </w:p>
        </w:tc>
        <w:tc>
          <w:tcPr>
            <w:tcW w:w="516" w:type="pct"/>
          </w:tcPr>
          <w:p w14:paraId="4B891EF5" w14:textId="7CB37083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1,291</w:t>
            </w:r>
          </w:p>
        </w:tc>
        <w:tc>
          <w:tcPr>
            <w:tcW w:w="516" w:type="pct"/>
          </w:tcPr>
          <w:p w14:paraId="66758AEC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14" w:type="pct"/>
          </w:tcPr>
          <w:p w14:paraId="47CD8983" w14:textId="7CFCE2BB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  <w:cs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16" w:type="pct"/>
          </w:tcPr>
          <w:p w14:paraId="465F6B7B" w14:textId="5BA79A0B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(</w:t>
            </w:r>
            <w:r w:rsidRPr="00EB3DF9">
              <w:rPr>
                <w:sz w:val="28"/>
                <w:szCs w:val="28"/>
              </w:rPr>
              <w:t>92</w:t>
            </w:r>
            <w:r w:rsidRPr="00EB3DF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541" w:type="pct"/>
          </w:tcPr>
          <w:p w14:paraId="55AB2F2A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1,199</w:t>
            </w:r>
          </w:p>
        </w:tc>
      </w:tr>
      <w:tr w:rsidR="0032046B" w:rsidRPr="00EB3DF9" w14:paraId="54D529EA" w14:textId="77777777" w:rsidTr="00B05C28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006CB3F0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BCPR Pte</w:t>
            </w:r>
            <w:r w:rsidRPr="00EB3DF9">
              <w:rPr>
                <w:sz w:val="28"/>
                <w:szCs w:val="28"/>
                <w:cs/>
              </w:rPr>
              <w:t xml:space="preserve">. </w:t>
            </w:r>
            <w:r w:rsidRPr="00EB3DF9">
              <w:rPr>
                <w:sz w:val="28"/>
                <w:szCs w:val="28"/>
              </w:rPr>
              <w:t>Ltd</w:t>
            </w:r>
            <w:r w:rsidRPr="00EB3DF9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701" w:type="pct"/>
          </w:tcPr>
          <w:p w14:paraId="1B5EF882" w14:textId="4C3524F1" w:rsidR="005B413F" w:rsidRPr="00EB3DF9" w:rsidRDefault="00EF01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0</w:t>
            </w:r>
            <w:r w:rsidRPr="00EB3DF9">
              <w:rPr>
                <w:sz w:val="28"/>
                <w:szCs w:val="28"/>
                <w:cs/>
              </w:rPr>
              <w:t>.</w:t>
            </w:r>
            <w:r w:rsidRPr="00EB3DF9">
              <w:rPr>
                <w:sz w:val="28"/>
                <w:szCs w:val="28"/>
              </w:rPr>
              <w:t>5</w:t>
            </w:r>
          </w:p>
        </w:tc>
        <w:tc>
          <w:tcPr>
            <w:tcW w:w="516" w:type="pct"/>
          </w:tcPr>
          <w:p w14:paraId="3B80F4D4" w14:textId="400BAFAB" w:rsidR="005B413F" w:rsidRPr="00EB3DF9" w:rsidRDefault="005B41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3,229</w:t>
            </w:r>
          </w:p>
        </w:tc>
        <w:tc>
          <w:tcPr>
            <w:tcW w:w="516" w:type="pct"/>
          </w:tcPr>
          <w:p w14:paraId="5D3D2E2C" w14:textId="77777777" w:rsidR="005B413F" w:rsidRPr="00EB3DF9" w:rsidRDefault="005B41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14" w:type="pct"/>
          </w:tcPr>
          <w:p w14:paraId="1EC2A159" w14:textId="0C932742" w:rsidR="005B413F" w:rsidRPr="00EB3DF9" w:rsidRDefault="005B41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  <w:cs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16" w:type="pct"/>
          </w:tcPr>
          <w:p w14:paraId="0F2140ED" w14:textId="3321478C" w:rsidR="005B413F" w:rsidRPr="00EB3DF9" w:rsidRDefault="005B41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(</w:t>
            </w:r>
            <w:r w:rsidRPr="00EB3DF9">
              <w:rPr>
                <w:sz w:val="28"/>
                <w:szCs w:val="28"/>
              </w:rPr>
              <w:t>125</w:t>
            </w:r>
            <w:r w:rsidRPr="00EB3DF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541" w:type="pct"/>
          </w:tcPr>
          <w:p w14:paraId="09C49001" w14:textId="77777777" w:rsidR="005B413F" w:rsidRPr="00EB3DF9" w:rsidRDefault="005B41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3,104</w:t>
            </w:r>
          </w:p>
        </w:tc>
      </w:tr>
      <w:tr w:rsidR="0032046B" w:rsidRPr="00EB3DF9" w14:paraId="49F1CB9E" w14:textId="77777777" w:rsidTr="00B05C28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29CD59FA" w14:textId="77777777" w:rsidR="005B413F" w:rsidRPr="00EB3DF9" w:rsidRDefault="005B413F" w:rsidP="00EB3DF9">
            <w:pPr>
              <w:rPr>
                <w:b/>
                <w:bCs/>
                <w:sz w:val="28"/>
                <w:szCs w:val="28"/>
                <w:cs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1" w:type="pct"/>
          </w:tcPr>
          <w:p w14:paraId="0E3B3310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</w:tcPr>
          <w:p w14:paraId="2FBF53FD" w14:textId="4AE6AB01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</w:rPr>
              <w:t>5,128</w:t>
            </w:r>
          </w:p>
        </w:tc>
        <w:tc>
          <w:tcPr>
            <w:tcW w:w="516" w:type="pct"/>
          </w:tcPr>
          <w:p w14:paraId="5A05D6E4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</w:rPr>
              <w:t>938</w:t>
            </w:r>
          </w:p>
        </w:tc>
        <w:tc>
          <w:tcPr>
            <w:tcW w:w="514" w:type="pct"/>
          </w:tcPr>
          <w:p w14:paraId="4F52147C" w14:textId="22C9A11F" w:rsidR="005B413F" w:rsidRPr="00EB3DF9" w:rsidRDefault="003C0C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516" w:type="pct"/>
          </w:tcPr>
          <w:p w14:paraId="2D11DBB2" w14:textId="4316734C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b/>
                <w:bCs/>
                <w:sz w:val="28"/>
                <w:szCs w:val="28"/>
              </w:rPr>
              <w:t>275</w:t>
            </w:r>
            <w:r w:rsidRPr="00EB3DF9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541" w:type="pct"/>
          </w:tcPr>
          <w:p w14:paraId="2126009A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</w:rPr>
              <w:t>5,791</w:t>
            </w:r>
          </w:p>
        </w:tc>
      </w:tr>
      <w:tr w:rsidR="0032046B" w:rsidRPr="00EB3DF9" w14:paraId="1A7AD3B2" w14:textId="77777777" w:rsidTr="00B05C28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5C1D44AA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5" w:hanging="255"/>
              <w:rPr>
                <w:i/>
                <w:iCs/>
                <w:sz w:val="28"/>
                <w:szCs w:val="28"/>
              </w:rPr>
            </w:pPr>
            <w:r w:rsidRPr="00EB3DF9">
              <w:rPr>
                <w:i/>
                <w:iCs/>
                <w:sz w:val="28"/>
                <w:szCs w:val="28"/>
                <w:cs/>
              </w:rPr>
              <w:t>หัก</w:t>
            </w:r>
            <w:r w:rsidRPr="00EB3DF9">
              <w:rPr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701" w:type="pct"/>
          </w:tcPr>
          <w:p w14:paraId="1AF90DBB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64EBEF41" w14:textId="77777777" w:rsidR="005B413F" w:rsidRPr="00EB3DF9" w:rsidRDefault="005B41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16" w:type="pct"/>
          </w:tcPr>
          <w:p w14:paraId="4A4674DE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14" w:type="pct"/>
          </w:tcPr>
          <w:p w14:paraId="6A2C76C4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0BFE43D7" w14:textId="1AE8A5C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41" w:type="pct"/>
          </w:tcPr>
          <w:p w14:paraId="44C37C0D" w14:textId="77777777" w:rsidR="005B413F" w:rsidRPr="00EB3DF9" w:rsidRDefault="005B41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</w:tr>
      <w:tr w:rsidR="0032046B" w:rsidRPr="00EB3DF9" w14:paraId="29924C6F" w14:textId="77777777" w:rsidTr="00B05C28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75180663" w14:textId="609BC5FB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i/>
                <w:i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รวมเงินให้กู้ยืมแก่กิจกา</w:t>
            </w:r>
            <w:r w:rsidRPr="00EB3DF9">
              <w:rPr>
                <w:rFonts w:hint="cs"/>
                <w:b/>
                <w:bCs/>
                <w:sz w:val="28"/>
                <w:szCs w:val="28"/>
                <w:cs/>
              </w:rPr>
              <w:t>ร</w:t>
            </w:r>
            <w:r w:rsidRPr="00EB3DF9">
              <w:rPr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701" w:type="pct"/>
          </w:tcPr>
          <w:p w14:paraId="4525A4EF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3C10A816" w14:textId="77777777" w:rsidR="005B413F" w:rsidRPr="00EB3DF9" w:rsidRDefault="005B413F" w:rsidP="00EB3DF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</w:rPr>
              <w:t>5,128</w:t>
            </w:r>
          </w:p>
        </w:tc>
        <w:tc>
          <w:tcPr>
            <w:tcW w:w="516" w:type="pct"/>
          </w:tcPr>
          <w:p w14:paraId="660D347F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</w:tcPr>
          <w:p w14:paraId="7C683E8C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</w:tcPr>
          <w:p w14:paraId="23A3EA8B" w14:textId="46D5353D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</w:tcPr>
          <w:p w14:paraId="08546ACF" w14:textId="77777777" w:rsidR="005B413F" w:rsidRPr="00EB3DF9" w:rsidRDefault="005B413F" w:rsidP="00EB3DF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EB3DF9">
              <w:rPr>
                <w:b/>
                <w:bCs/>
                <w:sz w:val="28"/>
                <w:szCs w:val="28"/>
              </w:rPr>
              <w:t>5,791</w:t>
            </w:r>
          </w:p>
        </w:tc>
      </w:tr>
      <w:tr w:rsidR="0032046B" w:rsidRPr="00EB3DF9" w14:paraId="659EFAB4" w14:textId="77777777" w:rsidTr="00B05C28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6A2652F6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1" w:type="pct"/>
          </w:tcPr>
          <w:p w14:paraId="5B49AA57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3418B8ED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</w:tcPr>
          <w:p w14:paraId="337B3676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</w:tcPr>
          <w:p w14:paraId="658A8887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</w:tcPr>
          <w:p w14:paraId="18E528F5" w14:textId="46347573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</w:tcPr>
          <w:p w14:paraId="2A60FB8C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32046B" w:rsidRPr="00EB3DF9" w14:paraId="10B880D3" w14:textId="77777777" w:rsidTr="00B05C28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5871ED96" w14:textId="690CF554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  <w:sz w:val="28"/>
                <w:szCs w:val="28"/>
              </w:rPr>
            </w:pPr>
            <w:r w:rsidRPr="00EB3DF9">
              <w:rPr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701" w:type="pct"/>
          </w:tcPr>
          <w:p w14:paraId="25B48084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18B30672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</w:tcPr>
          <w:p w14:paraId="270B09A0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</w:tcPr>
          <w:p w14:paraId="5B03B17C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</w:tcPr>
          <w:p w14:paraId="6D7CFA2B" w14:textId="0EA49563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</w:tcPr>
          <w:p w14:paraId="6E96228D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32046B" w:rsidRPr="00EB3DF9" w14:paraId="4F121D4B" w14:textId="77777777" w:rsidTr="00B05C28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5FD655C9" w14:textId="2ED01964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01" w:type="pct"/>
          </w:tcPr>
          <w:p w14:paraId="3CA5F1FC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454134F3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</w:tcPr>
          <w:p w14:paraId="71993766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</w:tcPr>
          <w:p w14:paraId="5DB4AE51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</w:tcPr>
          <w:p w14:paraId="1DEF3E31" w14:textId="37BCB691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</w:tcPr>
          <w:p w14:paraId="7E319445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32046B" w:rsidRPr="00EB3DF9" w14:paraId="5FFB1B31" w14:textId="77777777" w:rsidTr="00B05C28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27AF3DB6" w14:textId="6BCC6875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EB3DF9">
              <w:rPr>
                <w:sz w:val="28"/>
                <w:szCs w:val="28"/>
                <w:cs/>
              </w:rPr>
              <w:t>บริษัท บางจาก รีเทล จำกัด</w:t>
            </w:r>
          </w:p>
        </w:tc>
        <w:tc>
          <w:tcPr>
            <w:tcW w:w="701" w:type="pct"/>
          </w:tcPr>
          <w:p w14:paraId="08DF255E" w14:textId="23583068" w:rsidR="005B413F" w:rsidRPr="00EB3DF9" w:rsidRDefault="00EF01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4</w:t>
            </w:r>
            <w:r w:rsidRPr="00EB3DF9">
              <w:rPr>
                <w:sz w:val="28"/>
                <w:szCs w:val="28"/>
                <w:cs/>
              </w:rPr>
              <w:t>.</w:t>
            </w:r>
            <w:r w:rsidRPr="00EB3DF9">
              <w:rPr>
                <w:sz w:val="28"/>
                <w:szCs w:val="28"/>
              </w:rPr>
              <w:t>2</w:t>
            </w:r>
          </w:p>
        </w:tc>
        <w:tc>
          <w:tcPr>
            <w:tcW w:w="516" w:type="pct"/>
          </w:tcPr>
          <w:p w14:paraId="73A94E1A" w14:textId="53E4CDF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90</w:t>
            </w:r>
          </w:p>
        </w:tc>
        <w:tc>
          <w:tcPr>
            <w:tcW w:w="516" w:type="pct"/>
          </w:tcPr>
          <w:p w14:paraId="41263C2C" w14:textId="0BBE66C2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320</w:t>
            </w:r>
          </w:p>
        </w:tc>
        <w:tc>
          <w:tcPr>
            <w:tcW w:w="514" w:type="pct"/>
          </w:tcPr>
          <w:p w14:paraId="759500A2" w14:textId="2278D4C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16" w:type="pct"/>
          </w:tcPr>
          <w:p w14:paraId="72DF4038" w14:textId="1087A7E5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41" w:type="pct"/>
          </w:tcPr>
          <w:p w14:paraId="79AF952F" w14:textId="3F40A840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410</w:t>
            </w:r>
          </w:p>
        </w:tc>
      </w:tr>
      <w:tr w:rsidR="0032046B" w:rsidRPr="00EB3DF9" w14:paraId="2B9ABD8D" w14:textId="77777777" w:rsidTr="00B05C28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5FC8AB33" w14:textId="758BDCE5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EB3DF9">
              <w:rPr>
                <w:sz w:val="28"/>
                <w:szCs w:val="28"/>
              </w:rPr>
              <w:t>BCP Innovation Pte</w:t>
            </w:r>
            <w:r w:rsidRPr="00EB3DF9">
              <w:rPr>
                <w:sz w:val="28"/>
                <w:szCs w:val="28"/>
                <w:cs/>
              </w:rPr>
              <w:t xml:space="preserve">. </w:t>
            </w:r>
            <w:r w:rsidRPr="00EB3DF9">
              <w:rPr>
                <w:sz w:val="28"/>
                <w:szCs w:val="28"/>
              </w:rPr>
              <w:t>Ltd</w:t>
            </w:r>
            <w:r w:rsidRPr="00EB3DF9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701" w:type="pct"/>
          </w:tcPr>
          <w:p w14:paraId="305CB412" w14:textId="6D7AA5AE" w:rsidR="005B413F" w:rsidRPr="00EB3DF9" w:rsidRDefault="00EF01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4</w:t>
            </w:r>
            <w:r w:rsidRPr="00EB3DF9">
              <w:rPr>
                <w:sz w:val="28"/>
                <w:szCs w:val="28"/>
                <w:cs/>
              </w:rPr>
              <w:t>.</w:t>
            </w:r>
            <w:r w:rsidRPr="00EB3DF9">
              <w:rPr>
                <w:sz w:val="28"/>
                <w:szCs w:val="28"/>
              </w:rPr>
              <w:t>5</w:t>
            </w:r>
          </w:p>
        </w:tc>
        <w:tc>
          <w:tcPr>
            <w:tcW w:w="516" w:type="pct"/>
          </w:tcPr>
          <w:p w14:paraId="6F74E9A2" w14:textId="2E837199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16" w:type="pct"/>
          </w:tcPr>
          <w:p w14:paraId="7333D68C" w14:textId="03A9C5F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202</w:t>
            </w:r>
          </w:p>
        </w:tc>
        <w:tc>
          <w:tcPr>
            <w:tcW w:w="514" w:type="pct"/>
          </w:tcPr>
          <w:p w14:paraId="5400EBBF" w14:textId="231C3DDE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16" w:type="pct"/>
          </w:tcPr>
          <w:p w14:paraId="26BAABE0" w14:textId="0D7E3CC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(</w:t>
            </w:r>
            <w:r w:rsidRPr="00EB3DF9">
              <w:rPr>
                <w:sz w:val="28"/>
                <w:szCs w:val="28"/>
              </w:rPr>
              <w:t>4</w:t>
            </w:r>
            <w:r w:rsidRPr="00EB3DF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541" w:type="pct"/>
          </w:tcPr>
          <w:p w14:paraId="62608352" w14:textId="3EEE4A93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198</w:t>
            </w:r>
          </w:p>
        </w:tc>
      </w:tr>
      <w:tr w:rsidR="0032046B" w:rsidRPr="00EB3DF9" w14:paraId="1DC0F7E6" w14:textId="77777777" w:rsidTr="00B05C28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1845C551" w14:textId="70E949DE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701" w:type="pct"/>
          </w:tcPr>
          <w:p w14:paraId="47AF764A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3159C1C3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</w:tcPr>
          <w:p w14:paraId="5B6B1740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</w:tcPr>
          <w:p w14:paraId="17234874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</w:tcPr>
          <w:p w14:paraId="3667E20B" w14:textId="4260D049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</w:tcPr>
          <w:p w14:paraId="4A579A22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32046B" w:rsidRPr="00EB3DF9" w14:paraId="0D1F02FE" w14:textId="77777777" w:rsidTr="00B05C28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3CD49510" w14:textId="40C3B7B8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EB3DF9">
              <w:rPr>
                <w:sz w:val="28"/>
                <w:szCs w:val="28"/>
              </w:rPr>
              <w:t>Nido Petroleum Pty</w:t>
            </w:r>
            <w:r w:rsidRPr="00EB3DF9">
              <w:rPr>
                <w:sz w:val="28"/>
                <w:szCs w:val="28"/>
                <w:cs/>
              </w:rPr>
              <w:t xml:space="preserve">. </w:t>
            </w:r>
            <w:r w:rsidRPr="00EB3DF9">
              <w:rPr>
                <w:sz w:val="28"/>
                <w:szCs w:val="28"/>
              </w:rPr>
              <w:t>Ltd</w:t>
            </w:r>
            <w:r w:rsidRPr="00EB3DF9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701" w:type="pct"/>
          </w:tcPr>
          <w:p w14:paraId="42674920" w14:textId="647C24FD" w:rsidR="005B413F" w:rsidRPr="00EB3DF9" w:rsidRDefault="00EF01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0</w:t>
            </w:r>
            <w:r w:rsidRPr="00EB3DF9">
              <w:rPr>
                <w:sz w:val="28"/>
                <w:szCs w:val="28"/>
                <w:cs/>
              </w:rPr>
              <w:t>.</w:t>
            </w:r>
            <w:r w:rsidRPr="00EB3DF9">
              <w:rPr>
                <w:sz w:val="28"/>
                <w:szCs w:val="28"/>
              </w:rPr>
              <w:t>5</w:t>
            </w:r>
          </w:p>
        </w:tc>
        <w:tc>
          <w:tcPr>
            <w:tcW w:w="516" w:type="pct"/>
          </w:tcPr>
          <w:p w14:paraId="0F6D20F4" w14:textId="2D02C27E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2,113</w:t>
            </w:r>
          </w:p>
        </w:tc>
        <w:tc>
          <w:tcPr>
            <w:tcW w:w="516" w:type="pct"/>
          </w:tcPr>
          <w:p w14:paraId="6895D953" w14:textId="5DEC23EE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14" w:type="pct"/>
          </w:tcPr>
          <w:p w14:paraId="5D338F3D" w14:textId="472B383A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(</w:t>
            </w:r>
            <w:r w:rsidRPr="00EB3DF9">
              <w:rPr>
                <w:sz w:val="28"/>
                <w:szCs w:val="28"/>
              </w:rPr>
              <w:t>818</w:t>
            </w:r>
            <w:r w:rsidRPr="00EB3DF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516" w:type="pct"/>
          </w:tcPr>
          <w:p w14:paraId="57BF3731" w14:textId="6018EFF2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(</w:t>
            </w:r>
            <w:r w:rsidRPr="00EB3DF9">
              <w:rPr>
                <w:sz w:val="28"/>
                <w:szCs w:val="28"/>
              </w:rPr>
              <w:t>4</w:t>
            </w:r>
            <w:r w:rsidRPr="00EB3DF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541" w:type="pct"/>
          </w:tcPr>
          <w:p w14:paraId="5DB53E2C" w14:textId="37B9FFD1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1,291</w:t>
            </w:r>
          </w:p>
        </w:tc>
      </w:tr>
      <w:tr w:rsidR="0032046B" w:rsidRPr="00EB3DF9" w14:paraId="5A196C61" w14:textId="77777777" w:rsidTr="00B05C28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5D337BB9" w14:textId="2F6BE13E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EB3DF9">
              <w:rPr>
                <w:sz w:val="28"/>
                <w:szCs w:val="28"/>
              </w:rPr>
              <w:t>BCPR Pte</w:t>
            </w:r>
            <w:r w:rsidRPr="00EB3DF9">
              <w:rPr>
                <w:sz w:val="28"/>
                <w:szCs w:val="28"/>
                <w:cs/>
              </w:rPr>
              <w:t xml:space="preserve">. </w:t>
            </w:r>
            <w:r w:rsidRPr="00EB3DF9">
              <w:rPr>
                <w:sz w:val="28"/>
                <w:szCs w:val="28"/>
              </w:rPr>
              <w:t>Ltd</w:t>
            </w:r>
            <w:r w:rsidRPr="00EB3DF9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701" w:type="pct"/>
          </w:tcPr>
          <w:p w14:paraId="1B1E5442" w14:textId="66F779F9" w:rsidR="005B413F" w:rsidRPr="00EB3DF9" w:rsidRDefault="00EF01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0</w:t>
            </w:r>
            <w:r w:rsidRPr="00EB3DF9">
              <w:rPr>
                <w:sz w:val="28"/>
                <w:szCs w:val="28"/>
                <w:cs/>
              </w:rPr>
              <w:t>.</w:t>
            </w:r>
            <w:r w:rsidRPr="00EB3DF9">
              <w:rPr>
                <w:sz w:val="28"/>
                <w:szCs w:val="28"/>
              </w:rPr>
              <w:t>5</w:t>
            </w:r>
          </w:p>
        </w:tc>
        <w:tc>
          <w:tcPr>
            <w:tcW w:w="516" w:type="pct"/>
          </w:tcPr>
          <w:p w14:paraId="7593189A" w14:textId="7597B3CA" w:rsidR="005B413F" w:rsidRPr="00EB3DF9" w:rsidRDefault="005B41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16" w:type="pct"/>
          </w:tcPr>
          <w:p w14:paraId="2723C7BB" w14:textId="57D9356E" w:rsidR="005B413F" w:rsidRPr="00EB3DF9" w:rsidRDefault="005B41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3,302</w:t>
            </w:r>
          </w:p>
        </w:tc>
        <w:tc>
          <w:tcPr>
            <w:tcW w:w="514" w:type="pct"/>
          </w:tcPr>
          <w:p w14:paraId="26E3069E" w14:textId="42E3B047" w:rsidR="005B413F" w:rsidRPr="00EB3DF9" w:rsidRDefault="005B41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16" w:type="pct"/>
          </w:tcPr>
          <w:p w14:paraId="22B2071C" w14:textId="7886111D" w:rsidR="005B413F" w:rsidRPr="00EB3DF9" w:rsidRDefault="005B41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(</w:t>
            </w:r>
            <w:r w:rsidR="007C1228" w:rsidRPr="00EB3DF9">
              <w:rPr>
                <w:sz w:val="28"/>
                <w:szCs w:val="28"/>
              </w:rPr>
              <w:t>73</w:t>
            </w:r>
            <w:r w:rsidRPr="00EB3DF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541" w:type="pct"/>
          </w:tcPr>
          <w:p w14:paraId="22C77D2A" w14:textId="5A52EFA8" w:rsidR="005B413F" w:rsidRPr="00EB3DF9" w:rsidRDefault="005B41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3,229</w:t>
            </w:r>
          </w:p>
        </w:tc>
      </w:tr>
      <w:tr w:rsidR="0032046B" w:rsidRPr="00EB3DF9" w14:paraId="3B460BDD" w14:textId="77777777" w:rsidTr="00B05C28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29E46CCC" w14:textId="424AC415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1" w:type="pct"/>
          </w:tcPr>
          <w:p w14:paraId="3B2E899A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0361BB55" w14:textId="116CB63D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</w:rPr>
              <w:t>2,203</w:t>
            </w:r>
          </w:p>
        </w:tc>
        <w:tc>
          <w:tcPr>
            <w:tcW w:w="516" w:type="pct"/>
          </w:tcPr>
          <w:p w14:paraId="575C4BF2" w14:textId="1297EEAC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</w:rPr>
              <w:t>3,824</w:t>
            </w:r>
          </w:p>
        </w:tc>
        <w:tc>
          <w:tcPr>
            <w:tcW w:w="514" w:type="pct"/>
          </w:tcPr>
          <w:p w14:paraId="011E3652" w14:textId="69ABEBE9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b/>
                <w:bCs/>
                <w:sz w:val="28"/>
                <w:szCs w:val="28"/>
              </w:rPr>
              <w:t>818</w:t>
            </w:r>
            <w:r w:rsidRPr="00EB3DF9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516" w:type="pct"/>
          </w:tcPr>
          <w:p w14:paraId="0ADA793B" w14:textId="0386490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b/>
                <w:bCs/>
                <w:sz w:val="28"/>
                <w:szCs w:val="28"/>
              </w:rPr>
              <w:t>81</w:t>
            </w:r>
            <w:r w:rsidRPr="00EB3DF9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541" w:type="pct"/>
          </w:tcPr>
          <w:p w14:paraId="7A6978A3" w14:textId="51AC3CED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</w:rPr>
              <w:t>5,128</w:t>
            </w:r>
          </w:p>
        </w:tc>
      </w:tr>
      <w:tr w:rsidR="0032046B" w:rsidRPr="00EB3DF9" w14:paraId="4127FC6A" w14:textId="77777777" w:rsidTr="00B05C28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3A026258" w14:textId="49512C0D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EB3DF9">
              <w:rPr>
                <w:i/>
                <w:iCs/>
                <w:sz w:val="28"/>
                <w:szCs w:val="28"/>
                <w:cs/>
              </w:rPr>
              <w:t>หัก</w:t>
            </w:r>
            <w:r w:rsidRPr="00EB3DF9">
              <w:rPr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701" w:type="pct"/>
          </w:tcPr>
          <w:p w14:paraId="0883ACCE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3E88FE5A" w14:textId="57AA3074" w:rsidR="005B413F" w:rsidRPr="00EB3DF9" w:rsidRDefault="005B41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516" w:type="pct"/>
          </w:tcPr>
          <w:p w14:paraId="2892A048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</w:tcPr>
          <w:p w14:paraId="1ECB6E59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</w:tcPr>
          <w:p w14:paraId="1C1BBEFA" w14:textId="7F168A7A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</w:tcPr>
          <w:p w14:paraId="6F7A47F9" w14:textId="3711C29C" w:rsidR="005B413F" w:rsidRPr="00EB3DF9" w:rsidRDefault="005B41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32046B" w:rsidRPr="00EB3DF9" w14:paraId="6A3CAC45" w14:textId="77777777" w:rsidTr="00B05C28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058D1336" w14:textId="4A13C112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รวมเงินให้กู้ยืมแก่กิจกา</w:t>
            </w:r>
            <w:r w:rsidRPr="00EB3DF9">
              <w:rPr>
                <w:rFonts w:hint="cs"/>
                <w:b/>
                <w:bCs/>
                <w:sz w:val="28"/>
                <w:szCs w:val="28"/>
                <w:cs/>
              </w:rPr>
              <w:t>ร</w:t>
            </w:r>
            <w:r w:rsidRPr="00EB3DF9">
              <w:rPr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701" w:type="pct"/>
          </w:tcPr>
          <w:p w14:paraId="1026B877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387F6966" w14:textId="0E953058" w:rsidR="005B413F" w:rsidRPr="00EB3DF9" w:rsidRDefault="0032046B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</w:rPr>
              <w:t>2,203</w:t>
            </w:r>
          </w:p>
        </w:tc>
        <w:tc>
          <w:tcPr>
            <w:tcW w:w="516" w:type="pct"/>
          </w:tcPr>
          <w:p w14:paraId="0AFB426D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</w:tcPr>
          <w:p w14:paraId="42EBE298" w14:textId="77777777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</w:tcPr>
          <w:p w14:paraId="6430174D" w14:textId="7D550D4B" w:rsidR="005B413F" w:rsidRPr="00EB3DF9" w:rsidRDefault="005B41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</w:tcPr>
          <w:p w14:paraId="23FADEA9" w14:textId="589EB732" w:rsidR="005B413F" w:rsidRPr="00EB3DF9" w:rsidRDefault="0032046B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</w:rPr>
              <w:t>5,128</w:t>
            </w:r>
          </w:p>
        </w:tc>
      </w:tr>
    </w:tbl>
    <w:p w14:paraId="1D9BC963" w14:textId="7C898DC3" w:rsidR="005B413F" w:rsidRPr="00EB3DF9" w:rsidRDefault="005B413F" w:rsidP="00EB3DF9">
      <w:pPr>
        <w:tabs>
          <w:tab w:val="decimal" w:pos="540"/>
        </w:tabs>
        <w:ind w:left="450"/>
      </w:pPr>
    </w:p>
    <w:p w14:paraId="441077E3" w14:textId="77777777" w:rsidR="005B413F" w:rsidRPr="00EB3DF9" w:rsidRDefault="005B413F" w:rsidP="00EB3DF9">
      <w:pPr>
        <w:tabs>
          <w:tab w:val="decimal" w:pos="540"/>
        </w:tabs>
        <w:ind w:left="450"/>
      </w:pPr>
    </w:p>
    <w:p w14:paraId="542EEE38" w14:textId="139B7803" w:rsidR="00F10ACF" w:rsidRPr="00EB3DF9" w:rsidRDefault="00A553E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EB3DF9">
        <w:rPr>
          <w:cs/>
        </w:rPr>
        <w:br w:type="page"/>
      </w:r>
    </w:p>
    <w:tbl>
      <w:tblPr>
        <w:tblW w:w="9090" w:type="dxa"/>
        <w:tblInd w:w="46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36"/>
        <w:gridCol w:w="1238"/>
        <w:gridCol w:w="1238"/>
        <w:gridCol w:w="1238"/>
      </w:tblGrid>
      <w:tr w:rsidR="00C57949" w:rsidRPr="00EB3DF9" w14:paraId="3C3EFEA9" w14:textId="77777777" w:rsidTr="00DF0DAE">
        <w:trPr>
          <w:tblHeader/>
        </w:trPr>
        <w:tc>
          <w:tcPr>
            <w:tcW w:w="2277" w:type="pct"/>
            <w:tcBorders>
              <w:top w:val="nil"/>
              <w:bottom w:val="nil"/>
            </w:tcBorders>
          </w:tcPr>
          <w:p w14:paraId="627D18D0" w14:textId="77777777" w:rsidR="00C57949" w:rsidRPr="00EB3DF9" w:rsidRDefault="00C57949" w:rsidP="00EB3DF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1" w:type="pct"/>
            <w:gridSpan w:val="2"/>
            <w:tcBorders>
              <w:top w:val="nil"/>
              <w:bottom w:val="nil"/>
            </w:tcBorders>
          </w:tcPr>
          <w:p w14:paraId="742DDDC5" w14:textId="77777777" w:rsidR="00C57949" w:rsidRPr="00EB3DF9" w:rsidRDefault="00C5794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2" w:type="pct"/>
            <w:gridSpan w:val="2"/>
            <w:tcBorders>
              <w:top w:val="nil"/>
              <w:bottom w:val="nil"/>
            </w:tcBorders>
          </w:tcPr>
          <w:p w14:paraId="1EA1B239" w14:textId="77777777" w:rsidR="00C57949" w:rsidRPr="00EB3DF9" w:rsidRDefault="00C5794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57949" w:rsidRPr="00EB3DF9" w14:paraId="7B5A132B" w14:textId="77777777" w:rsidTr="00DF0DAE">
        <w:trPr>
          <w:tblHeader/>
        </w:trPr>
        <w:tc>
          <w:tcPr>
            <w:tcW w:w="2277" w:type="pct"/>
          </w:tcPr>
          <w:p w14:paraId="57BC7DF2" w14:textId="77777777" w:rsidR="00C57949" w:rsidRPr="00EB3DF9" w:rsidRDefault="00C5794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7538A3F9" w14:textId="77777777" w:rsidR="00C57949" w:rsidRPr="00EB3DF9" w:rsidRDefault="006E1131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81" w:type="pct"/>
            <w:shd w:val="clear" w:color="auto" w:fill="auto"/>
          </w:tcPr>
          <w:p w14:paraId="18F7795A" w14:textId="77777777" w:rsidR="00C57949" w:rsidRPr="00EB3DF9" w:rsidRDefault="006E1131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681" w:type="pct"/>
            <w:shd w:val="clear" w:color="auto" w:fill="auto"/>
          </w:tcPr>
          <w:p w14:paraId="68F728C4" w14:textId="77777777" w:rsidR="00C57949" w:rsidRPr="00EB3DF9" w:rsidRDefault="006E1131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81" w:type="pct"/>
            <w:shd w:val="clear" w:color="auto" w:fill="auto"/>
          </w:tcPr>
          <w:p w14:paraId="6CE3D472" w14:textId="77777777" w:rsidR="00C57949" w:rsidRPr="00EB3DF9" w:rsidRDefault="006E1131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57949" w:rsidRPr="00EB3DF9" w14:paraId="7AD38402" w14:textId="77777777" w:rsidTr="00DF0DAE">
        <w:trPr>
          <w:tblHeader/>
        </w:trPr>
        <w:tc>
          <w:tcPr>
            <w:tcW w:w="2277" w:type="pct"/>
          </w:tcPr>
          <w:p w14:paraId="499E5F44" w14:textId="77777777" w:rsidR="00C57949" w:rsidRPr="00EB3DF9" w:rsidRDefault="00C5794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3" w:type="pct"/>
            <w:gridSpan w:val="4"/>
            <w:shd w:val="clear" w:color="auto" w:fill="auto"/>
          </w:tcPr>
          <w:p w14:paraId="5BB99D47" w14:textId="77777777" w:rsidR="00C57949" w:rsidRPr="00EB3DF9" w:rsidRDefault="00C5794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E1131" w:rsidRPr="00EB3DF9" w14:paraId="76CB1356" w14:textId="77777777" w:rsidTr="00DF0DA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77" w:type="pct"/>
            <w:shd w:val="clear" w:color="auto" w:fill="auto"/>
          </w:tcPr>
          <w:p w14:paraId="530ACA04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5"/>
              <w:rPr>
                <w:b/>
                <w:bCs/>
                <w:i/>
                <w:iCs/>
                <w:cs/>
              </w:rPr>
            </w:pPr>
            <w:r w:rsidRPr="00EB3DF9">
              <w:rPr>
                <w:b/>
                <w:bCs/>
                <w:i/>
                <w:iCs/>
                <w:cs/>
              </w:rPr>
              <w:t>สินทรัพย์ไม่หมุนเวียนอื่น</w:t>
            </w:r>
          </w:p>
        </w:tc>
        <w:tc>
          <w:tcPr>
            <w:tcW w:w="680" w:type="pct"/>
            <w:shd w:val="clear" w:color="auto" w:fill="auto"/>
          </w:tcPr>
          <w:p w14:paraId="5FF4CD0C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  <w:tc>
          <w:tcPr>
            <w:tcW w:w="681" w:type="pct"/>
            <w:shd w:val="clear" w:color="auto" w:fill="auto"/>
          </w:tcPr>
          <w:p w14:paraId="4D6B3E25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  <w:tc>
          <w:tcPr>
            <w:tcW w:w="681" w:type="pct"/>
            <w:shd w:val="clear" w:color="auto" w:fill="auto"/>
          </w:tcPr>
          <w:p w14:paraId="263BE3CA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  <w:tc>
          <w:tcPr>
            <w:tcW w:w="681" w:type="pct"/>
            <w:shd w:val="clear" w:color="auto" w:fill="auto"/>
          </w:tcPr>
          <w:p w14:paraId="629E87C2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</w:tr>
      <w:tr w:rsidR="006E1131" w:rsidRPr="00EB3DF9" w14:paraId="07FCB8ED" w14:textId="77777777" w:rsidTr="00DF0DA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77" w:type="pct"/>
            <w:shd w:val="clear" w:color="auto" w:fill="auto"/>
          </w:tcPr>
          <w:p w14:paraId="67B1BFBA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5"/>
              <w:rPr>
                <w:i/>
                <w:iCs/>
                <w:cs/>
              </w:rPr>
            </w:pPr>
            <w:r w:rsidRPr="00EB3DF9">
              <w:rPr>
                <w:cs/>
              </w:rPr>
              <w:t>บริษัทย่อยทางอ้อม</w:t>
            </w:r>
          </w:p>
        </w:tc>
        <w:tc>
          <w:tcPr>
            <w:tcW w:w="680" w:type="pct"/>
            <w:shd w:val="clear" w:color="auto" w:fill="auto"/>
          </w:tcPr>
          <w:p w14:paraId="29153B95" w14:textId="7F8A1F4A" w:rsidR="006E1131" w:rsidRPr="00EB3DF9" w:rsidRDefault="002C3AB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681" w:type="pct"/>
            <w:shd w:val="clear" w:color="auto" w:fill="auto"/>
          </w:tcPr>
          <w:p w14:paraId="2E9B8405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681" w:type="pct"/>
            <w:shd w:val="clear" w:color="auto" w:fill="auto"/>
          </w:tcPr>
          <w:p w14:paraId="1F2472D5" w14:textId="442E624B" w:rsidR="006E1131" w:rsidRPr="00EB3DF9" w:rsidRDefault="006D051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t>323</w:t>
            </w:r>
          </w:p>
        </w:tc>
        <w:tc>
          <w:tcPr>
            <w:tcW w:w="681" w:type="pct"/>
            <w:shd w:val="clear" w:color="auto" w:fill="auto"/>
          </w:tcPr>
          <w:p w14:paraId="54562600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rPr>
                <w:rFonts w:hint="cs"/>
                <w:cs/>
              </w:rPr>
              <w:t>325</w:t>
            </w:r>
          </w:p>
        </w:tc>
      </w:tr>
      <w:tr w:rsidR="006E1131" w:rsidRPr="00EB3DF9" w14:paraId="610C3F75" w14:textId="77777777" w:rsidTr="00DF0DA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77" w:type="pct"/>
            <w:shd w:val="clear" w:color="auto" w:fill="auto"/>
          </w:tcPr>
          <w:p w14:paraId="054F174B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72" w:right="-45"/>
              <w:rPr>
                <w:cs/>
              </w:rPr>
            </w:pPr>
            <w:r w:rsidRPr="00EB3DF9">
              <w:rPr>
                <w:cs/>
              </w:rPr>
              <w:t>กิจการที่เกี่ยวข้องกันอื่น</w:t>
            </w:r>
          </w:p>
        </w:tc>
        <w:tc>
          <w:tcPr>
            <w:tcW w:w="680" w:type="pct"/>
            <w:shd w:val="clear" w:color="auto" w:fill="auto"/>
          </w:tcPr>
          <w:p w14:paraId="463D5EC1" w14:textId="6FD3CA79" w:rsidR="006E1131" w:rsidRPr="00EB3DF9" w:rsidRDefault="002C3AB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t>7</w:t>
            </w:r>
          </w:p>
        </w:tc>
        <w:tc>
          <w:tcPr>
            <w:tcW w:w="681" w:type="pct"/>
            <w:shd w:val="clear" w:color="auto" w:fill="auto"/>
          </w:tcPr>
          <w:p w14:paraId="3B68E908" w14:textId="77777777" w:rsidR="006E1131" w:rsidRPr="00EB3DF9" w:rsidRDefault="006E113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t>10</w:t>
            </w:r>
          </w:p>
        </w:tc>
        <w:tc>
          <w:tcPr>
            <w:tcW w:w="681" w:type="pct"/>
            <w:shd w:val="clear" w:color="auto" w:fill="auto"/>
          </w:tcPr>
          <w:p w14:paraId="42C0A65B" w14:textId="7CC02CC3" w:rsidR="006E1131" w:rsidRPr="00EB3DF9" w:rsidRDefault="006D0514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t>7</w:t>
            </w:r>
          </w:p>
        </w:tc>
        <w:tc>
          <w:tcPr>
            <w:tcW w:w="681" w:type="pct"/>
            <w:shd w:val="clear" w:color="auto" w:fill="auto"/>
          </w:tcPr>
          <w:p w14:paraId="73BAD1B7" w14:textId="77777777" w:rsidR="006E1131" w:rsidRPr="00EB3DF9" w:rsidRDefault="006E113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rPr>
                <w:rFonts w:hint="cs"/>
                <w:cs/>
              </w:rPr>
              <w:t>1</w:t>
            </w:r>
            <w:r w:rsidRPr="00EB3DF9">
              <w:t>0</w:t>
            </w:r>
          </w:p>
        </w:tc>
      </w:tr>
      <w:tr w:rsidR="006E1131" w:rsidRPr="00EB3DF9" w14:paraId="3CDE46EC" w14:textId="77777777" w:rsidTr="00DF0DAE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77" w:type="pct"/>
            <w:shd w:val="clear" w:color="auto" w:fill="auto"/>
          </w:tcPr>
          <w:p w14:paraId="2DEB4D96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72" w:right="-45"/>
              <w:rPr>
                <w:cs/>
              </w:rPr>
            </w:pPr>
            <w:r w:rsidRPr="00EB3DF9">
              <w:rPr>
                <w:b/>
                <w:bCs/>
                <w:cs/>
              </w:rPr>
              <w:t>รวม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70C446A" w14:textId="788DB0FE" w:rsidR="006E1131" w:rsidRPr="00EB3DF9" w:rsidRDefault="002C3AB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7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6CA976F0" w14:textId="77777777" w:rsidR="006E1131" w:rsidRPr="00EB3DF9" w:rsidRDefault="006E1131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10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3C44CCA0" w14:textId="1E399EDA" w:rsidR="006E1131" w:rsidRPr="00EB3DF9" w:rsidRDefault="006D0514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330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366ADE48" w14:textId="77777777" w:rsidR="006E1131" w:rsidRPr="00EB3DF9" w:rsidRDefault="006E1131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rFonts w:hint="cs"/>
                <w:b/>
                <w:bCs/>
                <w:cs/>
              </w:rPr>
              <w:t>33</w:t>
            </w:r>
            <w:r w:rsidRPr="00EB3DF9">
              <w:rPr>
                <w:b/>
                <w:bCs/>
              </w:rPr>
              <w:t>5</w:t>
            </w:r>
          </w:p>
        </w:tc>
      </w:tr>
      <w:tr w:rsidR="006E1131" w:rsidRPr="00EB3DF9" w14:paraId="28CFABD1" w14:textId="77777777" w:rsidTr="00DF0DAE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77" w:type="pct"/>
            <w:shd w:val="clear" w:color="auto" w:fill="auto"/>
          </w:tcPr>
          <w:p w14:paraId="3653B29D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45"/>
              <w:rPr>
                <w:b/>
                <w:bCs/>
                <w:cs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43F7F392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1A480D45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5931D2C0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676F02EA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</w:tr>
      <w:tr w:rsidR="006E1131" w:rsidRPr="00EB3DF9" w14:paraId="1397A9B2" w14:textId="77777777" w:rsidTr="00DF0DA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77" w:type="pct"/>
            <w:shd w:val="clear" w:color="auto" w:fill="auto"/>
          </w:tcPr>
          <w:p w14:paraId="41FF3E7A" w14:textId="18933063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ind w:left="72" w:right="-45"/>
              <w:rPr>
                <w:b/>
                <w:bCs/>
                <w:i/>
                <w:iCs/>
                <w:cs/>
              </w:rPr>
            </w:pPr>
            <w:r w:rsidRPr="00EB3DF9">
              <w:rPr>
                <w:b/>
                <w:bCs/>
                <w:i/>
                <w:iCs/>
                <w:cs/>
              </w:rPr>
              <w:t>เจ้าหนี้การค้</w:t>
            </w:r>
            <w:r w:rsidR="008E5372" w:rsidRPr="00EB3DF9">
              <w:rPr>
                <w:rFonts w:hint="cs"/>
                <w:b/>
                <w:bCs/>
                <w:i/>
                <w:iCs/>
                <w:cs/>
              </w:rPr>
              <w:t>า</w:t>
            </w:r>
          </w:p>
        </w:tc>
        <w:tc>
          <w:tcPr>
            <w:tcW w:w="680" w:type="pct"/>
            <w:shd w:val="clear" w:color="auto" w:fill="auto"/>
          </w:tcPr>
          <w:p w14:paraId="780CA815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18991EB3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453B7040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144E1C12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6E1131" w:rsidRPr="00EB3DF9" w14:paraId="35F4BB98" w14:textId="77777777" w:rsidTr="00DF0DA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77" w:type="pct"/>
            <w:shd w:val="clear" w:color="auto" w:fill="auto"/>
          </w:tcPr>
          <w:p w14:paraId="3C55CC42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 w:right="-45"/>
              <w:rPr>
                <w:b/>
                <w:bCs/>
                <w:i/>
                <w:iCs/>
                <w:cs/>
              </w:rPr>
            </w:pPr>
            <w:r w:rsidRPr="00EB3DF9">
              <w:rPr>
                <w:cs/>
              </w:rPr>
              <w:t>บริษัทย่อย</w:t>
            </w:r>
            <w:r w:rsidRPr="00EB3DF9">
              <w:rPr>
                <w:rFonts w:hint="cs"/>
                <w:cs/>
              </w:rPr>
              <w:t>และบริษัทย่อยทางอ้อม</w:t>
            </w:r>
          </w:p>
        </w:tc>
        <w:tc>
          <w:tcPr>
            <w:tcW w:w="680" w:type="pct"/>
            <w:shd w:val="clear" w:color="auto" w:fill="auto"/>
          </w:tcPr>
          <w:p w14:paraId="4289DB77" w14:textId="280F85CF" w:rsidR="006E1131" w:rsidRPr="00EB3DF9" w:rsidRDefault="002C3AB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-</w:t>
            </w:r>
          </w:p>
        </w:tc>
        <w:tc>
          <w:tcPr>
            <w:tcW w:w="681" w:type="pct"/>
            <w:shd w:val="clear" w:color="auto" w:fill="auto"/>
          </w:tcPr>
          <w:p w14:paraId="3DB535C1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-</w:t>
            </w:r>
          </w:p>
        </w:tc>
        <w:tc>
          <w:tcPr>
            <w:tcW w:w="681" w:type="pct"/>
            <w:shd w:val="clear" w:color="auto" w:fill="auto"/>
          </w:tcPr>
          <w:p w14:paraId="6BDBF890" w14:textId="367390A3" w:rsidR="006E1131" w:rsidRPr="00EB3DF9" w:rsidRDefault="006D051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EB3DF9">
              <w:t>870</w:t>
            </w:r>
          </w:p>
        </w:tc>
        <w:tc>
          <w:tcPr>
            <w:tcW w:w="681" w:type="pct"/>
            <w:shd w:val="clear" w:color="auto" w:fill="auto"/>
          </w:tcPr>
          <w:p w14:paraId="70DBA924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EB3DF9">
              <w:rPr>
                <w:rFonts w:hint="cs"/>
                <w:cs/>
              </w:rPr>
              <w:t>829</w:t>
            </w:r>
          </w:p>
        </w:tc>
      </w:tr>
      <w:tr w:rsidR="006E1131" w:rsidRPr="00EB3DF9" w14:paraId="59006DE9" w14:textId="77777777" w:rsidTr="00DF0DA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77" w:type="pct"/>
            <w:shd w:val="clear" w:color="auto" w:fill="auto"/>
          </w:tcPr>
          <w:p w14:paraId="08CD9741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 w:right="-45"/>
              <w:rPr>
                <w:b/>
                <w:bCs/>
                <w:i/>
                <w:iCs/>
                <w:cs/>
              </w:rPr>
            </w:pPr>
            <w:r w:rsidRPr="00EB3DF9">
              <w:rPr>
                <w:cs/>
              </w:rPr>
              <w:t>บริษัทร่วม</w:t>
            </w:r>
            <w:r w:rsidRPr="00EB3DF9">
              <w:rPr>
                <w:rFonts w:hint="cs"/>
                <w:cs/>
              </w:rPr>
              <w:t>ทางอ้อม</w:t>
            </w:r>
          </w:p>
        </w:tc>
        <w:tc>
          <w:tcPr>
            <w:tcW w:w="680" w:type="pct"/>
            <w:shd w:val="clear" w:color="auto" w:fill="auto"/>
          </w:tcPr>
          <w:p w14:paraId="523054B4" w14:textId="4500067A" w:rsidR="006E1131" w:rsidRPr="00EB3DF9" w:rsidRDefault="002C3AB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t>149</w:t>
            </w:r>
          </w:p>
        </w:tc>
        <w:tc>
          <w:tcPr>
            <w:tcW w:w="681" w:type="pct"/>
            <w:shd w:val="clear" w:color="auto" w:fill="auto"/>
          </w:tcPr>
          <w:p w14:paraId="232E7128" w14:textId="77777777" w:rsidR="006E1131" w:rsidRPr="00EB3DF9" w:rsidRDefault="006E113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t>1</w:t>
            </w:r>
            <w:r w:rsidRPr="00EB3DF9">
              <w:rPr>
                <w:rFonts w:hint="cs"/>
                <w:cs/>
              </w:rPr>
              <w:t>10</w:t>
            </w:r>
          </w:p>
        </w:tc>
        <w:tc>
          <w:tcPr>
            <w:tcW w:w="681" w:type="pct"/>
            <w:shd w:val="clear" w:color="auto" w:fill="auto"/>
          </w:tcPr>
          <w:p w14:paraId="47B7D75C" w14:textId="66012A89" w:rsidR="006E1131" w:rsidRPr="00EB3DF9" w:rsidRDefault="006D0514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t>149</w:t>
            </w:r>
          </w:p>
        </w:tc>
        <w:tc>
          <w:tcPr>
            <w:tcW w:w="681" w:type="pct"/>
            <w:shd w:val="clear" w:color="auto" w:fill="auto"/>
          </w:tcPr>
          <w:p w14:paraId="72CDB75D" w14:textId="77777777" w:rsidR="006E1131" w:rsidRPr="00EB3DF9" w:rsidRDefault="006E113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rPr>
                <w:rFonts w:hint="cs"/>
                <w:cs/>
              </w:rPr>
              <w:t>110</w:t>
            </w:r>
          </w:p>
        </w:tc>
      </w:tr>
      <w:tr w:rsidR="006E1131" w:rsidRPr="00EB3DF9" w14:paraId="5568E512" w14:textId="77777777" w:rsidTr="00DF0DA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77" w:type="pct"/>
            <w:shd w:val="clear" w:color="auto" w:fill="auto"/>
          </w:tcPr>
          <w:p w14:paraId="008558B1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 w:right="-45"/>
              <w:rPr>
                <w:b/>
                <w:bCs/>
                <w:i/>
                <w:iCs/>
                <w:cs/>
              </w:rPr>
            </w:pPr>
            <w:r w:rsidRPr="00EB3DF9">
              <w:rPr>
                <w:b/>
                <w:bCs/>
                <w:cs/>
              </w:rPr>
              <w:t>รวม</w:t>
            </w:r>
          </w:p>
        </w:tc>
        <w:tc>
          <w:tcPr>
            <w:tcW w:w="680" w:type="pct"/>
            <w:shd w:val="clear" w:color="auto" w:fill="auto"/>
          </w:tcPr>
          <w:p w14:paraId="16A83800" w14:textId="20496955" w:rsidR="006E1131" w:rsidRPr="00EB3DF9" w:rsidRDefault="002C3AB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149</w:t>
            </w:r>
          </w:p>
        </w:tc>
        <w:tc>
          <w:tcPr>
            <w:tcW w:w="681" w:type="pct"/>
            <w:shd w:val="clear" w:color="auto" w:fill="auto"/>
          </w:tcPr>
          <w:p w14:paraId="4E79063B" w14:textId="77777777" w:rsidR="006E1131" w:rsidRPr="00EB3DF9" w:rsidRDefault="006E1131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1</w:t>
            </w:r>
            <w:r w:rsidRPr="00EB3DF9">
              <w:rPr>
                <w:rFonts w:hint="cs"/>
                <w:b/>
                <w:bCs/>
                <w:cs/>
              </w:rPr>
              <w:t>10</w:t>
            </w:r>
          </w:p>
        </w:tc>
        <w:tc>
          <w:tcPr>
            <w:tcW w:w="681" w:type="pct"/>
            <w:shd w:val="clear" w:color="auto" w:fill="auto"/>
          </w:tcPr>
          <w:p w14:paraId="13F0ED8D" w14:textId="1435A994" w:rsidR="006E1131" w:rsidRPr="00EB3DF9" w:rsidRDefault="006D0514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1,019</w:t>
            </w:r>
          </w:p>
        </w:tc>
        <w:tc>
          <w:tcPr>
            <w:tcW w:w="681" w:type="pct"/>
            <w:shd w:val="clear" w:color="auto" w:fill="auto"/>
          </w:tcPr>
          <w:p w14:paraId="1CD5E96E" w14:textId="77777777" w:rsidR="006E1131" w:rsidRPr="00EB3DF9" w:rsidRDefault="006E1131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rFonts w:hint="cs"/>
                <w:b/>
                <w:bCs/>
                <w:cs/>
              </w:rPr>
              <w:t>939</w:t>
            </w:r>
          </w:p>
        </w:tc>
      </w:tr>
      <w:tr w:rsidR="006E1131" w:rsidRPr="00EB3DF9" w14:paraId="09D9697A" w14:textId="77777777" w:rsidTr="00DF0DA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77" w:type="pct"/>
            <w:shd w:val="clear" w:color="auto" w:fill="auto"/>
          </w:tcPr>
          <w:p w14:paraId="3428C1A6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A99DC8B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1BAE6ECE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0DDD920E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0838E5ED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6E1131" w:rsidRPr="00EB3DF9" w14:paraId="07AA00A9" w14:textId="77777777" w:rsidTr="00DF0DA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77" w:type="pct"/>
            <w:shd w:val="clear" w:color="auto" w:fill="auto"/>
          </w:tcPr>
          <w:p w14:paraId="74B01F85" w14:textId="5803053E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 w:right="-45"/>
              <w:rPr>
                <w:b/>
                <w:bCs/>
                <w:i/>
                <w:iCs/>
                <w:cs/>
              </w:rPr>
            </w:pPr>
            <w:r w:rsidRPr="00EB3DF9">
              <w:rPr>
                <w:b/>
                <w:bCs/>
                <w:i/>
                <w:iCs/>
                <w:cs/>
              </w:rPr>
              <w:t>เจ้าหนี้อื่น</w:t>
            </w:r>
          </w:p>
        </w:tc>
        <w:tc>
          <w:tcPr>
            <w:tcW w:w="680" w:type="pct"/>
            <w:shd w:val="clear" w:color="auto" w:fill="auto"/>
          </w:tcPr>
          <w:p w14:paraId="23B625FB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1DDBE0FB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1752CC03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5E6945DC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6E1131" w:rsidRPr="00EB3DF9" w14:paraId="7C4F1AEA" w14:textId="77777777" w:rsidTr="00DF0DA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77" w:type="pct"/>
            <w:shd w:val="clear" w:color="auto" w:fill="auto"/>
          </w:tcPr>
          <w:p w14:paraId="1FE810EA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 w:right="-45"/>
              <w:rPr>
                <w:b/>
                <w:bCs/>
                <w:i/>
                <w:iCs/>
                <w:cs/>
              </w:rPr>
            </w:pPr>
            <w:r w:rsidRPr="00EB3DF9">
              <w:rPr>
                <w:cs/>
              </w:rPr>
              <w:t>บริษัทย่อย</w:t>
            </w:r>
            <w:r w:rsidRPr="00EB3DF9">
              <w:rPr>
                <w:rFonts w:hint="cs"/>
                <w:cs/>
              </w:rPr>
              <w:t>และบริษัทย่อยทางอ้อม</w:t>
            </w:r>
          </w:p>
        </w:tc>
        <w:tc>
          <w:tcPr>
            <w:tcW w:w="680" w:type="pct"/>
            <w:shd w:val="clear" w:color="auto" w:fill="auto"/>
          </w:tcPr>
          <w:p w14:paraId="24DD995B" w14:textId="645D00EA" w:rsidR="006E1131" w:rsidRPr="00EB3DF9" w:rsidRDefault="002C3AB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-</w:t>
            </w:r>
          </w:p>
        </w:tc>
        <w:tc>
          <w:tcPr>
            <w:tcW w:w="681" w:type="pct"/>
            <w:shd w:val="clear" w:color="auto" w:fill="auto"/>
          </w:tcPr>
          <w:p w14:paraId="64510250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-</w:t>
            </w:r>
          </w:p>
        </w:tc>
        <w:tc>
          <w:tcPr>
            <w:tcW w:w="681" w:type="pct"/>
            <w:shd w:val="clear" w:color="auto" w:fill="auto"/>
          </w:tcPr>
          <w:p w14:paraId="12D29121" w14:textId="78F2B142" w:rsidR="006E1131" w:rsidRPr="00EB3DF9" w:rsidRDefault="006D051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t>18</w:t>
            </w:r>
          </w:p>
        </w:tc>
        <w:tc>
          <w:tcPr>
            <w:tcW w:w="681" w:type="pct"/>
            <w:shd w:val="clear" w:color="auto" w:fill="auto"/>
          </w:tcPr>
          <w:p w14:paraId="33165F34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rPr>
                <w:rFonts w:hint="cs"/>
                <w:cs/>
              </w:rPr>
              <w:t>9</w:t>
            </w:r>
          </w:p>
        </w:tc>
      </w:tr>
      <w:tr w:rsidR="006E1131" w:rsidRPr="00EB3DF9" w14:paraId="4F4D624E" w14:textId="77777777" w:rsidTr="00DF0DA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77" w:type="pct"/>
            <w:shd w:val="clear" w:color="auto" w:fill="auto"/>
          </w:tcPr>
          <w:p w14:paraId="01C878B9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 w:right="-45"/>
              <w:rPr>
                <w:cs/>
              </w:rPr>
            </w:pPr>
            <w:r w:rsidRPr="00EB3DF9">
              <w:rPr>
                <w:rFonts w:hint="cs"/>
                <w:cs/>
              </w:rPr>
              <w:t>การร่วมค้า</w:t>
            </w:r>
          </w:p>
        </w:tc>
        <w:tc>
          <w:tcPr>
            <w:tcW w:w="680" w:type="pct"/>
            <w:shd w:val="clear" w:color="auto" w:fill="auto"/>
          </w:tcPr>
          <w:p w14:paraId="02CC1279" w14:textId="2267297A" w:rsidR="006E1131" w:rsidRPr="00EB3DF9" w:rsidRDefault="002C3AB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t>2</w:t>
            </w:r>
          </w:p>
        </w:tc>
        <w:tc>
          <w:tcPr>
            <w:tcW w:w="681" w:type="pct"/>
            <w:shd w:val="clear" w:color="auto" w:fill="auto"/>
          </w:tcPr>
          <w:p w14:paraId="69ED6773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t>13</w:t>
            </w:r>
          </w:p>
        </w:tc>
        <w:tc>
          <w:tcPr>
            <w:tcW w:w="681" w:type="pct"/>
            <w:shd w:val="clear" w:color="auto" w:fill="auto"/>
          </w:tcPr>
          <w:p w14:paraId="53A6A028" w14:textId="7432F531" w:rsidR="006E1131" w:rsidRPr="00EB3DF9" w:rsidRDefault="006D051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EB3DF9">
              <w:t>2</w:t>
            </w:r>
          </w:p>
        </w:tc>
        <w:tc>
          <w:tcPr>
            <w:tcW w:w="681" w:type="pct"/>
            <w:shd w:val="clear" w:color="auto" w:fill="auto"/>
          </w:tcPr>
          <w:p w14:paraId="3A5AFA9E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EB3DF9">
              <w:rPr>
                <w:rFonts w:hint="cs"/>
                <w:cs/>
              </w:rPr>
              <w:t>13</w:t>
            </w:r>
          </w:p>
        </w:tc>
      </w:tr>
      <w:tr w:rsidR="006E1131" w:rsidRPr="00EB3DF9" w14:paraId="686221E4" w14:textId="77777777" w:rsidTr="00DF0DA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77" w:type="pct"/>
            <w:shd w:val="clear" w:color="auto" w:fill="auto"/>
          </w:tcPr>
          <w:p w14:paraId="66C11B2E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 w:right="-45"/>
              <w:rPr>
                <w:b/>
                <w:bCs/>
                <w:i/>
                <w:iCs/>
                <w:cs/>
              </w:rPr>
            </w:pPr>
            <w:r w:rsidRPr="00EB3DF9">
              <w:rPr>
                <w:rFonts w:hint="cs"/>
                <w:cs/>
              </w:rPr>
              <w:t>กิจการที่เกี่ยวข้องกันอื่น</w:t>
            </w:r>
          </w:p>
        </w:tc>
        <w:tc>
          <w:tcPr>
            <w:tcW w:w="680" w:type="pct"/>
            <w:shd w:val="clear" w:color="auto" w:fill="auto"/>
          </w:tcPr>
          <w:p w14:paraId="193CB38B" w14:textId="62FA3AA8" w:rsidR="006E1131" w:rsidRPr="00EB3DF9" w:rsidRDefault="002C3AB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t>49</w:t>
            </w:r>
          </w:p>
        </w:tc>
        <w:tc>
          <w:tcPr>
            <w:tcW w:w="681" w:type="pct"/>
            <w:shd w:val="clear" w:color="auto" w:fill="auto"/>
          </w:tcPr>
          <w:p w14:paraId="48C08A53" w14:textId="77777777" w:rsidR="006E1131" w:rsidRPr="00EB3DF9" w:rsidRDefault="006E113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t>43</w:t>
            </w:r>
          </w:p>
        </w:tc>
        <w:tc>
          <w:tcPr>
            <w:tcW w:w="681" w:type="pct"/>
            <w:shd w:val="clear" w:color="auto" w:fill="auto"/>
          </w:tcPr>
          <w:p w14:paraId="1D878026" w14:textId="491A9B8C" w:rsidR="006E1131" w:rsidRPr="00EB3DF9" w:rsidRDefault="006D0514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t>49</w:t>
            </w:r>
          </w:p>
        </w:tc>
        <w:tc>
          <w:tcPr>
            <w:tcW w:w="681" w:type="pct"/>
            <w:shd w:val="clear" w:color="auto" w:fill="auto"/>
          </w:tcPr>
          <w:p w14:paraId="724BFE27" w14:textId="77777777" w:rsidR="006E1131" w:rsidRPr="00EB3DF9" w:rsidRDefault="006E113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rPr>
                <w:rFonts w:hint="cs"/>
                <w:cs/>
              </w:rPr>
              <w:t>43</w:t>
            </w:r>
          </w:p>
        </w:tc>
      </w:tr>
      <w:tr w:rsidR="006E1131" w:rsidRPr="00EB3DF9" w14:paraId="2955466F" w14:textId="77777777" w:rsidTr="00DF0DA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77" w:type="pct"/>
            <w:shd w:val="clear" w:color="auto" w:fill="auto"/>
          </w:tcPr>
          <w:p w14:paraId="17BB0E42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 w:right="-45"/>
              <w:rPr>
                <w:b/>
                <w:bCs/>
                <w:i/>
                <w:iCs/>
                <w:cs/>
              </w:rPr>
            </w:pPr>
            <w:r w:rsidRPr="00EB3DF9">
              <w:rPr>
                <w:b/>
                <w:bCs/>
                <w:cs/>
              </w:rPr>
              <w:t>รวม</w:t>
            </w:r>
          </w:p>
        </w:tc>
        <w:tc>
          <w:tcPr>
            <w:tcW w:w="680" w:type="pct"/>
            <w:shd w:val="clear" w:color="auto" w:fill="auto"/>
          </w:tcPr>
          <w:p w14:paraId="7E1EB910" w14:textId="53D71E2A" w:rsidR="006E1131" w:rsidRPr="00EB3DF9" w:rsidRDefault="002C3AB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51</w:t>
            </w:r>
          </w:p>
        </w:tc>
        <w:tc>
          <w:tcPr>
            <w:tcW w:w="681" w:type="pct"/>
            <w:shd w:val="clear" w:color="auto" w:fill="auto"/>
          </w:tcPr>
          <w:p w14:paraId="7BAE98C3" w14:textId="77777777" w:rsidR="006E1131" w:rsidRPr="00EB3DF9" w:rsidRDefault="006E1131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56</w:t>
            </w:r>
          </w:p>
        </w:tc>
        <w:tc>
          <w:tcPr>
            <w:tcW w:w="681" w:type="pct"/>
            <w:shd w:val="clear" w:color="auto" w:fill="auto"/>
          </w:tcPr>
          <w:p w14:paraId="74277E14" w14:textId="2163F4F7" w:rsidR="006E1131" w:rsidRPr="00EB3DF9" w:rsidRDefault="006D0514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69</w:t>
            </w:r>
          </w:p>
        </w:tc>
        <w:tc>
          <w:tcPr>
            <w:tcW w:w="681" w:type="pct"/>
            <w:shd w:val="clear" w:color="auto" w:fill="auto"/>
          </w:tcPr>
          <w:p w14:paraId="2A1CAE3E" w14:textId="77777777" w:rsidR="006E1131" w:rsidRPr="00EB3DF9" w:rsidRDefault="006E1131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rFonts w:hint="cs"/>
                <w:b/>
                <w:bCs/>
                <w:cs/>
              </w:rPr>
              <w:t>65</w:t>
            </w:r>
          </w:p>
        </w:tc>
      </w:tr>
      <w:tr w:rsidR="006E1131" w:rsidRPr="00EB3DF9" w14:paraId="15E29607" w14:textId="77777777" w:rsidTr="00DF0DA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77" w:type="pct"/>
            <w:shd w:val="clear" w:color="auto" w:fill="auto"/>
          </w:tcPr>
          <w:p w14:paraId="477BD5DC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74C821F9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3CCC517B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055EB7A0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1DB723BC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6E1131" w:rsidRPr="00EB3DF9" w14:paraId="6C015F10" w14:textId="77777777" w:rsidTr="00DF0DA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77" w:type="pct"/>
            <w:shd w:val="clear" w:color="auto" w:fill="auto"/>
          </w:tcPr>
          <w:p w14:paraId="46BB69C2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 w:right="-45"/>
              <w:rPr>
                <w:b/>
                <w:bCs/>
                <w:i/>
                <w:iCs/>
                <w:cs/>
              </w:rPr>
            </w:pPr>
            <w:r w:rsidRPr="00EB3DF9">
              <w:rPr>
                <w:b/>
                <w:bCs/>
                <w:i/>
                <w:iCs/>
                <w:cs/>
              </w:rPr>
              <w:t>หนี้สินหมุนเวียนอื่น</w:t>
            </w:r>
          </w:p>
        </w:tc>
        <w:tc>
          <w:tcPr>
            <w:tcW w:w="680" w:type="pct"/>
            <w:shd w:val="clear" w:color="auto" w:fill="auto"/>
          </w:tcPr>
          <w:p w14:paraId="1ED522A0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719E2438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5AE07F37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717D3905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6E1131" w:rsidRPr="00EB3DF9" w14:paraId="6751F5A8" w14:textId="77777777" w:rsidTr="00DF0DA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77" w:type="pct"/>
            <w:shd w:val="clear" w:color="auto" w:fill="auto"/>
          </w:tcPr>
          <w:p w14:paraId="0BA8D889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5"/>
              <w:rPr>
                <w:i/>
                <w:iCs/>
                <w:cs/>
              </w:rPr>
            </w:pPr>
            <w:r w:rsidRPr="00EB3DF9">
              <w:rPr>
                <w:cs/>
              </w:rPr>
              <w:t>บริษัทย่อย</w:t>
            </w:r>
          </w:p>
        </w:tc>
        <w:tc>
          <w:tcPr>
            <w:tcW w:w="680" w:type="pct"/>
            <w:shd w:val="clear" w:color="auto" w:fill="auto"/>
          </w:tcPr>
          <w:p w14:paraId="6787ACA6" w14:textId="448C3640" w:rsidR="006E1131" w:rsidRPr="00EB3DF9" w:rsidRDefault="002C3AB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-</w:t>
            </w:r>
          </w:p>
        </w:tc>
        <w:tc>
          <w:tcPr>
            <w:tcW w:w="681" w:type="pct"/>
            <w:shd w:val="clear" w:color="auto" w:fill="auto"/>
          </w:tcPr>
          <w:p w14:paraId="5AF754F0" w14:textId="77777777" w:rsidR="006E1131" w:rsidRPr="00EB3DF9" w:rsidRDefault="006E113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-</w:t>
            </w:r>
          </w:p>
        </w:tc>
        <w:tc>
          <w:tcPr>
            <w:tcW w:w="681" w:type="pct"/>
            <w:shd w:val="clear" w:color="auto" w:fill="auto"/>
          </w:tcPr>
          <w:p w14:paraId="5D8265F5" w14:textId="31CE53EA" w:rsidR="006E1131" w:rsidRPr="00EB3DF9" w:rsidRDefault="006D0514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EB3DF9">
              <w:t>6</w:t>
            </w:r>
          </w:p>
        </w:tc>
        <w:tc>
          <w:tcPr>
            <w:tcW w:w="681" w:type="pct"/>
            <w:shd w:val="clear" w:color="auto" w:fill="auto"/>
          </w:tcPr>
          <w:p w14:paraId="6E8E61FC" w14:textId="77777777" w:rsidR="006E1131" w:rsidRPr="00EB3DF9" w:rsidRDefault="006E113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EB3DF9">
              <w:rPr>
                <w:rFonts w:hint="cs"/>
                <w:cs/>
              </w:rPr>
              <w:t>6</w:t>
            </w:r>
          </w:p>
        </w:tc>
      </w:tr>
      <w:tr w:rsidR="006E1131" w:rsidRPr="00EB3DF9" w14:paraId="6798470A" w14:textId="77777777" w:rsidTr="00DF0DAE">
        <w:tc>
          <w:tcPr>
            <w:tcW w:w="2277" w:type="pct"/>
            <w:tcBorders>
              <w:top w:val="nil"/>
            </w:tcBorders>
            <w:shd w:val="clear" w:color="auto" w:fill="auto"/>
          </w:tcPr>
          <w:p w14:paraId="4E4A2AA3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5"/>
              <w:rPr>
                <w:b/>
                <w:bCs/>
                <w:cs/>
              </w:rPr>
            </w:pPr>
            <w:r w:rsidRPr="00EB3DF9">
              <w:rPr>
                <w:b/>
                <w:bCs/>
                <w:cs/>
              </w:rPr>
              <w:t>รวม</w:t>
            </w:r>
          </w:p>
        </w:tc>
        <w:tc>
          <w:tcPr>
            <w:tcW w:w="680" w:type="pct"/>
            <w:tcBorders>
              <w:top w:val="nil"/>
              <w:bottom w:val="nil"/>
            </w:tcBorders>
            <w:shd w:val="clear" w:color="auto" w:fill="auto"/>
          </w:tcPr>
          <w:p w14:paraId="0E528BAE" w14:textId="3A2AC083" w:rsidR="006E1131" w:rsidRPr="00EB3DF9" w:rsidRDefault="002C3AB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-</w:t>
            </w:r>
          </w:p>
        </w:tc>
        <w:tc>
          <w:tcPr>
            <w:tcW w:w="681" w:type="pct"/>
            <w:tcBorders>
              <w:top w:val="nil"/>
              <w:bottom w:val="nil"/>
            </w:tcBorders>
            <w:shd w:val="clear" w:color="auto" w:fill="auto"/>
          </w:tcPr>
          <w:p w14:paraId="0FC54B3C" w14:textId="77777777" w:rsidR="006E1131" w:rsidRPr="00EB3DF9" w:rsidRDefault="006E1131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-</w:t>
            </w:r>
          </w:p>
        </w:tc>
        <w:tc>
          <w:tcPr>
            <w:tcW w:w="681" w:type="pct"/>
            <w:tcBorders>
              <w:top w:val="nil"/>
              <w:bottom w:val="nil"/>
            </w:tcBorders>
            <w:shd w:val="clear" w:color="auto" w:fill="auto"/>
          </w:tcPr>
          <w:p w14:paraId="1EE3F90B" w14:textId="227AE8EE" w:rsidR="006E1131" w:rsidRPr="00EB3DF9" w:rsidRDefault="006D0514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6</w:t>
            </w:r>
          </w:p>
        </w:tc>
        <w:tc>
          <w:tcPr>
            <w:tcW w:w="681" w:type="pct"/>
            <w:tcBorders>
              <w:top w:val="nil"/>
              <w:bottom w:val="nil"/>
            </w:tcBorders>
            <w:shd w:val="clear" w:color="auto" w:fill="auto"/>
          </w:tcPr>
          <w:p w14:paraId="2AD5CFF9" w14:textId="77777777" w:rsidR="006E1131" w:rsidRPr="00EB3DF9" w:rsidRDefault="006E1131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rFonts w:hint="cs"/>
                <w:b/>
                <w:bCs/>
                <w:cs/>
              </w:rPr>
              <w:t>6</w:t>
            </w:r>
          </w:p>
        </w:tc>
      </w:tr>
      <w:tr w:rsidR="006E1131" w:rsidRPr="00EB3DF9" w14:paraId="52EAF6CB" w14:textId="77777777" w:rsidTr="00DF0DA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77" w:type="pct"/>
            <w:shd w:val="clear" w:color="auto" w:fill="auto"/>
          </w:tcPr>
          <w:p w14:paraId="57EA44B1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auto"/>
          </w:tcPr>
          <w:p w14:paraId="515A1005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681" w:type="pct"/>
            <w:shd w:val="clear" w:color="auto" w:fill="auto"/>
          </w:tcPr>
          <w:p w14:paraId="072561DE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681" w:type="pct"/>
            <w:shd w:val="clear" w:color="auto" w:fill="auto"/>
          </w:tcPr>
          <w:p w14:paraId="40283127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681" w:type="pct"/>
            <w:shd w:val="clear" w:color="auto" w:fill="auto"/>
          </w:tcPr>
          <w:p w14:paraId="60F28526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</w:tr>
      <w:tr w:rsidR="006E1131" w:rsidRPr="00EB3DF9" w14:paraId="047DB68E" w14:textId="77777777" w:rsidTr="00DF0DA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77" w:type="pct"/>
            <w:shd w:val="clear" w:color="auto" w:fill="auto"/>
          </w:tcPr>
          <w:p w14:paraId="1B0AAA7B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 w:right="-45"/>
              <w:rPr>
                <w:b/>
                <w:bCs/>
                <w:i/>
                <w:iCs/>
                <w:cs/>
              </w:rPr>
            </w:pPr>
            <w:r w:rsidRPr="00EB3DF9">
              <w:rPr>
                <w:b/>
                <w:bCs/>
                <w:i/>
                <w:iCs/>
                <w:cs/>
              </w:rPr>
              <w:t>หนี้สินไม่หมุนเวียนอื่น</w:t>
            </w:r>
          </w:p>
        </w:tc>
        <w:tc>
          <w:tcPr>
            <w:tcW w:w="680" w:type="pct"/>
            <w:shd w:val="clear" w:color="auto" w:fill="auto"/>
          </w:tcPr>
          <w:p w14:paraId="033AF745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082CC998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393E7030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2B62B31A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6E1131" w:rsidRPr="00EB3DF9" w14:paraId="061E14F1" w14:textId="77777777" w:rsidTr="00DF0DA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77" w:type="pct"/>
            <w:shd w:val="clear" w:color="auto" w:fill="auto"/>
          </w:tcPr>
          <w:p w14:paraId="65D10B59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5"/>
              <w:rPr>
                <w:i/>
                <w:iCs/>
                <w:cs/>
              </w:rPr>
            </w:pPr>
            <w:r w:rsidRPr="00EB3DF9">
              <w:rPr>
                <w:cs/>
              </w:rPr>
              <w:t>กิจการที่เกี่ยวข้องกัน</w:t>
            </w:r>
            <w:r w:rsidRPr="00EB3DF9">
              <w:rPr>
                <w:rFonts w:hint="cs"/>
                <w:cs/>
              </w:rPr>
              <w:t>อื่น</w:t>
            </w:r>
          </w:p>
        </w:tc>
        <w:tc>
          <w:tcPr>
            <w:tcW w:w="680" w:type="pct"/>
            <w:shd w:val="clear" w:color="auto" w:fill="auto"/>
          </w:tcPr>
          <w:p w14:paraId="1FAD4427" w14:textId="17973603" w:rsidR="006E1131" w:rsidRPr="00EB3DF9" w:rsidRDefault="002C3AB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t>2</w:t>
            </w:r>
          </w:p>
        </w:tc>
        <w:tc>
          <w:tcPr>
            <w:tcW w:w="681" w:type="pct"/>
            <w:shd w:val="clear" w:color="auto" w:fill="auto"/>
          </w:tcPr>
          <w:p w14:paraId="551C5872" w14:textId="77777777" w:rsidR="006E1131" w:rsidRPr="00EB3DF9" w:rsidRDefault="006E113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t>2</w:t>
            </w:r>
          </w:p>
        </w:tc>
        <w:tc>
          <w:tcPr>
            <w:tcW w:w="681" w:type="pct"/>
            <w:shd w:val="clear" w:color="auto" w:fill="auto"/>
          </w:tcPr>
          <w:p w14:paraId="3B79E3CF" w14:textId="3851B07C" w:rsidR="006E1131" w:rsidRPr="00EB3DF9" w:rsidRDefault="006D0514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t>2</w:t>
            </w:r>
          </w:p>
        </w:tc>
        <w:tc>
          <w:tcPr>
            <w:tcW w:w="681" w:type="pct"/>
            <w:shd w:val="clear" w:color="auto" w:fill="auto"/>
          </w:tcPr>
          <w:p w14:paraId="4E25403C" w14:textId="77777777" w:rsidR="006E1131" w:rsidRPr="00EB3DF9" w:rsidRDefault="006E113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rPr>
                <w:rFonts w:hint="cs"/>
                <w:cs/>
              </w:rPr>
              <w:t>2</w:t>
            </w:r>
          </w:p>
        </w:tc>
      </w:tr>
      <w:tr w:rsidR="006E1131" w:rsidRPr="00EB3DF9" w14:paraId="14BBC19B" w14:textId="77777777" w:rsidTr="00DF0DA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77" w:type="pct"/>
            <w:shd w:val="clear" w:color="auto" w:fill="auto"/>
          </w:tcPr>
          <w:p w14:paraId="4B161E8B" w14:textId="77777777" w:rsidR="006E1131" w:rsidRPr="00EB3DF9" w:rsidRDefault="006E11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5"/>
              <w:rPr>
                <w:cs/>
              </w:rPr>
            </w:pPr>
            <w:r w:rsidRPr="00EB3DF9">
              <w:rPr>
                <w:b/>
                <w:bCs/>
                <w:cs/>
              </w:rPr>
              <w:t>รวม</w:t>
            </w:r>
          </w:p>
        </w:tc>
        <w:tc>
          <w:tcPr>
            <w:tcW w:w="680" w:type="pct"/>
            <w:shd w:val="clear" w:color="auto" w:fill="auto"/>
          </w:tcPr>
          <w:p w14:paraId="2A9E8ECB" w14:textId="30E21701" w:rsidR="006E1131" w:rsidRPr="00EB3DF9" w:rsidRDefault="002C3AB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2</w:t>
            </w:r>
          </w:p>
        </w:tc>
        <w:tc>
          <w:tcPr>
            <w:tcW w:w="681" w:type="pct"/>
            <w:shd w:val="clear" w:color="auto" w:fill="auto"/>
          </w:tcPr>
          <w:p w14:paraId="1FD8C27D" w14:textId="77777777" w:rsidR="006E1131" w:rsidRPr="00EB3DF9" w:rsidRDefault="006E1131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2</w:t>
            </w:r>
          </w:p>
        </w:tc>
        <w:tc>
          <w:tcPr>
            <w:tcW w:w="681" w:type="pct"/>
            <w:shd w:val="clear" w:color="auto" w:fill="auto"/>
          </w:tcPr>
          <w:p w14:paraId="59A9E67D" w14:textId="7A347084" w:rsidR="006E1131" w:rsidRPr="00EB3DF9" w:rsidRDefault="006D0514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2</w:t>
            </w:r>
          </w:p>
        </w:tc>
        <w:tc>
          <w:tcPr>
            <w:tcW w:w="681" w:type="pct"/>
            <w:shd w:val="clear" w:color="auto" w:fill="auto"/>
          </w:tcPr>
          <w:p w14:paraId="65FC2246" w14:textId="77777777" w:rsidR="006E1131" w:rsidRPr="00EB3DF9" w:rsidRDefault="006E1131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rFonts w:hint="cs"/>
                <w:b/>
                <w:bCs/>
                <w:cs/>
              </w:rPr>
              <w:t>2</w:t>
            </w:r>
          </w:p>
        </w:tc>
      </w:tr>
    </w:tbl>
    <w:p w14:paraId="01FF198D" w14:textId="77777777" w:rsidR="00BE55D9" w:rsidRPr="00EB3DF9" w:rsidRDefault="00BE55D9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C44EFEE" w14:textId="77777777" w:rsidR="006D0514" w:rsidRPr="00EB3DF9" w:rsidRDefault="006D051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</w:rPr>
      </w:pPr>
      <w:r w:rsidRPr="00EB3DF9">
        <w:rPr>
          <w:b/>
          <w:bCs/>
          <w:i/>
          <w:iCs/>
          <w:cs/>
        </w:rPr>
        <w:br w:type="page"/>
      </w:r>
    </w:p>
    <w:p w14:paraId="3283D937" w14:textId="323F2A42" w:rsidR="00D165FE" w:rsidRPr="00EB3DF9" w:rsidRDefault="00D165FE" w:rsidP="00EB3DF9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0730E628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9FA4878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สัญญาบริการขนส่งน้ำมันทางท่อ</w:t>
      </w:r>
    </w:p>
    <w:p w14:paraId="11BB2FCA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525062A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 xml:space="preserve">บริษัทได้ทำสัญญาขนส่งน้ำมันทางท่อกับกิจการที่เกี่ยวข้องกันแห่งหนึ่ง โดยบริษัทดังกล่าวจะบริการขนส่งผลิตภัณฑ์น้ำมันเชื้อเพลิงผ่านท่อไปยังท่าอากาศยานดอนเมืองและท่าอากาศยานสุวรรณภูมิ และบริการขนส่งผลิตภัณฑ์ปิโตรเลียมไปยังศูนย์จ่ายน้ำมันบางปะอิน โดยสัญญาไม่ได้ระบุวันที่สิ้นสุดจนกระทั่งฝ่ายหนึ่งฝ่ายใดยกเลิกสัญญาด้วยการแจ้งเป็นลายลักษณ์อักษรล่วงหน้าไม่น้อยกว่า </w:t>
      </w:r>
      <w:r w:rsidRPr="00EB3DF9">
        <w:rPr>
          <w:rFonts w:ascii="Angsana New" w:hAnsi="Angsana New"/>
          <w:sz w:val="30"/>
          <w:szCs w:val="30"/>
        </w:rPr>
        <w:t>60</w:t>
      </w:r>
      <w:r w:rsidRPr="00EB3DF9">
        <w:rPr>
          <w:rFonts w:ascii="Angsana New" w:hAnsi="Angsana New"/>
          <w:sz w:val="30"/>
          <w:szCs w:val="30"/>
          <w:cs/>
        </w:rPr>
        <w:t xml:space="preserve"> วัน</w:t>
      </w:r>
    </w:p>
    <w:p w14:paraId="086A526D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1E8D8EA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สัญญาใช้บริการเช่าคลังน้ำมัน</w:t>
      </w:r>
    </w:p>
    <w:p w14:paraId="0CD6877D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D189144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 xml:space="preserve">บริษัทได้ทำสัญญาเช่าคลังน้ำมันกับการร่วมค้าแห่งหนึ่ง โดยค่าบริการจะเป็นไปตามที่ระบุในสัญญา สัญญาดังกล่าวสิ้นสุดในปี </w:t>
      </w:r>
      <w:r w:rsidRPr="00EB3DF9">
        <w:rPr>
          <w:rFonts w:ascii="Angsana New" w:hAnsi="Angsana New"/>
          <w:sz w:val="30"/>
          <w:szCs w:val="30"/>
        </w:rPr>
        <w:t>2565</w:t>
      </w:r>
    </w:p>
    <w:p w14:paraId="1229FA1D" w14:textId="77777777" w:rsidR="00501564" w:rsidRPr="00EB3DF9" w:rsidRDefault="00501564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F6CE4FA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สัญญาซื้อขายไบโอดีเซล </w:t>
      </w:r>
    </w:p>
    <w:p w14:paraId="3F993EBC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5088C22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 xml:space="preserve">บริษัทได้ทำสัญญาซื้อขายน้ำมันไบโอดีเซลกับบริษัทย่อยทางอ้อมแห่งหนึ่ง สัญญามีผลบังคับใช้ตั้งแต่เดือนเมษายน </w:t>
      </w:r>
      <w:r w:rsidRPr="00EB3DF9">
        <w:rPr>
          <w:rFonts w:ascii="Angsana New" w:hAnsi="Angsana New"/>
          <w:sz w:val="30"/>
          <w:szCs w:val="30"/>
        </w:rPr>
        <w:t>2561</w:t>
      </w:r>
      <w:r w:rsidRPr="00EB3DF9">
        <w:rPr>
          <w:rFonts w:ascii="Angsana New" w:hAnsi="Angsana New"/>
          <w:sz w:val="30"/>
          <w:szCs w:val="30"/>
          <w:cs/>
        </w:rPr>
        <w:t xml:space="preserve"> จนถึงเดือนตุลาคม </w:t>
      </w:r>
      <w:r w:rsidRPr="00EB3DF9">
        <w:rPr>
          <w:rFonts w:ascii="Angsana New" w:hAnsi="Angsana New"/>
          <w:sz w:val="30"/>
          <w:szCs w:val="30"/>
        </w:rPr>
        <w:t>2570</w:t>
      </w:r>
      <w:r w:rsidRPr="00EB3DF9">
        <w:rPr>
          <w:rFonts w:ascii="Angsana New" w:hAnsi="Angsana New"/>
          <w:sz w:val="30"/>
          <w:szCs w:val="30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โดยบริษัทจะซื้อน้ำมันไบโอดีเซลในปริมาณที่เฉลี่ยทั้งปีเป็นจำนวนไม่น้อยกว่าร้อยละ </w:t>
      </w:r>
      <w:r w:rsidRPr="00EB3DF9">
        <w:rPr>
          <w:rFonts w:ascii="Angsana New" w:hAnsi="Angsana New"/>
          <w:sz w:val="30"/>
          <w:szCs w:val="30"/>
        </w:rPr>
        <w:t>60</w:t>
      </w:r>
      <w:r w:rsidRPr="00EB3DF9">
        <w:rPr>
          <w:rFonts w:ascii="Angsana New" w:hAnsi="Angsana New"/>
          <w:sz w:val="30"/>
          <w:szCs w:val="30"/>
          <w:cs/>
        </w:rPr>
        <w:t xml:space="preserve"> ของกำลังการผลิตไบโอดีเซลสูงสุดของบริษัทย่อยทางอ้อม โดยราคาซื้อขายเป็นราค</w:t>
      </w:r>
      <w:r w:rsidR="00042B23" w:rsidRPr="00EB3DF9">
        <w:rPr>
          <w:rFonts w:ascii="Angsana New" w:hAnsi="Angsana New"/>
          <w:sz w:val="30"/>
          <w:szCs w:val="30"/>
          <w:cs/>
        </w:rPr>
        <w:t>าอ้างอิงราคาตลาดที่กำหนดในสัญญา</w:t>
      </w:r>
    </w:p>
    <w:p w14:paraId="63F4EC63" w14:textId="77777777" w:rsidR="00042B23" w:rsidRPr="00EB3DF9" w:rsidRDefault="00042B23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61D6B81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สัญญาซื้อขายเชื้อเพลิงเอทานอลแปลงสภาพ</w:t>
      </w:r>
    </w:p>
    <w:p w14:paraId="71B21006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71DA00D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 xml:space="preserve">บริษัทได้ทำสัญญาซื้อขายเชื้อเพลิงเอทานอลแปลงสภาพกับบริษัทย่อยแห่งหนึ่ง สัญญามีผลบังคับใช้ตั้งแต่เดือนเมษายน </w:t>
      </w:r>
      <w:r w:rsidRPr="00EB3DF9">
        <w:rPr>
          <w:rFonts w:ascii="Angsana New" w:hAnsi="Angsana New"/>
          <w:sz w:val="30"/>
          <w:szCs w:val="30"/>
        </w:rPr>
        <w:t>2561</w:t>
      </w:r>
      <w:r w:rsidRPr="00EB3DF9">
        <w:rPr>
          <w:rFonts w:ascii="Angsana New" w:hAnsi="Angsana New"/>
          <w:sz w:val="30"/>
          <w:szCs w:val="30"/>
          <w:cs/>
        </w:rPr>
        <w:t xml:space="preserve"> จนถึงเดือนตุลาคม </w:t>
      </w:r>
      <w:r w:rsidRPr="00EB3DF9">
        <w:rPr>
          <w:rFonts w:ascii="Angsana New" w:hAnsi="Angsana New"/>
          <w:sz w:val="30"/>
          <w:szCs w:val="30"/>
        </w:rPr>
        <w:t>2570</w:t>
      </w:r>
      <w:r w:rsidRPr="00EB3DF9">
        <w:rPr>
          <w:rFonts w:ascii="Angsana New" w:hAnsi="Angsana New"/>
          <w:sz w:val="30"/>
          <w:szCs w:val="30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โดยบริษัทจะซื้อเอทานอลแปลงสภาพจากบริษัทย่อยดังกล่าวในปริมาณที่เฉลี่ยทั้งปีเป็นจำนวนไม่น้อยกว่าร้อยละ </w:t>
      </w:r>
      <w:r w:rsidRPr="00EB3DF9">
        <w:rPr>
          <w:rFonts w:ascii="Angsana New" w:hAnsi="Angsana New"/>
          <w:sz w:val="30"/>
          <w:szCs w:val="30"/>
        </w:rPr>
        <w:t>50</w:t>
      </w:r>
      <w:r w:rsidRPr="00EB3DF9">
        <w:rPr>
          <w:rFonts w:ascii="Angsana New" w:hAnsi="Angsana New"/>
          <w:sz w:val="30"/>
          <w:szCs w:val="30"/>
          <w:cs/>
        </w:rPr>
        <w:t xml:space="preserve"> ของปริมาณผลิตภัณฑ์ที่บริษัทย่อยในกลุ่มเดียวกันของบริษัทผลิตได้ต่อปี โดยราคาซื้อขายเป็นราคาอ้างอิงราคาตลาดที่กำหนดในสัญญา</w:t>
      </w:r>
    </w:p>
    <w:p w14:paraId="269205E4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FE9586D" w14:textId="77777777" w:rsidR="006D0514" w:rsidRPr="00EB3DF9" w:rsidRDefault="006D051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</w:rPr>
      </w:pPr>
      <w:r w:rsidRPr="00EB3DF9">
        <w:rPr>
          <w:b/>
          <w:bCs/>
          <w:i/>
          <w:iCs/>
          <w:cs/>
        </w:rPr>
        <w:br w:type="page"/>
      </w:r>
    </w:p>
    <w:p w14:paraId="4AF8B646" w14:textId="767B3691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สัญญาซื้อขายผลิตภัณฑ์น้ำมัน</w:t>
      </w:r>
    </w:p>
    <w:p w14:paraId="427568FB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D493EF3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บริษัทได้ทำสัญญาซื้อขายผลิตภัณฑ์น้ำมันกับบริษัทย่อยแห่งหนึ่ง โดยบริษัทจะซื้อผลิตภัณฑ์น้ำมันในปริมาณและราคาภายใต้เงื่อนไขข้อผูกพันที่กำหนดในสัญญา</w:t>
      </w:r>
    </w:p>
    <w:p w14:paraId="6E00BAFA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D120CB2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สัญญาให้สิทธิดำเนินการสถานีบริการน้ำมัน</w:t>
      </w:r>
    </w:p>
    <w:p w14:paraId="287DD684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E9B5539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 xml:space="preserve">บริษัทได้ทำสัญญาให้สิทธิดำเนินการสถานีบริการน้ำมัน รวมทั้งสิทธิดำเนินการธุรกิจอันเกี่ยวเนื่องภายในเขตสถานีบริการและการซื้อขายผลิตภัณฑ์น้ำมันกับบริษัทย่อยแห่งหนึ่งเป็นระยะเวลา </w:t>
      </w:r>
      <w:r w:rsidRPr="00EB3DF9">
        <w:rPr>
          <w:rFonts w:ascii="Angsana New" w:hAnsi="Angsana New"/>
          <w:sz w:val="30"/>
          <w:szCs w:val="30"/>
        </w:rPr>
        <w:t>5</w:t>
      </w:r>
      <w:r w:rsidRPr="00EB3DF9">
        <w:rPr>
          <w:rFonts w:ascii="Angsana New" w:hAnsi="Angsana New"/>
          <w:sz w:val="30"/>
          <w:szCs w:val="30"/>
          <w:cs/>
        </w:rPr>
        <w:t xml:space="preserve"> ปี โดยราคาค่าสิทธิดำเนินการและราคาซื้อขายเป็นราคาที่กำหนดในสัญญา</w:t>
      </w:r>
    </w:p>
    <w:p w14:paraId="282172A8" w14:textId="77777777" w:rsidR="00376406" w:rsidRPr="00EB3DF9" w:rsidRDefault="00376406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6384FC1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สัญญาให้สิทธิดำเนินการร้านค้า</w:t>
      </w:r>
    </w:p>
    <w:p w14:paraId="595865D8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F47FB4B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 xml:space="preserve">บริษัทได้ทำสัญญากับบริษัทย่อยแห่งหนึ่งโดยให้สิทธิดำเนินการร้านค้าภายในสถานีบริการน้ำมันบางจากหลายแห่ง ภายใต้เครื่องหมายการค้าของบริษัทเป็นระยะเวลา </w:t>
      </w:r>
      <w:r w:rsidRPr="00EB3DF9">
        <w:rPr>
          <w:rFonts w:ascii="Angsana New" w:hAnsi="Angsana New"/>
          <w:sz w:val="30"/>
          <w:szCs w:val="30"/>
        </w:rPr>
        <w:t>5</w:t>
      </w:r>
      <w:r w:rsidRPr="00EB3DF9">
        <w:rPr>
          <w:rFonts w:ascii="Angsana New" w:hAnsi="Angsana New"/>
          <w:sz w:val="30"/>
          <w:szCs w:val="30"/>
          <w:cs/>
        </w:rPr>
        <w:t xml:space="preserve"> ปี โดยอัตราที่เรียกเก็บเป็นไปตามที่กำหนดในสัญญา</w:t>
      </w:r>
    </w:p>
    <w:p w14:paraId="77802E54" w14:textId="77777777" w:rsidR="002B6843" w:rsidRPr="00EB3DF9" w:rsidRDefault="002B6843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B7E54AA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สัญญาจ้างบริหารงานระบบงานสารสนเทศ</w:t>
      </w:r>
    </w:p>
    <w:p w14:paraId="0882B2E3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91559A0" w14:textId="20278772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บริษัทได้ทำสัญญาจ้างงานบริการด้านสารสนเทศกับบริษัทย่อยและบริษัทย่อยทางอ้อมหลายแห่ง มีการทบทวนสัญญาใหม่ทุก ๆ ปี โดยบริษัทมีหน้าที่บริหารจัดการงานด้านระบบงานสารสนเทศ การบริหารจัดการโครงสร้างระบบ ดูแลรักษาและปรับปรุงระบบ และการให้คำปรึกษา อัตราค่าจ้างบริหารเป็นไปตามข้อกำหนดในสัญญา</w:t>
      </w:r>
    </w:p>
    <w:p w14:paraId="631C1A93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834763C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สัญญาจ้างบริหารงาน</w:t>
      </w:r>
    </w:p>
    <w:p w14:paraId="1FA8A6CD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413D97F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 xml:space="preserve">บริษัทได้ทำสัญญารับจ้างบริหารงานกับบริษัทย่อยและบริษัทย่อยทางอ้อมหลายแห่งเพื่อบริหารงานทั่วไปเป็นระยะเวลา </w:t>
      </w:r>
      <w:r w:rsidRPr="00EB3DF9">
        <w:rPr>
          <w:rFonts w:ascii="Angsana New" w:hAnsi="Angsana New"/>
          <w:sz w:val="30"/>
          <w:szCs w:val="30"/>
        </w:rPr>
        <w:t>1</w:t>
      </w:r>
      <w:r w:rsidRPr="00EB3DF9">
        <w:rPr>
          <w:rFonts w:ascii="Angsana New" w:hAnsi="Angsana New"/>
          <w:sz w:val="30"/>
          <w:szCs w:val="30"/>
          <w:cs/>
        </w:rPr>
        <w:t xml:space="preserve"> ถึง </w:t>
      </w:r>
      <w:r w:rsidRPr="00EB3DF9">
        <w:rPr>
          <w:rFonts w:ascii="Angsana New" w:hAnsi="Angsana New"/>
          <w:sz w:val="30"/>
          <w:szCs w:val="30"/>
        </w:rPr>
        <w:t>3</w:t>
      </w:r>
      <w:r w:rsidRPr="00EB3DF9">
        <w:rPr>
          <w:rFonts w:ascii="Angsana New" w:hAnsi="Angsana New"/>
          <w:sz w:val="30"/>
          <w:szCs w:val="30"/>
          <w:cs/>
        </w:rPr>
        <w:t xml:space="preserve"> ปี โดยบริษัทต้องจัดหาบุคลากรเข้าไปบริหารจัดการงานให้เป็นไปตามระบบ โดยการปฎิบัติงานเป็นไปตามที่บริษัทย่อยกำหนด อัตราค่าจ้างบริหารเป็นไปตามข้อกำหนดในสัญญา</w:t>
      </w:r>
    </w:p>
    <w:p w14:paraId="288B9A81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37C0178" w14:textId="77777777" w:rsidR="006D0514" w:rsidRPr="00EB3DF9" w:rsidRDefault="006D051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</w:rPr>
      </w:pPr>
      <w:r w:rsidRPr="00EB3DF9">
        <w:rPr>
          <w:b/>
          <w:bCs/>
          <w:i/>
          <w:iCs/>
          <w:cs/>
        </w:rPr>
        <w:br w:type="page"/>
      </w:r>
    </w:p>
    <w:p w14:paraId="0EB317A4" w14:textId="5C1C447B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</w:t>
      </w:r>
      <w:r w:rsidR="00235135" w:rsidRPr="00EB3DF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ให้</w:t>
      </w: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เช่าที่ดิน</w:t>
      </w:r>
    </w:p>
    <w:p w14:paraId="079E9AB7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AA2116E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บริษัทได้ทำสัญญา</w:t>
      </w:r>
      <w:r w:rsidR="00235135" w:rsidRPr="00EB3DF9">
        <w:rPr>
          <w:rFonts w:ascii="Angsana New" w:hAnsi="Angsana New" w:hint="cs"/>
          <w:sz w:val="30"/>
          <w:szCs w:val="30"/>
          <w:cs/>
        </w:rPr>
        <w:t>ให้</w:t>
      </w:r>
      <w:r w:rsidRPr="00EB3DF9">
        <w:rPr>
          <w:rFonts w:ascii="Angsana New" w:hAnsi="Angsana New"/>
          <w:sz w:val="30"/>
          <w:szCs w:val="30"/>
          <w:cs/>
        </w:rPr>
        <w:t xml:space="preserve">เช่าที่ดินกับบริษัท บีซีพีจี จำกัด (มหาชน) ซึ่งเป็นบริษัทย่อยของบริษัท เพื่อให้บริษัทย่อยดังกล่าวใช้เป็นที่ตั้งของโครงการโซลาร์ฟาร์ม บางปะอิน </w:t>
      </w:r>
      <w:r w:rsidRPr="00EB3DF9">
        <w:rPr>
          <w:rFonts w:ascii="Angsana New" w:hAnsi="Angsana New"/>
          <w:sz w:val="30"/>
          <w:szCs w:val="30"/>
        </w:rPr>
        <w:t xml:space="preserve">38 MW </w:t>
      </w:r>
      <w:r w:rsidRPr="00EB3DF9">
        <w:rPr>
          <w:rFonts w:ascii="Angsana New" w:hAnsi="Angsana New"/>
          <w:sz w:val="30"/>
          <w:szCs w:val="30"/>
          <w:cs/>
        </w:rPr>
        <w:t xml:space="preserve">และเพื่อวัตถุประสงค์อื่นที่เกี่ยวข้อง โดยสัญญามีผลบังคับใช้ตั้งแต่วันที่ </w:t>
      </w:r>
      <w:r w:rsidRPr="00EB3DF9">
        <w:rPr>
          <w:rFonts w:ascii="Angsana New" w:hAnsi="Angsana New"/>
          <w:sz w:val="30"/>
          <w:szCs w:val="30"/>
        </w:rPr>
        <w:t>1</w:t>
      </w:r>
      <w:r w:rsidRPr="00EB3DF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B3DF9">
        <w:rPr>
          <w:rFonts w:ascii="Angsana New" w:hAnsi="Angsana New"/>
          <w:sz w:val="30"/>
          <w:szCs w:val="30"/>
        </w:rPr>
        <w:t>2558</w:t>
      </w:r>
      <w:r w:rsidRPr="00EB3DF9">
        <w:rPr>
          <w:rFonts w:ascii="Angsana New" w:hAnsi="Angsana New"/>
          <w:sz w:val="30"/>
          <w:szCs w:val="30"/>
          <w:cs/>
        </w:rPr>
        <w:t xml:space="preserve"> ถึง </w:t>
      </w:r>
      <w:r w:rsidRPr="00EB3DF9">
        <w:rPr>
          <w:rFonts w:ascii="Angsana New" w:hAnsi="Angsana New"/>
          <w:sz w:val="30"/>
          <w:szCs w:val="30"/>
        </w:rPr>
        <w:t>30</w:t>
      </w:r>
      <w:r w:rsidRPr="00EB3DF9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EB3DF9">
        <w:rPr>
          <w:rFonts w:ascii="Angsana New" w:hAnsi="Angsana New"/>
          <w:sz w:val="30"/>
          <w:szCs w:val="30"/>
        </w:rPr>
        <w:t>2580</w:t>
      </w:r>
      <w:r w:rsidRPr="00EB3DF9">
        <w:rPr>
          <w:rFonts w:ascii="Angsana New" w:hAnsi="Angsana New"/>
          <w:sz w:val="30"/>
          <w:szCs w:val="30"/>
          <w:cs/>
        </w:rPr>
        <w:t xml:space="preserve"> รวมระยะเวลา </w:t>
      </w:r>
      <w:r w:rsidRPr="00EB3DF9">
        <w:rPr>
          <w:rFonts w:ascii="Angsana New" w:hAnsi="Angsana New"/>
          <w:sz w:val="30"/>
          <w:szCs w:val="30"/>
        </w:rPr>
        <w:t>22</w:t>
      </w:r>
      <w:r w:rsidRPr="00EB3DF9">
        <w:rPr>
          <w:rFonts w:ascii="Angsana New" w:hAnsi="Angsana New"/>
          <w:sz w:val="30"/>
          <w:szCs w:val="30"/>
          <w:cs/>
        </w:rPr>
        <w:t xml:space="preserve"> ปี อัตราค่าเช่าเป็นไปตามที่กำหนดในสัญญา</w:t>
      </w:r>
    </w:p>
    <w:p w14:paraId="66839694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134A200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บริษัทได้ทำสัญญา</w:t>
      </w:r>
      <w:r w:rsidR="00235135" w:rsidRPr="00EB3DF9">
        <w:rPr>
          <w:rFonts w:ascii="Angsana New" w:hAnsi="Angsana New" w:hint="cs"/>
          <w:sz w:val="30"/>
          <w:szCs w:val="30"/>
          <w:cs/>
        </w:rPr>
        <w:t>ให้</w:t>
      </w:r>
      <w:r w:rsidRPr="00EB3DF9">
        <w:rPr>
          <w:rFonts w:ascii="Angsana New" w:hAnsi="Angsana New"/>
          <w:sz w:val="30"/>
          <w:szCs w:val="30"/>
          <w:cs/>
        </w:rPr>
        <w:t>เช่าที่ดินเพิ่มกับบริษัท บีซีพีจี จำกัด (มหาชน) ซึ่งเป็นบริษัทย่อยของบริษัท เพื่อวัตถุประสงค์ที่เกี่ยวข้องสำหรับโครงการผลิตไฟฟ้าจากเซลล์แสงอาทิตย์ของบริษัทย่อยดังกล่าว โดยสัญญามีผลบังคับใช้ตั้งแต่วันที่</w:t>
      </w:r>
      <w:r w:rsidRPr="00EB3DF9">
        <w:rPr>
          <w:rFonts w:ascii="Angsana New" w:hAnsi="Angsana New"/>
          <w:sz w:val="30"/>
          <w:szCs w:val="30"/>
        </w:rPr>
        <w:t xml:space="preserve"> 1</w:t>
      </w:r>
      <w:r w:rsidRPr="00EB3DF9">
        <w:rPr>
          <w:rFonts w:ascii="Angsana New" w:hAnsi="Angsana New"/>
          <w:sz w:val="30"/>
          <w:szCs w:val="30"/>
          <w:cs/>
        </w:rPr>
        <w:t xml:space="preserve"> ตุลาคม </w:t>
      </w:r>
      <w:r w:rsidRPr="00EB3DF9">
        <w:rPr>
          <w:rFonts w:ascii="Angsana New" w:hAnsi="Angsana New"/>
          <w:sz w:val="30"/>
          <w:szCs w:val="30"/>
        </w:rPr>
        <w:t>2559</w:t>
      </w:r>
      <w:r w:rsidRPr="00EB3DF9">
        <w:rPr>
          <w:rFonts w:ascii="Angsana New" w:hAnsi="Angsana New"/>
          <w:sz w:val="30"/>
          <w:szCs w:val="30"/>
          <w:cs/>
        </w:rPr>
        <w:t xml:space="preserve"> ถึง </w:t>
      </w:r>
      <w:r w:rsidRPr="00EB3DF9">
        <w:rPr>
          <w:rFonts w:ascii="Angsana New" w:hAnsi="Angsana New"/>
          <w:sz w:val="30"/>
          <w:szCs w:val="30"/>
        </w:rPr>
        <w:t>30</w:t>
      </w:r>
      <w:r w:rsidRPr="00EB3DF9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EB3DF9">
        <w:rPr>
          <w:rFonts w:ascii="Angsana New" w:hAnsi="Angsana New"/>
          <w:sz w:val="30"/>
          <w:szCs w:val="30"/>
        </w:rPr>
        <w:t>2580</w:t>
      </w:r>
      <w:r w:rsidRPr="00EB3DF9">
        <w:rPr>
          <w:rFonts w:ascii="Angsana New" w:hAnsi="Angsana New"/>
          <w:sz w:val="30"/>
          <w:szCs w:val="30"/>
          <w:cs/>
        </w:rPr>
        <w:t xml:space="preserve"> รวมระยะเวลา </w:t>
      </w:r>
      <w:r w:rsidRPr="00EB3DF9">
        <w:rPr>
          <w:rFonts w:ascii="Angsana New" w:hAnsi="Angsana New"/>
          <w:sz w:val="30"/>
          <w:szCs w:val="30"/>
        </w:rPr>
        <w:t>21</w:t>
      </w:r>
      <w:r w:rsidRPr="00EB3DF9">
        <w:rPr>
          <w:rFonts w:ascii="Angsana New" w:hAnsi="Angsana New"/>
          <w:sz w:val="30"/>
          <w:szCs w:val="30"/>
          <w:cs/>
        </w:rPr>
        <w:t xml:space="preserve"> ปี </w:t>
      </w:r>
      <w:r w:rsidRPr="00EB3DF9">
        <w:rPr>
          <w:rFonts w:ascii="Angsana New" w:hAnsi="Angsana New"/>
          <w:sz w:val="30"/>
          <w:szCs w:val="30"/>
        </w:rPr>
        <w:t>2</w:t>
      </w:r>
      <w:r w:rsidRPr="00EB3DF9">
        <w:rPr>
          <w:rFonts w:ascii="Angsana New" w:hAnsi="Angsana New"/>
          <w:sz w:val="30"/>
          <w:szCs w:val="30"/>
          <w:cs/>
        </w:rPr>
        <w:t xml:space="preserve"> เดือน อัตราค่าเช่าเป็นไปตามที่กำหนดในสัญญา</w:t>
      </w:r>
    </w:p>
    <w:p w14:paraId="6D584FA9" w14:textId="77777777" w:rsidR="006D0514" w:rsidRPr="00EB3DF9" w:rsidRDefault="006D0514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7FBE11D" w14:textId="590D468C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สัญญาร่วมพัฒนาพื้นที่</w:t>
      </w:r>
    </w:p>
    <w:p w14:paraId="34F7D0F4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217FC0E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>บริษัทได้ทำสัญญาให้สิทธิดำเนินการกับบริษัทย่อยแห่งหนึ่งในการเข้าดำเนินธุรกิจภายในสถานีบริการน้ำมัน เพื่อให้บริการและจัดจำหน่ายสินค้าภายใต้การดำเนินงานของบ</w:t>
      </w:r>
      <w:r w:rsidR="004F728C" w:rsidRPr="00EB3DF9">
        <w:rPr>
          <w:rFonts w:ascii="Angsana New" w:hAnsi="Angsana New"/>
          <w:sz w:val="30"/>
          <w:szCs w:val="30"/>
          <w:cs/>
        </w:rPr>
        <w:t xml:space="preserve">ริษัทย่อย เป็นระยะเวลาไม่เกิน </w:t>
      </w:r>
      <w:r w:rsidR="004F728C" w:rsidRPr="00EB3DF9">
        <w:rPr>
          <w:rFonts w:ascii="Angsana New" w:hAnsi="Angsana New"/>
          <w:sz w:val="30"/>
          <w:szCs w:val="30"/>
        </w:rPr>
        <w:t>20</w:t>
      </w:r>
      <w:r w:rsidRPr="00EB3DF9">
        <w:rPr>
          <w:rFonts w:ascii="Angsana New" w:hAnsi="Angsana New"/>
          <w:sz w:val="30"/>
          <w:szCs w:val="30"/>
          <w:cs/>
        </w:rPr>
        <w:t xml:space="preserve"> ปี โดยบริษัทย่อยดังกล่าวตกลงชำระค่าสิทธิดำเนินการในราคาที่ตกลงกันในสัญญา</w:t>
      </w:r>
    </w:p>
    <w:p w14:paraId="0D2D6FA5" w14:textId="77777777" w:rsidR="00042B23" w:rsidRPr="00EB3DF9" w:rsidRDefault="00042B23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320B627" w14:textId="7EBD8A2E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สัญญาเงินให้กู้ยืม</w:t>
      </w:r>
    </w:p>
    <w:p w14:paraId="38F8CC43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BC0F4DE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 xml:space="preserve">บริษัทมีสัญญาเงินให้กู้ยืมเงินโดยไม่มีหลักประกันแก่บริษัท </w:t>
      </w:r>
      <w:r w:rsidRPr="00EB3DF9">
        <w:rPr>
          <w:rFonts w:ascii="Angsana New" w:hAnsi="Angsana New"/>
          <w:sz w:val="30"/>
          <w:szCs w:val="30"/>
        </w:rPr>
        <w:t>Nido Petroleum Pty</w:t>
      </w:r>
      <w:r w:rsidRPr="00EB3DF9">
        <w:rPr>
          <w:rFonts w:ascii="Angsana New" w:hAnsi="Angsana New"/>
          <w:sz w:val="30"/>
          <w:szCs w:val="30"/>
          <w:cs/>
        </w:rPr>
        <w:t xml:space="preserve">. </w:t>
      </w:r>
      <w:r w:rsidRPr="00EB3DF9">
        <w:rPr>
          <w:rFonts w:ascii="Angsana New" w:hAnsi="Angsana New"/>
          <w:sz w:val="30"/>
          <w:szCs w:val="30"/>
        </w:rPr>
        <w:t>Ltd</w:t>
      </w:r>
      <w:r w:rsidRPr="00EB3DF9">
        <w:rPr>
          <w:rFonts w:ascii="Angsana New" w:hAnsi="Angsana New"/>
          <w:sz w:val="30"/>
          <w:szCs w:val="30"/>
          <w:cs/>
        </w:rPr>
        <w:t xml:space="preserve">. ซึ่งเป็นบริษัทย่อยทางอ้อมของบริษัท เป็นวงเงินให้กู้ยืมจำนวน </w:t>
      </w:r>
      <w:r w:rsidRPr="00EB3DF9">
        <w:rPr>
          <w:rFonts w:ascii="Angsana New" w:hAnsi="Angsana New"/>
          <w:sz w:val="30"/>
          <w:szCs w:val="30"/>
        </w:rPr>
        <w:t>120</w:t>
      </w:r>
      <w:r w:rsidRPr="00EB3DF9">
        <w:rPr>
          <w:rFonts w:ascii="Angsana New" w:hAnsi="Angsana New"/>
          <w:sz w:val="30"/>
          <w:szCs w:val="30"/>
          <w:cs/>
        </w:rPr>
        <w:t xml:space="preserve"> ล้านเหรียญสหรัฐฯ เงินให้กู้ยืมดังกล่าวมีอัตราดอกเบี้ยและกำหนดชำระคืนตามเงื่อนไขและข้อกำหนดในสัญญา ต่อมาบริษัทได้ทำการปรับโครงสร้างเงินกู้แก่บริษัทย่อยดังกล่าว โดยมีการปรับอัตราดอกเบี้ยและเงื่อนไขการชำระเงินใหม่</w:t>
      </w:r>
    </w:p>
    <w:p w14:paraId="747EA9E8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A493180" w14:textId="7EBD0885" w:rsidR="00F3226D" w:rsidRPr="00EB3DF9" w:rsidRDefault="006D0514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 w:hint="cs"/>
          <w:sz w:val="30"/>
          <w:szCs w:val="30"/>
          <w:cs/>
        </w:rPr>
        <w:t>ใน</w:t>
      </w:r>
      <w:r w:rsidR="004C31F0" w:rsidRPr="00EB3DF9">
        <w:rPr>
          <w:rFonts w:ascii="Angsana New" w:hAnsi="Angsana New" w:hint="cs"/>
          <w:sz w:val="30"/>
          <w:szCs w:val="30"/>
          <w:cs/>
        </w:rPr>
        <w:t>ระหว่าง</w:t>
      </w:r>
      <w:r w:rsidRPr="00EB3DF9">
        <w:rPr>
          <w:rFonts w:ascii="Angsana New" w:hAnsi="Angsana New" w:hint="cs"/>
          <w:sz w:val="30"/>
          <w:szCs w:val="30"/>
          <w:cs/>
        </w:rPr>
        <w:t xml:space="preserve">ปี </w:t>
      </w:r>
      <w:r w:rsidRPr="00EB3DF9">
        <w:rPr>
          <w:rFonts w:ascii="Angsana New" w:hAnsi="Angsana New"/>
          <w:sz w:val="30"/>
          <w:szCs w:val="30"/>
        </w:rPr>
        <w:t xml:space="preserve">2561 </w:t>
      </w:r>
      <w:r w:rsidR="00F3226D" w:rsidRPr="00EB3DF9">
        <w:rPr>
          <w:rFonts w:ascii="Angsana New" w:hAnsi="Angsana New"/>
          <w:sz w:val="30"/>
          <w:szCs w:val="30"/>
          <w:cs/>
        </w:rPr>
        <w:t xml:space="preserve">บริษัทได้ทำสัญญาให้กู้ยืมเงินโดยไม่มีหลักประกันแก่บริษัท บางจาก รีเทล จำกัด ซึ่งเป็นบริษัทย่อยของบริษัท ในวงเงินรวม </w:t>
      </w:r>
      <w:r w:rsidR="004F728C" w:rsidRPr="00EB3DF9">
        <w:rPr>
          <w:rFonts w:ascii="Angsana New" w:hAnsi="Angsana New"/>
          <w:sz w:val="30"/>
          <w:szCs w:val="30"/>
        </w:rPr>
        <w:t>500</w:t>
      </w:r>
      <w:r w:rsidR="00F3226D" w:rsidRPr="00EB3DF9">
        <w:rPr>
          <w:rFonts w:ascii="Angsana New" w:hAnsi="Angsana New"/>
          <w:sz w:val="30"/>
          <w:szCs w:val="30"/>
          <w:cs/>
        </w:rPr>
        <w:t xml:space="preserve"> ล้านบาท โดยสัญญาดังกล่าวมีอัตราดอกเบี้ยและกำหนดชำระคืนตามสัญญา</w:t>
      </w:r>
      <w:r w:rsidRPr="00EB3DF9">
        <w:rPr>
          <w:rFonts w:ascii="Angsana New" w:hAnsi="Angsana New" w:hint="cs"/>
          <w:sz w:val="30"/>
          <w:szCs w:val="30"/>
          <w:cs/>
        </w:rPr>
        <w:t xml:space="preserve"> </w:t>
      </w:r>
      <w:r w:rsidR="002F3F6C" w:rsidRPr="00EB3DF9">
        <w:rPr>
          <w:rFonts w:ascii="Angsana New" w:hAnsi="Angsana New"/>
          <w:sz w:val="30"/>
          <w:szCs w:val="30"/>
        </w:rPr>
        <w:br/>
      </w:r>
      <w:r w:rsidRPr="00EB3DF9">
        <w:rPr>
          <w:rFonts w:ascii="Angsana New" w:hAnsi="Angsana New"/>
          <w:sz w:val="30"/>
          <w:szCs w:val="30"/>
          <w:cs/>
        </w:rPr>
        <w:t>ในระหว่าง</w:t>
      </w:r>
      <w:r w:rsidRPr="00EB3DF9">
        <w:rPr>
          <w:rFonts w:ascii="Angsana New" w:hAnsi="Angsana New" w:hint="cs"/>
          <w:sz w:val="30"/>
          <w:szCs w:val="30"/>
          <w:cs/>
        </w:rPr>
        <w:t>ปี</w:t>
      </w:r>
      <w:r w:rsidR="0063603B" w:rsidRPr="00EB3DF9">
        <w:rPr>
          <w:rFonts w:ascii="Angsana New" w:hAnsi="Angsana New"/>
          <w:sz w:val="30"/>
          <w:szCs w:val="30"/>
        </w:rPr>
        <w:t xml:space="preserve"> 2562 </w:t>
      </w:r>
      <w:r w:rsidRPr="00EB3DF9">
        <w:rPr>
          <w:rFonts w:ascii="Angsana New" w:hAnsi="Angsana New"/>
          <w:sz w:val="30"/>
          <w:szCs w:val="30"/>
          <w:cs/>
        </w:rPr>
        <w:t>บริษัทได้ทำการยกเลิกสัญญาให้กู้ยืมเงินฉบับเดิมหลายฉบับ</w:t>
      </w:r>
      <w:r w:rsidRPr="00EB3DF9">
        <w:rPr>
          <w:rFonts w:ascii="Angsana New" w:hAnsi="Angsana New" w:hint="cs"/>
          <w:sz w:val="30"/>
          <w:szCs w:val="30"/>
          <w:cs/>
        </w:rPr>
        <w:t xml:space="preserve">กับบริษัทย่อยดังกล่าว </w:t>
      </w:r>
      <w:r w:rsidR="0063603B" w:rsidRPr="00EB3DF9">
        <w:rPr>
          <w:rFonts w:ascii="Angsana New" w:hAnsi="Angsana New" w:hint="cs"/>
          <w:sz w:val="30"/>
          <w:szCs w:val="30"/>
          <w:cs/>
        </w:rPr>
        <w:t>ซึ่งมียอดเงินกู้ยืมคงค้าง</w:t>
      </w:r>
      <w:r w:rsidRPr="00EB3DF9">
        <w:rPr>
          <w:rFonts w:ascii="Angsana New" w:hAnsi="Angsana New"/>
          <w:sz w:val="30"/>
          <w:szCs w:val="30"/>
          <w:cs/>
        </w:rPr>
        <w:t xml:space="preserve">รวม </w:t>
      </w:r>
      <w:r w:rsidRPr="00EB3DF9">
        <w:rPr>
          <w:rFonts w:ascii="Angsana New" w:hAnsi="Angsana New"/>
          <w:sz w:val="30"/>
          <w:szCs w:val="30"/>
        </w:rPr>
        <w:t>410</w:t>
      </w:r>
      <w:r w:rsidRPr="00EB3DF9">
        <w:rPr>
          <w:rFonts w:ascii="Angsana New" w:hAnsi="Angsana New"/>
          <w:sz w:val="30"/>
          <w:szCs w:val="30"/>
          <w:cs/>
        </w:rPr>
        <w:t xml:space="preserve"> ล้าน</w:t>
      </w:r>
      <w:r w:rsidRPr="00EB3DF9">
        <w:rPr>
          <w:rFonts w:ascii="Angsana New" w:hAnsi="Angsana New" w:hint="cs"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sz w:val="30"/>
          <w:szCs w:val="30"/>
          <w:cs/>
        </w:rPr>
        <w:t>และได้ทำสัญญาให้กู้ยืมเงินโดยไม่มีหลักประกันฉบับใหม่กับบริษัทย่อยดังกล่าว ในวงเงินรวม</w:t>
      </w:r>
      <w:r w:rsidRPr="00EB3DF9">
        <w:rPr>
          <w:rFonts w:ascii="Angsana New" w:hAnsi="Angsana New" w:hint="cs"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sz w:val="30"/>
          <w:szCs w:val="30"/>
        </w:rPr>
        <w:t>700</w:t>
      </w:r>
      <w:r w:rsidRPr="00EB3DF9">
        <w:rPr>
          <w:rFonts w:ascii="Angsana New" w:hAnsi="Angsana New"/>
          <w:sz w:val="30"/>
          <w:szCs w:val="30"/>
          <w:cs/>
        </w:rPr>
        <w:t xml:space="preserve"> ล้านบาท โดยสัญญาดังกล่าวมีอัตราดอกเบี้ยและกำหนดชำระคืนตามสัญญา</w:t>
      </w:r>
    </w:p>
    <w:p w14:paraId="24FCDE08" w14:textId="377A1F5B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7AB80A1" w14:textId="77777777" w:rsidR="00053DA9" w:rsidRPr="00EB3DF9" w:rsidRDefault="00053DA9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3DEAD47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lastRenderedPageBreak/>
        <w:t xml:space="preserve">บริษัทได้ทำสัญญาให้กู้ยืมเงินโดยไม่มีหลักประกันแก่ </w:t>
      </w:r>
      <w:r w:rsidRPr="00EB3DF9">
        <w:rPr>
          <w:rFonts w:ascii="Angsana New" w:hAnsi="Angsana New"/>
          <w:sz w:val="30"/>
          <w:szCs w:val="30"/>
        </w:rPr>
        <w:t>BCP Innovation Pte</w:t>
      </w:r>
      <w:r w:rsidRPr="00EB3DF9">
        <w:rPr>
          <w:rFonts w:ascii="Angsana New" w:hAnsi="Angsana New"/>
          <w:sz w:val="30"/>
          <w:szCs w:val="30"/>
          <w:cs/>
        </w:rPr>
        <w:t xml:space="preserve">. </w:t>
      </w:r>
      <w:r w:rsidRPr="00EB3DF9">
        <w:rPr>
          <w:rFonts w:ascii="Angsana New" w:hAnsi="Angsana New"/>
          <w:sz w:val="30"/>
          <w:szCs w:val="30"/>
        </w:rPr>
        <w:t>Ltd</w:t>
      </w:r>
      <w:r w:rsidRPr="00EB3DF9">
        <w:rPr>
          <w:rFonts w:ascii="Angsana New" w:hAnsi="Angsana New"/>
          <w:sz w:val="30"/>
          <w:szCs w:val="30"/>
          <w:cs/>
        </w:rPr>
        <w:t>. “</w:t>
      </w:r>
      <w:r w:rsidRPr="00EB3DF9">
        <w:rPr>
          <w:rFonts w:ascii="Angsana New" w:hAnsi="Angsana New"/>
          <w:sz w:val="30"/>
          <w:szCs w:val="30"/>
        </w:rPr>
        <w:t>BCPI</w:t>
      </w:r>
      <w:r w:rsidRPr="00EB3DF9">
        <w:rPr>
          <w:rFonts w:ascii="Angsana New" w:hAnsi="Angsana New"/>
          <w:sz w:val="30"/>
          <w:szCs w:val="30"/>
          <w:cs/>
        </w:rPr>
        <w:t>” ซึ่งเป็นบร</w:t>
      </w:r>
      <w:r w:rsidR="004F728C" w:rsidRPr="00EB3DF9">
        <w:rPr>
          <w:rFonts w:ascii="Angsana New" w:hAnsi="Angsana New"/>
          <w:sz w:val="30"/>
          <w:szCs w:val="30"/>
          <w:cs/>
        </w:rPr>
        <w:t xml:space="preserve">ิษัทย่อยของบริษัท ในวงเงินรวม </w:t>
      </w:r>
      <w:r w:rsidR="004F728C" w:rsidRPr="00EB3DF9">
        <w:rPr>
          <w:rFonts w:ascii="Angsana New" w:hAnsi="Angsana New"/>
          <w:sz w:val="30"/>
          <w:szCs w:val="30"/>
        </w:rPr>
        <w:t>80</w:t>
      </w:r>
      <w:r w:rsidRPr="00EB3DF9">
        <w:rPr>
          <w:rFonts w:ascii="Angsana New" w:hAnsi="Angsana New"/>
          <w:sz w:val="30"/>
          <w:szCs w:val="30"/>
          <w:cs/>
        </w:rPr>
        <w:t xml:space="preserve"> ล้านเหรียญสหรัฐฯ โดยสัญญาดังกล่าวมีอัตราดอกเบี้ยและกำหนดชำระคืนตามสัญญา โดย </w:t>
      </w:r>
      <w:r w:rsidRPr="00EB3DF9">
        <w:rPr>
          <w:rFonts w:ascii="Angsana New" w:hAnsi="Angsana New"/>
          <w:sz w:val="30"/>
          <w:szCs w:val="30"/>
        </w:rPr>
        <w:t xml:space="preserve">BCPI </w:t>
      </w:r>
      <w:r w:rsidRPr="00EB3DF9">
        <w:rPr>
          <w:rFonts w:ascii="Angsana New" w:hAnsi="Angsana New"/>
          <w:sz w:val="30"/>
          <w:szCs w:val="30"/>
          <w:cs/>
        </w:rPr>
        <w:t xml:space="preserve">ได้ทำสัญญา </w:t>
      </w:r>
      <w:r w:rsidRPr="00EB3DF9">
        <w:rPr>
          <w:rFonts w:ascii="Angsana New" w:hAnsi="Angsana New"/>
          <w:sz w:val="30"/>
          <w:szCs w:val="30"/>
        </w:rPr>
        <w:t xml:space="preserve">Amended and Restated Credit and Guarantee Agreement </w:t>
      </w:r>
      <w:r w:rsidRPr="00EB3DF9">
        <w:rPr>
          <w:rFonts w:ascii="Angsana New" w:hAnsi="Angsana New"/>
          <w:sz w:val="30"/>
          <w:szCs w:val="30"/>
          <w:cs/>
        </w:rPr>
        <w:t xml:space="preserve">กับ </w:t>
      </w:r>
      <w:r w:rsidR="00F82EE9" w:rsidRPr="00EB3DF9">
        <w:rPr>
          <w:rFonts w:ascii="Angsana New" w:hAnsi="Angsana New"/>
          <w:sz w:val="30"/>
          <w:szCs w:val="30"/>
        </w:rPr>
        <w:t>Lithium Americas Corp</w:t>
      </w:r>
      <w:r w:rsidR="00F82EE9" w:rsidRPr="00EB3DF9">
        <w:rPr>
          <w:rFonts w:ascii="Angsana New" w:hAnsi="Angsana New"/>
          <w:sz w:val="30"/>
          <w:szCs w:val="30"/>
          <w:cs/>
        </w:rPr>
        <w:t>. “</w:t>
      </w:r>
      <w:r w:rsidR="00F82EE9" w:rsidRPr="00EB3DF9">
        <w:rPr>
          <w:rFonts w:ascii="Angsana New" w:hAnsi="Angsana New"/>
          <w:sz w:val="30"/>
          <w:szCs w:val="30"/>
        </w:rPr>
        <w:t>LAC</w:t>
      </w:r>
      <w:r w:rsidR="00F82EE9" w:rsidRPr="00EB3DF9">
        <w:rPr>
          <w:rFonts w:ascii="Angsana New" w:hAnsi="Angsana New"/>
          <w:sz w:val="30"/>
          <w:szCs w:val="30"/>
          <w:cs/>
        </w:rPr>
        <w:t xml:space="preserve">” </w:t>
      </w:r>
      <w:r w:rsidRPr="00EB3DF9">
        <w:rPr>
          <w:rFonts w:ascii="Angsana New" w:hAnsi="Angsana New"/>
          <w:sz w:val="30"/>
          <w:szCs w:val="30"/>
          <w:cs/>
        </w:rPr>
        <w:t xml:space="preserve">เพื่อให้สินเชื่อแก่ </w:t>
      </w:r>
      <w:r w:rsidRPr="00EB3DF9">
        <w:rPr>
          <w:rFonts w:ascii="Angsana New" w:hAnsi="Angsana New"/>
          <w:sz w:val="30"/>
          <w:szCs w:val="30"/>
        </w:rPr>
        <w:t xml:space="preserve">LAC </w:t>
      </w:r>
      <w:r w:rsidRPr="00EB3DF9">
        <w:rPr>
          <w:rFonts w:ascii="Angsana New" w:hAnsi="Angsana New"/>
          <w:sz w:val="30"/>
          <w:szCs w:val="30"/>
          <w:cs/>
        </w:rPr>
        <w:t xml:space="preserve">จำนวนไม่เกิน </w:t>
      </w:r>
      <w:r w:rsidRPr="00EB3DF9">
        <w:rPr>
          <w:rFonts w:ascii="Angsana New" w:hAnsi="Angsana New"/>
          <w:sz w:val="30"/>
          <w:szCs w:val="30"/>
        </w:rPr>
        <w:t>80</w:t>
      </w:r>
      <w:r w:rsidRPr="00EB3DF9">
        <w:rPr>
          <w:rFonts w:ascii="Angsana New" w:hAnsi="Angsana New"/>
          <w:sz w:val="30"/>
          <w:szCs w:val="30"/>
          <w:cs/>
        </w:rPr>
        <w:t xml:space="preserve"> ล้านเหรียญสหรัฐฯ สำหรับใช้ในการลงทุนโครงการ </w:t>
      </w:r>
      <w:r w:rsidRPr="00EB3DF9">
        <w:rPr>
          <w:rFonts w:ascii="Angsana New" w:hAnsi="Angsana New"/>
          <w:sz w:val="30"/>
          <w:szCs w:val="30"/>
        </w:rPr>
        <w:t>Cauchari</w:t>
      </w:r>
      <w:r w:rsidRPr="00EB3DF9">
        <w:rPr>
          <w:rFonts w:ascii="Angsana New" w:hAnsi="Angsana New"/>
          <w:sz w:val="30"/>
          <w:szCs w:val="30"/>
          <w:cs/>
        </w:rPr>
        <w:t>-</w:t>
      </w:r>
      <w:r w:rsidRPr="00EB3DF9">
        <w:rPr>
          <w:rFonts w:ascii="Angsana New" w:hAnsi="Angsana New"/>
          <w:sz w:val="30"/>
          <w:szCs w:val="30"/>
        </w:rPr>
        <w:t xml:space="preserve">Olaroz </w:t>
      </w:r>
      <w:r w:rsidRPr="00EB3DF9">
        <w:rPr>
          <w:rFonts w:ascii="Angsana New" w:hAnsi="Angsana New"/>
          <w:sz w:val="30"/>
          <w:szCs w:val="30"/>
          <w:cs/>
        </w:rPr>
        <w:t>(</w:t>
      </w:r>
      <w:r w:rsidRPr="00EB3DF9">
        <w:rPr>
          <w:rFonts w:ascii="Angsana New" w:hAnsi="Angsana New"/>
          <w:sz w:val="30"/>
          <w:szCs w:val="30"/>
        </w:rPr>
        <w:t>Phase I</w:t>
      </w:r>
      <w:r w:rsidRPr="00EB3DF9">
        <w:rPr>
          <w:rFonts w:ascii="Angsana New" w:hAnsi="Angsana New"/>
          <w:sz w:val="30"/>
          <w:szCs w:val="30"/>
          <w:cs/>
        </w:rPr>
        <w:t>) โดยเงินให้กู้ยืมดังกล่าวมีอัตราดอกเบี้ยและกำหนดชำระคืนตามเงื่อนไขและข้อกำหนดในสัญญา</w:t>
      </w:r>
    </w:p>
    <w:p w14:paraId="60AA447F" w14:textId="77777777" w:rsidR="00BD6E9C" w:rsidRPr="00EB3DF9" w:rsidRDefault="00BD6E9C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F12B5D1" w14:textId="519A5406" w:rsidR="00BD6E9C" w:rsidRPr="00EB3DF9" w:rsidRDefault="00FF584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E931DC" w:rsidRPr="00EB3DF9">
        <w:rPr>
          <w:rFonts w:ascii="Angsana New" w:hAnsi="Angsana New"/>
          <w:sz w:val="30"/>
          <w:szCs w:val="30"/>
        </w:rPr>
        <w:t>2561</w:t>
      </w:r>
      <w:r w:rsidRPr="00EB3DF9">
        <w:rPr>
          <w:rFonts w:ascii="Angsana New" w:hAnsi="Angsana New" w:hint="cs"/>
          <w:sz w:val="30"/>
          <w:szCs w:val="30"/>
          <w:cs/>
        </w:rPr>
        <w:t xml:space="preserve"> </w:t>
      </w:r>
      <w:r w:rsidR="00BD6E9C" w:rsidRPr="00EB3DF9">
        <w:rPr>
          <w:rFonts w:ascii="Angsana New" w:hAnsi="Angsana New" w:hint="cs"/>
          <w:sz w:val="30"/>
          <w:szCs w:val="30"/>
          <w:cs/>
        </w:rPr>
        <w:t xml:space="preserve">บริษัทได้ทำสัญญาให้กู้ยืมเงินโดยไม่มีหลักประกันแก่ </w:t>
      </w:r>
      <w:r w:rsidR="00BD6E9C" w:rsidRPr="00EB3DF9">
        <w:rPr>
          <w:rFonts w:ascii="Angsana New" w:hAnsi="Angsana New"/>
          <w:sz w:val="30"/>
          <w:szCs w:val="30"/>
        </w:rPr>
        <w:t>BCPR Pte</w:t>
      </w:r>
      <w:r w:rsidR="00BD6E9C" w:rsidRPr="00EB3DF9">
        <w:rPr>
          <w:rFonts w:ascii="Angsana New" w:hAnsi="Angsana New"/>
          <w:sz w:val="30"/>
          <w:szCs w:val="30"/>
          <w:cs/>
        </w:rPr>
        <w:t xml:space="preserve">. </w:t>
      </w:r>
      <w:r w:rsidR="00BD6E9C" w:rsidRPr="00EB3DF9">
        <w:rPr>
          <w:rFonts w:ascii="Angsana New" w:hAnsi="Angsana New"/>
          <w:sz w:val="30"/>
          <w:szCs w:val="30"/>
        </w:rPr>
        <w:t>Ltd</w:t>
      </w:r>
      <w:r w:rsidR="00BD6E9C" w:rsidRPr="00EB3DF9">
        <w:rPr>
          <w:rFonts w:ascii="Angsana New" w:hAnsi="Angsana New"/>
          <w:sz w:val="30"/>
          <w:szCs w:val="30"/>
          <w:cs/>
        </w:rPr>
        <w:t xml:space="preserve">. </w:t>
      </w:r>
      <w:r w:rsidR="00BD6E9C" w:rsidRPr="00EB3DF9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ซึ่งเป็นบริษัทย่อยของบริษัท ในวงเงินรวม </w:t>
      </w:r>
      <w:r w:rsidR="00E931DC" w:rsidRPr="00EB3DF9">
        <w:rPr>
          <w:rFonts w:ascii="Angsana New" w:hAnsi="Angsana New"/>
          <w:sz w:val="30"/>
          <w:szCs w:val="30"/>
        </w:rPr>
        <w:t>120</w:t>
      </w:r>
      <w:r w:rsidR="00BD6E9C" w:rsidRPr="00EB3DF9">
        <w:rPr>
          <w:rFonts w:ascii="Angsana New" w:hAnsi="Angsana New"/>
          <w:sz w:val="30"/>
          <w:szCs w:val="30"/>
          <w:cs/>
        </w:rPr>
        <w:t xml:space="preserve"> </w:t>
      </w:r>
      <w:r w:rsidR="00BD6E9C" w:rsidRPr="00EB3DF9">
        <w:rPr>
          <w:rFonts w:ascii="Angsana New" w:hAnsi="Angsana New" w:hint="cs"/>
          <w:sz w:val="30"/>
          <w:szCs w:val="30"/>
          <w:cs/>
        </w:rPr>
        <w:t xml:space="preserve">ล้านเหรียญสหรัฐฯ </w:t>
      </w:r>
      <w:r w:rsidR="00671B69" w:rsidRPr="00EB3DF9">
        <w:rPr>
          <w:rFonts w:ascii="Angsana New" w:hAnsi="Angsana New" w:hint="cs"/>
          <w:sz w:val="30"/>
          <w:szCs w:val="30"/>
          <w:cs/>
        </w:rPr>
        <w:t xml:space="preserve">ต่อมาในปี </w:t>
      </w:r>
      <w:r w:rsidR="00E931DC" w:rsidRPr="00EB3DF9">
        <w:rPr>
          <w:rFonts w:ascii="Angsana New" w:hAnsi="Angsana New"/>
          <w:sz w:val="30"/>
          <w:szCs w:val="30"/>
        </w:rPr>
        <w:t>2562</w:t>
      </w:r>
      <w:r w:rsidR="00671B69" w:rsidRPr="00EB3DF9">
        <w:rPr>
          <w:rFonts w:ascii="Angsana New" w:hAnsi="Angsana New" w:hint="cs"/>
          <w:sz w:val="30"/>
          <w:szCs w:val="30"/>
          <w:cs/>
        </w:rPr>
        <w:t xml:space="preserve"> </w:t>
      </w:r>
      <w:r w:rsidR="00E931DC" w:rsidRPr="00EB3DF9">
        <w:rPr>
          <w:rFonts w:ascii="Angsana New" w:hAnsi="Angsana New" w:hint="cs"/>
          <w:sz w:val="30"/>
          <w:szCs w:val="30"/>
          <w:cs/>
        </w:rPr>
        <w:t>ต่อมา</w:t>
      </w:r>
      <w:r w:rsidR="00671B69" w:rsidRPr="00EB3DF9">
        <w:rPr>
          <w:rFonts w:ascii="Angsana New" w:hAnsi="Angsana New" w:hint="cs"/>
          <w:sz w:val="30"/>
          <w:szCs w:val="30"/>
          <w:cs/>
        </w:rPr>
        <w:t>ได้มีการแก้ไขสัญญา</w:t>
      </w:r>
      <w:r w:rsidRPr="00EB3DF9">
        <w:rPr>
          <w:rFonts w:ascii="Angsana New" w:hAnsi="Angsana New" w:hint="cs"/>
          <w:sz w:val="30"/>
          <w:szCs w:val="30"/>
          <w:cs/>
        </w:rPr>
        <w:t>เงินให้กู้ยืมโดยเปลี่ยนสกุลเงิน</w:t>
      </w:r>
      <w:r w:rsidR="00E931DC" w:rsidRPr="00EB3DF9">
        <w:rPr>
          <w:rFonts w:ascii="Angsana New" w:hAnsi="Angsana New" w:hint="cs"/>
          <w:sz w:val="30"/>
          <w:szCs w:val="30"/>
          <w:cs/>
        </w:rPr>
        <w:t>กู้ยืม</w:t>
      </w:r>
      <w:r w:rsidR="00B05C28" w:rsidRPr="00EB3DF9">
        <w:rPr>
          <w:rFonts w:ascii="Angsana New" w:hAnsi="Angsana New" w:hint="cs"/>
          <w:sz w:val="30"/>
          <w:szCs w:val="30"/>
          <w:cs/>
        </w:rPr>
        <w:t xml:space="preserve">จากเงินให้กู้ยืมจำนวน </w:t>
      </w:r>
      <w:r w:rsidR="00B05C28" w:rsidRPr="00EB3DF9">
        <w:rPr>
          <w:rFonts w:ascii="Angsana New" w:hAnsi="Angsana New"/>
          <w:sz w:val="30"/>
          <w:szCs w:val="30"/>
        </w:rPr>
        <w:t xml:space="preserve">100 </w:t>
      </w:r>
      <w:r w:rsidR="00B05C28" w:rsidRPr="00EB3DF9">
        <w:rPr>
          <w:rFonts w:ascii="Angsana New" w:hAnsi="Angsana New" w:hint="cs"/>
          <w:sz w:val="30"/>
          <w:szCs w:val="30"/>
          <w:cs/>
        </w:rPr>
        <w:t xml:space="preserve">ล้านเหรียญสหรัฐฯเป็น </w:t>
      </w:r>
      <w:r w:rsidR="00B05C28" w:rsidRPr="00EB3DF9">
        <w:rPr>
          <w:rFonts w:ascii="Angsana New" w:hAnsi="Angsana New"/>
          <w:sz w:val="30"/>
          <w:szCs w:val="30"/>
        </w:rPr>
        <w:t xml:space="preserve">917 </w:t>
      </w:r>
      <w:r w:rsidR="00B05C28" w:rsidRPr="00EB3DF9">
        <w:rPr>
          <w:rFonts w:ascii="Angsana New" w:hAnsi="Angsana New" w:hint="cs"/>
          <w:sz w:val="30"/>
          <w:szCs w:val="30"/>
          <w:cs/>
        </w:rPr>
        <w:t>ล้าน</w:t>
      </w:r>
      <w:r w:rsidR="00B05C28" w:rsidRPr="00EB3DF9">
        <w:rPr>
          <w:rFonts w:ascii="Angsana New" w:hAnsi="Angsana New"/>
          <w:sz w:val="30"/>
          <w:szCs w:val="30"/>
          <w:cs/>
        </w:rPr>
        <w:t>โครนนอร์เวย์</w:t>
      </w:r>
      <w:r w:rsidRPr="00EB3DF9">
        <w:rPr>
          <w:rFonts w:ascii="Angsana New" w:hAnsi="Angsana New" w:hint="cs"/>
          <w:sz w:val="30"/>
          <w:szCs w:val="30"/>
          <w:cs/>
        </w:rPr>
        <w:t xml:space="preserve"> </w:t>
      </w:r>
      <w:r w:rsidR="00E931DC" w:rsidRPr="00EB3DF9">
        <w:rPr>
          <w:rFonts w:ascii="Angsana New" w:hAnsi="Angsana New" w:hint="cs"/>
          <w:sz w:val="30"/>
          <w:szCs w:val="30"/>
          <w:cs/>
        </w:rPr>
        <w:t>เงินให้กู้ยืม</w:t>
      </w:r>
      <w:r w:rsidR="00E931DC" w:rsidRPr="00EB3DF9">
        <w:rPr>
          <w:rFonts w:ascii="Angsana New" w:hAnsi="Angsana New"/>
          <w:sz w:val="30"/>
          <w:szCs w:val="30"/>
          <w:cs/>
        </w:rPr>
        <w:t>ดังกล่าวมีกำหนดชำระคืน อัตราดอกเบี้ยและเงื่อนไขตามข้อกำหนดในสัญญา</w:t>
      </w:r>
    </w:p>
    <w:p w14:paraId="2ED48AF5" w14:textId="1E4BDDF4" w:rsidR="006D0514" w:rsidRPr="00EB3DF9" w:rsidRDefault="006D0514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F8E9AFA" w14:textId="13F11145" w:rsidR="006D0514" w:rsidRPr="00EB3DF9" w:rsidRDefault="006D0514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EB3DF9">
        <w:rPr>
          <w:rFonts w:ascii="Angsana New" w:hAnsi="Angsana New"/>
          <w:sz w:val="30"/>
          <w:szCs w:val="30"/>
          <w:cs/>
        </w:rPr>
        <w:t xml:space="preserve">บริษัท บีซีพีจี จำกัด (มหาชน) ซึ่งเป็นบริษัทย่อยของกลุ่มบริษัท ได้ทำสัญญาเงินให้กู้ยืมโดยไม่มีหลักประกันกับบริษัท </w:t>
      </w:r>
      <w:r w:rsidRPr="00EB3DF9">
        <w:rPr>
          <w:rFonts w:ascii="Angsana New" w:hAnsi="Angsana New"/>
          <w:sz w:val="30"/>
          <w:szCs w:val="30"/>
        </w:rPr>
        <w:t xml:space="preserve">Impact Energy Asia Development Limited </w:t>
      </w:r>
      <w:r w:rsidRPr="00EB3DF9">
        <w:rPr>
          <w:rFonts w:ascii="Angsana New" w:hAnsi="Angsana New"/>
          <w:sz w:val="30"/>
          <w:szCs w:val="30"/>
          <w:cs/>
        </w:rPr>
        <w:t xml:space="preserve">ซึ่งเป็นบริษัทร่วมของบริษัทย่อยดังกล่าว ในวงเงินรวม </w:t>
      </w:r>
      <w:r w:rsidRPr="00EB3DF9">
        <w:rPr>
          <w:rFonts w:ascii="Angsana New" w:hAnsi="Angsana New"/>
          <w:sz w:val="30"/>
          <w:szCs w:val="30"/>
        </w:rPr>
        <w:t xml:space="preserve">6 </w:t>
      </w:r>
      <w:r w:rsidRPr="00EB3DF9">
        <w:rPr>
          <w:rFonts w:ascii="Angsana New" w:hAnsi="Angsana New"/>
          <w:sz w:val="30"/>
          <w:szCs w:val="30"/>
          <w:cs/>
        </w:rPr>
        <w:t>ล้านเหรียญสหรัฐฯ เงินให้กู้ยืม</w:t>
      </w:r>
      <w:bookmarkStart w:id="2" w:name="_Hlk32757726"/>
      <w:r w:rsidRPr="00EB3DF9">
        <w:rPr>
          <w:rFonts w:ascii="Angsana New" w:hAnsi="Angsana New"/>
          <w:sz w:val="30"/>
          <w:szCs w:val="30"/>
          <w:cs/>
        </w:rPr>
        <w:t>ดังกล่าวมีกำหนดชำระคืน อัตราดอกเบี้ยและเงื่อนไขตามข้อกำหนดในสัญญา</w:t>
      </w:r>
      <w:bookmarkEnd w:id="2"/>
    </w:p>
    <w:p w14:paraId="0BD61288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D74A6AD" w14:textId="7F2B2435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สัญญาค้ำประกัน</w:t>
      </w:r>
    </w:p>
    <w:p w14:paraId="6F2AF823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E7E46E2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 xml:space="preserve">บริษัท บีซีพีจี จำกัด (มหาชน) ซึ่งเป็นบริษัทย่อยของบริษัทได้ทำสัญญาให้การค้ำประกันกับ </w:t>
      </w:r>
      <w:r w:rsidRPr="00EB3DF9">
        <w:rPr>
          <w:rFonts w:ascii="Angsana New" w:hAnsi="Angsana New"/>
          <w:sz w:val="30"/>
          <w:szCs w:val="30"/>
        </w:rPr>
        <w:t xml:space="preserve">BCPG Engineering Company </w:t>
      </w:r>
      <w:r w:rsidRPr="00EB3DF9">
        <w:rPr>
          <w:rFonts w:ascii="Angsana New" w:hAnsi="Angsana New"/>
          <w:sz w:val="30"/>
          <w:szCs w:val="30"/>
          <w:cs/>
        </w:rPr>
        <w:t xml:space="preserve">ซึ่งเป็นบริษัทย่อยทางอ้อมของบริษัท ตามเงื่อนไขสัญญาการปฏิบัติงานและการบำรุงรักษาระบบผลิตไฟฟ้าด้วยพลังงานแสงอาทิตย์ที่ </w:t>
      </w:r>
      <w:r w:rsidRPr="00EB3DF9">
        <w:rPr>
          <w:rFonts w:ascii="Angsana New" w:hAnsi="Angsana New"/>
          <w:sz w:val="30"/>
          <w:szCs w:val="30"/>
        </w:rPr>
        <w:t xml:space="preserve">BCPG Engineering Company </w:t>
      </w:r>
      <w:r w:rsidRPr="00EB3DF9">
        <w:rPr>
          <w:rFonts w:ascii="Angsana New" w:hAnsi="Angsana New"/>
          <w:sz w:val="30"/>
          <w:szCs w:val="30"/>
          <w:cs/>
        </w:rPr>
        <w:t xml:space="preserve">มีกับ </w:t>
      </w:r>
      <w:r w:rsidRPr="00EB3DF9">
        <w:rPr>
          <w:rFonts w:ascii="Angsana New" w:hAnsi="Angsana New"/>
          <w:sz w:val="30"/>
          <w:szCs w:val="30"/>
        </w:rPr>
        <w:t xml:space="preserve">Tarumizu Solar Solutions Godo Kaisha </w:t>
      </w:r>
      <w:r w:rsidRPr="00EB3DF9">
        <w:rPr>
          <w:rFonts w:ascii="Angsana New" w:hAnsi="Angsana New"/>
          <w:sz w:val="30"/>
          <w:szCs w:val="30"/>
          <w:cs/>
        </w:rPr>
        <w:t xml:space="preserve">ในกรณีที่ </w:t>
      </w:r>
      <w:r w:rsidRPr="00EB3DF9">
        <w:rPr>
          <w:rFonts w:ascii="Angsana New" w:hAnsi="Angsana New"/>
          <w:sz w:val="30"/>
          <w:szCs w:val="30"/>
        </w:rPr>
        <w:t xml:space="preserve">BCPG Engineering Company </w:t>
      </w:r>
      <w:r w:rsidRPr="00EB3DF9">
        <w:rPr>
          <w:rFonts w:ascii="Angsana New" w:hAnsi="Angsana New"/>
          <w:sz w:val="30"/>
          <w:szCs w:val="30"/>
          <w:cs/>
        </w:rPr>
        <w:t xml:space="preserve">ทำให้เกิดความเสียหายต่อสินทรัพย์ในโรงไฟฟ้าของ </w:t>
      </w:r>
      <w:r w:rsidRPr="00EB3DF9">
        <w:rPr>
          <w:rFonts w:ascii="Angsana New" w:hAnsi="Angsana New"/>
          <w:sz w:val="30"/>
          <w:szCs w:val="30"/>
        </w:rPr>
        <w:t xml:space="preserve">Tarumizu Solar Solutions Godo Kaisha </w:t>
      </w:r>
      <w:r w:rsidRPr="00EB3DF9">
        <w:rPr>
          <w:rFonts w:ascii="Angsana New" w:hAnsi="Angsana New"/>
          <w:sz w:val="30"/>
          <w:szCs w:val="30"/>
          <w:cs/>
        </w:rPr>
        <w:t>และไม่สามารถชดเชยค่าเสียหายดังกล่าวได้ สัญญาค้ำประกันดังกล่</w:t>
      </w:r>
      <w:r w:rsidR="00D724C3" w:rsidRPr="00EB3DF9">
        <w:rPr>
          <w:rFonts w:ascii="Angsana New" w:hAnsi="Angsana New"/>
          <w:sz w:val="30"/>
          <w:szCs w:val="30"/>
          <w:cs/>
        </w:rPr>
        <w:t>าวมีวงเงินค้ำประกัน</w:t>
      </w:r>
      <w:r w:rsidR="00D724C3" w:rsidRPr="00EB3DF9">
        <w:rPr>
          <w:rFonts w:ascii="Angsana New" w:hAnsi="Angsana New"/>
          <w:sz w:val="30"/>
          <w:szCs w:val="30"/>
        </w:rPr>
        <w:br/>
      </w:r>
      <w:r w:rsidR="00D724C3" w:rsidRPr="00EB3DF9">
        <w:rPr>
          <w:rFonts w:ascii="Angsana New" w:hAnsi="Angsana New"/>
          <w:sz w:val="30"/>
          <w:szCs w:val="30"/>
          <w:cs/>
        </w:rPr>
        <w:t xml:space="preserve">รายปี ปีละ </w:t>
      </w:r>
      <w:r w:rsidR="00D724C3" w:rsidRPr="00EB3DF9">
        <w:rPr>
          <w:rFonts w:ascii="Angsana New" w:hAnsi="Angsana New"/>
          <w:sz w:val="30"/>
          <w:szCs w:val="30"/>
        </w:rPr>
        <w:t>28</w:t>
      </w:r>
      <w:r w:rsidRPr="00EB3DF9">
        <w:rPr>
          <w:rFonts w:ascii="Angsana New" w:hAnsi="Angsana New"/>
          <w:sz w:val="30"/>
          <w:szCs w:val="30"/>
          <w:cs/>
        </w:rPr>
        <w:t xml:space="preserve"> ล้านเยน และมีภาระการค้ำประกันผูกพันตลอดอายุสัญญาการปฏิบัติงานและการบำรุงรักษาระบบผลิตไฟฟ้า</w:t>
      </w:r>
      <w:r w:rsidR="00114977" w:rsidRPr="00EB3DF9">
        <w:rPr>
          <w:rFonts w:ascii="Angsana New" w:hAnsi="Angsana New"/>
          <w:sz w:val="30"/>
          <w:szCs w:val="30"/>
          <w:cs/>
        </w:rPr>
        <w:t xml:space="preserve">ด้วยพลังงานแสงอาทิตย์เท่ากับ </w:t>
      </w:r>
      <w:r w:rsidR="00114977" w:rsidRPr="00EB3DF9">
        <w:rPr>
          <w:rFonts w:ascii="Angsana New" w:hAnsi="Angsana New"/>
          <w:sz w:val="30"/>
          <w:szCs w:val="30"/>
        </w:rPr>
        <w:t>280</w:t>
      </w:r>
      <w:r w:rsidRPr="00EB3DF9">
        <w:rPr>
          <w:rFonts w:ascii="Angsana New" w:hAnsi="Angsana New"/>
          <w:sz w:val="30"/>
          <w:szCs w:val="30"/>
          <w:cs/>
        </w:rPr>
        <w:t xml:space="preserve"> ล้านเยน ทั้งนี้เงื่อนไขในสัญญากู้ยืมเงินระหว่าง </w:t>
      </w:r>
      <w:r w:rsidRPr="00EB3DF9">
        <w:rPr>
          <w:rFonts w:ascii="Angsana New" w:hAnsi="Angsana New"/>
          <w:sz w:val="30"/>
          <w:szCs w:val="30"/>
        </w:rPr>
        <w:t xml:space="preserve">Tarumizu Solar Solutions Godo Kaisha </w:t>
      </w:r>
      <w:r w:rsidRPr="00EB3DF9">
        <w:rPr>
          <w:rFonts w:ascii="Angsana New" w:hAnsi="Angsana New"/>
          <w:sz w:val="30"/>
          <w:szCs w:val="30"/>
          <w:cs/>
        </w:rPr>
        <w:t>กับสถาบันการเงินแห่งหนึ่งในประเทศญี่ปุ่นกำหนดให้บริษัทใหญ่มีหน้าที่ค้ำประกันค่าความเสียหายที่อาจเกิดขึ้น</w:t>
      </w:r>
    </w:p>
    <w:p w14:paraId="2D7222CC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EADA5A8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 xml:space="preserve">บริษัท บีซีพีจี จำกัด (มหาชน) ซึ่งเป็นบริษัทย่อยของบริษัท ได้ลงนามสัญญา </w:t>
      </w:r>
      <w:r w:rsidRPr="00EB3DF9">
        <w:rPr>
          <w:rFonts w:ascii="Angsana New" w:hAnsi="Angsana New"/>
          <w:sz w:val="30"/>
          <w:szCs w:val="30"/>
        </w:rPr>
        <w:t xml:space="preserve">Amendment and Restatement and Novation Agreement </w:t>
      </w:r>
      <w:r w:rsidRPr="00EB3DF9">
        <w:rPr>
          <w:rFonts w:ascii="Angsana New" w:hAnsi="Angsana New"/>
          <w:sz w:val="30"/>
          <w:szCs w:val="30"/>
          <w:cs/>
        </w:rPr>
        <w:t>(</w:t>
      </w:r>
      <w:r w:rsidRPr="00EB3DF9">
        <w:rPr>
          <w:rFonts w:ascii="Angsana New" w:hAnsi="Angsana New"/>
          <w:sz w:val="30"/>
          <w:szCs w:val="30"/>
        </w:rPr>
        <w:t>Sponsor Support Agreement</w:t>
      </w:r>
      <w:r w:rsidRPr="00EB3DF9">
        <w:rPr>
          <w:rFonts w:ascii="Angsana New" w:hAnsi="Angsana New"/>
          <w:sz w:val="30"/>
          <w:szCs w:val="30"/>
          <w:cs/>
        </w:rPr>
        <w:t xml:space="preserve">) เพื่อเปลี่ยนผู้ให้การสนับสนุนวงเงินในสัญญา </w:t>
      </w:r>
      <w:r w:rsidRPr="00EB3DF9">
        <w:rPr>
          <w:rFonts w:ascii="Angsana New" w:hAnsi="Angsana New"/>
          <w:sz w:val="30"/>
          <w:szCs w:val="30"/>
        </w:rPr>
        <w:t xml:space="preserve">Sponsor Support Agreement </w:t>
      </w:r>
      <w:r w:rsidRPr="00EB3DF9">
        <w:rPr>
          <w:rFonts w:ascii="Angsana New" w:hAnsi="Angsana New"/>
          <w:sz w:val="30"/>
          <w:szCs w:val="30"/>
          <w:cs/>
        </w:rPr>
        <w:t xml:space="preserve">แก่ บริษัท บางจาก โซลาร์เอ็นเนอร์ยี จำกัด ซึ่งเป็นบริษัทย่อยทางอ้อมของบริษัทจาก บริษัท บางจาก คอร์ปอเรชั่น จำกัด (มหาชน) เป็น บริษัท บีซีพีจี จำกัด (มหาชน) วงเงินรวมจำนวน </w:t>
      </w:r>
      <w:r w:rsidRPr="00EB3DF9">
        <w:rPr>
          <w:rFonts w:ascii="Angsana New" w:hAnsi="Angsana New"/>
          <w:sz w:val="30"/>
          <w:szCs w:val="30"/>
        </w:rPr>
        <w:t>700</w:t>
      </w:r>
      <w:r w:rsidRPr="00EB3DF9">
        <w:rPr>
          <w:rFonts w:ascii="Angsana New" w:hAnsi="Angsana New"/>
          <w:sz w:val="30"/>
          <w:szCs w:val="30"/>
          <w:cs/>
        </w:rPr>
        <w:t xml:space="preserve"> ล้านบาท โดยบริษัท บีซีพีจี จำกัด (มหาชน) เป็นผู้ค้ำประกันวงเงินตามสัญญาดังกล่าว</w:t>
      </w:r>
    </w:p>
    <w:p w14:paraId="6E2A18CA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สัญญาซื้อแร่ลิเทียม</w:t>
      </w:r>
    </w:p>
    <w:p w14:paraId="6005E9F4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DED171F" w14:textId="7D404F1C" w:rsidR="00D46F80" w:rsidRPr="00EB3DF9" w:rsidRDefault="00C65D01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</w:rPr>
        <w:t>BCPI</w:t>
      </w:r>
      <w:r w:rsidR="00F3226D" w:rsidRPr="00EB3DF9">
        <w:rPr>
          <w:rFonts w:ascii="Angsana New" w:hAnsi="Angsana New"/>
          <w:sz w:val="30"/>
          <w:szCs w:val="30"/>
          <w:cs/>
        </w:rPr>
        <w:t xml:space="preserve"> และ </w:t>
      </w:r>
      <w:r w:rsidR="00F3226D" w:rsidRPr="00EB3DF9">
        <w:rPr>
          <w:rFonts w:ascii="Angsana New" w:hAnsi="Angsana New"/>
          <w:sz w:val="30"/>
          <w:szCs w:val="30"/>
        </w:rPr>
        <w:t>LAC</w:t>
      </w:r>
      <w:r w:rsidR="00F3226D" w:rsidRPr="00EB3DF9">
        <w:rPr>
          <w:rFonts w:ascii="Angsana New" w:hAnsi="Angsana New"/>
          <w:sz w:val="30"/>
          <w:szCs w:val="30"/>
          <w:cs/>
        </w:rPr>
        <w:t xml:space="preserve"> ได้ลงนามร่วมกันในสัญญาซื้อแร่ลิเทียม โดยสัญญาดังกล่าวให้สิทธิ </w:t>
      </w:r>
      <w:r w:rsidR="00F3226D" w:rsidRPr="00EB3DF9">
        <w:rPr>
          <w:rFonts w:ascii="Angsana New" w:hAnsi="Angsana New"/>
          <w:sz w:val="30"/>
          <w:szCs w:val="30"/>
        </w:rPr>
        <w:t xml:space="preserve">BCPI </w:t>
      </w:r>
      <w:r w:rsidR="00F3226D" w:rsidRPr="00EB3DF9">
        <w:rPr>
          <w:rFonts w:ascii="Angsana New" w:hAnsi="Angsana New"/>
          <w:sz w:val="30"/>
          <w:szCs w:val="30"/>
          <w:cs/>
        </w:rPr>
        <w:t>ในฐานะผู้ซื้อ</w:t>
      </w:r>
      <w:r w:rsidR="008B28BF" w:rsidRPr="00EB3DF9">
        <w:rPr>
          <w:rFonts w:ascii="Angsana New" w:hAnsi="Angsana New"/>
          <w:sz w:val="30"/>
          <w:szCs w:val="30"/>
          <w:cs/>
        </w:rPr>
        <w:t xml:space="preserve">ในการซื้อลิเทียมไม่เกินร้อยละ </w:t>
      </w:r>
      <w:r w:rsidR="008B28BF" w:rsidRPr="00EB3DF9">
        <w:rPr>
          <w:rFonts w:ascii="Angsana New" w:hAnsi="Angsana New"/>
          <w:sz w:val="30"/>
          <w:szCs w:val="30"/>
        </w:rPr>
        <w:t>20</w:t>
      </w:r>
      <w:r w:rsidR="00F3226D" w:rsidRPr="00EB3DF9">
        <w:rPr>
          <w:rFonts w:ascii="Angsana New" w:hAnsi="Angsana New"/>
          <w:sz w:val="30"/>
          <w:szCs w:val="30"/>
          <w:cs/>
        </w:rPr>
        <w:t xml:space="preserve"> ของสิทธิที่ </w:t>
      </w:r>
      <w:r w:rsidR="00F3226D" w:rsidRPr="00EB3DF9">
        <w:rPr>
          <w:rFonts w:ascii="Angsana New" w:hAnsi="Angsana New"/>
          <w:sz w:val="30"/>
          <w:szCs w:val="30"/>
        </w:rPr>
        <w:t xml:space="preserve">LAC </w:t>
      </w:r>
      <w:r w:rsidR="00F3226D" w:rsidRPr="00EB3DF9">
        <w:rPr>
          <w:rFonts w:ascii="Angsana New" w:hAnsi="Angsana New"/>
          <w:sz w:val="30"/>
          <w:szCs w:val="30"/>
          <w:cs/>
        </w:rPr>
        <w:t xml:space="preserve">ได้รับของโครงการ </w:t>
      </w:r>
      <w:r w:rsidR="00F3226D" w:rsidRPr="00EB3DF9">
        <w:rPr>
          <w:rFonts w:ascii="Angsana New" w:hAnsi="Angsana New"/>
          <w:sz w:val="30"/>
          <w:szCs w:val="30"/>
        </w:rPr>
        <w:t>Cauchari</w:t>
      </w:r>
      <w:r w:rsidR="00F3226D" w:rsidRPr="00EB3DF9">
        <w:rPr>
          <w:rFonts w:ascii="Angsana New" w:hAnsi="Angsana New"/>
          <w:sz w:val="30"/>
          <w:szCs w:val="30"/>
          <w:cs/>
        </w:rPr>
        <w:t>-</w:t>
      </w:r>
      <w:r w:rsidR="00F3226D" w:rsidRPr="00EB3DF9">
        <w:rPr>
          <w:rFonts w:ascii="Angsana New" w:hAnsi="Angsana New"/>
          <w:sz w:val="30"/>
          <w:szCs w:val="30"/>
        </w:rPr>
        <w:t xml:space="preserve">Olaroz </w:t>
      </w:r>
      <w:r w:rsidR="00F3226D" w:rsidRPr="00EB3DF9">
        <w:rPr>
          <w:rFonts w:ascii="Angsana New" w:hAnsi="Angsana New"/>
          <w:sz w:val="30"/>
          <w:szCs w:val="30"/>
          <w:cs/>
        </w:rPr>
        <w:t>(</w:t>
      </w:r>
      <w:r w:rsidR="00F3226D" w:rsidRPr="00EB3DF9">
        <w:rPr>
          <w:rFonts w:ascii="Angsana New" w:hAnsi="Angsana New"/>
          <w:sz w:val="30"/>
          <w:szCs w:val="30"/>
        </w:rPr>
        <w:t>Phase I</w:t>
      </w:r>
      <w:r w:rsidR="00F3226D" w:rsidRPr="00EB3DF9">
        <w:rPr>
          <w:rFonts w:ascii="Angsana New" w:hAnsi="Angsana New"/>
          <w:sz w:val="30"/>
          <w:szCs w:val="30"/>
          <w:cs/>
        </w:rPr>
        <w:t xml:space="preserve">) </w:t>
      </w:r>
      <w:r w:rsidR="008B28BF" w:rsidRPr="00EB3DF9">
        <w:rPr>
          <w:rFonts w:ascii="Angsana New" w:hAnsi="Angsana New"/>
          <w:sz w:val="30"/>
          <w:szCs w:val="30"/>
          <w:cs/>
        </w:rPr>
        <w:t xml:space="preserve">เป็นเวลา </w:t>
      </w:r>
      <w:r w:rsidR="008B28BF" w:rsidRPr="00EB3DF9">
        <w:rPr>
          <w:rFonts w:ascii="Angsana New" w:hAnsi="Angsana New"/>
          <w:sz w:val="30"/>
          <w:szCs w:val="30"/>
        </w:rPr>
        <w:t>20</w:t>
      </w:r>
      <w:r w:rsidR="00F3226D" w:rsidRPr="00EB3DF9">
        <w:rPr>
          <w:rFonts w:ascii="Angsana New" w:hAnsi="Angsana New"/>
          <w:sz w:val="30"/>
          <w:szCs w:val="30"/>
          <w:cs/>
        </w:rPr>
        <w:t xml:space="preserve"> ปีนับแต่วันที่เริ่มต้นดำเนินการจำหน่ายเชิงพาณิชย์ อย่างไรก็ตามบริษัทมีภาระผูกพันตามสัญญาในกรณีที่ </w:t>
      </w:r>
      <w:r w:rsidR="00F3226D" w:rsidRPr="00EB3DF9">
        <w:rPr>
          <w:rFonts w:ascii="Angsana New" w:hAnsi="Angsana New"/>
          <w:sz w:val="30"/>
          <w:szCs w:val="30"/>
        </w:rPr>
        <w:t xml:space="preserve">BCPI </w:t>
      </w:r>
      <w:r w:rsidR="00F3226D" w:rsidRPr="00EB3DF9">
        <w:rPr>
          <w:rFonts w:ascii="Angsana New" w:hAnsi="Angsana New"/>
          <w:sz w:val="30"/>
          <w:szCs w:val="30"/>
          <w:cs/>
        </w:rPr>
        <w:t>ไม่สามารถชำระค่าใช้จ่ายจากการซื้อลิเทียมได้</w:t>
      </w:r>
      <w:r w:rsidR="00D165FE" w:rsidRPr="00EB3DF9">
        <w:rPr>
          <w:rFonts w:ascii="Angsana New" w:hAnsi="Angsana New"/>
          <w:sz w:val="30"/>
          <w:szCs w:val="30"/>
          <w:cs/>
        </w:rPr>
        <w:t xml:space="preserve"> </w:t>
      </w:r>
    </w:p>
    <w:p w14:paraId="5F4631B7" w14:textId="2268C65E" w:rsidR="000D6F9D" w:rsidRPr="00EB3DF9" w:rsidRDefault="000D6F9D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cs/>
        </w:rPr>
      </w:pPr>
    </w:p>
    <w:p w14:paraId="6B9CE629" w14:textId="77777777" w:rsidR="00870CCC" w:rsidRPr="00EB3DF9" w:rsidRDefault="004762B0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</w:rPr>
      </w:pPr>
      <w:r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7D36B44B" w14:textId="77777777" w:rsidR="009E45D4" w:rsidRPr="00EB3DF9" w:rsidRDefault="009E45D4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4231"/>
        <w:gridCol w:w="1237"/>
        <w:gridCol w:w="1237"/>
        <w:gridCol w:w="1237"/>
        <w:gridCol w:w="1256"/>
      </w:tblGrid>
      <w:tr w:rsidR="00F3226D" w:rsidRPr="00EB3DF9" w14:paraId="7F4BC51A" w14:textId="77777777" w:rsidTr="008E5372">
        <w:trPr>
          <w:tblHeader/>
        </w:trPr>
        <w:tc>
          <w:tcPr>
            <w:tcW w:w="4231" w:type="dxa"/>
            <w:shd w:val="clear" w:color="auto" w:fill="auto"/>
            <w:hideMark/>
          </w:tcPr>
          <w:p w14:paraId="36AF95C3" w14:textId="77777777" w:rsidR="00F3226D" w:rsidRPr="00EB3DF9" w:rsidRDefault="00F3226D" w:rsidP="00EB3D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2474" w:type="dxa"/>
            <w:gridSpan w:val="2"/>
            <w:shd w:val="clear" w:color="auto" w:fill="auto"/>
            <w:hideMark/>
          </w:tcPr>
          <w:p w14:paraId="09111EB4" w14:textId="77777777" w:rsidR="00F3226D" w:rsidRPr="00EB3DF9" w:rsidRDefault="00F3226D" w:rsidP="00EB3D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Cs/>
              </w:rPr>
            </w:pPr>
            <w:r w:rsidRPr="00EB3DF9">
              <w:rPr>
                <w:bCs/>
                <w:cs/>
              </w:rPr>
              <w:t xml:space="preserve">งบการเงินรวม </w:t>
            </w:r>
          </w:p>
        </w:tc>
        <w:tc>
          <w:tcPr>
            <w:tcW w:w="2493" w:type="dxa"/>
            <w:gridSpan w:val="2"/>
            <w:shd w:val="clear" w:color="auto" w:fill="auto"/>
            <w:hideMark/>
          </w:tcPr>
          <w:p w14:paraId="70D39017" w14:textId="77777777" w:rsidR="00F3226D" w:rsidRPr="00EB3DF9" w:rsidRDefault="00F3226D" w:rsidP="00EB3D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Cs/>
              </w:rPr>
            </w:pPr>
            <w:r w:rsidRPr="00EB3DF9">
              <w:rPr>
                <w:bCs/>
                <w:cs/>
              </w:rPr>
              <w:t xml:space="preserve">งบการเงินเฉพาะกิจการ </w:t>
            </w:r>
          </w:p>
        </w:tc>
      </w:tr>
      <w:tr w:rsidR="00F3226D" w:rsidRPr="00EB3DF9" w14:paraId="5863B79B" w14:textId="77777777" w:rsidTr="008E5372">
        <w:tblPrEx>
          <w:shd w:val="clear" w:color="auto" w:fill="auto"/>
        </w:tblPrEx>
        <w:trPr>
          <w:tblHeader/>
        </w:trPr>
        <w:tc>
          <w:tcPr>
            <w:tcW w:w="4231" w:type="dxa"/>
            <w:shd w:val="clear" w:color="auto" w:fill="auto"/>
          </w:tcPr>
          <w:p w14:paraId="18D5754D" w14:textId="77777777" w:rsidR="00F3226D" w:rsidRPr="00EB3DF9" w:rsidRDefault="00F3226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1237" w:type="dxa"/>
            <w:shd w:val="clear" w:color="auto" w:fill="auto"/>
          </w:tcPr>
          <w:p w14:paraId="5001D261" w14:textId="77777777" w:rsidR="00F3226D" w:rsidRPr="00EB3DF9" w:rsidRDefault="000A2B0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7" w:type="dxa"/>
            <w:shd w:val="clear" w:color="auto" w:fill="auto"/>
          </w:tcPr>
          <w:p w14:paraId="70F0B10C" w14:textId="77777777" w:rsidR="00F3226D" w:rsidRPr="00EB3DF9" w:rsidRDefault="000A2B0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37" w:type="dxa"/>
            <w:shd w:val="clear" w:color="auto" w:fill="auto"/>
          </w:tcPr>
          <w:p w14:paraId="5CC50315" w14:textId="77777777" w:rsidR="00F3226D" w:rsidRPr="00EB3DF9" w:rsidRDefault="000A2B0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56" w:type="dxa"/>
            <w:shd w:val="clear" w:color="auto" w:fill="auto"/>
          </w:tcPr>
          <w:p w14:paraId="0D1421DC" w14:textId="77777777" w:rsidR="00F3226D" w:rsidRPr="00EB3DF9" w:rsidRDefault="000A2B0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3226D" w:rsidRPr="00EB3DF9" w14:paraId="1D44CEC2" w14:textId="77777777" w:rsidTr="008E5372">
        <w:tblPrEx>
          <w:shd w:val="clear" w:color="auto" w:fill="auto"/>
        </w:tblPrEx>
        <w:trPr>
          <w:tblHeader/>
        </w:trPr>
        <w:tc>
          <w:tcPr>
            <w:tcW w:w="4231" w:type="dxa"/>
            <w:shd w:val="clear" w:color="auto" w:fill="auto"/>
          </w:tcPr>
          <w:p w14:paraId="0487A87A" w14:textId="77777777" w:rsidR="00F3226D" w:rsidRPr="00EB3DF9" w:rsidRDefault="00F3226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4967" w:type="dxa"/>
            <w:gridSpan w:val="4"/>
            <w:shd w:val="clear" w:color="auto" w:fill="auto"/>
          </w:tcPr>
          <w:p w14:paraId="63570AC3" w14:textId="77777777" w:rsidR="00F3226D" w:rsidRPr="00EB3DF9" w:rsidRDefault="00F3226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A2B0F" w:rsidRPr="00EB3DF9" w14:paraId="343D9331" w14:textId="77777777" w:rsidTr="008E5372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73BC9BE0" w14:textId="77777777" w:rsidR="000A2B0F" w:rsidRPr="00EB3DF9" w:rsidRDefault="000A2B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  <w:r w:rsidRPr="00EB3DF9">
              <w:rPr>
                <w:b/>
                <w:cs/>
              </w:rPr>
              <w:t>เงินสดในมือ</w:t>
            </w:r>
          </w:p>
        </w:tc>
        <w:tc>
          <w:tcPr>
            <w:tcW w:w="1237" w:type="dxa"/>
            <w:shd w:val="clear" w:color="auto" w:fill="auto"/>
          </w:tcPr>
          <w:p w14:paraId="25B4D172" w14:textId="5BBED757" w:rsidR="000A2B0F" w:rsidRPr="00EB3DF9" w:rsidRDefault="0025731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101</w:t>
            </w:r>
          </w:p>
        </w:tc>
        <w:tc>
          <w:tcPr>
            <w:tcW w:w="1237" w:type="dxa"/>
            <w:shd w:val="clear" w:color="auto" w:fill="auto"/>
          </w:tcPr>
          <w:p w14:paraId="24D3B9A3" w14:textId="77777777" w:rsidR="000A2B0F" w:rsidRPr="00EB3DF9" w:rsidRDefault="000A2B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102</w:t>
            </w:r>
          </w:p>
        </w:tc>
        <w:tc>
          <w:tcPr>
            <w:tcW w:w="1237" w:type="dxa"/>
            <w:shd w:val="clear" w:color="auto" w:fill="auto"/>
          </w:tcPr>
          <w:p w14:paraId="69857708" w14:textId="6FEBD338" w:rsidR="000A2B0F" w:rsidRPr="00EB3DF9" w:rsidRDefault="006D051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56" w:type="dxa"/>
            <w:shd w:val="clear" w:color="auto" w:fill="auto"/>
          </w:tcPr>
          <w:p w14:paraId="40345F6C" w14:textId="77777777" w:rsidR="000A2B0F" w:rsidRPr="00EB3DF9" w:rsidRDefault="000A2B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0A2B0F" w:rsidRPr="00EB3DF9" w14:paraId="5E378BC7" w14:textId="77777777" w:rsidTr="008E5372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39449A4A" w14:textId="77777777" w:rsidR="000A2B0F" w:rsidRPr="00EB3DF9" w:rsidRDefault="000A2B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  <w:cs/>
              </w:rPr>
            </w:pPr>
            <w:r w:rsidRPr="00EB3DF9">
              <w:rPr>
                <w:b/>
                <w:cs/>
              </w:rPr>
              <w:t>เงินฝากธนาคารประเภทกระแสรายวัน</w:t>
            </w:r>
          </w:p>
        </w:tc>
        <w:tc>
          <w:tcPr>
            <w:tcW w:w="1237" w:type="dxa"/>
            <w:shd w:val="clear" w:color="auto" w:fill="auto"/>
          </w:tcPr>
          <w:p w14:paraId="17DFDA68" w14:textId="0910EE41" w:rsidR="000A2B0F" w:rsidRPr="00EB3DF9" w:rsidRDefault="0025731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891</w:t>
            </w:r>
          </w:p>
        </w:tc>
        <w:tc>
          <w:tcPr>
            <w:tcW w:w="1237" w:type="dxa"/>
            <w:shd w:val="clear" w:color="auto" w:fill="auto"/>
          </w:tcPr>
          <w:p w14:paraId="01CA933D" w14:textId="77777777" w:rsidR="000A2B0F" w:rsidRPr="00EB3DF9" w:rsidRDefault="000A2B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1,412</w:t>
            </w:r>
          </w:p>
        </w:tc>
        <w:tc>
          <w:tcPr>
            <w:tcW w:w="1237" w:type="dxa"/>
            <w:shd w:val="clear" w:color="auto" w:fill="auto"/>
          </w:tcPr>
          <w:p w14:paraId="537F3B43" w14:textId="01D688FC" w:rsidR="000A2B0F" w:rsidRPr="00EB3DF9" w:rsidRDefault="006D051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27</w:t>
            </w:r>
          </w:p>
        </w:tc>
        <w:tc>
          <w:tcPr>
            <w:tcW w:w="1256" w:type="dxa"/>
            <w:shd w:val="clear" w:color="auto" w:fill="auto"/>
          </w:tcPr>
          <w:p w14:paraId="53116AB5" w14:textId="77777777" w:rsidR="000A2B0F" w:rsidRPr="00EB3DF9" w:rsidRDefault="000A2B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265</w:t>
            </w:r>
          </w:p>
        </w:tc>
      </w:tr>
      <w:tr w:rsidR="000A2B0F" w:rsidRPr="00EB3DF9" w14:paraId="2323BB9B" w14:textId="77777777" w:rsidTr="008E5372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13FA2BF6" w14:textId="77777777" w:rsidR="000A2B0F" w:rsidRPr="00EB3DF9" w:rsidRDefault="000A2B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  <w:cs/>
              </w:rPr>
            </w:pPr>
            <w:r w:rsidRPr="00EB3DF9">
              <w:rPr>
                <w:b/>
                <w:cs/>
              </w:rPr>
              <w:t>เงินฝากธนาคารประเภทออมทรัพย์</w:t>
            </w:r>
          </w:p>
        </w:tc>
        <w:tc>
          <w:tcPr>
            <w:tcW w:w="1237" w:type="dxa"/>
            <w:shd w:val="clear" w:color="auto" w:fill="auto"/>
          </w:tcPr>
          <w:p w14:paraId="7F752799" w14:textId="0D9C3CA7" w:rsidR="000A2B0F" w:rsidRPr="00EB3DF9" w:rsidRDefault="0025731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4,146</w:t>
            </w:r>
          </w:p>
        </w:tc>
        <w:tc>
          <w:tcPr>
            <w:tcW w:w="1237" w:type="dxa"/>
            <w:shd w:val="clear" w:color="auto" w:fill="auto"/>
          </w:tcPr>
          <w:p w14:paraId="4C7D115E" w14:textId="77777777" w:rsidR="000A2B0F" w:rsidRPr="00EB3DF9" w:rsidRDefault="000A2B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5,955</w:t>
            </w:r>
          </w:p>
        </w:tc>
        <w:tc>
          <w:tcPr>
            <w:tcW w:w="1237" w:type="dxa"/>
            <w:shd w:val="clear" w:color="auto" w:fill="auto"/>
          </w:tcPr>
          <w:p w14:paraId="7510157E" w14:textId="5A5310B7" w:rsidR="000A2B0F" w:rsidRPr="00EB3DF9" w:rsidRDefault="006D051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2,060</w:t>
            </w:r>
          </w:p>
        </w:tc>
        <w:tc>
          <w:tcPr>
            <w:tcW w:w="1256" w:type="dxa"/>
            <w:shd w:val="clear" w:color="auto" w:fill="auto"/>
          </w:tcPr>
          <w:p w14:paraId="05157485" w14:textId="77777777" w:rsidR="000A2B0F" w:rsidRPr="00EB3DF9" w:rsidRDefault="000A2B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2,950</w:t>
            </w:r>
          </w:p>
        </w:tc>
      </w:tr>
      <w:tr w:rsidR="000A2B0F" w:rsidRPr="00EB3DF9" w14:paraId="4E773410" w14:textId="77777777" w:rsidTr="008E5372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2CE0E002" w14:textId="77777777" w:rsidR="000A2B0F" w:rsidRPr="00EB3DF9" w:rsidRDefault="000A2B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  <w:cs/>
              </w:rPr>
            </w:pPr>
            <w:r w:rsidRPr="00EB3DF9">
              <w:rPr>
                <w:b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37" w:type="dxa"/>
            <w:shd w:val="clear" w:color="auto" w:fill="auto"/>
          </w:tcPr>
          <w:p w14:paraId="49FE7721" w14:textId="41C3D6E6" w:rsidR="000A2B0F" w:rsidRPr="00EB3DF9" w:rsidRDefault="004C31F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2,138</w:t>
            </w:r>
          </w:p>
        </w:tc>
        <w:tc>
          <w:tcPr>
            <w:tcW w:w="1237" w:type="dxa"/>
            <w:shd w:val="clear" w:color="auto" w:fill="auto"/>
          </w:tcPr>
          <w:p w14:paraId="422D14FD" w14:textId="77777777" w:rsidR="000A2B0F" w:rsidRPr="00EB3DF9" w:rsidRDefault="000A2B0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4,082</w:t>
            </w:r>
          </w:p>
        </w:tc>
        <w:tc>
          <w:tcPr>
            <w:tcW w:w="1237" w:type="dxa"/>
            <w:shd w:val="clear" w:color="auto" w:fill="auto"/>
          </w:tcPr>
          <w:p w14:paraId="568B0C3E" w14:textId="3414C6A9" w:rsidR="000A2B0F" w:rsidRPr="00EB3DF9" w:rsidRDefault="006D0514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2,000</w:t>
            </w:r>
          </w:p>
        </w:tc>
        <w:tc>
          <w:tcPr>
            <w:tcW w:w="1256" w:type="dxa"/>
            <w:shd w:val="clear" w:color="auto" w:fill="auto"/>
          </w:tcPr>
          <w:p w14:paraId="2F619AAA" w14:textId="77777777" w:rsidR="000A2B0F" w:rsidRPr="00EB3DF9" w:rsidRDefault="000A2B0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4,000</w:t>
            </w:r>
          </w:p>
        </w:tc>
      </w:tr>
      <w:tr w:rsidR="000A2B0F" w:rsidRPr="00EB3DF9" w14:paraId="518A800B" w14:textId="77777777" w:rsidTr="008E5372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4E152E84" w14:textId="77777777" w:rsidR="000A2B0F" w:rsidRPr="00EB3DF9" w:rsidRDefault="000A2B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Cs/>
                <w:cs/>
              </w:rPr>
            </w:pPr>
            <w:r w:rsidRPr="00EB3DF9">
              <w:rPr>
                <w:rFonts w:hint="cs"/>
                <w:bCs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</w:tcPr>
          <w:p w14:paraId="1DA65C97" w14:textId="65E4EF71" w:rsidR="000A2B0F" w:rsidRPr="00EB3DF9" w:rsidRDefault="004C31F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7,276</w:t>
            </w:r>
          </w:p>
        </w:tc>
        <w:tc>
          <w:tcPr>
            <w:tcW w:w="1237" w:type="dxa"/>
            <w:shd w:val="clear" w:color="auto" w:fill="auto"/>
          </w:tcPr>
          <w:p w14:paraId="123AD025" w14:textId="77777777" w:rsidR="000A2B0F" w:rsidRPr="00EB3DF9" w:rsidRDefault="000A2B0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11,551</w:t>
            </w:r>
          </w:p>
        </w:tc>
        <w:tc>
          <w:tcPr>
            <w:tcW w:w="1237" w:type="dxa"/>
            <w:shd w:val="clear" w:color="auto" w:fill="auto"/>
          </w:tcPr>
          <w:p w14:paraId="754FD343" w14:textId="312FD2F4" w:rsidR="000A2B0F" w:rsidRPr="00EB3DF9" w:rsidRDefault="006D0514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4,087</w:t>
            </w:r>
          </w:p>
        </w:tc>
        <w:tc>
          <w:tcPr>
            <w:tcW w:w="1256" w:type="dxa"/>
            <w:shd w:val="clear" w:color="auto" w:fill="auto"/>
          </w:tcPr>
          <w:p w14:paraId="1268978C" w14:textId="77777777" w:rsidR="000A2B0F" w:rsidRPr="00EB3DF9" w:rsidRDefault="000A2B0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7,215</w:t>
            </w:r>
          </w:p>
        </w:tc>
      </w:tr>
    </w:tbl>
    <w:p w14:paraId="495F09F3" w14:textId="77777777" w:rsidR="00F3226D" w:rsidRPr="00EB3DF9" w:rsidRDefault="00F3226D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5E0D94F4" w14:textId="3D52B84A" w:rsidR="00114977" w:rsidRPr="00EB3DF9" w:rsidRDefault="003C19DC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</w:rPr>
        <w:tab/>
      </w:r>
      <w:r w:rsidR="005C44A8" w:rsidRPr="00EB3DF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C44A8" w:rsidRPr="00EB3DF9">
        <w:rPr>
          <w:rFonts w:ascii="Angsana New" w:hAnsi="Angsana New"/>
          <w:sz w:val="30"/>
          <w:szCs w:val="30"/>
        </w:rPr>
        <w:t>31</w:t>
      </w:r>
      <w:r w:rsidR="005C44A8" w:rsidRPr="00EB3DF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5C44A8" w:rsidRPr="00EB3DF9">
        <w:rPr>
          <w:rFonts w:ascii="Angsana New" w:hAnsi="Angsana New"/>
          <w:sz w:val="30"/>
          <w:szCs w:val="30"/>
        </w:rPr>
        <w:t>25</w:t>
      </w:r>
      <w:r w:rsidR="00990571" w:rsidRPr="00EB3DF9">
        <w:rPr>
          <w:rFonts w:ascii="Angsana New" w:hAnsi="Angsana New"/>
          <w:sz w:val="30"/>
          <w:szCs w:val="30"/>
        </w:rPr>
        <w:t>6</w:t>
      </w:r>
      <w:r w:rsidR="000A2B0F" w:rsidRPr="00EB3DF9">
        <w:rPr>
          <w:rFonts w:ascii="Angsana New" w:hAnsi="Angsana New"/>
          <w:sz w:val="30"/>
          <w:szCs w:val="30"/>
        </w:rPr>
        <w:t>2</w:t>
      </w:r>
      <w:r w:rsidR="005C44A8" w:rsidRPr="00EB3DF9">
        <w:rPr>
          <w:rFonts w:ascii="Angsana New" w:hAnsi="Angsana New" w:hint="cs"/>
          <w:sz w:val="30"/>
          <w:szCs w:val="30"/>
          <w:cs/>
        </w:rPr>
        <w:t xml:space="preserve"> บริษัทย่อย</w:t>
      </w:r>
      <w:r w:rsidR="006B43B3" w:rsidRPr="00EB3DF9">
        <w:rPr>
          <w:rFonts w:ascii="Angsana New" w:hAnsi="Angsana New" w:hint="cs"/>
          <w:sz w:val="30"/>
          <w:szCs w:val="30"/>
          <w:cs/>
        </w:rPr>
        <w:t>ทางอ้อม</w:t>
      </w:r>
      <w:r w:rsidR="005C44A8" w:rsidRPr="00EB3DF9">
        <w:rPr>
          <w:rFonts w:ascii="Angsana New" w:hAnsi="Angsana New" w:hint="cs"/>
          <w:sz w:val="30"/>
          <w:szCs w:val="30"/>
          <w:cs/>
        </w:rPr>
        <w:t>มีเงินฝากสถาบันการเงิ</w:t>
      </w:r>
      <w:r w:rsidR="00651BEC" w:rsidRPr="00EB3DF9">
        <w:rPr>
          <w:rFonts w:ascii="Angsana New" w:hAnsi="Angsana New" w:hint="cs"/>
          <w:sz w:val="30"/>
          <w:szCs w:val="30"/>
          <w:cs/>
        </w:rPr>
        <w:t xml:space="preserve">นที่มีข้อจำกัดในการเบิกใช้จำนวน </w:t>
      </w:r>
      <w:r w:rsidR="0061520F" w:rsidRPr="00EB3DF9">
        <w:rPr>
          <w:rFonts w:ascii="Angsana New" w:hAnsi="Angsana New"/>
          <w:sz w:val="30"/>
          <w:szCs w:val="30"/>
        </w:rPr>
        <w:t>259</w:t>
      </w:r>
      <w:r w:rsidR="005C44A8" w:rsidRPr="00EB3DF9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843C90" w:rsidRPr="00EB3DF9">
        <w:rPr>
          <w:rFonts w:ascii="Angsana New" w:hAnsi="Angsana New" w:hint="cs"/>
          <w:sz w:val="30"/>
          <w:szCs w:val="30"/>
          <w:cs/>
        </w:rPr>
        <w:t xml:space="preserve"> </w:t>
      </w:r>
      <w:r w:rsidR="005C44A8" w:rsidRPr="00EB3DF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5C44A8" w:rsidRPr="00EB3DF9">
        <w:rPr>
          <w:rFonts w:ascii="Angsana New" w:hAnsi="Angsana New"/>
          <w:i/>
          <w:iCs/>
          <w:sz w:val="30"/>
          <w:szCs w:val="30"/>
        </w:rPr>
        <w:t>25</w:t>
      </w:r>
      <w:r w:rsidR="00E00D45" w:rsidRPr="00EB3DF9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DA5400" w:rsidRPr="00EB3DF9">
        <w:rPr>
          <w:rFonts w:ascii="Angsana New" w:hAnsi="Angsana New"/>
          <w:i/>
          <w:iCs/>
          <w:sz w:val="30"/>
          <w:szCs w:val="30"/>
        </w:rPr>
        <w:t>1</w:t>
      </w:r>
      <w:r w:rsidR="005C44A8" w:rsidRPr="00EB3DF9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114977" w:rsidRPr="00EB3DF9">
        <w:rPr>
          <w:rFonts w:ascii="Angsana New" w:hAnsi="Angsana New"/>
          <w:i/>
          <w:iCs/>
          <w:sz w:val="30"/>
          <w:szCs w:val="30"/>
        </w:rPr>
        <w:t>2</w:t>
      </w:r>
      <w:r w:rsidR="00DA5400" w:rsidRPr="00EB3DF9">
        <w:rPr>
          <w:rFonts w:ascii="Angsana New" w:hAnsi="Angsana New"/>
          <w:i/>
          <w:iCs/>
          <w:sz w:val="30"/>
          <w:szCs w:val="30"/>
        </w:rPr>
        <w:t>30</w:t>
      </w:r>
      <w:r w:rsidR="005C44A8" w:rsidRPr="00EB3DF9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  <w:r w:rsidR="005C44A8" w:rsidRPr="00EB3DF9">
        <w:rPr>
          <w:rFonts w:ascii="Angsana New" w:hAnsi="Angsana New" w:hint="cs"/>
          <w:sz w:val="30"/>
          <w:szCs w:val="30"/>
          <w:cs/>
        </w:rPr>
        <w:t xml:space="preserve"> จากการทำสัญญากู้ยืมเงินระยะยาวกับสถาบันการเงินหลายแห่งซึ่งมีข</w:t>
      </w:r>
      <w:r w:rsidR="008C4C8C" w:rsidRPr="00EB3DF9">
        <w:rPr>
          <w:rFonts w:ascii="Angsana New" w:hAnsi="Angsana New" w:hint="cs"/>
          <w:sz w:val="30"/>
          <w:szCs w:val="30"/>
          <w:cs/>
        </w:rPr>
        <w:t>้อ</w:t>
      </w:r>
      <w:r w:rsidR="005C44A8" w:rsidRPr="00EB3DF9">
        <w:rPr>
          <w:rFonts w:ascii="Angsana New" w:hAnsi="Angsana New" w:hint="cs"/>
          <w:sz w:val="30"/>
          <w:szCs w:val="30"/>
          <w:cs/>
        </w:rPr>
        <w:t>กำหนดให้บริษัทย่อย</w:t>
      </w:r>
      <w:r w:rsidR="006B43B3" w:rsidRPr="00EB3DF9">
        <w:rPr>
          <w:rFonts w:ascii="Angsana New" w:hAnsi="Angsana New" w:hint="cs"/>
          <w:sz w:val="30"/>
          <w:szCs w:val="30"/>
          <w:cs/>
        </w:rPr>
        <w:t>ทางอ้อม</w:t>
      </w:r>
      <w:r w:rsidR="005C44A8" w:rsidRPr="00EB3DF9">
        <w:rPr>
          <w:rFonts w:ascii="Angsana New" w:hAnsi="Angsana New" w:hint="cs"/>
          <w:sz w:val="30"/>
          <w:szCs w:val="30"/>
          <w:cs/>
        </w:rPr>
        <w:t>ดังกล่าวต้องทำการขออนุญาตสถาบันการเงิน</w:t>
      </w:r>
      <w:r w:rsidR="00114977" w:rsidRPr="00EB3DF9">
        <w:rPr>
          <w:rFonts w:ascii="Angsana New" w:hAnsi="Angsana New" w:hint="cs"/>
          <w:sz w:val="30"/>
          <w:szCs w:val="30"/>
          <w:cs/>
        </w:rPr>
        <w:t>ในการเบิกใช้เงินฝากที่มีข้อจำกัด</w:t>
      </w:r>
    </w:p>
    <w:p w14:paraId="4A184123" w14:textId="77777777" w:rsidR="00114977" w:rsidRPr="00EB3DF9" w:rsidRDefault="00114977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1F87B628" w14:textId="77777777" w:rsidR="00870CCC" w:rsidRPr="00EB3DF9" w:rsidRDefault="004762B0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t>เงินลงทุน</w:t>
      </w:r>
    </w:p>
    <w:p w14:paraId="3463D939" w14:textId="77777777" w:rsidR="009E45D4" w:rsidRPr="00EB3DF9" w:rsidRDefault="009E45D4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210"/>
        <w:gridCol w:w="1211"/>
        <w:gridCol w:w="1210"/>
        <w:gridCol w:w="1211"/>
      </w:tblGrid>
      <w:tr w:rsidR="00114977" w:rsidRPr="00EB3DF9" w14:paraId="6F0968B7" w14:textId="77777777" w:rsidTr="008E5372">
        <w:trPr>
          <w:tblHeader/>
        </w:trPr>
        <w:tc>
          <w:tcPr>
            <w:tcW w:w="4338" w:type="dxa"/>
            <w:shd w:val="clear" w:color="auto" w:fill="auto"/>
          </w:tcPr>
          <w:p w14:paraId="75913E7D" w14:textId="77777777" w:rsidR="00114977" w:rsidRPr="00EB3DF9" w:rsidRDefault="001149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21" w:type="dxa"/>
            <w:gridSpan w:val="2"/>
            <w:shd w:val="clear" w:color="auto" w:fill="auto"/>
          </w:tcPr>
          <w:p w14:paraId="601738FE" w14:textId="77777777" w:rsidR="00114977" w:rsidRPr="00EB3DF9" w:rsidRDefault="001149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shd w:val="clear" w:color="auto" w:fill="auto"/>
          </w:tcPr>
          <w:p w14:paraId="75F26494" w14:textId="77777777" w:rsidR="00114977" w:rsidRPr="00EB3DF9" w:rsidRDefault="001149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14977" w:rsidRPr="00EB3DF9" w14:paraId="744EA297" w14:textId="77777777" w:rsidTr="008E5372">
        <w:trPr>
          <w:tblHeader/>
        </w:trPr>
        <w:tc>
          <w:tcPr>
            <w:tcW w:w="4338" w:type="dxa"/>
          </w:tcPr>
          <w:p w14:paraId="5703247F" w14:textId="77777777" w:rsidR="00114977" w:rsidRPr="00EB3DF9" w:rsidRDefault="001149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10" w:type="dxa"/>
            <w:shd w:val="clear" w:color="auto" w:fill="auto"/>
          </w:tcPr>
          <w:p w14:paraId="2E9C0B42" w14:textId="77777777" w:rsidR="00114977" w:rsidRPr="00EB3DF9" w:rsidRDefault="00DA540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11" w:type="dxa"/>
            <w:shd w:val="clear" w:color="auto" w:fill="auto"/>
          </w:tcPr>
          <w:p w14:paraId="3368A4C4" w14:textId="77777777" w:rsidR="00114977" w:rsidRPr="00EB3DF9" w:rsidRDefault="00DA540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10" w:type="dxa"/>
            <w:shd w:val="clear" w:color="auto" w:fill="auto"/>
          </w:tcPr>
          <w:p w14:paraId="5085B91C" w14:textId="77777777" w:rsidR="00114977" w:rsidRPr="00EB3DF9" w:rsidRDefault="00DA540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11" w:type="dxa"/>
            <w:shd w:val="clear" w:color="auto" w:fill="auto"/>
          </w:tcPr>
          <w:p w14:paraId="351B5312" w14:textId="77777777" w:rsidR="00114977" w:rsidRPr="00EB3DF9" w:rsidRDefault="00DA540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14977" w:rsidRPr="00EB3DF9" w14:paraId="1A0D16D2" w14:textId="77777777" w:rsidTr="008E5372">
        <w:trPr>
          <w:tblHeader/>
        </w:trPr>
        <w:tc>
          <w:tcPr>
            <w:tcW w:w="4338" w:type="dxa"/>
          </w:tcPr>
          <w:p w14:paraId="07C07EE2" w14:textId="77777777" w:rsidR="00114977" w:rsidRPr="00EB3DF9" w:rsidRDefault="001149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842" w:type="dxa"/>
            <w:gridSpan w:val="4"/>
            <w:shd w:val="clear" w:color="auto" w:fill="auto"/>
          </w:tcPr>
          <w:p w14:paraId="7ED059AC" w14:textId="77777777" w:rsidR="00114977" w:rsidRPr="00EB3DF9" w:rsidRDefault="00114977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14977" w:rsidRPr="00EB3DF9" w14:paraId="0F0274A5" w14:textId="77777777" w:rsidTr="008E5372">
        <w:tc>
          <w:tcPr>
            <w:tcW w:w="4338" w:type="dxa"/>
          </w:tcPr>
          <w:p w14:paraId="0331292B" w14:textId="77777777" w:rsidR="00114977" w:rsidRPr="00EB3DF9" w:rsidRDefault="001149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i/>
                <w:iCs/>
                <w:cs/>
              </w:rPr>
            </w:pPr>
            <w:r w:rsidRPr="00EB3DF9">
              <w:rPr>
                <w:b/>
                <w:bCs/>
                <w:i/>
                <w:iCs/>
                <w:cs/>
              </w:rPr>
              <w:t>เงินลงทุนชั่วคราว</w:t>
            </w:r>
          </w:p>
        </w:tc>
        <w:tc>
          <w:tcPr>
            <w:tcW w:w="1210" w:type="dxa"/>
          </w:tcPr>
          <w:p w14:paraId="100516EA" w14:textId="77777777" w:rsidR="00114977" w:rsidRPr="00EB3DF9" w:rsidRDefault="001149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1" w:type="dxa"/>
          </w:tcPr>
          <w:p w14:paraId="2E4CBCA5" w14:textId="77777777" w:rsidR="00114977" w:rsidRPr="00EB3DF9" w:rsidRDefault="001149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0" w:type="dxa"/>
          </w:tcPr>
          <w:p w14:paraId="50EDC1CF" w14:textId="77777777" w:rsidR="00114977" w:rsidRPr="00EB3DF9" w:rsidRDefault="001149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1" w:type="dxa"/>
          </w:tcPr>
          <w:p w14:paraId="4C31010F" w14:textId="77777777" w:rsidR="00114977" w:rsidRPr="00EB3DF9" w:rsidRDefault="001149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</w:tr>
      <w:tr w:rsidR="00DA5400" w:rsidRPr="00EB3DF9" w14:paraId="7F228246" w14:textId="77777777" w:rsidTr="008E5372">
        <w:tc>
          <w:tcPr>
            <w:tcW w:w="4338" w:type="dxa"/>
          </w:tcPr>
          <w:p w14:paraId="6C418966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  <w:r w:rsidRPr="00EB3DF9">
              <w:rPr>
                <w:cs/>
              </w:rPr>
              <w:t>เงินฝากระยะสั้นกับสถาบันการเงิน</w:t>
            </w:r>
          </w:p>
        </w:tc>
        <w:tc>
          <w:tcPr>
            <w:tcW w:w="1210" w:type="dxa"/>
          </w:tcPr>
          <w:p w14:paraId="2940F562" w14:textId="403D9B02" w:rsidR="00DA5400" w:rsidRPr="00EB3DF9" w:rsidRDefault="0025731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EB3DF9">
              <w:t>288</w:t>
            </w:r>
          </w:p>
        </w:tc>
        <w:tc>
          <w:tcPr>
            <w:tcW w:w="1211" w:type="dxa"/>
          </w:tcPr>
          <w:p w14:paraId="3C1276A9" w14:textId="77777777" w:rsidR="00DA5400" w:rsidRPr="00EB3DF9" w:rsidRDefault="00DA540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EB3DF9">
              <w:t>262</w:t>
            </w:r>
          </w:p>
        </w:tc>
        <w:tc>
          <w:tcPr>
            <w:tcW w:w="1210" w:type="dxa"/>
          </w:tcPr>
          <w:p w14:paraId="2B5F04DE" w14:textId="608AC2CC" w:rsidR="00DA5400" w:rsidRPr="00EB3DF9" w:rsidRDefault="006D0514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EB3DF9">
              <w:t>200</w:t>
            </w:r>
          </w:p>
        </w:tc>
        <w:tc>
          <w:tcPr>
            <w:tcW w:w="1211" w:type="dxa"/>
          </w:tcPr>
          <w:p w14:paraId="774A7975" w14:textId="77777777" w:rsidR="00DA5400" w:rsidRPr="00EB3DF9" w:rsidRDefault="00DA540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EB3DF9">
              <w:t>200</w:t>
            </w:r>
          </w:p>
        </w:tc>
      </w:tr>
      <w:tr w:rsidR="00DA5400" w:rsidRPr="00EB3DF9" w14:paraId="01EFFFB7" w14:textId="77777777" w:rsidTr="008E5372">
        <w:tc>
          <w:tcPr>
            <w:tcW w:w="4338" w:type="dxa"/>
          </w:tcPr>
          <w:p w14:paraId="69ECB289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 w:hanging="105"/>
              <w:rPr>
                <w:b/>
                <w:bCs/>
                <w:cs/>
              </w:rPr>
            </w:pPr>
          </w:p>
        </w:tc>
        <w:tc>
          <w:tcPr>
            <w:tcW w:w="1210" w:type="dxa"/>
          </w:tcPr>
          <w:p w14:paraId="388A1C65" w14:textId="0ABD376D" w:rsidR="00DA5400" w:rsidRPr="00EB3DF9" w:rsidRDefault="0025731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288</w:t>
            </w:r>
          </w:p>
        </w:tc>
        <w:tc>
          <w:tcPr>
            <w:tcW w:w="1211" w:type="dxa"/>
          </w:tcPr>
          <w:p w14:paraId="25701460" w14:textId="77777777" w:rsidR="00DA5400" w:rsidRPr="00EB3DF9" w:rsidRDefault="00DA540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262</w:t>
            </w:r>
          </w:p>
        </w:tc>
        <w:tc>
          <w:tcPr>
            <w:tcW w:w="1210" w:type="dxa"/>
          </w:tcPr>
          <w:p w14:paraId="57CA7DDE" w14:textId="09F2012E" w:rsidR="00DA5400" w:rsidRPr="00EB3DF9" w:rsidRDefault="006D0514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200</w:t>
            </w:r>
          </w:p>
        </w:tc>
        <w:tc>
          <w:tcPr>
            <w:tcW w:w="1211" w:type="dxa"/>
          </w:tcPr>
          <w:p w14:paraId="0E4B8312" w14:textId="77777777" w:rsidR="00DA5400" w:rsidRPr="00EB3DF9" w:rsidRDefault="00DA540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200</w:t>
            </w:r>
          </w:p>
        </w:tc>
      </w:tr>
      <w:tr w:rsidR="00053DA9" w:rsidRPr="00EB3DF9" w14:paraId="1FADDB75" w14:textId="77777777" w:rsidTr="008E5372">
        <w:tc>
          <w:tcPr>
            <w:tcW w:w="4338" w:type="dxa"/>
          </w:tcPr>
          <w:p w14:paraId="212A0D20" w14:textId="77777777" w:rsidR="00053DA9" w:rsidRPr="00EB3DF9" w:rsidRDefault="00053DA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 w:hanging="105"/>
              <w:rPr>
                <w:b/>
                <w:bCs/>
                <w:cs/>
              </w:rPr>
            </w:pPr>
          </w:p>
        </w:tc>
        <w:tc>
          <w:tcPr>
            <w:tcW w:w="1210" w:type="dxa"/>
          </w:tcPr>
          <w:p w14:paraId="65463F84" w14:textId="77777777" w:rsidR="00053DA9" w:rsidRPr="00EB3DF9" w:rsidRDefault="00053DA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11" w:type="dxa"/>
          </w:tcPr>
          <w:p w14:paraId="52FFA250" w14:textId="77777777" w:rsidR="00053DA9" w:rsidRPr="00EB3DF9" w:rsidRDefault="00053DA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10" w:type="dxa"/>
          </w:tcPr>
          <w:p w14:paraId="3402BE77" w14:textId="77777777" w:rsidR="00053DA9" w:rsidRPr="00EB3DF9" w:rsidRDefault="00053DA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11" w:type="dxa"/>
          </w:tcPr>
          <w:p w14:paraId="6851A82E" w14:textId="77777777" w:rsidR="00053DA9" w:rsidRPr="00EB3DF9" w:rsidRDefault="00053DA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</w:p>
        </w:tc>
      </w:tr>
      <w:tr w:rsidR="00EF2369" w:rsidRPr="00EB3DF9" w14:paraId="080FD0FD" w14:textId="77777777" w:rsidTr="008E5372">
        <w:tc>
          <w:tcPr>
            <w:tcW w:w="4338" w:type="dxa"/>
          </w:tcPr>
          <w:p w14:paraId="2DB46B37" w14:textId="77777777" w:rsidR="00EF2369" w:rsidRPr="00EB3DF9" w:rsidRDefault="00EF236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 w:hanging="105"/>
              <w:rPr>
                <w:b/>
                <w:bCs/>
                <w:cs/>
              </w:rPr>
            </w:pPr>
          </w:p>
        </w:tc>
        <w:tc>
          <w:tcPr>
            <w:tcW w:w="1210" w:type="dxa"/>
          </w:tcPr>
          <w:p w14:paraId="7D81FA7D" w14:textId="77777777" w:rsidR="00EF2369" w:rsidRPr="00EB3DF9" w:rsidRDefault="00EF236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11" w:type="dxa"/>
          </w:tcPr>
          <w:p w14:paraId="7E73819F" w14:textId="77777777" w:rsidR="00EF2369" w:rsidRPr="00EB3DF9" w:rsidRDefault="00EF236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10" w:type="dxa"/>
          </w:tcPr>
          <w:p w14:paraId="3040A67A" w14:textId="77777777" w:rsidR="00EF2369" w:rsidRPr="00EB3DF9" w:rsidRDefault="00EF236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11" w:type="dxa"/>
          </w:tcPr>
          <w:p w14:paraId="3B3F5795" w14:textId="77777777" w:rsidR="00EF2369" w:rsidRPr="00EB3DF9" w:rsidRDefault="00EF236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</w:p>
        </w:tc>
      </w:tr>
      <w:tr w:rsidR="00DA5400" w:rsidRPr="00EB3DF9" w14:paraId="40593172" w14:textId="77777777" w:rsidTr="008E5372">
        <w:tc>
          <w:tcPr>
            <w:tcW w:w="4338" w:type="dxa"/>
          </w:tcPr>
          <w:p w14:paraId="6F31CF77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i/>
                <w:iCs/>
              </w:rPr>
            </w:pPr>
            <w:r w:rsidRPr="00EB3DF9">
              <w:rPr>
                <w:b/>
                <w:bCs/>
                <w:i/>
                <w:iCs/>
                <w:cs/>
              </w:rPr>
              <w:lastRenderedPageBreak/>
              <w:t>เงินลงทุนระยะยาวอื่น</w:t>
            </w:r>
          </w:p>
        </w:tc>
        <w:tc>
          <w:tcPr>
            <w:tcW w:w="1210" w:type="dxa"/>
          </w:tcPr>
          <w:p w14:paraId="64F10D14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1" w:type="dxa"/>
          </w:tcPr>
          <w:p w14:paraId="0E8FAAFC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0" w:type="dxa"/>
          </w:tcPr>
          <w:p w14:paraId="389F3C8C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1" w:type="dxa"/>
          </w:tcPr>
          <w:p w14:paraId="4FE286C6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</w:tr>
      <w:tr w:rsidR="00DA5400" w:rsidRPr="00EB3DF9" w14:paraId="686EE1B2" w14:textId="77777777" w:rsidTr="008E5372">
        <w:tc>
          <w:tcPr>
            <w:tcW w:w="4338" w:type="dxa"/>
          </w:tcPr>
          <w:p w14:paraId="38CAC240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  <w:r w:rsidRPr="00EB3DF9">
              <w:rPr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10" w:type="dxa"/>
          </w:tcPr>
          <w:p w14:paraId="558AD0F0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1211" w:type="dxa"/>
          </w:tcPr>
          <w:p w14:paraId="497E7029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1210" w:type="dxa"/>
          </w:tcPr>
          <w:p w14:paraId="12A1C118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1" w:type="dxa"/>
          </w:tcPr>
          <w:p w14:paraId="62797448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</w:tr>
      <w:tr w:rsidR="00DA5400" w:rsidRPr="00EB3DF9" w14:paraId="04A4B363" w14:textId="77777777" w:rsidTr="008E5372">
        <w:tc>
          <w:tcPr>
            <w:tcW w:w="4338" w:type="dxa"/>
          </w:tcPr>
          <w:p w14:paraId="00D546F4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738"/>
              <w:rPr>
                <w:cs/>
              </w:rPr>
            </w:pPr>
            <w:r w:rsidRPr="00EB3DF9">
              <w:t>Lithium Americas Corp</w:t>
            </w:r>
            <w:r w:rsidRPr="00EB3DF9">
              <w:rPr>
                <w:cs/>
              </w:rPr>
              <w:t>.</w:t>
            </w:r>
          </w:p>
        </w:tc>
        <w:tc>
          <w:tcPr>
            <w:tcW w:w="1210" w:type="dxa"/>
          </w:tcPr>
          <w:p w14:paraId="110FB797" w14:textId="01D30E4B" w:rsidR="00DA5400" w:rsidRPr="00EB3DF9" w:rsidRDefault="008117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EB3DF9">
              <w:t>1,349</w:t>
            </w:r>
          </w:p>
        </w:tc>
        <w:tc>
          <w:tcPr>
            <w:tcW w:w="1211" w:type="dxa"/>
          </w:tcPr>
          <w:p w14:paraId="2302D122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EB3DF9">
              <w:t>1,432</w:t>
            </w:r>
          </w:p>
        </w:tc>
        <w:tc>
          <w:tcPr>
            <w:tcW w:w="1210" w:type="dxa"/>
          </w:tcPr>
          <w:p w14:paraId="3E1DC9F3" w14:textId="013F7022" w:rsidR="00DA5400" w:rsidRPr="00EB3DF9" w:rsidRDefault="006D051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-</w:t>
            </w:r>
          </w:p>
        </w:tc>
        <w:tc>
          <w:tcPr>
            <w:tcW w:w="1211" w:type="dxa"/>
          </w:tcPr>
          <w:p w14:paraId="17D94124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-</w:t>
            </w:r>
          </w:p>
        </w:tc>
      </w:tr>
      <w:tr w:rsidR="00DA5400" w:rsidRPr="00EB3DF9" w14:paraId="7CD85EA1" w14:textId="77777777" w:rsidTr="008E5372">
        <w:tc>
          <w:tcPr>
            <w:tcW w:w="4338" w:type="dxa"/>
          </w:tcPr>
          <w:p w14:paraId="3D827E02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  <w:r w:rsidRPr="00EB3DF9">
              <w:rPr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10" w:type="dxa"/>
          </w:tcPr>
          <w:p w14:paraId="5228F089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1211" w:type="dxa"/>
          </w:tcPr>
          <w:p w14:paraId="07A0A17F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1210" w:type="dxa"/>
          </w:tcPr>
          <w:p w14:paraId="386043ED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1" w:type="dxa"/>
          </w:tcPr>
          <w:p w14:paraId="601ABD2D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</w:tr>
      <w:tr w:rsidR="00DA5400" w:rsidRPr="00EB3DF9" w14:paraId="29543A01" w14:textId="77777777" w:rsidTr="008E5372">
        <w:tc>
          <w:tcPr>
            <w:tcW w:w="4338" w:type="dxa"/>
          </w:tcPr>
          <w:p w14:paraId="13B34D4A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738"/>
              <w:rPr>
                <w:cs/>
              </w:rPr>
            </w:pPr>
            <w:r w:rsidRPr="00EB3DF9">
              <w:rPr>
                <w:cs/>
              </w:rPr>
              <w:t>บริษัท ขนส่งน้ำมันทางท่อ จำกัด</w:t>
            </w:r>
          </w:p>
        </w:tc>
        <w:tc>
          <w:tcPr>
            <w:tcW w:w="1210" w:type="dxa"/>
          </w:tcPr>
          <w:p w14:paraId="60A8BAAA" w14:textId="60808078" w:rsidR="00DA5400" w:rsidRPr="00EB3DF9" w:rsidRDefault="008117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EB3DF9">
              <w:t>234</w:t>
            </w:r>
          </w:p>
        </w:tc>
        <w:tc>
          <w:tcPr>
            <w:tcW w:w="1211" w:type="dxa"/>
          </w:tcPr>
          <w:p w14:paraId="440E0118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EB3DF9">
              <w:t>234</w:t>
            </w:r>
          </w:p>
        </w:tc>
        <w:tc>
          <w:tcPr>
            <w:tcW w:w="1210" w:type="dxa"/>
          </w:tcPr>
          <w:p w14:paraId="684CE0CA" w14:textId="330792A9" w:rsidR="00DA5400" w:rsidRPr="00EB3DF9" w:rsidRDefault="006D051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t>234</w:t>
            </w:r>
          </w:p>
        </w:tc>
        <w:tc>
          <w:tcPr>
            <w:tcW w:w="1211" w:type="dxa"/>
          </w:tcPr>
          <w:p w14:paraId="685894E0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t>234</w:t>
            </w:r>
          </w:p>
        </w:tc>
      </w:tr>
      <w:tr w:rsidR="00DA5400" w:rsidRPr="00EB3DF9" w14:paraId="32A76ADC" w14:textId="77777777" w:rsidTr="008E5372">
        <w:tc>
          <w:tcPr>
            <w:tcW w:w="4338" w:type="dxa"/>
          </w:tcPr>
          <w:p w14:paraId="1F421008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738"/>
            </w:pPr>
            <w:r w:rsidRPr="00EB3DF9">
              <w:rPr>
                <w:rFonts w:hint="cs"/>
                <w:cs/>
              </w:rPr>
              <w:t>อื่น ๆ</w:t>
            </w:r>
          </w:p>
        </w:tc>
        <w:tc>
          <w:tcPr>
            <w:tcW w:w="1210" w:type="dxa"/>
          </w:tcPr>
          <w:p w14:paraId="446DCA50" w14:textId="49F5B2BE" w:rsidR="00DA5400" w:rsidRPr="00EB3DF9" w:rsidRDefault="00811702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EB3DF9">
              <w:t>483</w:t>
            </w:r>
          </w:p>
        </w:tc>
        <w:tc>
          <w:tcPr>
            <w:tcW w:w="1211" w:type="dxa"/>
          </w:tcPr>
          <w:p w14:paraId="42F73CDF" w14:textId="77777777" w:rsidR="00DA5400" w:rsidRPr="00EB3DF9" w:rsidRDefault="00DA540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EB3DF9">
              <w:t>146</w:t>
            </w:r>
          </w:p>
        </w:tc>
        <w:tc>
          <w:tcPr>
            <w:tcW w:w="1210" w:type="dxa"/>
          </w:tcPr>
          <w:p w14:paraId="21E720BD" w14:textId="2F5C52BC" w:rsidR="00DA5400" w:rsidRPr="00EB3DF9" w:rsidRDefault="006D0514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-</w:t>
            </w:r>
          </w:p>
        </w:tc>
        <w:tc>
          <w:tcPr>
            <w:tcW w:w="1211" w:type="dxa"/>
          </w:tcPr>
          <w:p w14:paraId="3ADFB173" w14:textId="77777777" w:rsidR="00DA5400" w:rsidRPr="00EB3DF9" w:rsidRDefault="00DA540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-</w:t>
            </w:r>
          </w:p>
        </w:tc>
      </w:tr>
      <w:tr w:rsidR="00DA5400" w:rsidRPr="00EB3DF9" w14:paraId="254C9AAB" w14:textId="77777777" w:rsidTr="008E5372">
        <w:tc>
          <w:tcPr>
            <w:tcW w:w="4338" w:type="dxa"/>
          </w:tcPr>
          <w:p w14:paraId="5BBB4AD8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cs/>
              </w:rPr>
            </w:pPr>
            <w:r w:rsidRPr="00EB3DF9">
              <w:rPr>
                <w:b/>
                <w:bCs/>
                <w:cs/>
              </w:rPr>
              <w:t>รวมเงินลงทุนในตราสารทุน - สุทธิ</w:t>
            </w:r>
          </w:p>
        </w:tc>
        <w:tc>
          <w:tcPr>
            <w:tcW w:w="1210" w:type="dxa"/>
          </w:tcPr>
          <w:p w14:paraId="3B3320E7" w14:textId="21367B19" w:rsidR="00DA5400" w:rsidRPr="00EB3DF9" w:rsidRDefault="00811702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2,066</w:t>
            </w:r>
          </w:p>
        </w:tc>
        <w:tc>
          <w:tcPr>
            <w:tcW w:w="1211" w:type="dxa"/>
          </w:tcPr>
          <w:p w14:paraId="33820EFE" w14:textId="77777777" w:rsidR="00DA5400" w:rsidRPr="00EB3DF9" w:rsidRDefault="00DA540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1,812</w:t>
            </w:r>
          </w:p>
        </w:tc>
        <w:tc>
          <w:tcPr>
            <w:tcW w:w="1210" w:type="dxa"/>
          </w:tcPr>
          <w:p w14:paraId="1F85EE48" w14:textId="40C24E89" w:rsidR="00DA5400" w:rsidRPr="00EB3DF9" w:rsidRDefault="006D0514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234</w:t>
            </w:r>
          </w:p>
        </w:tc>
        <w:tc>
          <w:tcPr>
            <w:tcW w:w="1211" w:type="dxa"/>
          </w:tcPr>
          <w:p w14:paraId="701308FC" w14:textId="77777777" w:rsidR="00DA5400" w:rsidRPr="00EB3DF9" w:rsidRDefault="00DA540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234</w:t>
            </w:r>
          </w:p>
        </w:tc>
      </w:tr>
      <w:tr w:rsidR="00DA5400" w:rsidRPr="00EB3DF9" w14:paraId="0086EDB1" w14:textId="77777777" w:rsidTr="008E5372">
        <w:tc>
          <w:tcPr>
            <w:tcW w:w="4338" w:type="dxa"/>
          </w:tcPr>
          <w:p w14:paraId="06D653FD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738"/>
              <w:rPr>
                <w:b/>
                <w:bCs/>
                <w:cs/>
              </w:rPr>
            </w:pPr>
          </w:p>
        </w:tc>
        <w:tc>
          <w:tcPr>
            <w:tcW w:w="1210" w:type="dxa"/>
          </w:tcPr>
          <w:p w14:paraId="6760B76C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1" w:type="dxa"/>
          </w:tcPr>
          <w:p w14:paraId="04699204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0" w:type="dxa"/>
          </w:tcPr>
          <w:p w14:paraId="61134685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1" w:type="dxa"/>
          </w:tcPr>
          <w:p w14:paraId="3B853675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</w:tr>
      <w:tr w:rsidR="00DA5400" w:rsidRPr="00EB3DF9" w14:paraId="786E9966" w14:textId="77777777" w:rsidTr="008E5372">
        <w:tc>
          <w:tcPr>
            <w:tcW w:w="4338" w:type="dxa"/>
          </w:tcPr>
          <w:p w14:paraId="535941D8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  <w:r w:rsidRPr="00EB3DF9">
              <w:rPr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210" w:type="dxa"/>
          </w:tcPr>
          <w:p w14:paraId="223FCB32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1" w:type="dxa"/>
          </w:tcPr>
          <w:p w14:paraId="0463064C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0" w:type="dxa"/>
          </w:tcPr>
          <w:p w14:paraId="65F54FDF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1" w:type="dxa"/>
          </w:tcPr>
          <w:p w14:paraId="0F061C0B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</w:tr>
      <w:tr w:rsidR="00DA5400" w:rsidRPr="00EB3DF9" w14:paraId="627D0A25" w14:textId="77777777" w:rsidTr="008E5372">
        <w:tc>
          <w:tcPr>
            <w:tcW w:w="4338" w:type="dxa"/>
          </w:tcPr>
          <w:p w14:paraId="45FFE23A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738"/>
              <w:rPr>
                <w:cs/>
              </w:rPr>
            </w:pPr>
            <w:r w:rsidRPr="00EB3DF9">
              <w:rPr>
                <w:cs/>
              </w:rPr>
              <w:t>พันธบัตรรัฐบาล</w:t>
            </w:r>
          </w:p>
        </w:tc>
        <w:tc>
          <w:tcPr>
            <w:tcW w:w="1210" w:type="dxa"/>
          </w:tcPr>
          <w:p w14:paraId="0496B4CC" w14:textId="5971AF1F" w:rsidR="00DA5400" w:rsidRPr="00EB3DF9" w:rsidRDefault="00D01C1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EB3DF9">
              <w:t>3</w:t>
            </w:r>
          </w:p>
        </w:tc>
        <w:tc>
          <w:tcPr>
            <w:tcW w:w="1211" w:type="dxa"/>
          </w:tcPr>
          <w:p w14:paraId="24A2B4E7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EB3DF9">
              <w:t>3</w:t>
            </w:r>
          </w:p>
        </w:tc>
        <w:tc>
          <w:tcPr>
            <w:tcW w:w="1210" w:type="dxa"/>
          </w:tcPr>
          <w:p w14:paraId="1102BDA4" w14:textId="3A3E30E9" w:rsidR="00DA5400" w:rsidRPr="00EB3DF9" w:rsidRDefault="006D051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t>3</w:t>
            </w:r>
          </w:p>
        </w:tc>
        <w:tc>
          <w:tcPr>
            <w:tcW w:w="1211" w:type="dxa"/>
          </w:tcPr>
          <w:p w14:paraId="3131E723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EB3DF9">
              <w:t>3</w:t>
            </w:r>
          </w:p>
        </w:tc>
      </w:tr>
      <w:tr w:rsidR="00DA5400" w:rsidRPr="00EB3DF9" w14:paraId="30201EE9" w14:textId="77777777" w:rsidTr="008E5372">
        <w:tc>
          <w:tcPr>
            <w:tcW w:w="4338" w:type="dxa"/>
          </w:tcPr>
          <w:p w14:paraId="71FB24E0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38" w:hanging="114"/>
              <w:rPr>
                <w:b/>
                <w:bCs/>
                <w:cs/>
              </w:rPr>
            </w:pPr>
            <w:r w:rsidRPr="00EB3DF9">
              <w:rPr>
                <w:i/>
                <w:iCs/>
                <w:cs/>
              </w:rPr>
              <w:t>บวก</w:t>
            </w:r>
            <w:r w:rsidRPr="00EB3DF9">
              <w:rPr>
                <w:cs/>
              </w:rPr>
              <w:t xml:space="preserve"> ส่วนเพิ่มมูลค่าเงินลงทุน</w:t>
            </w:r>
          </w:p>
        </w:tc>
        <w:tc>
          <w:tcPr>
            <w:tcW w:w="1210" w:type="dxa"/>
          </w:tcPr>
          <w:p w14:paraId="4AC293BE" w14:textId="784FB79A" w:rsidR="00DA5400" w:rsidRPr="00EB3DF9" w:rsidRDefault="00D01C1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11" w:type="dxa"/>
          </w:tcPr>
          <w:p w14:paraId="25AACF4B" w14:textId="77777777" w:rsidR="00DA5400" w:rsidRPr="00EB3DF9" w:rsidRDefault="00DA540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10" w:type="dxa"/>
          </w:tcPr>
          <w:p w14:paraId="24DF3FF9" w14:textId="1CA914C8" w:rsidR="00DA5400" w:rsidRPr="00EB3DF9" w:rsidRDefault="006D0514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11" w:type="dxa"/>
          </w:tcPr>
          <w:p w14:paraId="23A5F120" w14:textId="77777777" w:rsidR="00DA5400" w:rsidRPr="00EB3DF9" w:rsidRDefault="00DA540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DA5400" w:rsidRPr="00EB3DF9" w14:paraId="05EA2773" w14:textId="77777777" w:rsidTr="008E5372">
        <w:tc>
          <w:tcPr>
            <w:tcW w:w="4338" w:type="dxa"/>
          </w:tcPr>
          <w:p w14:paraId="5B4E92A8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cs/>
              </w:rPr>
            </w:pPr>
            <w:r w:rsidRPr="00EB3DF9">
              <w:rPr>
                <w:b/>
                <w:bCs/>
                <w:cs/>
              </w:rPr>
              <w:t>รวมเงินลงทุนในตราสารหนี้ที่จะถือ</w:t>
            </w:r>
            <w:r w:rsidRPr="00EB3DF9">
              <w:rPr>
                <w:b/>
                <w:bCs/>
                <w:cs/>
              </w:rPr>
              <w:br/>
            </w:r>
            <w:r w:rsidRPr="00EB3DF9">
              <w:rPr>
                <w:rFonts w:hint="cs"/>
                <w:b/>
                <w:bCs/>
                <w:cs/>
              </w:rPr>
              <w:t xml:space="preserve">   </w:t>
            </w:r>
            <w:r w:rsidRPr="00EB3DF9">
              <w:rPr>
                <w:b/>
                <w:bCs/>
                <w:cs/>
              </w:rPr>
              <w:t>จนครบกำหนด - สุทธิ</w:t>
            </w:r>
          </w:p>
        </w:tc>
        <w:tc>
          <w:tcPr>
            <w:tcW w:w="1210" w:type="dxa"/>
            <w:vAlign w:val="bottom"/>
          </w:tcPr>
          <w:p w14:paraId="705D11D7" w14:textId="6A40BF7E" w:rsidR="00DA5400" w:rsidRPr="00EB3DF9" w:rsidRDefault="00D01C1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</w:t>
            </w:r>
          </w:p>
        </w:tc>
        <w:tc>
          <w:tcPr>
            <w:tcW w:w="1211" w:type="dxa"/>
            <w:vAlign w:val="bottom"/>
          </w:tcPr>
          <w:p w14:paraId="3D826B01" w14:textId="77777777" w:rsidR="00DA5400" w:rsidRPr="00EB3DF9" w:rsidRDefault="00DA540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</w:t>
            </w:r>
          </w:p>
        </w:tc>
        <w:tc>
          <w:tcPr>
            <w:tcW w:w="1210" w:type="dxa"/>
            <w:vAlign w:val="bottom"/>
          </w:tcPr>
          <w:p w14:paraId="4F4FCF9E" w14:textId="3F310C23" w:rsidR="00DA5400" w:rsidRPr="00EB3DF9" w:rsidRDefault="006D0514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</w:t>
            </w:r>
          </w:p>
        </w:tc>
        <w:tc>
          <w:tcPr>
            <w:tcW w:w="1211" w:type="dxa"/>
            <w:vAlign w:val="bottom"/>
          </w:tcPr>
          <w:p w14:paraId="43DCBA76" w14:textId="77777777" w:rsidR="00DA5400" w:rsidRPr="00EB3DF9" w:rsidRDefault="00DA540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</w:t>
            </w:r>
          </w:p>
        </w:tc>
      </w:tr>
      <w:tr w:rsidR="00DA5400" w:rsidRPr="00EB3DF9" w14:paraId="0306D5DC" w14:textId="77777777" w:rsidTr="008E5372">
        <w:tc>
          <w:tcPr>
            <w:tcW w:w="4338" w:type="dxa"/>
          </w:tcPr>
          <w:p w14:paraId="02F80D72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cs/>
              </w:rPr>
            </w:pPr>
            <w:r w:rsidRPr="00EB3DF9">
              <w:rPr>
                <w:b/>
                <w:bCs/>
                <w:cs/>
              </w:rPr>
              <w:t>รวมเงินลงทุนระยะยาวอื่น</w:t>
            </w:r>
          </w:p>
        </w:tc>
        <w:tc>
          <w:tcPr>
            <w:tcW w:w="1210" w:type="dxa"/>
            <w:vAlign w:val="bottom"/>
          </w:tcPr>
          <w:p w14:paraId="01287767" w14:textId="1244114F" w:rsidR="00DA5400" w:rsidRPr="00EB3DF9" w:rsidRDefault="00D01C1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2,069</w:t>
            </w:r>
          </w:p>
        </w:tc>
        <w:tc>
          <w:tcPr>
            <w:tcW w:w="1211" w:type="dxa"/>
            <w:vAlign w:val="bottom"/>
          </w:tcPr>
          <w:p w14:paraId="08796B9D" w14:textId="77777777" w:rsidR="00DA5400" w:rsidRPr="00EB3DF9" w:rsidRDefault="00DA540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1,815</w:t>
            </w:r>
          </w:p>
        </w:tc>
        <w:tc>
          <w:tcPr>
            <w:tcW w:w="1210" w:type="dxa"/>
            <w:vAlign w:val="bottom"/>
          </w:tcPr>
          <w:p w14:paraId="35220B32" w14:textId="68C6E7F8" w:rsidR="00DA5400" w:rsidRPr="00EB3DF9" w:rsidRDefault="006D0514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237</w:t>
            </w:r>
          </w:p>
        </w:tc>
        <w:tc>
          <w:tcPr>
            <w:tcW w:w="1211" w:type="dxa"/>
            <w:vAlign w:val="bottom"/>
          </w:tcPr>
          <w:p w14:paraId="76144779" w14:textId="77777777" w:rsidR="00DA5400" w:rsidRPr="00EB3DF9" w:rsidRDefault="00DA540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237</w:t>
            </w:r>
          </w:p>
        </w:tc>
      </w:tr>
      <w:tr w:rsidR="00DA5400" w:rsidRPr="00EB3DF9" w14:paraId="68CD3F76" w14:textId="77777777" w:rsidTr="008E5372">
        <w:tc>
          <w:tcPr>
            <w:tcW w:w="4338" w:type="dxa"/>
          </w:tcPr>
          <w:p w14:paraId="384717CA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38" w:hanging="114"/>
              <w:rPr>
                <w:b/>
                <w:bCs/>
                <w:cs/>
              </w:rPr>
            </w:pPr>
          </w:p>
        </w:tc>
        <w:tc>
          <w:tcPr>
            <w:tcW w:w="1210" w:type="dxa"/>
            <w:vAlign w:val="bottom"/>
          </w:tcPr>
          <w:p w14:paraId="1A686313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1" w:type="dxa"/>
            <w:vAlign w:val="bottom"/>
          </w:tcPr>
          <w:p w14:paraId="31AD8D58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0" w:type="dxa"/>
            <w:vAlign w:val="bottom"/>
          </w:tcPr>
          <w:p w14:paraId="6A1440B5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1" w:type="dxa"/>
            <w:vAlign w:val="bottom"/>
          </w:tcPr>
          <w:p w14:paraId="2603547E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</w:tr>
      <w:tr w:rsidR="00DA5400" w:rsidRPr="00EB3DF9" w14:paraId="5DF82E23" w14:textId="77777777" w:rsidTr="008E5372">
        <w:tc>
          <w:tcPr>
            <w:tcW w:w="4338" w:type="dxa"/>
            <w:vAlign w:val="bottom"/>
          </w:tcPr>
          <w:p w14:paraId="25087BF8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cs/>
              </w:rPr>
            </w:pPr>
            <w:r w:rsidRPr="00EB3DF9">
              <w:rPr>
                <w:b/>
                <w:bCs/>
                <w:cs/>
              </w:rPr>
              <w:t>รวม</w:t>
            </w:r>
          </w:p>
        </w:tc>
        <w:tc>
          <w:tcPr>
            <w:tcW w:w="1210" w:type="dxa"/>
            <w:vAlign w:val="bottom"/>
          </w:tcPr>
          <w:p w14:paraId="5188945C" w14:textId="2DAA840E" w:rsidR="00DA5400" w:rsidRPr="00EB3DF9" w:rsidRDefault="00D01C1E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2,357</w:t>
            </w:r>
          </w:p>
        </w:tc>
        <w:tc>
          <w:tcPr>
            <w:tcW w:w="1211" w:type="dxa"/>
            <w:vAlign w:val="bottom"/>
          </w:tcPr>
          <w:p w14:paraId="7FB08142" w14:textId="77777777" w:rsidR="00DA5400" w:rsidRPr="00EB3DF9" w:rsidRDefault="00DA540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2,077</w:t>
            </w:r>
          </w:p>
        </w:tc>
        <w:tc>
          <w:tcPr>
            <w:tcW w:w="1210" w:type="dxa"/>
            <w:vAlign w:val="bottom"/>
          </w:tcPr>
          <w:p w14:paraId="315BBA23" w14:textId="1C010195" w:rsidR="00DA5400" w:rsidRPr="00EB3DF9" w:rsidRDefault="006D0514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437</w:t>
            </w:r>
          </w:p>
        </w:tc>
        <w:tc>
          <w:tcPr>
            <w:tcW w:w="1211" w:type="dxa"/>
            <w:vAlign w:val="bottom"/>
          </w:tcPr>
          <w:p w14:paraId="27009F9E" w14:textId="77777777" w:rsidR="00DA5400" w:rsidRPr="00EB3DF9" w:rsidRDefault="00DA540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437</w:t>
            </w:r>
          </w:p>
        </w:tc>
      </w:tr>
    </w:tbl>
    <w:p w14:paraId="150EE855" w14:textId="3574C52B" w:rsidR="002F3D9B" w:rsidRPr="00EB3DF9" w:rsidRDefault="002F3D9B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798E432" w14:textId="4832C8DB" w:rsidR="003B1845" w:rsidRPr="00EB3DF9" w:rsidRDefault="003B1845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F504276" w14:textId="25129EF5" w:rsidR="00077860" w:rsidRPr="00EB3DF9" w:rsidRDefault="00077860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668DAAB" w14:textId="77777777" w:rsidR="00077860" w:rsidRPr="00EB3DF9" w:rsidRDefault="00077860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3CBF214" w14:textId="1212ACEE" w:rsidR="00053DA9" w:rsidRPr="00EB3DF9" w:rsidRDefault="00053DA9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180DAC2" w14:textId="77553C6F" w:rsidR="00053DA9" w:rsidRPr="00EB3DF9" w:rsidRDefault="00053DA9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BFC6730" w14:textId="3D0F4F77" w:rsidR="00053DA9" w:rsidRPr="00EB3DF9" w:rsidRDefault="00053DA9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F685675" w14:textId="30C99242" w:rsidR="00053DA9" w:rsidRPr="00EB3DF9" w:rsidRDefault="00053DA9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FFCB9F4" w14:textId="5D76A685" w:rsidR="00053DA9" w:rsidRPr="00EB3DF9" w:rsidRDefault="00053DA9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BDF3733" w14:textId="2D55752C" w:rsidR="00053DA9" w:rsidRPr="00EB3DF9" w:rsidRDefault="00053DA9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27CE410" w14:textId="4C4613CD" w:rsidR="00053DA9" w:rsidRPr="00EB3DF9" w:rsidRDefault="00053DA9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7727F15" w14:textId="3E8219C7" w:rsidR="00053DA9" w:rsidRPr="00EB3DF9" w:rsidRDefault="00053DA9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023B645" w14:textId="77777777" w:rsidR="00053DA9" w:rsidRPr="00EB3DF9" w:rsidRDefault="00053DA9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7F3C2C4" w14:textId="2384C04E" w:rsidR="0049419A" w:rsidRPr="00EB3DF9" w:rsidRDefault="0049419A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lastRenderedPageBreak/>
        <w:t>รายการเคลื่อนไหวในระหว่าง</w:t>
      </w:r>
      <w:r w:rsidR="004F1E0A" w:rsidRPr="00EB3DF9">
        <w:rPr>
          <w:rFonts w:ascii="Angsana New" w:hAnsi="Angsana New"/>
          <w:sz w:val="30"/>
          <w:szCs w:val="30"/>
          <w:cs/>
        </w:rPr>
        <w:t>ปี</w:t>
      </w:r>
      <w:r w:rsidRPr="00EB3DF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14977" w:rsidRPr="00EB3DF9">
        <w:rPr>
          <w:rFonts w:ascii="Angsana New" w:hAnsi="Angsana New"/>
          <w:sz w:val="30"/>
          <w:szCs w:val="30"/>
        </w:rPr>
        <w:t>31</w:t>
      </w:r>
      <w:r w:rsidRPr="00EB3DF9">
        <w:rPr>
          <w:rFonts w:ascii="Angsana New" w:hAnsi="Angsana New"/>
          <w:sz w:val="30"/>
          <w:szCs w:val="30"/>
          <w:cs/>
        </w:rPr>
        <w:t xml:space="preserve"> ธันวาคม ของตราสารทุนที่</w:t>
      </w:r>
      <w:r w:rsidR="00F47C80" w:rsidRPr="00EB3DF9">
        <w:rPr>
          <w:rFonts w:ascii="Angsana New" w:hAnsi="Angsana New" w:hint="cs"/>
          <w:sz w:val="30"/>
          <w:szCs w:val="30"/>
          <w:cs/>
        </w:rPr>
        <w:t>เป็นหลักทรัพย์เผื่อขาย</w:t>
      </w:r>
      <w:r w:rsidRPr="00EB3DF9">
        <w:rPr>
          <w:rFonts w:ascii="Angsana New" w:hAnsi="Angsana New"/>
          <w:sz w:val="30"/>
          <w:szCs w:val="30"/>
          <w:cs/>
        </w:rPr>
        <w:t>มีดังนี้</w:t>
      </w:r>
    </w:p>
    <w:p w14:paraId="5D83DAC1" w14:textId="77777777" w:rsidR="008B7ECC" w:rsidRPr="00EB3DF9" w:rsidRDefault="008B7ECC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4231"/>
        <w:gridCol w:w="1237"/>
        <w:gridCol w:w="1237"/>
        <w:gridCol w:w="1237"/>
        <w:gridCol w:w="1238"/>
      </w:tblGrid>
      <w:tr w:rsidR="00114977" w:rsidRPr="00EB3DF9" w14:paraId="210D1973" w14:textId="77777777" w:rsidTr="003B1845">
        <w:trPr>
          <w:tblHeader/>
        </w:trPr>
        <w:tc>
          <w:tcPr>
            <w:tcW w:w="4231" w:type="dxa"/>
            <w:shd w:val="clear" w:color="auto" w:fill="auto"/>
            <w:hideMark/>
          </w:tcPr>
          <w:p w14:paraId="266BFA34" w14:textId="77777777" w:rsidR="00114977" w:rsidRPr="00EB3DF9" w:rsidRDefault="001149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</w:rPr>
            </w:pPr>
          </w:p>
        </w:tc>
        <w:tc>
          <w:tcPr>
            <w:tcW w:w="2474" w:type="dxa"/>
            <w:gridSpan w:val="2"/>
            <w:shd w:val="clear" w:color="auto" w:fill="auto"/>
            <w:hideMark/>
          </w:tcPr>
          <w:p w14:paraId="176A596F" w14:textId="77777777" w:rsidR="00114977" w:rsidRPr="00EB3DF9" w:rsidRDefault="00114977" w:rsidP="00EB3D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Cs/>
              </w:rPr>
            </w:pPr>
            <w:r w:rsidRPr="00EB3DF9">
              <w:rPr>
                <w:bCs/>
                <w:cs/>
              </w:rPr>
              <w:t xml:space="preserve">งบการเงินรวม </w:t>
            </w:r>
          </w:p>
        </w:tc>
        <w:tc>
          <w:tcPr>
            <w:tcW w:w="2475" w:type="dxa"/>
            <w:gridSpan w:val="2"/>
            <w:shd w:val="clear" w:color="auto" w:fill="auto"/>
            <w:hideMark/>
          </w:tcPr>
          <w:p w14:paraId="65F5C82B" w14:textId="77777777" w:rsidR="00114977" w:rsidRPr="00EB3DF9" w:rsidRDefault="00114977" w:rsidP="00EB3D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Cs/>
              </w:rPr>
            </w:pPr>
            <w:r w:rsidRPr="00EB3DF9">
              <w:rPr>
                <w:bCs/>
                <w:cs/>
              </w:rPr>
              <w:t xml:space="preserve">งบการเงินเฉพาะกิจการ </w:t>
            </w:r>
          </w:p>
        </w:tc>
      </w:tr>
      <w:tr w:rsidR="00114977" w:rsidRPr="00EB3DF9" w14:paraId="324D3D14" w14:textId="77777777" w:rsidTr="003B1845">
        <w:tblPrEx>
          <w:shd w:val="clear" w:color="auto" w:fill="auto"/>
        </w:tblPrEx>
        <w:trPr>
          <w:tblHeader/>
        </w:trPr>
        <w:tc>
          <w:tcPr>
            <w:tcW w:w="4231" w:type="dxa"/>
            <w:shd w:val="clear" w:color="auto" w:fill="auto"/>
          </w:tcPr>
          <w:p w14:paraId="0E9625F9" w14:textId="77777777" w:rsidR="00114977" w:rsidRPr="00EB3DF9" w:rsidRDefault="001149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Cs/>
                <w:i/>
                <w:iCs/>
              </w:rPr>
            </w:pPr>
          </w:p>
        </w:tc>
        <w:tc>
          <w:tcPr>
            <w:tcW w:w="1237" w:type="dxa"/>
            <w:shd w:val="clear" w:color="auto" w:fill="auto"/>
          </w:tcPr>
          <w:p w14:paraId="313B8917" w14:textId="77777777" w:rsidR="00114977" w:rsidRPr="00EB3DF9" w:rsidRDefault="00DA540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7" w:type="dxa"/>
            <w:shd w:val="clear" w:color="auto" w:fill="auto"/>
          </w:tcPr>
          <w:p w14:paraId="540703B5" w14:textId="77777777" w:rsidR="00114977" w:rsidRPr="00EB3DF9" w:rsidRDefault="00DA540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37" w:type="dxa"/>
            <w:shd w:val="clear" w:color="auto" w:fill="auto"/>
          </w:tcPr>
          <w:p w14:paraId="2C26141E" w14:textId="77777777" w:rsidR="00114977" w:rsidRPr="00EB3DF9" w:rsidRDefault="00DA540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  <w:shd w:val="clear" w:color="auto" w:fill="auto"/>
          </w:tcPr>
          <w:p w14:paraId="4BDE82D0" w14:textId="77777777" w:rsidR="00114977" w:rsidRPr="00EB3DF9" w:rsidRDefault="00DA540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14977" w:rsidRPr="00EB3DF9" w14:paraId="5ADF3A53" w14:textId="77777777" w:rsidTr="003B1845">
        <w:tblPrEx>
          <w:shd w:val="clear" w:color="auto" w:fill="auto"/>
        </w:tblPrEx>
        <w:trPr>
          <w:tblHeader/>
        </w:trPr>
        <w:tc>
          <w:tcPr>
            <w:tcW w:w="4231" w:type="dxa"/>
            <w:shd w:val="clear" w:color="auto" w:fill="auto"/>
          </w:tcPr>
          <w:p w14:paraId="582D0819" w14:textId="77777777" w:rsidR="00114977" w:rsidRPr="00EB3DF9" w:rsidRDefault="001149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Cs/>
                <w:i/>
                <w:iCs/>
              </w:rPr>
            </w:pPr>
          </w:p>
        </w:tc>
        <w:tc>
          <w:tcPr>
            <w:tcW w:w="4949" w:type="dxa"/>
            <w:gridSpan w:val="4"/>
            <w:shd w:val="clear" w:color="auto" w:fill="auto"/>
          </w:tcPr>
          <w:p w14:paraId="529C8D22" w14:textId="77777777" w:rsidR="00114977" w:rsidRPr="00EB3DF9" w:rsidRDefault="00114977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14977" w:rsidRPr="00EB3DF9" w14:paraId="798D8F2C" w14:textId="77777777" w:rsidTr="003B1845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40CD6E59" w14:textId="77777777" w:rsidR="00114977" w:rsidRPr="00EB3DF9" w:rsidRDefault="001149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</w:rPr>
            </w:pPr>
            <w:r w:rsidRPr="00EB3DF9">
              <w:rPr>
                <w:b/>
                <w:bCs/>
                <w:i/>
                <w:iCs/>
                <w:cs/>
              </w:rPr>
              <w:t>เงินลงทุนระยะยาวอื่น</w:t>
            </w:r>
          </w:p>
        </w:tc>
        <w:tc>
          <w:tcPr>
            <w:tcW w:w="1237" w:type="dxa"/>
            <w:shd w:val="clear" w:color="auto" w:fill="auto"/>
          </w:tcPr>
          <w:p w14:paraId="240F3143" w14:textId="77777777" w:rsidR="00114977" w:rsidRPr="00EB3DF9" w:rsidRDefault="00114977" w:rsidP="00EB3D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14:paraId="75E1A483" w14:textId="77777777" w:rsidR="00114977" w:rsidRPr="00EB3DF9" w:rsidRDefault="00114977" w:rsidP="00EB3D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14:paraId="6C71393D" w14:textId="77777777" w:rsidR="00114977" w:rsidRPr="00EB3DF9" w:rsidRDefault="00114977" w:rsidP="00EB3D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shd w:val="clear" w:color="auto" w:fill="auto"/>
          </w:tcPr>
          <w:p w14:paraId="4EADB88B" w14:textId="77777777" w:rsidR="00114977" w:rsidRPr="00EB3DF9" w:rsidRDefault="00114977" w:rsidP="00EB3D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4977" w:rsidRPr="00EB3DF9" w14:paraId="72966CA6" w14:textId="77777777" w:rsidTr="003B1845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46BA93A7" w14:textId="4494B2A8" w:rsidR="00114977" w:rsidRPr="00EB3DF9" w:rsidRDefault="002E744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37" w:type="dxa"/>
            <w:shd w:val="clear" w:color="auto" w:fill="auto"/>
          </w:tcPr>
          <w:p w14:paraId="7EBF537E" w14:textId="77777777" w:rsidR="00114977" w:rsidRPr="00EB3DF9" w:rsidRDefault="00114977" w:rsidP="00EB3DF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7" w:type="dxa"/>
            <w:shd w:val="clear" w:color="auto" w:fill="auto"/>
          </w:tcPr>
          <w:p w14:paraId="0CF30336" w14:textId="77777777" w:rsidR="00114977" w:rsidRPr="00EB3DF9" w:rsidRDefault="00114977" w:rsidP="00EB3D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14:paraId="61CEDA99" w14:textId="77777777" w:rsidR="00114977" w:rsidRPr="00EB3DF9" w:rsidRDefault="00114977" w:rsidP="00EB3D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57A51152" w14:textId="77777777" w:rsidR="00114977" w:rsidRPr="00EB3DF9" w:rsidRDefault="00114977" w:rsidP="00EB3D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D0514" w:rsidRPr="00EB3DF9" w14:paraId="7DF971BB" w14:textId="77777777" w:rsidTr="003B1845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0FD311CC" w14:textId="77777777" w:rsidR="006D0514" w:rsidRPr="00EB3DF9" w:rsidRDefault="006D051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</w:pPr>
            <w:r w:rsidRPr="00EB3DF9">
              <w:rPr>
                <w:cs/>
              </w:rPr>
              <w:t xml:space="preserve">ณ วันที่ </w:t>
            </w:r>
            <w:r w:rsidRPr="00EB3DF9">
              <w:t xml:space="preserve">1 </w:t>
            </w:r>
            <w:r w:rsidRPr="00EB3DF9">
              <w:rPr>
                <w:cs/>
              </w:rPr>
              <w:t>มกราคม</w:t>
            </w:r>
          </w:p>
        </w:tc>
        <w:tc>
          <w:tcPr>
            <w:tcW w:w="1237" w:type="dxa"/>
            <w:shd w:val="clear" w:color="auto" w:fill="auto"/>
          </w:tcPr>
          <w:p w14:paraId="2F5E6B65" w14:textId="08302215" w:rsidR="006D0514" w:rsidRPr="00EB3DF9" w:rsidRDefault="00D01C1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1,432</w:t>
            </w:r>
          </w:p>
        </w:tc>
        <w:tc>
          <w:tcPr>
            <w:tcW w:w="1237" w:type="dxa"/>
            <w:shd w:val="clear" w:color="auto" w:fill="auto"/>
          </w:tcPr>
          <w:p w14:paraId="544AC294" w14:textId="77777777" w:rsidR="006D0514" w:rsidRPr="00EB3DF9" w:rsidRDefault="006D051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4,061</w:t>
            </w:r>
          </w:p>
        </w:tc>
        <w:tc>
          <w:tcPr>
            <w:tcW w:w="1237" w:type="dxa"/>
            <w:shd w:val="clear" w:color="auto" w:fill="auto"/>
          </w:tcPr>
          <w:p w14:paraId="53178D25" w14:textId="695BB4CA" w:rsidR="006D0514" w:rsidRPr="00EB3DF9" w:rsidRDefault="006D051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498E9510" w14:textId="77777777" w:rsidR="006D0514" w:rsidRPr="00EB3DF9" w:rsidRDefault="006D051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6D0514" w:rsidRPr="00EB3DF9" w14:paraId="6AC1CE4A" w14:textId="77777777" w:rsidTr="003B1845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658D1ADA" w14:textId="77777777" w:rsidR="006D0514" w:rsidRPr="00EB3DF9" w:rsidRDefault="006D051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cs/>
              </w:rPr>
            </w:pPr>
            <w:r w:rsidRPr="00EB3DF9">
              <w:rPr>
                <w:rFonts w:hint="cs"/>
                <w:cs/>
              </w:rPr>
              <w:t>ซื้อ</w:t>
            </w:r>
          </w:p>
        </w:tc>
        <w:tc>
          <w:tcPr>
            <w:tcW w:w="1237" w:type="dxa"/>
            <w:shd w:val="clear" w:color="auto" w:fill="auto"/>
          </w:tcPr>
          <w:p w14:paraId="714C0A37" w14:textId="04FB4703" w:rsidR="006D0514" w:rsidRPr="00EB3DF9" w:rsidRDefault="00502F2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17</w:t>
            </w:r>
          </w:p>
        </w:tc>
        <w:tc>
          <w:tcPr>
            <w:tcW w:w="1237" w:type="dxa"/>
            <w:shd w:val="clear" w:color="auto" w:fill="auto"/>
          </w:tcPr>
          <w:p w14:paraId="0D30C4D6" w14:textId="77777777" w:rsidR="006D0514" w:rsidRPr="00EB3DF9" w:rsidRDefault="006D051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22FC0C1A" w14:textId="7E338AB6" w:rsidR="006D0514" w:rsidRPr="00EB3DF9" w:rsidRDefault="006D051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3A690A6D" w14:textId="77777777" w:rsidR="006D0514" w:rsidRPr="00EB3DF9" w:rsidRDefault="006D051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6D0514" w:rsidRPr="00EB3DF9" w14:paraId="70B3F5B1" w14:textId="77777777" w:rsidTr="003B1845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2813CCCB" w14:textId="77777777" w:rsidR="006D0514" w:rsidRPr="00EB3DF9" w:rsidRDefault="006D051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cs/>
              </w:rPr>
            </w:pPr>
            <w:r w:rsidRPr="00EB3DF9">
              <w:rPr>
                <w:rFonts w:hint="cs"/>
                <w:cs/>
              </w:rPr>
              <w:t>จำหน่าย</w:t>
            </w:r>
          </w:p>
        </w:tc>
        <w:tc>
          <w:tcPr>
            <w:tcW w:w="1237" w:type="dxa"/>
            <w:shd w:val="clear" w:color="auto" w:fill="auto"/>
          </w:tcPr>
          <w:p w14:paraId="1AA44E68" w14:textId="01BD490D" w:rsidR="006D0514" w:rsidRPr="00EB3DF9" w:rsidRDefault="00502F2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(</w:t>
            </w:r>
            <w:r w:rsidRPr="00EB3DF9">
              <w:t>2</w:t>
            </w:r>
            <w:r w:rsidRPr="00EB3DF9">
              <w:rPr>
                <w:cs/>
              </w:rPr>
              <w:t>)</w:t>
            </w:r>
          </w:p>
        </w:tc>
        <w:tc>
          <w:tcPr>
            <w:tcW w:w="1237" w:type="dxa"/>
            <w:shd w:val="clear" w:color="auto" w:fill="auto"/>
          </w:tcPr>
          <w:p w14:paraId="2C60AA46" w14:textId="77777777" w:rsidR="006D0514" w:rsidRPr="00EB3DF9" w:rsidRDefault="006D051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137105A4" w14:textId="1A5D6673" w:rsidR="006D0514" w:rsidRPr="00EB3DF9" w:rsidRDefault="006D051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71F21F9E" w14:textId="77777777" w:rsidR="006D0514" w:rsidRPr="00EB3DF9" w:rsidRDefault="006D051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6D0514" w:rsidRPr="00EB3DF9" w14:paraId="75FE7FB6" w14:textId="77777777" w:rsidTr="003B1845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42E58CE6" w14:textId="77777777" w:rsidR="006D0514" w:rsidRPr="00EB3DF9" w:rsidRDefault="006D051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</w:pPr>
            <w:r w:rsidRPr="00EB3DF9">
              <w:rPr>
                <w:cs/>
              </w:rPr>
              <w:t>รายการปรับปรุงจากการปรับมูลค่า</w:t>
            </w:r>
          </w:p>
        </w:tc>
        <w:tc>
          <w:tcPr>
            <w:tcW w:w="1237" w:type="dxa"/>
            <w:shd w:val="clear" w:color="auto" w:fill="auto"/>
          </w:tcPr>
          <w:p w14:paraId="7B5B284C" w14:textId="4517AC40" w:rsidR="006D0514" w:rsidRPr="00EB3DF9" w:rsidRDefault="00502F2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5</w:t>
            </w:r>
          </w:p>
        </w:tc>
        <w:tc>
          <w:tcPr>
            <w:tcW w:w="1237" w:type="dxa"/>
            <w:shd w:val="clear" w:color="auto" w:fill="auto"/>
          </w:tcPr>
          <w:p w14:paraId="7325D628" w14:textId="77777777" w:rsidR="006D0514" w:rsidRPr="00EB3DF9" w:rsidRDefault="006D051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2,590</w:t>
            </w:r>
            <w:r w:rsidRPr="00EB3DF9">
              <w:rPr>
                <w:cs/>
              </w:rPr>
              <w:t>)</w:t>
            </w:r>
          </w:p>
        </w:tc>
        <w:tc>
          <w:tcPr>
            <w:tcW w:w="1237" w:type="dxa"/>
            <w:shd w:val="clear" w:color="auto" w:fill="auto"/>
          </w:tcPr>
          <w:p w14:paraId="0D95A1C3" w14:textId="0C3006D9" w:rsidR="006D0514" w:rsidRPr="00EB3DF9" w:rsidRDefault="006D051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406B789A" w14:textId="77777777" w:rsidR="006D0514" w:rsidRPr="00EB3DF9" w:rsidRDefault="006D051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6D0514" w:rsidRPr="00EB3DF9" w14:paraId="40DE73BC" w14:textId="77777777" w:rsidTr="003B1845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3F766C2B" w14:textId="77777777" w:rsidR="006D0514" w:rsidRPr="00EB3DF9" w:rsidRDefault="006D051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cs/>
              </w:rPr>
            </w:pPr>
            <w:r w:rsidRPr="00EB3DF9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1237" w:type="dxa"/>
            <w:shd w:val="clear" w:color="auto" w:fill="auto"/>
          </w:tcPr>
          <w:p w14:paraId="3D207B9F" w14:textId="04903F96" w:rsidR="006D0514" w:rsidRPr="00EB3DF9" w:rsidRDefault="00502F2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103</w:t>
            </w:r>
            <w:r w:rsidRPr="00EB3DF9">
              <w:rPr>
                <w:cs/>
              </w:rPr>
              <w:t>)</w:t>
            </w:r>
          </w:p>
        </w:tc>
        <w:tc>
          <w:tcPr>
            <w:tcW w:w="1237" w:type="dxa"/>
            <w:shd w:val="clear" w:color="auto" w:fill="auto"/>
          </w:tcPr>
          <w:p w14:paraId="22335FFA" w14:textId="77777777" w:rsidR="006D0514" w:rsidRPr="00EB3DF9" w:rsidRDefault="006D0514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39</w:t>
            </w:r>
            <w:r w:rsidRPr="00EB3DF9">
              <w:rPr>
                <w:cs/>
              </w:rPr>
              <w:t>)</w:t>
            </w:r>
          </w:p>
        </w:tc>
        <w:tc>
          <w:tcPr>
            <w:tcW w:w="1237" w:type="dxa"/>
            <w:shd w:val="clear" w:color="auto" w:fill="auto"/>
          </w:tcPr>
          <w:p w14:paraId="27F5ABCD" w14:textId="298367BC" w:rsidR="006D0514" w:rsidRPr="00EB3DF9" w:rsidRDefault="006D0514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16CC90DF" w14:textId="77777777" w:rsidR="006D0514" w:rsidRPr="00EB3DF9" w:rsidRDefault="006D0514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6D0514" w:rsidRPr="00EB3DF9" w14:paraId="65EEED43" w14:textId="77777777" w:rsidTr="003B1845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310ABA08" w14:textId="77777777" w:rsidR="006D0514" w:rsidRPr="00EB3DF9" w:rsidRDefault="006D051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cs/>
              </w:rPr>
            </w:pPr>
            <w:r w:rsidRPr="00EB3DF9">
              <w:rPr>
                <w:b/>
                <w:bCs/>
                <w:cs/>
              </w:rPr>
              <w:t xml:space="preserve">ณ วันที่ </w:t>
            </w:r>
            <w:r w:rsidRPr="00EB3DF9">
              <w:rPr>
                <w:b/>
                <w:bCs/>
              </w:rPr>
              <w:t xml:space="preserve">31 </w:t>
            </w:r>
            <w:r w:rsidRPr="00EB3DF9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1237" w:type="dxa"/>
            <w:shd w:val="clear" w:color="auto" w:fill="auto"/>
          </w:tcPr>
          <w:p w14:paraId="038F8A5E" w14:textId="2D7200B5" w:rsidR="006D0514" w:rsidRPr="00EB3DF9" w:rsidRDefault="00D01C1E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1,349</w:t>
            </w:r>
          </w:p>
        </w:tc>
        <w:tc>
          <w:tcPr>
            <w:tcW w:w="1237" w:type="dxa"/>
            <w:shd w:val="clear" w:color="auto" w:fill="auto"/>
          </w:tcPr>
          <w:p w14:paraId="34BBFA3C" w14:textId="77777777" w:rsidR="006D0514" w:rsidRPr="00EB3DF9" w:rsidRDefault="006D0514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1,432</w:t>
            </w:r>
          </w:p>
        </w:tc>
        <w:tc>
          <w:tcPr>
            <w:tcW w:w="1237" w:type="dxa"/>
            <w:shd w:val="clear" w:color="auto" w:fill="auto"/>
          </w:tcPr>
          <w:p w14:paraId="2A7BB194" w14:textId="312F53EA" w:rsidR="006D0514" w:rsidRPr="00EB3DF9" w:rsidRDefault="006D0514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6658562D" w14:textId="77777777" w:rsidR="006D0514" w:rsidRPr="00EB3DF9" w:rsidRDefault="006D0514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-</w:t>
            </w:r>
          </w:p>
        </w:tc>
      </w:tr>
    </w:tbl>
    <w:p w14:paraId="4E8F23DD" w14:textId="77777777" w:rsidR="00053DA9" w:rsidRPr="00EB3DF9" w:rsidRDefault="00053DA9" w:rsidP="00EB3DF9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1D038EE3" w14:textId="43F9506C" w:rsidR="00870CCC" w:rsidRPr="00EB3DF9" w:rsidRDefault="004762B0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ลูกหนี้การค้า </w:t>
      </w:r>
    </w:p>
    <w:p w14:paraId="2C8D68FE" w14:textId="77777777" w:rsidR="009E45D4" w:rsidRPr="00EB3DF9" w:rsidRDefault="009E45D4" w:rsidP="00EB3DF9">
      <w:pPr>
        <w:pStyle w:val="BodyText2"/>
        <w:tabs>
          <w:tab w:val="decimal" w:pos="540"/>
        </w:tabs>
        <w:spacing w:line="340" w:lineRule="exact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2"/>
        <w:gridCol w:w="1050"/>
        <w:gridCol w:w="1219"/>
        <w:gridCol w:w="1219"/>
        <w:gridCol w:w="1219"/>
        <w:gridCol w:w="1221"/>
      </w:tblGrid>
      <w:tr w:rsidR="00344FBC" w:rsidRPr="00EB3DF9" w14:paraId="246C7DCF" w14:textId="77777777" w:rsidTr="00F829DD">
        <w:trPr>
          <w:trHeight w:val="56"/>
        </w:trPr>
        <w:tc>
          <w:tcPr>
            <w:tcW w:w="1771" w:type="pct"/>
          </w:tcPr>
          <w:p w14:paraId="48019989" w14:textId="77777777" w:rsidR="00344FBC" w:rsidRPr="00EB3DF9" w:rsidRDefault="00344FB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03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006BFEA1" w14:textId="77777777" w:rsidR="00344FBC" w:rsidRPr="00EB3DF9" w:rsidRDefault="00344FB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9" w:right="-9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8" w:type="pct"/>
            <w:gridSpan w:val="2"/>
          </w:tcPr>
          <w:p w14:paraId="4A142281" w14:textId="77777777" w:rsidR="00344FBC" w:rsidRPr="00EB3DF9" w:rsidRDefault="00344FB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3D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9" w:type="pct"/>
            <w:gridSpan w:val="2"/>
          </w:tcPr>
          <w:p w14:paraId="017C9BAA" w14:textId="46936EC3" w:rsidR="00344FBC" w:rsidRPr="00EB3DF9" w:rsidRDefault="00344FB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3D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4FBC" w:rsidRPr="00EB3DF9" w14:paraId="2363EBBE" w14:textId="77777777" w:rsidTr="00F829DD">
        <w:trPr>
          <w:trHeight w:val="56"/>
        </w:trPr>
        <w:tc>
          <w:tcPr>
            <w:tcW w:w="1771" w:type="pct"/>
          </w:tcPr>
          <w:p w14:paraId="712338C0" w14:textId="77777777" w:rsidR="00344FBC" w:rsidRPr="00EB3DF9" w:rsidRDefault="00344FB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0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6F451F30" w14:textId="77777777" w:rsidR="00344FBC" w:rsidRPr="00EB3DF9" w:rsidRDefault="00344FB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9" w:right="-9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3D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64" w:type="pct"/>
          </w:tcPr>
          <w:p w14:paraId="49CA5937" w14:textId="77777777" w:rsidR="00344FBC" w:rsidRPr="00EB3DF9" w:rsidRDefault="00DA540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664" w:type="pct"/>
          </w:tcPr>
          <w:p w14:paraId="72CD78A8" w14:textId="77777777" w:rsidR="00344FBC" w:rsidRPr="00EB3DF9" w:rsidRDefault="00DA540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664" w:type="pct"/>
          </w:tcPr>
          <w:p w14:paraId="4F9AB187" w14:textId="77777777" w:rsidR="00344FBC" w:rsidRPr="00EB3DF9" w:rsidRDefault="00DA540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665" w:type="pct"/>
          </w:tcPr>
          <w:p w14:paraId="7C99627A" w14:textId="77777777" w:rsidR="00344FBC" w:rsidRPr="00EB3DF9" w:rsidRDefault="00DA540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44FBC" w:rsidRPr="00EB3DF9" w14:paraId="0EA442F7" w14:textId="77777777" w:rsidTr="00F829DD">
        <w:trPr>
          <w:trHeight w:val="56"/>
        </w:trPr>
        <w:tc>
          <w:tcPr>
            <w:tcW w:w="1771" w:type="pct"/>
          </w:tcPr>
          <w:p w14:paraId="4B579098" w14:textId="77777777" w:rsidR="00344FBC" w:rsidRPr="00EB3DF9" w:rsidRDefault="00344FB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0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7952F660" w14:textId="77777777" w:rsidR="00344FBC" w:rsidRPr="00EB3DF9" w:rsidRDefault="00344FB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9" w:right="-9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7" w:type="pct"/>
            <w:gridSpan w:val="4"/>
          </w:tcPr>
          <w:p w14:paraId="7EC2B4EF" w14:textId="77777777" w:rsidR="00344FBC" w:rsidRPr="00EB3DF9" w:rsidRDefault="00344FB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3D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A5400" w:rsidRPr="00EB3DF9" w14:paraId="60BE13D4" w14:textId="77777777" w:rsidTr="00F829DD">
        <w:trPr>
          <w:trHeight w:val="56"/>
        </w:trPr>
        <w:tc>
          <w:tcPr>
            <w:tcW w:w="1771" w:type="pct"/>
            <w:shd w:val="clear" w:color="auto" w:fill="auto"/>
          </w:tcPr>
          <w:p w14:paraId="4EA9C73C" w14:textId="77777777" w:rsidR="00DA5400" w:rsidRPr="00EB3DF9" w:rsidRDefault="00DA540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0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72" w:type="pct"/>
          </w:tcPr>
          <w:p w14:paraId="624D29E7" w14:textId="058C741E" w:rsidR="00DA5400" w:rsidRPr="00EB3DF9" w:rsidRDefault="00341354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9" w:right="-9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3DF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64" w:type="pct"/>
            <w:shd w:val="clear" w:color="auto" w:fill="auto"/>
          </w:tcPr>
          <w:p w14:paraId="454D6C58" w14:textId="53B8C24E" w:rsidR="00DA5400" w:rsidRPr="00EB3DF9" w:rsidRDefault="008F4F2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rFonts w:asciiTheme="majorBidi" w:hAnsiTheme="majorBidi" w:cstheme="majorBidi"/>
              </w:rPr>
            </w:pPr>
            <w:r w:rsidRPr="00EB3DF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664" w:type="pct"/>
            <w:shd w:val="clear" w:color="auto" w:fill="auto"/>
          </w:tcPr>
          <w:p w14:paraId="46423540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rFonts w:asciiTheme="majorBidi" w:hAnsiTheme="majorBidi" w:cstheme="majorBidi"/>
              </w:rPr>
            </w:pPr>
            <w:r w:rsidRPr="00EB3DF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664" w:type="pct"/>
            <w:shd w:val="clear" w:color="auto" w:fill="auto"/>
          </w:tcPr>
          <w:p w14:paraId="7501A473" w14:textId="684B973D" w:rsidR="00DA5400" w:rsidRPr="00EB3DF9" w:rsidRDefault="006D051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rFonts w:asciiTheme="majorBidi" w:hAnsiTheme="majorBidi" w:cstheme="majorBidi"/>
              </w:rPr>
            </w:pPr>
            <w:r w:rsidRPr="00EB3DF9">
              <w:rPr>
                <w:rFonts w:asciiTheme="majorBidi" w:hAnsiTheme="majorBidi" w:cstheme="majorBidi"/>
              </w:rPr>
              <w:t>2,021</w:t>
            </w:r>
          </w:p>
        </w:tc>
        <w:tc>
          <w:tcPr>
            <w:tcW w:w="665" w:type="pct"/>
            <w:shd w:val="clear" w:color="auto" w:fill="auto"/>
          </w:tcPr>
          <w:p w14:paraId="5B0EC590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rFonts w:asciiTheme="majorBidi" w:hAnsiTheme="majorBidi" w:cstheme="majorBidi"/>
              </w:rPr>
            </w:pPr>
            <w:r w:rsidRPr="00EB3DF9">
              <w:rPr>
                <w:rFonts w:asciiTheme="majorBidi" w:hAnsiTheme="majorBidi" w:cstheme="majorBidi"/>
              </w:rPr>
              <w:t>2,220</w:t>
            </w:r>
          </w:p>
        </w:tc>
      </w:tr>
      <w:tr w:rsidR="00DA5400" w:rsidRPr="00EB3DF9" w14:paraId="314A6AC0" w14:textId="77777777" w:rsidTr="00F829DD">
        <w:trPr>
          <w:trHeight w:val="56"/>
        </w:trPr>
        <w:tc>
          <w:tcPr>
            <w:tcW w:w="1771" w:type="pct"/>
            <w:shd w:val="clear" w:color="auto" w:fill="auto"/>
          </w:tcPr>
          <w:p w14:paraId="770BA925" w14:textId="77777777" w:rsidR="00DA5400" w:rsidRPr="00EB3DF9" w:rsidRDefault="00DA540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0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 w:rsidRPr="00EB3DF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572" w:type="pct"/>
          </w:tcPr>
          <w:p w14:paraId="1564D752" w14:textId="77777777" w:rsidR="00DA5400" w:rsidRPr="00EB3DF9" w:rsidRDefault="00DA540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9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4" w:type="pct"/>
            <w:shd w:val="clear" w:color="auto" w:fill="auto"/>
          </w:tcPr>
          <w:p w14:paraId="58A52766" w14:textId="39B01AD6" w:rsidR="00DA5400" w:rsidRPr="00EB3DF9" w:rsidRDefault="004C31F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rFonts w:asciiTheme="majorBidi" w:hAnsiTheme="majorBidi" w:cstheme="majorBidi"/>
              </w:rPr>
            </w:pPr>
            <w:r w:rsidRPr="00EB3DF9">
              <w:rPr>
                <w:rFonts w:asciiTheme="majorBidi" w:hAnsiTheme="majorBidi" w:cstheme="majorBidi"/>
              </w:rPr>
              <w:t>9,050</w:t>
            </w:r>
          </w:p>
        </w:tc>
        <w:tc>
          <w:tcPr>
            <w:tcW w:w="664" w:type="pct"/>
            <w:shd w:val="clear" w:color="auto" w:fill="auto"/>
          </w:tcPr>
          <w:p w14:paraId="52E56040" w14:textId="77777777" w:rsidR="00DA5400" w:rsidRPr="00EB3DF9" w:rsidRDefault="00DA540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EB3DF9">
              <w:rPr>
                <w:rFonts w:asciiTheme="majorBidi" w:hAnsiTheme="majorBidi" w:cstheme="majorBidi"/>
              </w:rPr>
              <w:t>6,980</w:t>
            </w:r>
          </w:p>
        </w:tc>
        <w:tc>
          <w:tcPr>
            <w:tcW w:w="664" w:type="pct"/>
            <w:shd w:val="clear" w:color="auto" w:fill="auto"/>
          </w:tcPr>
          <w:p w14:paraId="44AA5C2E" w14:textId="146BF205" w:rsidR="00DA5400" w:rsidRPr="00EB3DF9" w:rsidRDefault="006D0514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rFonts w:asciiTheme="majorBidi" w:hAnsiTheme="majorBidi" w:cstheme="majorBidi"/>
              </w:rPr>
            </w:pPr>
            <w:r w:rsidRPr="00EB3DF9">
              <w:rPr>
                <w:rFonts w:asciiTheme="majorBidi" w:hAnsiTheme="majorBidi" w:cstheme="majorBidi"/>
              </w:rPr>
              <w:t>4,667</w:t>
            </w:r>
          </w:p>
        </w:tc>
        <w:tc>
          <w:tcPr>
            <w:tcW w:w="665" w:type="pct"/>
            <w:shd w:val="clear" w:color="auto" w:fill="auto"/>
          </w:tcPr>
          <w:p w14:paraId="569F1DE3" w14:textId="77777777" w:rsidR="00DA5400" w:rsidRPr="00EB3DF9" w:rsidRDefault="00DA540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rFonts w:asciiTheme="majorBidi" w:hAnsiTheme="majorBidi" w:cstheme="majorBidi"/>
              </w:rPr>
            </w:pPr>
            <w:r w:rsidRPr="00EB3DF9">
              <w:rPr>
                <w:rFonts w:asciiTheme="majorBidi" w:hAnsiTheme="majorBidi" w:cstheme="majorBidi"/>
              </w:rPr>
              <w:t>4,909</w:t>
            </w:r>
          </w:p>
        </w:tc>
      </w:tr>
      <w:tr w:rsidR="00DA5400" w:rsidRPr="00EB3DF9" w14:paraId="7CBCCB43" w14:textId="77777777" w:rsidTr="00F829DD">
        <w:trPr>
          <w:trHeight w:val="56"/>
        </w:trPr>
        <w:tc>
          <w:tcPr>
            <w:tcW w:w="1771" w:type="pct"/>
            <w:shd w:val="clear" w:color="auto" w:fill="auto"/>
          </w:tcPr>
          <w:p w14:paraId="0EEE2710" w14:textId="77777777" w:rsidR="00DA5400" w:rsidRPr="00EB3DF9" w:rsidRDefault="00DA540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03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</w:tcPr>
          <w:p w14:paraId="615D4616" w14:textId="77777777" w:rsidR="00DA5400" w:rsidRPr="00EB3DF9" w:rsidRDefault="00DA540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9" w:right="-9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4" w:type="pct"/>
            <w:shd w:val="clear" w:color="auto" w:fill="auto"/>
          </w:tcPr>
          <w:p w14:paraId="52569973" w14:textId="2DA03875" w:rsidR="00DA5400" w:rsidRPr="00EB3DF9" w:rsidRDefault="004C31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EB3DF9">
              <w:rPr>
                <w:rFonts w:asciiTheme="majorBidi" w:hAnsiTheme="majorBidi" w:cstheme="majorBidi"/>
                <w:b/>
                <w:bCs/>
              </w:rPr>
              <w:t>9,052</w:t>
            </w:r>
          </w:p>
        </w:tc>
        <w:tc>
          <w:tcPr>
            <w:tcW w:w="664" w:type="pct"/>
            <w:shd w:val="clear" w:color="auto" w:fill="auto"/>
          </w:tcPr>
          <w:p w14:paraId="5F49BA5A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EB3DF9">
              <w:rPr>
                <w:rFonts w:asciiTheme="majorBidi" w:hAnsiTheme="majorBidi" w:cstheme="majorBidi"/>
                <w:b/>
                <w:bCs/>
              </w:rPr>
              <w:t>6,982</w:t>
            </w:r>
          </w:p>
        </w:tc>
        <w:tc>
          <w:tcPr>
            <w:tcW w:w="664" w:type="pct"/>
            <w:shd w:val="clear" w:color="auto" w:fill="auto"/>
          </w:tcPr>
          <w:p w14:paraId="2A7EE5EA" w14:textId="69D29C3B" w:rsidR="00DA5400" w:rsidRPr="00EB3DF9" w:rsidRDefault="006D051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EB3DF9">
              <w:rPr>
                <w:rFonts w:asciiTheme="majorBidi" w:hAnsiTheme="majorBidi" w:cstheme="majorBidi"/>
                <w:b/>
                <w:bCs/>
              </w:rPr>
              <w:t>6,688</w:t>
            </w:r>
          </w:p>
        </w:tc>
        <w:tc>
          <w:tcPr>
            <w:tcW w:w="665" w:type="pct"/>
            <w:shd w:val="clear" w:color="auto" w:fill="auto"/>
          </w:tcPr>
          <w:p w14:paraId="614705F7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EB3DF9">
              <w:rPr>
                <w:rFonts w:asciiTheme="majorBidi" w:hAnsiTheme="majorBidi" w:cstheme="majorBidi"/>
                <w:b/>
                <w:bCs/>
              </w:rPr>
              <w:t>7,129</w:t>
            </w:r>
          </w:p>
        </w:tc>
      </w:tr>
      <w:tr w:rsidR="00DA5400" w:rsidRPr="00EB3DF9" w14:paraId="15C45D36" w14:textId="77777777" w:rsidTr="00F829DD">
        <w:trPr>
          <w:trHeight w:val="56"/>
        </w:trPr>
        <w:tc>
          <w:tcPr>
            <w:tcW w:w="1771" w:type="pct"/>
          </w:tcPr>
          <w:p w14:paraId="71CED72D" w14:textId="77777777" w:rsidR="00DA5400" w:rsidRPr="00EB3DF9" w:rsidRDefault="00DA540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0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D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B3D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72" w:type="pct"/>
            <w:shd w:val="clear" w:color="auto" w:fill="auto"/>
          </w:tcPr>
          <w:p w14:paraId="2721D3B5" w14:textId="77777777" w:rsidR="00DA5400" w:rsidRPr="00EB3DF9" w:rsidRDefault="00DA540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9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4" w:type="pct"/>
          </w:tcPr>
          <w:p w14:paraId="57C3920E" w14:textId="51F27242" w:rsidR="00DA5400" w:rsidRPr="00EB3DF9" w:rsidRDefault="008F4F2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EB3DF9">
              <w:rPr>
                <w:rFonts w:asciiTheme="majorBidi" w:hAnsiTheme="majorBidi"/>
                <w:cs/>
              </w:rPr>
              <w:t>(</w:t>
            </w:r>
            <w:r w:rsidRPr="00EB3DF9">
              <w:rPr>
                <w:rFonts w:asciiTheme="majorBidi" w:hAnsiTheme="majorBidi" w:cstheme="majorBidi"/>
              </w:rPr>
              <w:t>14</w:t>
            </w:r>
            <w:r w:rsidRPr="00EB3DF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664" w:type="pct"/>
          </w:tcPr>
          <w:p w14:paraId="04C711FC" w14:textId="77777777" w:rsidR="00DA5400" w:rsidRPr="00EB3DF9" w:rsidRDefault="00DA540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EB3DF9">
              <w:rPr>
                <w:rFonts w:asciiTheme="majorBidi" w:hAnsiTheme="majorBidi"/>
                <w:cs/>
              </w:rPr>
              <w:t>(</w:t>
            </w:r>
            <w:r w:rsidRPr="00EB3DF9">
              <w:rPr>
                <w:rFonts w:asciiTheme="majorBidi" w:hAnsiTheme="majorBidi" w:cstheme="majorBidi"/>
              </w:rPr>
              <w:t>13</w:t>
            </w:r>
            <w:r w:rsidRPr="00EB3DF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664" w:type="pct"/>
          </w:tcPr>
          <w:p w14:paraId="64099D6D" w14:textId="3894F795" w:rsidR="00DA5400" w:rsidRPr="00EB3DF9" w:rsidRDefault="006D0514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EB3DF9">
              <w:rPr>
                <w:rFonts w:asciiTheme="majorBidi" w:hAnsiTheme="majorBidi"/>
                <w:cs/>
              </w:rPr>
              <w:t>(</w:t>
            </w:r>
            <w:r w:rsidRPr="00EB3DF9">
              <w:rPr>
                <w:rFonts w:asciiTheme="majorBidi" w:hAnsiTheme="majorBidi" w:cstheme="majorBidi"/>
              </w:rPr>
              <w:t>14</w:t>
            </w:r>
            <w:r w:rsidRPr="00EB3DF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665" w:type="pct"/>
          </w:tcPr>
          <w:p w14:paraId="5FE9573B" w14:textId="77777777" w:rsidR="00DA5400" w:rsidRPr="00EB3DF9" w:rsidRDefault="00DA540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EB3DF9">
              <w:rPr>
                <w:rFonts w:asciiTheme="majorBidi" w:hAnsiTheme="majorBidi"/>
                <w:cs/>
              </w:rPr>
              <w:t>(</w:t>
            </w:r>
            <w:r w:rsidRPr="00EB3DF9">
              <w:rPr>
                <w:rFonts w:asciiTheme="majorBidi" w:hAnsiTheme="majorBidi" w:cstheme="majorBidi"/>
              </w:rPr>
              <w:t>13</w:t>
            </w:r>
            <w:r w:rsidRPr="00EB3DF9">
              <w:rPr>
                <w:rFonts w:asciiTheme="majorBidi" w:hAnsiTheme="majorBidi"/>
                <w:cs/>
              </w:rPr>
              <w:t>)</w:t>
            </w:r>
          </w:p>
        </w:tc>
      </w:tr>
      <w:tr w:rsidR="00DA5400" w:rsidRPr="00EB3DF9" w14:paraId="5A0911EA" w14:textId="77777777" w:rsidTr="00F829DD">
        <w:trPr>
          <w:trHeight w:val="56"/>
        </w:trPr>
        <w:tc>
          <w:tcPr>
            <w:tcW w:w="1771" w:type="pct"/>
          </w:tcPr>
          <w:p w14:paraId="29388DE0" w14:textId="77777777" w:rsidR="00DA5400" w:rsidRPr="00EB3DF9" w:rsidRDefault="00DA540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03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2" w:type="pct"/>
            <w:shd w:val="clear" w:color="auto" w:fill="auto"/>
          </w:tcPr>
          <w:p w14:paraId="79A7991F" w14:textId="77777777" w:rsidR="00DA5400" w:rsidRPr="00EB3DF9" w:rsidRDefault="00DA540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9" w:right="-9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4" w:type="pct"/>
          </w:tcPr>
          <w:p w14:paraId="2DAA36CB" w14:textId="3A97D31C" w:rsidR="00DA5400" w:rsidRPr="00EB3DF9" w:rsidRDefault="004C31F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EB3DF9">
              <w:rPr>
                <w:rFonts w:asciiTheme="majorBidi" w:hAnsiTheme="majorBidi" w:cstheme="majorBidi"/>
                <w:b/>
                <w:bCs/>
              </w:rPr>
              <w:t>9,03</w:t>
            </w:r>
            <w:r w:rsidR="00D948CB" w:rsidRPr="00EB3DF9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664" w:type="pct"/>
          </w:tcPr>
          <w:p w14:paraId="7604DF63" w14:textId="77777777" w:rsidR="00DA5400" w:rsidRPr="00EB3DF9" w:rsidRDefault="00DA540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EB3DF9">
              <w:rPr>
                <w:rFonts w:asciiTheme="majorBidi" w:hAnsiTheme="majorBidi" w:cstheme="majorBidi"/>
                <w:b/>
                <w:bCs/>
              </w:rPr>
              <w:t>6,969</w:t>
            </w:r>
          </w:p>
        </w:tc>
        <w:tc>
          <w:tcPr>
            <w:tcW w:w="664" w:type="pct"/>
          </w:tcPr>
          <w:p w14:paraId="33FACA68" w14:textId="126CD976" w:rsidR="00DA5400" w:rsidRPr="00EB3DF9" w:rsidRDefault="006D0514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EB3DF9">
              <w:rPr>
                <w:rFonts w:asciiTheme="majorBidi" w:hAnsiTheme="majorBidi" w:cstheme="majorBidi"/>
                <w:b/>
                <w:bCs/>
              </w:rPr>
              <w:t>6,674</w:t>
            </w:r>
          </w:p>
        </w:tc>
        <w:tc>
          <w:tcPr>
            <w:tcW w:w="665" w:type="pct"/>
          </w:tcPr>
          <w:p w14:paraId="3733D1EC" w14:textId="77777777" w:rsidR="00DA5400" w:rsidRPr="00EB3DF9" w:rsidRDefault="00DA540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EB3DF9">
              <w:rPr>
                <w:rFonts w:asciiTheme="majorBidi" w:hAnsiTheme="majorBidi" w:cstheme="majorBidi"/>
                <w:b/>
                <w:bCs/>
              </w:rPr>
              <w:t>7,116</w:t>
            </w:r>
          </w:p>
        </w:tc>
      </w:tr>
      <w:tr w:rsidR="00DA5400" w:rsidRPr="00EB3DF9" w14:paraId="519F2424" w14:textId="77777777" w:rsidTr="00F829DD">
        <w:trPr>
          <w:trHeight w:val="56"/>
        </w:trPr>
        <w:tc>
          <w:tcPr>
            <w:tcW w:w="2343" w:type="pct"/>
            <w:gridSpan w:val="2"/>
          </w:tcPr>
          <w:p w14:paraId="29012D47" w14:textId="77777777" w:rsidR="00DA5400" w:rsidRPr="00EB3DF9" w:rsidRDefault="00DA540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0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4" w:type="pct"/>
          </w:tcPr>
          <w:p w14:paraId="2D32CC85" w14:textId="77777777" w:rsidR="00DA5400" w:rsidRPr="00EB3DF9" w:rsidRDefault="00DA540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4" w:type="pct"/>
          </w:tcPr>
          <w:p w14:paraId="10DCC7FC" w14:textId="77777777" w:rsidR="00DA5400" w:rsidRPr="00EB3DF9" w:rsidRDefault="00DA540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4" w:type="pct"/>
          </w:tcPr>
          <w:p w14:paraId="00F0D4D5" w14:textId="77777777" w:rsidR="00DA5400" w:rsidRPr="00EB3DF9" w:rsidRDefault="00DA540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3221B164" w14:textId="77777777" w:rsidR="00DA5400" w:rsidRPr="00EB3DF9" w:rsidRDefault="00DA540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A5400" w:rsidRPr="00EB3DF9" w14:paraId="26F6B347" w14:textId="77777777" w:rsidTr="00F829DD">
        <w:trPr>
          <w:trHeight w:val="56"/>
        </w:trPr>
        <w:tc>
          <w:tcPr>
            <w:tcW w:w="2343" w:type="pct"/>
            <w:gridSpan w:val="2"/>
          </w:tcPr>
          <w:p w14:paraId="613A641D" w14:textId="081CB6CC" w:rsidR="00DA5400" w:rsidRPr="00EB3DF9" w:rsidRDefault="00DA540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0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664" w:type="pct"/>
          </w:tcPr>
          <w:p w14:paraId="181F8567" w14:textId="7A89DEF3" w:rsidR="00DA5400" w:rsidRPr="00EB3DF9" w:rsidRDefault="003C2C7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rFonts w:asciiTheme="majorBidi" w:hAnsiTheme="majorBidi" w:cstheme="majorBidi"/>
              </w:rPr>
            </w:pPr>
            <w:r w:rsidRPr="00EB3DF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664" w:type="pct"/>
            <w:shd w:val="clear" w:color="auto" w:fill="auto"/>
          </w:tcPr>
          <w:p w14:paraId="0C4D843B" w14:textId="77777777" w:rsidR="00DA5400" w:rsidRPr="00EB3DF9" w:rsidRDefault="00DA540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rFonts w:asciiTheme="majorBidi" w:hAnsiTheme="majorBidi" w:cstheme="majorBidi"/>
              </w:rPr>
            </w:pPr>
            <w:r w:rsidRPr="00EB3DF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64" w:type="pct"/>
            <w:shd w:val="clear" w:color="auto" w:fill="auto"/>
          </w:tcPr>
          <w:p w14:paraId="14D68DAC" w14:textId="7133A49A" w:rsidR="00DA5400" w:rsidRPr="00EB3DF9" w:rsidRDefault="00102F6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rFonts w:asciiTheme="majorBidi" w:hAnsiTheme="majorBidi" w:cstheme="majorBidi"/>
              </w:rPr>
            </w:pPr>
            <w:r w:rsidRPr="00EB3DF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665" w:type="pct"/>
            <w:shd w:val="clear" w:color="auto" w:fill="auto"/>
          </w:tcPr>
          <w:p w14:paraId="0605C8D8" w14:textId="77777777" w:rsidR="00DA5400" w:rsidRPr="00EB3DF9" w:rsidRDefault="00DA540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rFonts w:asciiTheme="majorBidi" w:hAnsiTheme="majorBidi" w:cstheme="majorBidi"/>
              </w:rPr>
            </w:pPr>
            <w:r w:rsidRPr="00EB3DF9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7076E" w:rsidRPr="00EB3DF9" w14:paraId="473A4D42" w14:textId="77777777" w:rsidTr="00F829DD">
        <w:trPr>
          <w:trHeight w:val="56"/>
        </w:trPr>
        <w:tc>
          <w:tcPr>
            <w:tcW w:w="2343" w:type="pct"/>
            <w:gridSpan w:val="2"/>
          </w:tcPr>
          <w:p w14:paraId="4053249C" w14:textId="77777777" w:rsidR="0047076E" w:rsidRPr="00EB3DF9" w:rsidRDefault="004707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0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4" w:type="pct"/>
          </w:tcPr>
          <w:p w14:paraId="50B04B97" w14:textId="77777777" w:rsidR="0047076E" w:rsidRPr="00EB3DF9" w:rsidRDefault="0047076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664" w:type="pct"/>
            <w:shd w:val="clear" w:color="auto" w:fill="auto"/>
          </w:tcPr>
          <w:p w14:paraId="1650AE4F" w14:textId="77777777" w:rsidR="0047076E" w:rsidRPr="00EB3DF9" w:rsidRDefault="0047076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4" w:type="pct"/>
            <w:shd w:val="clear" w:color="auto" w:fill="auto"/>
          </w:tcPr>
          <w:p w14:paraId="303BC6FF" w14:textId="77777777" w:rsidR="0047076E" w:rsidRPr="00EB3DF9" w:rsidRDefault="0047076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665" w:type="pct"/>
            <w:shd w:val="clear" w:color="auto" w:fill="auto"/>
          </w:tcPr>
          <w:p w14:paraId="004DE441" w14:textId="77777777" w:rsidR="0047076E" w:rsidRPr="00EB3DF9" w:rsidRDefault="0047076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rFonts w:asciiTheme="majorBidi" w:hAnsiTheme="majorBidi" w:cstheme="majorBidi"/>
                <w:cs/>
              </w:rPr>
            </w:pPr>
          </w:p>
        </w:tc>
      </w:tr>
      <w:tr w:rsidR="0047076E" w:rsidRPr="00EB3DF9" w14:paraId="69A553A5" w14:textId="77777777" w:rsidTr="00F829DD">
        <w:tblPrEx>
          <w:tblLook w:val="01E0" w:firstRow="1" w:lastRow="1" w:firstColumn="1" w:lastColumn="1" w:noHBand="0" w:noVBand="0"/>
        </w:tblPrEx>
        <w:tc>
          <w:tcPr>
            <w:tcW w:w="2343" w:type="pct"/>
            <w:gridSpan w:val="2"/>
          </w:tcPr>
          <w:p w14:paraId="4988D48C" w14:textId="76D5A73C" w:rsidR="0047076E" w:rsidRPr="00EB3DF9" w:rsidRDefault="0047076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jc w:val="thaiDistribute"/>
            </w:pPr>
            <w:r w:rsidRPr="00EB3DF9">
              <w:rPr>
                <w:cs/>
              </w:rPr>
              <w:t>การวิเคราะห์อายุของลูกหนี้การค้า มีดังนี้</w:t>
            </w:r>
          </w:p>
        </w:tc>
        <w:tc>
          <w:tcPr>
            <w:tcW w:w="664" w:type="pct"/>
          </w:tcPr>
          <w:p w14:paraId="288A5F84" w14:textId="77777777" w:rsidR="0047076E" w:rsidRPr="00EB3DF9" w:rsidRDefault="004707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5F7F05B2" w14:textId="77777777" w:rsidR="0047076E" w:rsidRPr="00EB3DF9" w:rsidRDefault="004707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270A6717" w14:textId="77777777" w:rsidR="0047076E" w:rsidRPr="00EB3DF9" w:rsidRDefault="004707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214EDDF2" w14:textId="517249E9" w:rsidR="0047076E" w:rsidRPr="00EB3DF9" w:rsidRDefault="004707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076E" w:rsidRPr="00EB3DF9" w14:paraId="77335308" w14:textId="77777777" w:rsidTr="00F829DD">
        <w:tblPrEx>
          <w:tblLook w:val="01E0" w:firstRow="1" w:lastRow="1" w:firstColumn="1" w:lastColumn="1" w:noHBand="0" w:noVBand="0"/>
        </w:tblPrEx>
        <w:tc>
          <w:tcPr>
            <w:tcW w:w="2343" w:type="pct"/>
            <w:gridSpan w:val="2"/>
          </w:tcPr>
          <w:p w14:paraId="7A40AD0D" w14:textId="77777777" w:rsidR="0047076E" w:rsidRPr="00EB3DF9" w:rsidRDefault="0047076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jc w:val="thaiDistribute"/>
              <w:rPr>
                <w:cs/>
              </w:rPr>
            </w:pPr>
          </w:p>
        </w:tc>
        <w:tc>
          <w:tcPr>
            <w:tcW w:w="664" w:type="pct"/>
          </w:tcPr>
          <w:p w14:paraId="6F55F9A9" w14:textId="77777777" w:rsidR="0047076E" w:rsidRPr="00EB3DF9" w:rsidRDefault="004707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5057C1A1" w14:textId="77777777" w:rsidR="0047076E" w:rsidRPr="00EB3DF9" w:rsidRDefault="004707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51AC136E" w14:textId="77777777" w:rsidR="0047076E" w:rsidRPr="00EB3DF9" w:rsidRDefault="004707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1E3BCCFA" w14:textId="5E86AADE" w:rsidR="0047076E" w:rsidRPr="00EB3DF9" w:rsidRDefault="0047076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5F10" w:rsidRPr="00EB3DF9" w14:paraId="6356E398" w14:textId="77777777" w:rsidTr="00F829DD">
        <w:tblPrEx>
          <w:tblLook w:val="01E0" w:firstRow="1" w:lastRow="1" w:firstColumn="1" w:lastColumn="1" w:noHBand="0" w:noVBand="0"/>
        </w:tblPrEx>
        <w:tc>
          <w:tcPr>
            <w:tcW w:w="2343" w:type="pct"/>
            <w:gridSpan w:val="2"/>
          </w:tcPr>
          <w:p w14:paraId="0686CCC4" w14:textId="77777777" w:rsidR="00F85F10" w:rsidRPr="00EB3DF9" w:rsidRDefault="00F85F1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03"/>
              <w:contextualSpacing/>
              <w:rPr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64" w:type="pct"/>
          </w:tcPr>
          <w:p w14:paraId="7C6A3D49" w14:textId="77777777" w:rsidR="00F85F10" w:rsidRPr="00EB3DF9" w:rsidRDefault="00F85F1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right"/>
            </w:pPr>
          </w:p>
        </w:tc>
        <w:tc>
          <w:tcPr>
            <w:tcW w:w="664" w:type="pct"/>
          </w:tcPr>
          <w:p w14:paraId="12BE21AB" w14:textId="77777777" w:rsidR="00F85F10" w:rsidRPr="00EB3DF9" w:rsidRDefault="00F85F1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right"/>
              <w:rPr>
                <w:cs/>
              </w:rPr>
            </w:pPr>
          </w:p>
        </w:tc>
        <w:tc>
          <w:tcPr>
            <w:tcW w:w="664" w:type="pct"/>
          </w:tcPr>
          <w:p w14:paraId="231E523F" w14:textId="77777777" w:rsidR="00F85F10" w:rsidRPr="00EB3DF9" w:rsidRDefault="00F85F1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right"/>
            </w:pPr>
          </w:p>
        </w:tc>
        <w:tc>
          <w:tcPr>
            <w:tcW w:w="665" w:type="pct"/>
          </w:tcPr>
          <w:p w14:paraId="5D460C68" w14:textId="77777777" w:rsidR="00F85F10" w:rsidRPr="00EB3DF9" w:rsidRDefault="00F85F1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right"/>
            </w:pPr>
          </w:p>
        </w:tc>
      </w:tr>
      <w:tr w:rsidR="00DA5400" w:rsidRPr="00EB3DF9" w14:paraId="3C4C2C12" w14:textId="77777777" w:rsidTr="00F829DD">
        <w:tblPrEx>
          <w:tblLook w:val="01E0" w:firstRow="1" w:lastRow="1" w:firstColumn="1" w:lastColumn="1" w:noHBand="0" w:noVBand="0"/>
        </w:tblPrEx>
        <w:tc>
          <w:tcPr>
            <w:tcW w:w="2343" w:type="pct"/>
            <w:gridSpan w:val="2"/>
          </w:tcPr>
          <w:p w14:paraId="17663B0D" w14:textId="77777777" w:rsidR="00DA5400" w:rsidRPr="00EB3DF9" w:rsidRDefault="00DA540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03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64" w:type="pct"/>
          </w:tcPr>
          <w:p w14:paraId="47F42CBA" w14:textId="1ACD8B6F" w:rsidR="00DA5400" w:rsidRPr="00EB3DF9" w:rsidRDefault="003C2C7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  <w:r w:rsidRPr="00EB3DF9">
              <w:t>2</w:t>
            </w:r>
          </w:p>
        </w:tc>
        <w:tc>
          <w:tcPr>
            <w:tcW w:w="664" w:type="pct"/>
          </w:tcPr>
          <w:p w14:paraId="7D64AE96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  <w:r w:rsidRPr="00EB3DF9">
              <w:t>2</w:t>
            </w:r>
          </w:p>
        </w:tc>
        <w:tc>
          <w:tcPr>
            <w:tcW w:w="664" w:type="pct"/>
          </w:tcPr>
          <w:p w14:paraId="1A8ABA96" w14:textId="142BB672" w:rsidR="00DA5400" w:rsidRPr="00EB3DF9" w:rsidRDefault="006D051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  <w:r w:rsidRPr="00EB3DF9">
              <w:t>2,021</w:t>
            </w:r>
          </w:p>
        </w:tc>
        <w:tc>
          <w:tcPr>
            <w:tcW w:w="665" w:type="pct"/>
          </w:tcPr>
          <w:p w14:paraId="5724DD57" w14:textId="77777777" w:rsidR="00DA5400" w:rsidRPr="00EB3DF9" w:rsidRDefault="00DA540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  <w:r w:rsidRPr="00EB3DF9">
              <w:t>2,220</w:t>
            </w:r>
          </w:p>
        </w:tc>
      </w:tr>
      <w:tr w:rsidR="00DA5400" w:rsidRPr="00EB3DF9" w14:paraId="7B37FE58" w14:textId="77777777" w:rsidTr="00F829DD">
        <w:tblPrEx>
          <w:tblLook w:val="01E0" w:firstRow="1" w:lastRow="1" w:firstColumn="1" w:lastColumn="1" w:noHBand="0" w:noVBand="0"/>
        </w:tblPrEx>
        <w:tc>
          <w:tcPr>
            <w:tcW w:w="2343" w:type="pct"/>
            <w:gridSpan w:val="2"/>
          </w:tcPr>
          <w:p w14:paraId="514383BB" w14:textId="77777777" w:rsidR="00DA5400" w:rsidRPr="00EB3DF9" w:rsidRDefault="00DA540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03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64" w:type="pct"/>
          </w:tcPr>
          <w:p w14:paraId="26218AEE" w14:textId="6475A000" w:rsidR="00DA5400" w:rsidRPr="00EB3DF9" w:rsidRDefault="003C2C7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  <w:r w:rsidRPr="00EB3DF9">
              <w:rPr>
                <w:cs/>
              </w:rPr>
              <w:t>-</w:t>
            </w:r>
          </w:p>
        </w:tc>
        <w:tc>
          <w:tcPr>
            <w:tcW w:w="664" w:type="pct"/>
          </w:tcPr>
          <w:p w14:paraId="6FDB98CF" w14:textId="77777777" w:rsidR="00DA5400" w:rsidRPr="00EB3DF9" w:rsidRDefault="00DA540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  <w:r w:rsidRPr="00EB3DF9">
              <w:rPr>
                <w:cs/>
              </w:rPr>
              <w:t>-</w:t>
            </w:r>
          </w:p>
        </w:tc>
        <w:tc>
          <w:tcPr>
            <w:tcW w:w="664" w:type="pct"/>
          </w:tcPr>
          <w:p w14:paraId="568240EC" w14:textId="1832EB9F" w:rsidR="00DA5400" w:rsidRPr="00EB3DF9" w:rsidRDefault="006D0514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cs/>
              </w:rPr>
            </w:pPr>
            <w:r w:rsidRPr="00EB3DF9">
              <w:rPr>
                <w:cs/>
              </w:rPr>
              <w:t>-</w:t>
            </w:r>
          </w:p>
        </w:tc>
        <w:tc>
          <w:tcPr>
            <w:tcW w:w="665" w:type="pct"/>
          </w:tcPr>
          <w:p w14:paraId="5E018429" w14:textId="77777777" w:rsidR="00DA5400" w:rsidRPr="00EB3DF9" w:rsidRDefault="00DA540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cs/>
              </w:rPr>
            </w:pPr>
            <w:r w:rsidRPr="00EB3DF9">
              <w:rPr>
                <w:cs/>
              </w:rPr>
              <w:t>-</w:t>
            </w:r>
          </w:p>
        </w:tc>
      </w:tr>
      <w:tr w:rsidR="00DA5400" w:rsidRPr="00EB3DF9" w14:paraId="215FABEB" w14:textId="77777777" w:rsidTr="00F829DD">
        <w:tblPrEx>
          <w:tblLook w:val="01E0" w:firstRow="1" w:lastRow="1" w:firstColumn="1" w:lastColumn="1" w:noHBand="0" w:noVBand="0"/>
        </w:tblPrEx>
        <w:trPr>
          <w:trHeight w:val="69"/>
        </w:trPr>
        <w:tc>
          <w:tcPr>
            <w:tcW w:w="2343" w:type="pct"/>
            <w:gridSpan w:val="2"/>
          </w:tcPr>
          <w:p w14:paraId="2E2573ED" w14:textId="77777777" w:rsidR="00DA5400" w:rsidRPr="00EB3DF9" w:rsidRDefault="00DA5400" w:rsidP="00EB3DF9">
            <w:pPr>
              <w:spacing w:line="380" w:lineRule="exact"/>
              <w:contextualSpacing/>
              <w:rPr>
                <w:b/>
                <w:bCs/>
              </w:rPr>
            </w:pPr>
            <w:r w:rsidRPr="00EB3DF9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664" w:type="pct"/>
          </w:tcPr>
          <w:p w14:paraId="6DDD0B9C" w14:textId="4D3E3986" w:rsidR="00DA5400" w:rsidRPr="00EB3DF9" w:rsidRDefault="003C2C7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b/>
                <w:bCs/>
              </w:rPr>
            </w:pPr>
            <w:r w:rsidRPr="00EB3DF9">
              <w:rPr>
                <w:b/>
                <w:bCs/>
              </w:rPr>
              <w:t>2</w:t>
            </w:r>
          </w:p>
        </w:tc>
        <w:tc>
          <w:tcPr>
            <w:tcW w:w="664" w:type="pct"/>
          </w:tcPr>
          <w:p w14:paraId="54134892" w14:textId="77777777" w:rsidR="00DA5400" w:rsidRPr="00EB3DF9" w:rsidRDefault="00DA540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b/>
                <w:bCs/>
              </w:rPr>
            </w:pPr>
            <w:r w:rsidRPr="00EB3DF9">
              <w:rPr>
                <w:b/>
                <w:bCs/>
              </w:rPr>
              <w:t>2</w:t>
            </w:r>
          </w:p>
        </w:tc>
        <w:tc>
          <w:tcPr>
            <w:tcW w:w="664" w:type="pct"/>
          </w:tcPr>
          <w:p w14:paraId="02D3EE45" w14:textId="02C2FD1D" w:rsidR="00DA5400" w:rsidRPr="00EB3DF9" w:rsidRDefault="006D0514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b/>
                <w:bCs/>
              </w:rPr>
            </w:pPr>
            <w:r w:rsidRPr="00EB3DF9">
              <w:rPr>
                <w:b/>
                <w:bCs/>
              </w:rPr>
              <w:t>2,021</w:t>
            </w:r>
          </w:p>
        </w:tc>
        <w:tc>
          <w:tcPr>
            <w:tcW w:w="665" w:type="pct"/>
          </w:tcPr>
          <w:p w14:paraId="17688FC1" w14:textId="77777777" w:rsidR="00DA5400" w:rsidRPr="00EB3DF9" w:rsidRDefault="00DA540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b/>
                <w:bCs/>
              </w:rPr>
            </w:pPr>
            <w:r w:rsidRPr="00EB3DF9">
              <w:rPr>
                <w:b/>
                <w:bCs/>
              </w:rPr>
              <w:t>2,220</w:t>
            </w:r>
          </w:p>
        </w:tc>
      </w:tr>
      <w:tr w:rsidR="00F829DD" w:rsidRPr="00EB3DF9" w14:paraId="3127589A" w14:textId="77777777" w:rsidTr="00F829DD">
        <w:tc>
          <w:tcPr>
            <w:tcW w:w="2343" w:type="pct"/>
            <w:gridSpan w:val="2"/>
          </w:tcPr>
          <w:p w14:paraId="641905F8" w14:textId="77777777" w:rsidR="00F829DD" w:rsidRPr="00EB3DF9" w:rsidRDefault="00F829D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03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8" w:type="pct"/>
            <w:gridSpan w:val="2"/>
          </w:tcPr>
          <w:p w14:paraId="38AA1261" w14:textId="2FCB6CE2" w:rsidR="00F829DD" w:rsidRPr="00EB3DF9" w:rsidRDefault="00F829D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0"/>
              <w:contextualSpacing/>
              <w:jc w:val="center"/>
            </w:pPr>
            <w:r w:rsidRPr="00EB3D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9" w:type="pct"/>
            <w:gridSpan w:val="2"/>
          </w:tcPr>
          <w:p w14:paraId="7DC95DFB" w14:textId="6102B7EF" w:rsidR="00F829DD" w:rsidRPr="00EB3DF9" w:rsidRDefault="00F829D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0"/>
              <w:contextualSpacing/>
              <w:jc w:val="center"/>
            </w:pPr>
            <w:r w:rsidRPr="00EB3D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29DD" w:rsidRPr="00EB3DF9" w14:paraId="430AE463" w14:textId="77777777" w:rsidTr="00F829DD">
        <w:tc>
          <w:tcPr>
            <w:tcW w:w="2343" w:type="pct"/>
            <w:gridSpan w:val="2"/>
          </w:tcPr>
          <w:p w14:paraId="00091ACB" w14:textId="77777777" w:rsidR="00F829DD" w:rsidRPr="00EB3DF9" w:rsidRDefault="00F829D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03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4" w:type="pct"/>
          </w:tcPr>
          <w:p w14:paraId="7855847B" w14:textId="7E50C411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  <w:r w:rsidRPr="00EB3DF9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664" w:type="pct"/>
          </w:tcPr>
          <w:p w14:paraId="03C85F5F" w14:textId="7B7EC060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  <w:r w:rsidRPr="00EB3DF9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664" w:type="pct"/>
          </w:tcPr>
          <w:p w14:paraId="38FF6401" w14:textId="48A71AFC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  <w:r w:rsidRPr="00EB3DF9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665" w:type="pct"/>
          </w:tcPr>
          <w:p w14:paraId="38AC3F73" w14:textId="4DC315FB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  <w:r w:rsidRPr="00EB3DF9">
              <w:rPr>
                <w:rFonts w:asciiTheme="majorBidi" w:hAnsiTheme="majorBidi" w:cstheme="majorBidi"/>
              </w:rPr>
              <w:t>2561</w:t>
            </w:r>
          </w:p>
        </w:tc>
      </w:tr>
      <w:tr w:rsidR="00F829DD" w:rsidRPr="00EB3DF9" w14:paraId="0A0A47BC" w14:textId="77777777" w:rsidTr="00F829DD">
        <w:tc>
          <w:tcPr>
            <w:tcW w:w="2343" w:type="pct"/>
            <w:gridSpan w:val="2"/>
          </w:tcPr>
          <w:p w14:paraId="71523FBC" w14:textId="77777777" w:rsidR="00F829DD" w:rsidRPr="00EB3DF9" w:rsidRDefault="00F829D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03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7" w:type="pct"/>
            <w:gridSpan w:val="4"/>
          </w:tcPr>
          <w:p w14:paraId="087BA234" w14:textId="38691EFC" w:rsidR="00F829DD" w:rsidRPr="00EB3DF9" w:rsidRDefault="00F829D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contextualSpacing/>
              <w:jc w:val="center"/>
            </w:pPr>
            <w:r w:rsidRPr="00EB3D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829DD" w:rsidRPr="00EB3DF9" w14:paraId="220649F1" w14:textId="77777777" w:rsidTr="00F829DD">
        <w:tc>
          <w:tcPr>
            <w:tcW w:w="2343" w:type="pct"/>
            <w:gridSpan w:val="2"/>
          </w:tcPr>
          <w:p w14:paraId="515A3AF5" w14:textId="77777777" w:rsidR="00F829DD" w:rsidRPr="00EB3DF9" w:rsidRDefault="00F829D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03"/>
              <w:contextualSpacing/>
              <w:rPr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664" w:type="pct"/>
          </w:tcPr>
          <w:p w14:paraId="0D94AA57" w14:textId="77777777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</w:p>
        </w:tc>
        <w:tc>
          <w:tcPr>
            <w:tcW w:w="664" w:type="pct"/>
          </w:tcPr>
          <w:p w14:paraId="1B577D36" w14:textId="77777777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</w:p>
        </w:tc>
        <w:tc>
          <w:tcPr>
            <w:tcW w:w="664" w:type="pct"/>
          </w:tcPr>
          <w:p w14:paraId="066B3D8A" w14:textId="77777777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</w:p>
        </w:tc>
        <w:tc>
          <w:tcPr>
            <w:tcW w:w="665" w:type="pct"/>
          </w:tcPr>
          <w:p w14:paraId="5B247E18" w14:textId="77777777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</w:p>
        </w:tc>
      </w:tr>
      <w:tr w:rsidR="00F829DD" w:rsidRPr="00EB3DF9" w14:paraId="6D7BE20B" w14:textId="77777777" w:rsidTr="00F829DD">
        <w:tc>
          <w:tcPr>
            <w:tcW w:w="2343" w:type="pct"/>
            <w:gridSpan w:val="2"/>
          </w:tcPr>
          <w:p w14:paraId="664F799E" w14:textId="77777777" w:rsidR="00F829DD" w:rsidRPr="00EB3DF9" w:rsidRDefault="00F829D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03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64" w:type="pct"/>
            <w:vAlign w:val="center"/>
          </w:tcPr>
          <w:p w14:paraId="11F97ECA" w14:textId="6931D9AE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  <w:r w:rsidRPr="00EB3DF9">
              <w:t>8,676</w:t>
            </w:r>
          </w:p>
        </w:tc>
        <w:tc>
          <w:tcPr>
            <w:tcW w:w="664" w:type="pct"/>
            <w:vAlign w:val="center"/>
          </w:tcPr>
          <w:p w14:paraId="2B81BD70" w14:textId="77777777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  <w:r w:rsidRPr="00EB3DF9">
              <w:t>6,256</w:t>
            </w:r>
          </w:p>
        </w:tc>
        <w:tc>
          <w:tcPr>
            <w:tcW w:w="664" w:type="pct"/>
          </w:tcPr>
          <w:p w14:paraId="2B4D320D" w14:textId="335192E5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cs/>
              </w:rPr>
            </w:pPr>
            <w:r w:rsidRPr="00EB3DF9">
              <w:t>4,399</w:t>
            </w:r>
          </w:p>
        </w:tc>
        <w:tc>
          <w:tcPr>
            <w:tcW w:w="665" w:type="pct"/>
          </w:tcPr>
          <w:p w14:paraId="4B85F7AF" w14:textId="77777777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  <w:r w:rsidRPr="00EB3DF9">
              <w:t>4,654</w:t>
            </w:r>
          </w:p>
        </w:tc>
      </w:tr>
      <w:tr w:rsidR="00F829DD" w:rsidRPr="00EB3DF9" w14:paraId="20EEF911" w14:textId="77777777" w:rsidTr="00F829DD">
        <w:tc>
          <w:tcPr>
            <w:tcW w:w="2343" w:type="pct"/>
            <w:gridSpan w:val="2"/>
          </w:tcPr>
          <w:p w14:paraId="449BA84C" w14:textId="77777777" w:rsidR="00F829DD" w:rsidRPr="00EB3DF9" w:rsidRDefault="00F829D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03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เกินกำหนดชำระ :</w:t>
            </w:r>
          </w:p>
        </w:tc>
        <w:tc>
          <w:tcPr>
            <w:tcW w:w="664" w:type="pct"/>
            <w:vAlign w:val="center"/>
          </w:tcPr>
          <w:p w14:paraId="22943F75" w14:textId="77777777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</w:p>
        </w:tc>
        <w:tc>
          <w:tcPr>
            <w:tcW w:w="664" w:type="pct"/>
            <w:vAlign w:val="center"/>
          </w:tcPr>
          <w:p w14:paraId="2C5328CC" w14:textId="77777777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</w:p>
        </w:tc>
        <w:tc>
          <w:tcPr>
            <w:tcW w:w="664" w:type="pct"/>
          </w:tcPr>
          <w:p w14:paraId="0D50E3EB" w14:textId="77777777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</w:p>
        </w:tc>
        <w:tc>
          <w:tcPr>
            <w:tcW w:w="665" w:type="pct"/>
          </w:tcPr>
          <w:p w14:paraId="73445E9F" w14:textId="77777777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</w:p>
        </w:tc>
      </w:tr>
      <w:tr w:rsidR="00F829DD" w:rsidRPr="00EB3DF9" w14:paraId="4302626B" w14:textId="77777777" w:rsidTr="00F829DD">
        <w:tc>
          <w:tcPr>
            <w:tcW w:w="2343" w:type="pct"/>
            <w:gridSpan w:val="2"/>
          </w:tcPr>
          <w:p w14:paraId="0AD5CC08" w14:textId="77777777" w:rsidR="00F829DD" w:rsidRPr="00EB3DF9" w:rsidRDefault="00F829D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03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EB3DF9">
              <w:rPr>
                <w:rFonts w:ascii="Angsana New" w:hAnsi="Angsana New"/>
                <w:sz w:val="30"/>
                <w:szCs w:val="30"/>
              </w:rPr>
              <w:t>3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4" w:type="pct"/>
            <w:vAlign w:val="center"/>
          </w:tcPr>
          <w:p w14:paraId="470113FD" w14:textId="72374D66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  <w:r w:rsidRPr="00EB3DF9">
              <w:t>296</w:t>
            </w:r>
          </w:p>
        </w:tc>
        <w:tc>
          <w:tcPr>
            <w:tcW w:w="664" w:type="pct"/>
            <w:vAlign w:val="center"/>
          </w:tcPr>
          <w:p w14:paraId="0F68BCE3" w14:textId="77777777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  <w:r w:rsidRPr="00EB3DF9">
              <w:rPr>
                <w:rFonts w:hint="cs"/>
                <w:cs/>
              </w:rPr>
              <w:t>678</w:t>
            </w:r>
          </w:p>
        </w:tc>
        <w:tc>
          <w:tcPr>
            <w:tcW w:w="664" w:type="pct"/>
          </w:tcPr>
          <w:p w14:paraId="4022FA20" w14:textId="20454AA2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  <w:r w:rsidRPr="00EB3DF9">
              <w:t>223</w:t>
            </w:r>
          </w:p>
        </w:tc>
        <w:tc>
          <w:tcPr>
            <w:tcW w:w="665" w:type="pct"/>
          </w:tcPr>
          <w:p w14:paraId="18E2772B" w14:textId="77777777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  <w:r w:rsidRPr="00EB3DF9">
              <w:t>229</w:t>
            </w:r>
          </w:p>
        </w:tc>
      </w:tr>
      <w:tr w:rsidR="00F829DD" w:rsidRPr="00EB3DF9" w14:paraId="65A2FF8C" w14:textId="77777777" w:rsidTr="00F829DD">
        <w:tc>
          <w:tcPr>
            <w:tcW w:w="2343" w:type="pct"/>
            <w:gridSpan w:val="2"/>
          </w:tcPr>
          <w:p w14:paraId="4D868CBF" w14:textId="77777777" w:rsidR="00F829DD" w:rsidRPr="00EB3DF9" w:rsidRDefault="00F829D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03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EB3DF9">
              <w:rPr>
                <w:rFonts w:ascii="Angsana New" w:hAnsi="Angsana New"/>
                <w:sz w:val="30"/>
                <w:szCs w:val="30"/>
              </w:rPr>
              <w:t>3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EB3DF9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4" w:type="pct"/>
            <w:vAlign w:val="center"/>
          </w:tcPr>
          <w:p w14:paraId="3DD2481D" w14:textId="7BAECD96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  <w:r w:rsidRPr="00EB3DF9">
              <w:t>23</w:t>
            </w:r>
          </w:p>
        </w:tc>
        <w:tc>
          <w:tcPr>
            <w:tcW w:w="664" w:type="pct"/>
            <w:vAlign w:val="center"/>
          </w:tcPr>
          <w:p w14:paraId="47255A60" w14:textId="77777777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  <w:r w:rsidRPr="00EB3DF9">
              <w:rPr>
                <w:rFonts w:hint="cs"/>
                <w:cs/>
              </w:rPr>
              <w:t>11</w:t>
            </w:r>
          </w:p>
        </w:tc>
        <w:tc>
          <w:tcPr>
            <w:tcW w:w="664" w:type="pct"/>
          </w:tcPr>
          <w:p w14:paraId="7F08E68B" w14:textId="786FCBB9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  <w:r w:rsidRPr="00EB3DF9">
              <w:t>20</w:t>
            </w:r>
          </w:p>
        </w:tc>
        <w:tc>
          <w:tcPr>
            <w:tcW w:w="665" w:type="pct"/>
          </w:tcPr>
          <w:p w14:paraId="13816240" w14:textId="77777777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  <w:r w:rsidRPr="00EB3DF9">
              <w:t>3</w:t>
            </w:r>
          </w:p>
        </w:tc>
      </w:tr>
      <w:tr w:rsidR="00F829DD" w:rsidRPr="00EB3DF9" w14:paraId="1E3C1594" w14:textId="77777777" w:rsidTr="00F829DD">
        <w:tc>
          <w:tcPr>
            <w:tcW w:w="2343" w:type="pct"/>
            <w:gridSpan w:val="2"/>
          </w:tcPr>
          <w:p w14:paraId="393296F2" w14:textId="77777777" w:rsidR="00F829DD" w:rsidRPr="00EB3DF9" w:rsidRDefault="00F829D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03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  6 - </w:t>
            </w:r>
            <w:r w:rsidRPr="00EB3DF9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4" w:type="pct"/>
            <w:vAlign w:val="center"/>
          </w:tcPr>
          <w:p w14:paraId="64D589C5" w14:textId="0277777C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  <w:r w:rsidRPr="00EB3DF9">
              <w:t>23</w:t>
            </w:r>
          </w:p>
        </w:tc>
        <w:tc>
          <w:tcPr>
            <w:tcW w:w="664" w:type="pct"/>
            <w:vAlign w:val="center"/>
          </w:tcPr>
          <w:p w14:paraId="6F132BD2" w14:textId="77777777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  <w:r w:rsidRPr="00EB3DF9">
              <w:t>1</w:t>
            </w:r>
            <w:r w:rsidRPr="00EB3DF9">
              <w:rPr>
                <w:rFonts w:hint="cs"/>
                <w:cs/>
              </w:rPr>
              <w:t>5</w:t>
            </w:r>
          </w:p>
        </w:tc>
        <w:tc>
          <w:tcPr>
            <w:tcW w:w="664" w:type="pct"/>
          </w:tcPr>
          <w:p w14:paraId="4D850EA6" w14:textId="783E9E1D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  <w:r w:rsidRPr="00EB3DF9">
              <w:t>7</w:t>
            </w:r>
          </w:p>
        </w:tc>
        <w:tc>
          <w:tcPr>
            <w:tcW w:w="665" w:type="pct"/>
          </w:tcPr>
          <w:p w14:paraId="048FDDC9" w14:textId="77777777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  <w:r w:rsidRPr="00EB3DF9">
              <w:t>8</w:t>
            </w:r>
          </w:p>
        </w:tc>
      </w:tr>
      <w:tr w:rsidR="00F829DD" w:rsidRPr="00EB3DF9" w14:paraId="361077C0" w14:textId="77777777" w:rsidTr="00F829DD">
        <w:tc>
          <w:tcPr>
            <w:tcW w:w="2343" w:type="pct"/>
            <w:gridSpan w:val="2"/>
          </w:tcPr>
          <w:p w14:paraId="02149308" w14:textId="77777777" w:rsidR="00F829DD" w:rsidRPr="00EB3DF9" w:rsidRDefault="00F829D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03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EB3DF9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4" w:type="pct"/>
            <w:vAlign w:val="center"/>
          </w:tcPr>
          <w:p w14:paraId="6A593939" w14:textId="5EB6FC56" w:rsidR="00F829DD" w:rsidRPr="00EB3DF9" w:rsidRDefault="00F829DD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  <w:r w:rsidRPr="00EB3DF9">
              <w:t>32</w:t>
            </w:r>
          </w:p>
        </w:tc>
        <w:tc>
          <w:tcPr>
            <w:tcW w:w="664" w:type="pct"/>
            <w:vAlign w:val="center"/>
          </w:tcPr>
          <w:p w14:paraId="7BF53D10" w14:textId="77777777" w:rsidR="00F829DD" w:rsidRPr="00EB3DF9" w:rsidRDefault="00F829DD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  <w:r w:rsidRPr="00EB3DF9">
              <w:t>20</w:t>
            </w:r>
          </w:p>
        </w:tc>
        <w:tc>
          <w:tcPr>
            <w:tcW w:w="664" w:type="pct"/>
          </w:tcPr>
          <w:p w14:paraId="0A347B3D" w14:textId="0321AFA9" w:rsidR="00F829DD" w:rsidRPr="00EB3DF9" w:rsidRDefault="00F829DD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  <w:r w:rsidRPr="00EB3DF9">
              <w:t>18</w:t>
            </w:r>
          </w:p>
        </w:tc>
        <w:tc>
          <w:tcPr>
            <w:tcW w:w="665" w:type="pct"/>
          </w:tcPr>
          <w:p w14:paraId="1A688058" w14:textId="77777777" w:rsidR="00F829DD" w:rsidRPr="00EB3DF9" w:rsidRDefault="00F829DD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</w:pPr>
            <w:r w:rsidRPr="00EB3DF9">
              <w:t>15</w:t>
            </w:r>
          </w:p>
        </w:tc>
      </w:tr>
      <w:tr w:rsidR="00F829DD" w:rsidRPr="00EB3DF9" w14:paraId="117087FB" w14:textId="77777777" w:rsidTr="00F829DD">
        <w:tc>
          <w:tcPr>
            <w:tcW w:w="2343" w:type="pct"/>
            <w:gridSpan w:val="2"/>
          </w:tcPr>
          <w:p w14:paraId="30CEDB0A" w14:textId="77777777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contextualSpacing/>
              <w:jc w:val="thaiDistribute"/>
              <w:rPr>
                <w:b/>
                <w:bCs/>
              </w:rPr>
            </w:pPr>
          </w:p>
        </w:tc>
        <w:tc>
          <w:tcPr>
            <w:tcW w:w="664" w:type="pct"/>
            <w:vAlign w:val="center"/>
          </w:tcPr>
          <w:p w14:paraId="0AB5E3C1" w14:textId="06B105DB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b/>
                <w:bCs/>
              </w:rPr>
            </w:pPr>
            <w:r w:rsidRPr="00EB3DF9">
              <w:rPr>
                <w:b/>
                <w:bCs/>
              </w:rPr>
              <w:t>9,050</w:t>
            </w:r>
          </w:p>
        </w:tc>
        <w:tc>
          <w:tcPr>
            <w:tcW w:w="664" w:type="pct"/>
            <w:vAlign w:val="center"/>
          </w:tcPr>
          <w:p w14:paraId="7EEF23C6" w14:textId="77777777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b/>
                <w:bCs/>
              </w:rPr>
            </w:pPr>
            <w:r w:rsidRPr="00EB3DF9">
              <w:rPr>
                <w:b/>
                <w:bCs/>
              </w:rPr>
              <w:t>6,980</w:t>
            </w:r>
          </w:p>
        </w:tc>
        <w:tc>
          <w:tcPr>
            <w:tcW w:w="664" w:type="pct"/>
          </w:tcPr>
          <w:p w14:paraId="373C59C4" w14:textId="04EE1EEC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b/>
                <w:bCs/>
              </w:rPr>
            </w:pPr>
            <w:r w:rsidRPr="00EB3DF9">
              <w:rPr>
                <w:b/>
                <w:bCs/>
              </w:rPr>
              <w:t>4,667</w:t>
            </w:r>
          </w:p>
        </w:tc>
        <w:tc>
          <w:tcPr>
            <w:tcW w:w="665" w:type="pct"/>
          </w:tcPr>
          <w:p w14:paraId="214C9157" w14:textId="77777777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b/>
                <w:bCs/>
              </w:rPr>
            </w:pPr>
            <w:r w:rsidRPr="00EB3DF9">
              <w:rPr>
                <w:b/>
                <w:bCs/>
              </w:rPr>
              <w:t>4,909</w:t>
            </w:r>
          </w:p>
        </w:tc>
      </w:tr>
      <w:tr w:rsidR="00F829DD" w:rsidRPr="00EB3DF9" w14:paraId="52855BD1" w14:textId="77777777" w:rsidTr="00F829DD">
        <w:tc>
          <w:tcPr>
            <w:tcW w:w="2343" w:type="pct"/>
            <w:gridSpan w:val="2"/>
          </w:tcPr>
          <w:p w14:paraId="251D65B4" w14:textId="77777777" w:rsidR="00F829DD" w:rsidRPr="00EB3DF9" w:rsidRDefault="00F829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contextualSpacing/>
              <w:jc w:val="thaiDistribute"/>
            </w:pPr>
            <w:r w:rsidRPr="00EB3DF9">
              <w:rPr>
                <w:i/>
                <w:iCs/>
                <w:cs/>
              </w:rPr>
              <w:t>หัก</w:t>
            </w:r>
            <w:r w:rsidRPr="00EB3DF9">
              <w:rPr>
                <w:cs/>
              </w:rPr>
              <w:t xml:space="preserve"> ค่าเผื่อหนี้สงสัยจะสูญ</w:t>
            </w:r>
          </w:p>
        </w:tc>
        <w:tc>
          <w:tcPr>
            <w:tcW w:w="664" w:type="pct"/>
            <w:vAlign w:val="center"/>
          </w:tcPr>
          <w:p w14:paraId="73D362BC" w14:textId="56231F9E" w:rsidR="00F829DD" w:rsidRPr="00EB3DF9" w:rsidRDefault="00F829DD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cs/>
              </w:rPr>
            </w:pPr>
            <w:r w:rsidRPr="00EB3DF9">
              <w:rPr>
                <w:cs/>
              </w:rPr>
              <w:t>(</w:t>
            </w:r>
            <w:r w:rsidRPr="00EB3DF9">
              <w:t>14</w:t>
            </w:r>
            <w:r w:rsidRPr="00EB3DF9">
              <w:rPr>
                <w:cs/>
              </w:rPr>
              <w:t>)</w:t>
            </w:r>
          </w:p>
        </w:tc>
        <w:tc>
          <w:tcPr>
            <w:tcW w:w="664" w:type="pct"/>
            <w:vAlign w:val="center"/>
          </w:tcPr>
          <w:p w14:paraId="0F7FB6EB" w14:textId="77777777" w:rsidR="00F829DD" w:rsidRPr="00EB3DF9" w:rsidRDefault="00F829DD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cs/>
              </w:rPr>
            </w:pPr>
            <w:r w:rsidRPr="00EB3DF9">
              <w:rPr>
                <w:cs/>
              </w:rPr>
              <w:t>(</w:t>
            </w:r>
            <w:r w:rsidRPr="00EB3DF9">
              <w:t>13</w:t>
            </w:r>
            <w:r w:rsidRPr="00EB3DF9">
              <w:rPr>
                <w:cs/>
              </w:rPr>
              <w:t>)</w:t>
            </w:r>
          </w:p>
        </w:tc>
        <w:tc>
          <w:tcPr>
            <w:tcW w:w="664" w:type="pct"/>
          </w:tcPr>
          <w:p w14:paraId="31990926" w14:textId="7C27AEB8" w:rsidR="00F829DD" w:rsidRPr="00EB3DF9" w:rsidRDefault="00F829DD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cs/>
              </w:rPr>
            </w:pPr>
            <w:r w:rsidRPr="00EB3DF9">
              <w:rPr>
                <w:cs/>
              </w:rPr>
              <w:t>(</w:t>
            </w:r>
            <w:r w:rsidRPr="00EB3DF9">
              <w:t>14</w:t>
            </w:r>
            <w:r w:rsidRPr="00EB3DF9">
              <w:rPr>
                <w:cs/>
              </w:rPr>
              <w:t>)</w:t>
            </w:r>
          </w:p>
        </w:tc>
        <w:tc>
          <w:tcPr>
            <w:tcW w:w="665" w:type="pct"/>
          </w:tcPr>
          <w:p w14:paraId="5700BDFC" w14:textId="77777777" w:rsidR="00F829DD" w:rsidRPr="00EB3DF9" w:rsidRDefault="00F829DD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cs/>
              </w:rPr>
            </w:pPr>
            <w:r w:rsidRPr="00EB3DF9">
              <w:rPr>
                <w:cs/>
              </w:rPr>
              <w:t>(</w:t>
            </w:r>
            <w:r w:rsidRPr="00EB3DF9">
              <w:t>13</w:t>
            </w:r>
            <w:r w:rsidRPr="00EB3DF9">
              <w:rPr>
                <w:cs/>
              </w:rPr>
              <w:t>)</w:t>
            </w:r>
          </w:p>
        </w:tc>
      </w:tr>
      <w:tr w:rsidR="00F829DD" w:rsidRPr="00EB3DF9" w14:paraId="7AA50416" w14:textId="77777777" w:rsidTr="00F829DD">
        <w:tc>
          <w:tcPr>
            <w:tcW w:w="2343" w:type="pct"/>
            <w:gridSpan w:val="2"/>
          </w:tcPr>
          <w:p w14:paraId="612030A6" w14:textId="77777777" w:rsidR="00F829DD" w:rsidRPr="00EB3DF9" w:rsidRDefault="00F829D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03"/>
              <w:contextualSpacing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4" w:type="pct"/>
            <w:vAlign w:val="center"/>
          </w:tcPr>
          <w:p w14:paraId="2AF73456" w14:textId="78FB6F02" w:rsidR="00F829DD" w:rsidRPr="00EB3DF9" w:rsidRDefault="00F829DD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b/>
                <w:bCs/>
              </w:rPr>
            </w:pPr>
            <w:r w:rsidRPr="00EB3DF9">
              <w:rPr>
                <w:b/>
                <w:bCs/>
              </w:rPr>
              <w:t>9,036</w:t>
            </w:r>
          </w:p>
        </w:tc>
        <w:tc>
          <w:tcPr>
            <w:tcW w:w="664" w:type="pct"/>
            <w:vAlign w:val="center"/>
          </w:tcPr>
          <w:p w14:paraId="689F8D86" w14:textId="77777777" w:rsidR="00F829DD" w:rsidRPr="00EB3DF9" w:rsidRDefault="00F829DD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b/>
                <w:bCs/>
              </w:rPr>
            </w:pPr>
            <w:r w:rsidRPr="00EB3DF9">
              <w:rPr>
                <w:b/>
                <w:bCs/>
              </w:rPr>
              <w:t>6,967</w:t>
            </w:r>
          </w:p>
        </w:tc>
        <w:tc>
          <w:tcPr>
            <w:tcW w:w="664" w:type="pct"/>
          </w:tcPr>
          <w:p w14:paraId="4C05360E" w14:textId="2B01E9AD" w:rsidR="00F829DD" w:rsidRPr="00EB3DF9" w:rsidRDefault="00F829DD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b/>
                <w:bCs/>
              </w:rPr>
            </w:pPr>
            <w:r w:rsidRPr="00EB3DF9">
              <w:rPr>
                <w:b/>
                <w:bCs/>
              </w:rPr>
              <w:t>4,653</w:t>
            </w:r>
          </w:p>
        </w:tc>
        <w:tc>
          <w:tcPr>
            <w:tcW w:w="665" w:type="pct"/>
          </w:tcPr>
          <w:p w14:paraId="7EF791E5" w14:textId="77777777" w:rsidR="00F829DD" w:rsidRPr="00EB3DF9" w:rsidRDefault="00F829DD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b/>
                <w:bCs/>
              </w:rPr>
            </w:pPr>
            <w:r w:rsidRPr="00EB3DF9">
              <w:rPr>
                <w:b/>
                <w:bCs/>
              </w:rPr>
              <w:t>4,896</w:t>
            </w:r>
          </w:p>
        </w:tc>
      </w:tr>
      <w:tr w:rsidR="00F829DD" w:rsidRPr="00EB3DF9" w14:paraId="10DAC9C7" w14:textId="77777777" w:rsidTr="00F829DD">
        <w:tc>
          <w:tcPr>
            <w:tcW w:w="2343" w:type="pct"/>
            <w:gridSpan w:val="2"/>
          </w:tcPr>
          <w:p w14:paraId="279AB09C" w14:textId="77777777" w:rsidR="00F829DD" w:rsidRPr="00EB3DF9" w:rsidRDefault="00F829D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03"/>
              <w:contextualSpacing/>
              <w:rPr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4" w:type="pct"/>
            <w:vAlign w:val="center"/>
          </w:tcPr>
          <w:p w14:paraId="74762ACF" w14:textId="2E9E402E" w:rsidR="00F829DD" w:rsidRPr="00EB3DF9" w:rsidRDefault="00F829DD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9,038</w:t>
            </w:r>
          </w:p>
        </w:tc>
        <w:tc>
          <w:tcPr>
            <w:tcW w:w="664" w:type="pct"/>
            <w:vAlign w:val="center"/>
          </w:tcPr>
          <w:p w14:paraId="745534BE" w14:textId="77777777" w:rsidR="00F829DD" w:rsidRPr="00EB3DF9" w:rsidRDefault="00F829DD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6,969</w:t>
            </w:r>
          </w:p>
        </w:tc>
        <w:tc>
          <w:tcPr>
            <w:tcW w:w="664" w:type="pct"/>
          </w:tcPr>
          <w:p w14:paraId="03D54C72" w14:textId="5AFDC61D" w:rsidR="00F829DD" w:rsidRPr="00EB3DF9" w:rsidRDefault="00F829DD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6,674</w:t>
            </w:r>
          </w:p>
        </w:tc>
        <w:tc>
          <w:tcPr>
            <w:tcW w:w="665" w:type="pct"/>
          </w:tcPr>
          <w:p w14:paraId="28E268CA" w14:textId="77777777" w:rsidR="00F829DD" w:rsidRPr="00EB3DF9" w:rsidRDefault="00F829DD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contextualSpacing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7,116</w:t>
            </w:r>
          </w:p>
        </w:tc>
      </w:tr>
    </w:tbl>
    <w:p w14:paraId="347B9A34" w14:textId="77777777" w:rsidR="009E45D4" w:rsidRPr="00EB3DF9" w:rsidRDefault="009E45D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340" w:lineRule="exact"/>
        <w:ind w:firstLine="539"/>
        <w:contextualSpacing/>
      </w:pPr>
    </w:p>
    <w:p w14:paraId="04D79E9A" w14:textId="77777777" w:rsidR="00D3321F" w:rsidRPr="00EB3DF9" w:rsidRDefault="004762B0" w:rsidP="00EB3DF9">
      <w:pPr>
        <w:pStyle w:val="BodyText2"/>
        <w:tabs>
          <w:tab w:val="decimal" w:pos="540"/>
        </w:tabs>
        <w:spacing w:line="340" w:lineRule="exact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EB3DF9">
        <w:rPr>
          <w:rFonts w:ascii="Angsana New" w:hAnsi="Angsana New"/>
          <w:sz w:val="30"/>
          <w:szCs w:val="30"/>
        </w:rPr>
        <w:t xml:space="preserve">1 </w:t>
      </w:r>
      <w:r w:rsidRPr="00EB3DF9">
        <w:rPr>
          <w:rFonts w:ascii="Angsana New" w:hAnsi="Angsana New"/>
          <w:sz w:val="30"/>
          <w:szCs w:val="30"/>
          <w:cs/>
        </w:rPr>
        <w:t xml:space="preserve">วันถึง </w:t>
      </w:r>
      <w:r w:rsidRPr="00EB3DF9">
        <w:rPr>
          <w:rFonts w:ascii="Angsana New" w:hAnsi="Angsana New"/>
          <w:sz w:val="30"/>
          <w:szCs w:val="30"/>
        </w:rPr>
        <w:t>90</w:t>
      </w:r>
      <w:r w:rsidRPr="00EB3DF9">
        <w:rPr>
          <w:rFonts w:ascii="Angsana New" w:hAnsi="Angsana New"/>
          <w:sz w:val="30"/>
          <w:szCs w:val="30"/>
          <w:cs/>
        </w:rPr>
        <w:t xml:space="preserve"> วัน</w:t>
      </w:r>
    </w:p>
    <w:p w14:paraId="5EEC2806" w14:textId="77777777" w:rsidR="00870CCC" w:rsidRPr="00EB3DF9" w:rsidRDefault="00DA5400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br w:type="page"/>
      </w:r>
      <w:r w:rsidR="004762B0" w:rsidRPr="00EB3DF9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ab/>
      </w:r>
      <w:r w:rsidR="004762B0"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t>ลูกหนี้อื่น</w:t>
      </w:r>
    </w:p>
    <w:p w14:paraId="24C86338" w14:textId="77777777" w:rsidR="00036AC0" w:rsidRPr="00EB3DF9" w:rsidRDefault="00036AC0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4"/>
        <w:gridCol w:w="979"/>
        <w:gridCol w:w="1237"/>
        <w:gridCol w:w="1237"/>
        <w:gridCol w:w="1237"/>
        <w:gridCol w:w="1236"/>
      </w:tblGrid>
      <w:tr w:rsidR="00036AC0" w:rsidRPr="00EB3DF9" w14:paraId="61112CAB" w14:textId="77777777" w:rsidTr="003B1845">
        <w:trPr>
          <w:trHeight w:val="408"/>
          <w:tblHeader/>
        </w:trPr>
        <w:tc>
          <w:tcPr>
            <w:tcW w:w="1772" w:type="pct"/>
          </w:tcPr>
          <w:p w14:paraId="36932A8B" w14:textId="77777777" w:rsidR="00036AC0" w:rsidRPr="00EB3DF9" w:rsidRDefault="00036AC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46D3F01C" w14:textId="77777777" w:rsidR="00036AC0" w:rsidRPr="00EB3DF9" w:rsidRDefault="00036AC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2"/>
          </w:tcPr>
          <w:p w14:paraId="4BAF454D" w14:textId="77777777" w:rsidR="00036AC0" w:rsidRPr="00EB3DF9" w:rsidRDefault="00036AC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7" w:type="pct"/>
            <w:gridSpan w:val="2"/>
          </w:tcPr>
          <w:p w14:paraId="1E0280BA" w14:textId="77777777" w:rsidR="00036AC0" w:rsidRPr="00EB3DF9" w:rsidRDefault="00036AC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36AC0" w:rsidRPr="00EB3DF9" w14:paraId="58159CAA" w14:textId="77777777" w:rsidTr="003B1845">
        <w:trPr>
          <w:trHeight w:val="408"/>
        </w:trPr>
        <w:tc>
          <w:tcPr>
            <w:tcW w:w="1772" w:type="pct"/>
          </w:tcPr>
          <w:p w14:paraId="6AEB98CD" w14:textId="77777777" w:rsidR="00036AC0" w:rsidRPr="00EB3DF9" w:rsidRDefault="00036AC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6B51D3E6" w14:textId="77777777" w:rsidR="00036AC0" w:rsidRPr="00EB3DF9" w:rsidRDefault="00036AC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74" w:type="pct"/>
          </w:tcPr>
          <w:p w14:paraId="3D3B2042" w14:textId="77777777" w:rsidR="00036AC0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74" w:type="pct"/>
          </w:tcPr>
          <w:p w14:paraId="205147A4" w14:textId="77777777" w:rsidR="00036AC0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674" w:type="pct"/>
          </w:tcPr>
          <w:p w14:paraId="693612E0" w14:textId="77777777" w:rsidR="00036AC0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73" w:type="pct"/>
          </w:tcPr>
          <w:p w14:paraId="5A7F1355" w14:textId="77777777" w:rsidR="00036AC0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36AC0" w:rsidRPr="00EB3DF9" w14:paraId="33F06D50" w14:textId="77777777" w:rsidTr="003B1845">
        <w:trPr>
          <w:trHeight w:val="408"/>
        </w:trPr>
        <w:tc>
          <w:tcPr>
            <w:tcW w:w="1772" w:type="pct"/>
          </w:tcPr>
          <w:p w14:paraId="5027F81A" w14:textId="77777777" w:rsidR="00036AC0" w:rsidRPr="00EB3DF9" w:rsidRDefault="00036AC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2865EF30" w14:textId="77777777" w:rsidR="00036AC0" w:rsidRPr="00EB3DF9" w:rsidRDefault="00036AC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4" w:type="pct"/>
            <w:gridSpan w:val="4"/>
          </w:tcPr>
          <w:p w14:paraId="6995D3EF" w14:textId="77777777" w:rsidR="00036AC0" w:rsidRPr="00EB3DF9" w:rsidRDefault="00036AC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82FD9" w:rsidRPr="00EB3DF9" w14:paraId="06729721" w14:textId="77777777" w:rsidTr="003B1845">
        <w:trPr>
          <w:trHeight w:val="408"/>
        </w:trPr>
        <w:tc>
          <w:tcPr>
            <w:tcW w:w="1772" w:type="pct"/>
            <w:shd w:val="clear" w:color="auto" w:fill="auto"/>
          </w:tcPr>
          <w:p w14:paraId="299E68B6" w14:textId="77777777" w:rsidR="00E82FD9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3" w:type="pct"/>
          </w:tcPr>
          <w:p w14:paraId="3D23CF01" w14:textId="3722C118" w:rsidR="00E82FD9" w:rsidRPr="00EB3DF9" w:rsidRDefault="00341354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1C93EBE" w14:textId="01800EE7" w:rsidR="00E82FD9" w:rsidRPr="00EB3DF9" w:rsidRDefault="00C53E3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28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078CFA6" w14:textId="77777777" w:rsidR="00E82FD9" w:rsidRPr="00EB3DF9" w:rsidRDefault="00E82FD9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79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5C2D7DC" w14:textId="67F8C2B1" w:rsidR="00E82FD9" w:rsidRPr="00EB3DF9" w:rsidRDefault="0047076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63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4EE01AD7" w14:textId="77777777" w:rsidR="00E82FD9" w:rsidRPr="00EB3DF9" w:rsidRDefault="00E82FD9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27</w:t>
            </w:r>
          </w:p>
        </w:tc>
      </w:tr>
      <w:tr w:rsidR="00E82FD9" w:rsidRPr="00EB3DF9" w14:paraId="095A71F2" w14:textId="77777777" w:rsidTr="003B1845">
        <w:trPr>
          <w:trHeight w:val="408"/>
        </w:trPr>
        <w:tc>
          <w:tcPr>
            <w:tcW w:w="1772" w:type="pct"/>
            <w:shd w:val="clear" w:color="auto" w:fill="auto"/>
          </w:tcPr>
          <w:p w14:paraId="751C8B7A" w14:textId="77777777" w:rsidR="00E82FD9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33" w:type="pct"/>
          </w:tcPr>
          <w:p w14:paraId="631FB3E4" w14:textId="77777777" w:rsidR="00E82FD9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5245134F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3F02A39A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634B25FB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54FD029F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</w:tr>
      <w:tr w:rsidR="00E82FD9" w:rsidRPr="00EB3DF9" w14:paraId="2C53FF5C" w14:textId="77777777" w:rsidTr="003B1845">
        <w:trPr>
          <w:trHeight w:val="408"/>
        </w:trPr>
        <w:tc>
          <w:tcPr>
            <w:tcW w:w="1772" w:type="pct"/>
            <w:shd w:val="clear" w:color="auto" w:fill="auto"/>
          </w:tcPr>
          <w:p w14:paraId="6DD1FEC5" w14:textId="77777777" w:rsidR="00E82FD9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ลูกหนี้จากสัญญาประกันราคา</w:t>
            </w:r>
          </w:p>
          <w:p w14:paraId="2C27ABB3" w14:textId="77777777" w:rsidR="00E82FD9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  ซื้อขายน้ำมันล่วงหน้า</w:t>
            </w:r>
          </w:p>
        </w:tc>
        <w:tc>
          <w:tcPr>
            <w:tcW w:w="533" w:type="pct"/>
          </w:tcPr>
          <w:p w14:paraId="08F2CDAB" w14:textId="77777777" w:rsidR="00E82FD9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65C8D237" w14:textId="32510DBE" w:rsidR="00E82FD9" w:rsidRPr="00EB3DF9" w:rsidRDefault="00C53E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44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6435718D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40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1522BCD" w14:textId="0F8DFC41" w:rsidR="00E82FD9" w:rsidRPr="00EB3DF9" w:rsidRDefault="0047076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44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786741CB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40</w:t>
            </w:r>
          </w:p>
        </w:tc>
      </w:tr>
      <w:tr w:rsidR="00E82FD9" w:rsidRPr="00EB3DF9" w14:paraId="46A2808A" w14:textId="77777777" w:rsidTr="003B1845">
        <w:trPr>
          <w:trHeight w:val="408"/>
        </w:trPr>
        <w:tc>
          <w:tcPr>
            <w:tcW w:w="1772" w:type="pct"/>
            <w:shd w:val="clear" w:color="auto" w:fill="auto"/>
          </w:tcPr>
          <w:p w14:paraId="2D783494" w14:textId="77777777" w:rsidR="00E82FD9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ลูกหนี้จากสัญญาป้องกันความเสี่ยง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533" w:type="pct"/>
          </w:tcPr>
          <w:p w14:paraId="7785E888" w14:textId="77777777" w:rsidR="00E82FD9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5B3BA70A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  <w:p w14:paraId="67369048" w14:textId="42C5F079" w:rsidR="00C53E3B" w:rsidRPr="00EB3DF9" w:rsidRDefault="00C53E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334A0322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161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3966F52F" w14:textId="7C791A0E" w:rsidR="00E82FD9" w:rsidRPr="00EB3DF9" w:rsidRDefault="0047076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3DD8F101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87</w:t>
            </w:r>
          </w:p>
        </w:tc>
      </w:tr>
      <w:tr w:rsidR="00E82FD9" w:rsidRPr="00EB3DF9" w14:paraId="2F82868A" w14:textId="77777777" w:rsidTr="003B1845">
        <w:trPr>
          <w:trHeight w:val="408"/>
        </w:trPr>
        <w:tc>
          <w:tcPr>
            <w:tcW w:w="1772" w:type="pct"/>
            <w:shd w:val="clear" w:color="auto" w:fill="auto"/>
          </w:tcPr>
          <w:p w14:paraId="632A0B6B" w14:textId="77777777" w:rsidR="00E82FD9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33" w:type="pct"/>
          </w:tcPr>
          <w:p w14:paraId="5F04E72E" w14:textId="77777777" w:rsidR="00E82FD9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5A25AB59" w14:textId="6E81CACC" w:rsidR="00E82FD9" w:rsidRPr="00EB3DF9" w:rsidRDefault="00700BE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16</w:t>
            </w:r>
            <w:r w:rsidRPr="00EB3DF9">
              <w:rPr>
                <w:rFonts w:hint="cs"/>
                <w:cs/>
              </w:rPr>
              <w:t>0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22B54CA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132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0360B2F6" w14:textId="4CAA856C" w:rsidR="00E82FD9" w:rsidRPr="00EB3DF9" w:rsidRDefault="0047076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76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2FBE384C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58</w:t>
            </w:r>
          </w:p>
        </w:tc>
      </w:tr>
      <w:tr w:rsidR="00E82FD9" w:rsidRPr="00EB3DF9" w14:paraId="57186103" w14:textId="77777777" w:rsidTr="003B1845">
        <w:trPr>
          <w:trHeight w:val="408"/>
        </w:trPr>
        <w:tc>
          <w:tcPr>
            <w:tcW w:w="1772" w:type="pct"/>
            <w:shd w:val="clear" w:color="auto" w:fill="auto"/>
          </w:tcPr>
          <w:p w14:paraId="3D70282F" w14:textId="77777777" w:rsidR="00E82FD9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533" w:type="pct"/>
          </w:tcPr>
          <w:p w14:paraId="12C27AEE" w14:textId="77777777" w:rsidR="00E82FD9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49F2A67F" w14:textId="78591F45" w:rsidR="00E82FD9" w:rsidRPr="00EB3DF9" w:rsidRDefault="00C53E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662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CEA2C27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223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3EACC217" w14:textId="43E134EC" w:rsidR="00E82FD9" w:rsidRPr="00EB3DF9" w:rsidRDefault="0047076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49EB1D1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E82FD9" w:rsidRPr="00EB3DF9" w14:paraId="5FCD70DC" w14:textId="77777777" w:rsidTr="003B1845">
        <w:trPr>
          <w:trHeight w:val="408"/>
        </w:trPr>
        <w:tc>
          <w:tcPr>
            <w:tcW w:w="1772" w:type="pct"/>
            <w:shd w:val="clear" w:color="auto" w:fill="auto"/>
          </w:tcPr>
          <w:p w14:paraId="5D4E91DF" w14:textId="77777777" w:rsidR="00E82FD9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533" w:type="pct"/>
          </w:tcPr>
          <w:p w14:paraId="2A3EF36D" w14:textId="77777777" w:rsidR="00E82FD9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4C0D6727" w14:textId="6809B2B7" w:rsidR="00E82FD9" w:rsidRPr="00EB3DF9" w:rsidRDefault="00700BE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27</w:t>
            </w:r>
            <w:r w:rsidRPr="00EB3DF9">
              <w:rPr>
                <w:rFonts w:hint="cs"/>
                <w:cs/>
              </w:rPr>
              <w:t>8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393B12BE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53</w:t>
            </w:r>
            <w:r w:rsidRPr="00EB3DF9">
              <w:rPr>
                <w:rFonts w:hint="cs"/>
                <w:cs/>
              </w:rPr>
              <w:t>7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A4AD91E" w14:textId="7F0505BF" w:rsidR="00E82FD9" w:rsidRPr="00EB3DF9" w:rsidRDefault="0047076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160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1478226D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304</w:t>
            </w:r>
          </w:p>
        </w:tc>
      </w:tr>
      <w:tr w:rsidR="00E82FD9" w:rsidRPr="00EB3DF9" w14:paraId="1F26348F" w14:textId="77777777" w:rsidTr="003B1845">
        <w:trPr>
          <w:trHeight w:val="408"/>
        </w:trPr>
        <w:tc>
          <w:tcPr>
            <w:tcW w:w="1772" w:type="pct"/>
          </w:tcPr>
          <w:p w14:paraId="676F89C7" w14:textId="77777777" w:rsidR="00E82FD9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33" w:type="pct"/>
            <w:shd w:val="clear" w:color="auto" w:fill="auto"/>
          </w:tcPr>
          <w:p w14:paraId="3D0579AD" w14:textId="77777777" w:rsidR="00E82FD9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1619A848" w14:textId="151B7764" w:rsidR="00E82FD9" w:rsidRPr="00EB3DF9" w:rsidRDefault="00221FB4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86</w:t>
            </w:r>
            <w:r w:rsidR="00B81F72" w:rsidRPr="00EB3DF9">
              <w:t>3</w:t>
            </w:r>
          </w:p>
        </w:tc>
        <w:tc>
          <w:tcPr>
            <w:tcW w:w="674" w:type="pct"/>
            <w:vAlign w:val="bottom"/>
          </w:tcPr>
          <w:p w14:paraId="7159A21A" w14:textId="77777777" w:rsidR="00E82FD9" w:rsidRPr="00EB3DF9" w:rsidRDefault="00E82FD9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rPr>
                <w:rFonts w:hint="cs"/>
                <w:cs/>
              </w:rPr>
              <w:t>4</w:t>
            </w:r>
            <w:r w:rsidRPr="00EB3DF9">
              <w:t>71</w:t>
            </w:r>
          </w:p>
        </w:tc>
        <w:tc>
          <w:tcPr>
            <w:tcW w:w="674" w:type="pct"/>
            <w:vAlign w:val="bottom"/>
          </w:tcPr>
          <w:p w14:paraId="16ACB862" w14:textId="06DC271D" w:rsidR="00E82FD9" w:rsidRPr="00EB3DF9" w:rsidRDefault="0047076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311</w:t>
            </w:r>
          </w:p>
        </w:tc>
        <w:tc>
          <w:tcPr>
            <w:tcW w:w="673" w:type="pct"/>
            <w:vAlign w:val="bottom"/>
          </w:tcPr>
          <w:p w14:paraId="7B2A41AB" w14:textId="77777777" w:rsidR="00E82FD9" w:rsidRPr="00EB3DF9" w:rsidRDefault="00E82FD9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205</w:t>
            </w:r>
          </w:p>
        </w:tc>
      </w:tr>
      <w:tr w:rsidR="00E82FD9" w:rsidRPr="00EB3DF9" w14:paraId="54CB9AB9" w14:textId="77777777" w:rsidTr="003B1845">
        <w:trPr>
          <w:trHeight w:val="423"/>
        </w:trPr>
        <w:tc>
          <w:tcPr>
            <w:tcW w:w="1772" w:type="pct"/>
          </w:tcPr>
          <w:p w14:paraId="17BB1A1C" w14:textId="77777777" w:rsidR="00E82FD9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shd w:val="clear" w:color="auto" w:fill="auto"/>
          </w:tcPr>
          <w:p w14:paraId="7FE55492" w14:textId="77777777" w:rsidR="00E82FD9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1BEA7248" w14:textId="7789815E" w:rsidR="00E82FD9" w:rsidRPr="00EB3DF9" w:rsidRDefault="00221FB4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2,03</w:t>
            </w:r>
            <w:r w:rsidR="00B81F72" w:rsidRPr="00EB3DF9">
              <w:rPr>
                <w:b/>
                <w:bCs/>
              </w:rPr>
              <w:t>5</w:t>
            </w:r>
          </w:p>
        </w:tc>
        <w:tc>
          <w:tcPr>
            <w:tcW w:w="674" w:type="pct"/>
            <w:vAlign w:val="bottom"/>
          </w:tcPr>
          <w:p w14:paraId="0C2EF6C5" w14:textId="77777777" w:rsidR="00E82FD9" w:rsidRPr="00EB3DF9" w:rsidRDefault="00E82FD9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1,6</w:t>
            </w:r>
            <w:r w:rsidRPr="00EB3DF9">
              <w:rPr>
                <w:rFonts w:hint="cs"/>
                <w:b/>
                <w:bCs/>
                <w:cs/>
              </w:rPr>
              <w:t>43</w:t>
            </w:r>
          </w:p>
        </w:tc>
        <w:tc>
          <w:tcPr>
            <w:tcW w:w="674" w:type="pct"/>
            <w:vAlign w:val="bottom"/>
          </w:tcPr>
          <w:p w14:paraId="00BDA967" w14:textId="45965405" w:rsidR="00E82FD9" w:rsidRPr="00EB3DF9" w:rsidRDefault="0047076E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654</w:t>
            </w:r>
          </w:p>
        </w:tc>
        <w:tc>
          <w:tcPr>
            <w:tcW w:w="673" w:type="pct"/>
            <w:vAlign w:val="bottom"/>
          </w:tcPr>
          <w:p w14:paraId="071892FD" w14:textId="77777777" w:rsidR="00E82FD9" w:rsidRPr="00EB3DF9" w:rsidRDefault="00E82FD9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721</w:t>
            </w:r>
          </w:p>
        </w:tc>
      </w:tr>
    </w:tbl>
    <w:p w14:paraId="21FB93FF" w14:textId="77777777" w:rsidR="002B6843" w:rsidRPr="00EB3DF9" w:rsidRDefault="004762B0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tab/>
      </w:r>
    </w:p>
    <w:p w14:paraId="4B696545" w14:textId="77777777" w:rsidR="00870CCC" w:rsidRPr="00EB3DF9" w:rsidRDefault="004762B0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B3DF9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t>สินค้าคงเหลือ</w:t>
      </w:r>
    </w:p>
    <w:p w14:paraId="255ED46C" w14:textId="77777777" w:rsidR="00036AC0" w:rsidRPr="00EB3DF9" w:rsidRDefault="00036AC0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036AC0" w:rsidRPr="00EB3DF9" w14:paraId="1797A6B0" w14:textId="77777777" w:rsidTr="003B1845">
        <w:trPr>
          <w:tblHeader/>
        </w:trPr>
        <w:tc>
          <w:tcPr>
            <w:tcW w:w="4230" w:type="dxa"/>
            <w:shd w:val="clear" w:color="auto" w:fill="auto"/>
          </w:tcPr>
          <w:p w14:paraId="4207EA3B" w14:textId="77777777" w:rsidR="00036AC0" w:rsidRPr="00EB3DF9" w:rsidRDefault="00036AC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44B1BFB6" w14:textId="77777777" w:rsidR="00036AC0" w:rsidRPr="00EB3DF9" w:rsidRDefault="00036AC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721480A1" w14:textId="77777777" w:rsidR="00036AC0" w:rsidRPr="00EB3DF9" w:rsidRDefault="00036AC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036AC0" w:rsidRPr="00EB3DF9" w14:paraId="7308D8CB" w14:textId="77777777" w:rsidTr="003B1845">
        <w:trPr>
          <w:tblHeader/>
        </w:trPr>
        <w:tc>
          <w:tcPr>
            <w:tcW w:w="4230" w:type="dxa"/>
          </w:tcPr>
          <w:p w14:paraId="2FE26DB4" w14:textId="77777777" w:rsidR="00036AC0" w:rsidRPr="00EB3DF9" w:rsidRDefault="00036AC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7" w:type="dxa"/>
          </w:tcPr>
          <w:p w14:paraId="1C975BF9" w14:textId="77777777" w:rsidR="00036AC0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14:paraId="75B0212B" w14:textId="77777777" w:rsidR="00036AC0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37" w:type="dxa"/>
          </w:tcPr>
          <w:p w14:paraId="00F553EE" w14:textId="77777777" w:rsidR="00036AC0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14:paraId="5EA174C0" w14:textId="77777777" w:rsidR="00036AC0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36AC0" w:rsidRPr="00EB3DF9" w14:paraId="4513B7F2" w14:textId="77777777" w:rsidTr="003B1845">
        <w:trPr>
          <w:tblHeader/>
        </w:trPr>
        <w:tc>
          <w:tcPr>
            <w:tcW w:w="4230" w:type="dxa"/>
          </w:tcPr>
          <w:p w14:paraId="3571D065" w14:textId="77777777" w:rsidR="00036AC0" w:rsidRPr="00EB3DF9" w:rsidRDefault="00036AC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950" w:type="dxa"/>
            <w:gridSpan w:val="4"/>
          </w:tcPr>
          <w:p w14:paraId="6A5474DA" w14:textId="77777777" w:rsidR="00036AC0" w:rsidRPr="00EB3DF9" w:rsidRDefault="00036AC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82FD9" w:rsidRPr="00EB3DF9" w14:paraId="0EE438DD" w14:textId="77777777" w:rsidTr="003B1845">
        <w:tc>
          <w:tcPr>
            <w:tcW w:w="4230" w:type="dxa"/>
          </w:tcPr>
          <w:p w14:paraId="20849635" w14:textId="77777777" w:rsidR="00E82FD9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น้ำมันดิบ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และวัตถุดิบอื่น</w:t>
            </w:r>
          </w:p>
        </w:tc>
        <w:tc>
          <w:tcPr>
            <w:tcW w:w="1237" w:type="dxa"/>
          </w:tcPr>
          <w:p w14:paraId="19833A2F" w14:textId="72A221EA" w:rsidR="008B361F" w:rsidRPr="00EB3DF9" w:rsidRDefault="008B361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7,936</w:t>
            </w:r>
          </w:p>
        </w:tc>
        <w:tc>
          <w:tcPr>
            <w:tcW w:w="1238" w:type="dxa"/>
          </w:tcPr>
          <w:p w14:paraId="5A5BE920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8,214</w:t>
            </w:r>
          </w:p>
        </w:tc>
        <w:tc>
          <w:tcPr>
            <w:tcW w:w="1237" w:type="dxa"/>
          </w:tcPr>
          <w:p w14:paraId="130B587B" w14:textId="065215CF" w:rsidR="00E82FD9" w:rsidRPr="00EB3DF9" w:rsidRDefault="0047076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7,374</w:t>
            </w:r>
          </w:p>
        </w:tc>
        <w:tc>
          <w:tcPr>
            <w:tcW w:w="1238" w:type="dxa"/>
          </w:tcPr>
          <w:p w14:paraId="354E10B8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7,648</w:t>
            </w:r>
          </w:p>
        </w:tc>
      </w:tr>
      <w:tr w:rsidR="00E82FD9" w:rsidRPr="00EB3DF9" w14:paraId="0733EB19" w14:textId="77777777" w:rsidTr="003B1845">
        <w:tc>
          <w:tcPr>
            <w:tcW w:w="4230" w:type="dxa"/>
          </w:tcPr>
          <w:p w14:paraId="64663DD7" w14:textId="77777777" w:rsidR="00E82FD9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น้ำมันสำเร็จรูป</w:t>
            </w:r>
          </w:p>
        </w:tc>
        <w:tc>
          <w:tcPr>
            <w:tcW w:w="1237" w:type="dxa"/>
          </w:tcPr>
          <w:p w14:paraId="415F4CDA" w14:textId="589E80B7" w:rsidR="00E82FD9" w:rsidRPr="00EB3DF9" w:rsidRDefault="008B361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6,743</w:t>
            </w:r>
          </w:p>
        </w:tc>
        <w:tc>
          <w:tcPr>
            <w:tcW w:w="1238" w:type="dxa"/>
          </w:tcPr>
          <w:p w14:paraId="001428AE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6,575</w:t>
            </w:r>
          </w:p>
        </w:tc>
        <w:tc>
          <w:tcPr>
            <w:tcW w:w="1237" w:type="dxa"/>
          </w:tcPr>
          <w:p w14:paraId="20695AC1" w14:textId="4D3432B4" w:rsidR="00E82FD9" w:rsidRPr="00EB3DF9" w:rsidRDefault="0047076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5,926</w:t>
            </w:r>
          </w:p>
        </w:tc>
        <w:tc>
          <w:tcPr>
            <w:tcW w:w="1238" w:type="dxa"/>
          </w:tcPr>
          <w:p w14:paraId="04CB52CB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5,544</w:t>
            </w:r>
          </w:p>
        </w:tc>
      </w:tr>
      <w:tr w:rsidR="00E82FD9" w:rsidRPr="00EB3DF9" w14:paraId="2F9F8315" w14:textId="77777777" w:rsidTr="003B1845">
        <w:tc>
          <w:tcPr>
            <w:tcW w:w="4230" w:type="dxa"/>
          </w:tcPr>
          <w:p w14:paraId="6DCEDE25" w14:textId="77777777" w:rsidR="00E82FD9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1237" w:type="dxa"/>
          </w:tcPr>
          <w:p w14:paraId="342D16E5" w14:textId="76E38D2A" w:rsidR="00E82FD9" w:rsidRPr="00EB3DF9" w:rsidRDefault="008B361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1,114</w:t>
            </w:r>
          </w:p>
        </w:tc>
        <w:tc>
          <w:tcPr>
            <w:tcW w:w="1238" w:type="dxa"/>
          </w:tcPr>
          <w:p w14:paraId="40D426EF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1,047</w:t>
            </w:r>
          </w:p>
        </w:tc>
        <w:tc>
          <w:tcPr>
            <w:tcW w:w="1237" w:type="dxa"/>
          </w:tcPr>
          <w:p w14:paraId="25E66D33" w14:textId="7DB61561" w:rsidR="00E82FD9" w:rsidRPr="00EB3DF9" w:rsidRDefault="0047076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1,032</w:t>
            </w:r>
          </w:p>
        </w:tc>
        <w:tc>
          <w:tcPr>
            <w:tcW w:w="1238" w:type="dxa"/>
          </w:tcPr>
          <w:p w14:paraId="13F81738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992</w:t>
            </w:r>
          </w:p>
        </w:tc>
      </w:tr>
      <w:tr w:rsidR="00E82FD9" w:rsidRPr="00EB3DF9" w14:paraId="3360C046" w14:textId="77777777" w:rsidTr="003B1845">
        <w:tc>
          <w:tcPr>
            <w:tcW w:w="4230" w:type="dxa"/>
          </w:tcPr>
          <w:p w14:paraId="157477E6" w14:textId="77777777" w:rsidR="00E82FD9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สินค้าอุปโภค - บริโภค</w:t>
            </w:r>
          </w:p>
        </w:tc>
        <w:tc>
          <w:tcPr>
            <w:tcW w:w="1237" w:type="dxa"/>
          </w:tcPr>
          <w:p w14:paraId="30288008" w14:textId="73B092E8" w:rsidR="00E82FD9" w:rsidRPr="00EB3DF9" w:rsidRDefault="008B361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73</w:t>
            </w:r>
          </w:p>
        </w:tc>
        <w:tc>
          <w:tcPr>
            <w:tcW w:w="1238" w:type="dxa"/>
          </w:tcPr>
          <w:p w14:paraId="1CC485B4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72</w:t>
            </w:r>
          </w:p>
        </w:tc>
        <w:tc>
          <w:tcPr>
            <w:tcW w:w="1237" w:type="dxa"/>
          </w:tcPr>
          <w:p w14:paraId="3A4A1937" w14:textId="6EF9C289" w:rsidR="00E82FD9" w:rsidRPr="00EB3DF9" w:rsidRDefault="0047076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</w:tcPr>
          <w:p w14:paraId="47B6301E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E82FD9" w:rsidRPr="00EB3DF9" w14:paraId="6568613F" w14:textId="77777777" w:rsidTr="003B1845">
        <w:tc>
          <w:tcPr>
            <w:tcW w:w="4230" w:type="dxa"/>
          </w:tcPr>
          <w:p w14:paraId="21BCFAF3" w14:textId="77777777" w:rsidR="00E82FD9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237" w:type="dxa"/>
          </w:tcPr>
          <w:p w14:paraId="69F3F49F" w14:textId="395C54C8" w:rsidR="00E82FD9" w:rsidRPr="00EB3DF9" w:rsidRDefault="008B361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EB3DF9">
              <w:t>145</w:t>
            </w:r>
          </w:p>
        </w:tc>
        <w:tc>
          <w:tcPr>
            <w:tcW w:w="1238" w:type="dxa"/>
          </w:tcPr>
          <w:p w14:paraId="4EFC6861" w14:textId="77777777" w:rsidR="00E82FD9" w:rsidRPr="00EB3DF9" w:rsidRDefault="00E82FD9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EB3DF9">
              <w:t>87</w:t>
            </w:r>
          </w:p>
        </w:tc>
        <w:tc>
          <w:tcPr>
            <w:tcW w:w="1237" w:type="dxa"/>
          </w:tcPr>
          <w:p w14:paraId="443D2B4D" w14:textId="61E624AB" w:rsidR="00E82FD9" w:rsidRPr="00EB3DF9" w:rsidRDefault="0047076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</w:tcPr>
          <w:p w14:paraId="79B30F8C" w14:textId="77777777" w:rsidR="00E82FD9" w:rsidRPr="00EB3DF9" w:rsidRDefault="00E82FD9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E82FD9" w:rsidRPr="00EB3DF9" w14:paraId="2A7F0DCE" w14:textId="77777777" w:rsidTr="003B1845">
        <w:tc>
          <w:tcPr>
            <w:tcW w:w="4230" w:type="dxa"/>
          </w:tcPr>
          <w:p w14:paraId="7067A399" w14:textId="77777777" w:rsidR="00E82FD9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2FC0C22" w14:textId="0584B606" w:rsidR="00E82FD9" w:rsidRPr="00EB3DF9" w:rsidRDefault="008B361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16,011</w:t>
            </w:r>
          </w:p>
        </w:tc>
        <w:tc>
          <w:tcPr>
            <w:tcW w:w="1238" w:type="dxa"/>
          </w:tcPr>
          <w:p w14:paraId="2A6A4F64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15,995</w:t>
            </w:r>
          </w:p>
        </w:tc>
        <w:tc>
          <w:tcPr>
            <w:tcW w:w="1237" w:type="dxa"/>
          </w:tcPr>
          <w:p w14:paraId="4B747D67" w14:textId="0D14A173" w:rsidR="00E82FD9" w:rsidRPr="00EB3DF9" w:rsidRDefault="0047076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14,332</w:t>
            </w:r>
          </w:p>
        </w:tc>
        <w:tc>
          <w:tcPr>
            <w:tcW w:w="1238" w:type="dxa"/>
          </w:tcPr>
          <w:p w14:paraId="4EFBBC99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14,184</w:t>
            </w:r>
          </w:p>
        </w:tc>
      </w:tr>
      <w:tr w:rsidR="00E82FD9" w:rsidRPr="00EB3DF9" w14:paraId="2A0B6236" w14:textId="77777777" w:rsidTr="003B1845">
        <w:tc>
          <w:tcPr>
            <w:tcW w:w="4230" w:type="dxa"/>
          </w:tcPr>
          <w:p w14:paraId="6741519B" w14:textId="77777777" w:rsidR="00E82FD9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ค่าเผื่อสินค้าเสื่อมสภาพและล้าสมัย</w:t>
            </w:r>
          </w:p>
        </w:tc>
        <w:tc>
          <w:tcPr>
            <w:tcW w:w="1237" w:type="dxa"/>
          </w:tcPr>
          <w:p w14:paraId="4FE482DF" w14:textId="3EA2EFEB" w:rsidR="00E82FD9" w:rsidRPr="00EB3DF9" w:rsidRDefault="008B361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171</w:t>
            </w:r>
            <w:r w:rsidRPr="00EB3DF9">
              <w:rPr>
                <w:cs/>
              </w:rPr>
              <w:t>)</w:t>
            </w:r>
          </w:p>
        </w:tc>
        <w:tc>
          <w:tcPr>
            <w:tcW w:w="1238" w:type="dxa"/>
          </w:tcPr>
          <w:p w14:paraId="0C7D7D81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149</w:t>
            </w:r>
            <w:r w:rsidRPr="00EB3DF9">
              <w:rPr>
                <w:cs/>
              </w:rPr>
              <w:t>)</w:t>
            </w:r>
          </w:p>
        </w:tc>
        <w:tc>
          <w:tcPr>
            <w:tcW w:w="1237" w:type="dxa"/>
          </w:tcPr>
          <w:p w14:paraId="45448532" w14:textId="7B739EB7" w:rsidR="00E82FD9" w:rsidRPr="00EB3DF9" w:rsidRDefault="0047076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(</w:t>
            </w:r>
            <w:r w:rsidRPr="00EB3DF9">
              <w:t>171</w:t>
            </w:r>
            <w:r w:rsidRPr="00EB3DF9">
              <w:rPr>
                <w:cs/>
              </w:rPr>
              <w:t>)</w:t>
            </w:r>
          </w:p>
        </w:tc>
        <w:tc>
          <w:tcPr>
            <w:tcW w:w="1238" w:type="dxa"/>
          </w:tcPr>
          <w:p w14:paraId="70B6A601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(</w:t>
            </w:r>
            <w:r w:rsidRPr="00EB3DF9">
              <w:t>149</w:t>
            </w:r>
            <w:r w:rsidRPr="00EB3DF9">
              <w:rPr>
                <w:cs/>
              </w:rPr>
              <w:t>)</w:t>
            </w:r>
          </w:p>
        </w:tc>
      </w:tr>
      <w:tr w:rsidR="00E82FD9" w:rsidRPr="00EB3DF9" w14:paraId="76ECDA60" w14:textId="77777777" w:rsidTr="003B1845">
        <w:trPr>
          <w:trHeight w:val="58"/>
        </w:trPr>
        <w:tc>
          <w:tcPr>
            <w:tcW w:w="4230" w:type="dxa"/>
          </w:tcPr>
          <w:p w14:paraId="11C3702F" w14:textId="77777777" w:rsidR="00E82FD9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     ค่าเผื่อการลดมูลค่าสินค้าคงเหลือ</w:t>
            </w:r>
          </w:p>
        </w:tc>
        <w:tc>
          <w:tcPr>
            <w:tcW w:w="1237" w:type="dxa"/>
          </w:tcPr>
          <w:p w14:paraId="11B38841" w14:textId="60DB42C3" w:rsidR="00E82FD9" w:rsidRPr="00EB3DF9" w:rsidRDefault="008B361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5</w:t>
            </w:r>
            <w:r w:rsidRPr="00EB3DF9">
              <w:rPr>
                <w:cs/>
              </w:rPr>
              <w:t>)</w:t>
            </w:r>
          </w:p>
        </w:tc>
        <w:tc>
          <w:tcPr>
            <w:tcW w:w="1238" w:type="dxa"/>
          </w:tcPr>
          <w:p w14:paraId="2F7EDC89" w14:textId="77777777" w:rsidR="00E82FD9" w:rsidRPr="00EB3DF9" w:rsidRDefault="00E82FD9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711</w:t>
            </w:r>
            <w:r w:rsidRPr="00EB3DF9">
              <w:rPr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30DF5314" w14:textId="74F557DF" w:rsidR="00E82FD9" w:rsidRPr="00EB3DF9" w:rsidRDefault="0047076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028301E8" w14:textId="77777777" w:rsidR="00E82FD9" w:rsidRPr="00EB3DF9" w:rsidRDefault="00E82FD9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689</w:t>
            </w:r>
            <w:r w:rsidRPr="00EB3DF9">
              <w:rPr>
                <w:cs/>
              </w:rPr>
              <w:t>)</w:t>
            </w:r>
          </w:p>
        </w:tc>
      </w:tr>
      <w:tr w:rsidR="00E82FD9" w:rsidRPr="00EB3DF9" w14:paraId="5BDE5142" w14:textId="77777777" w:rsidTr="003B1845">
        <w:trPr>
          <w:trHeight w:val="58"/>
        </w:trPr>
        <w:tc>
          <w:tcPr>
            <w:tcW w:w="4230" w:type="dxa"/>
          </w:tcPr>
          <w:p w14:paraId="77827E73" w14:textId="77777777" w:rsidR="00E82FD9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</w:tcPr>
          <w:p w14:paraId="6439EFFF" w14:textId="248447F7" w:rsidR="00E82FD9" w:rsidRPr="00EB3DF9" w:rsidRDefault="008B361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15,835</w:t>
            </w:r>
          </w:p>
        </w:tc>
        <w:tc>
          <w:tcPr>
            <w:tcW w:w="1238" w:type="dxa"/>
          </w:tcPr>
          <w:p w14:paraId="1DB8EAF9" w14:textId="77777777" w:rsidR="00E82FD9" w:rsidRPr="00EB3DF9" w:rsidRDefault="00E82FD9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15,135</w:t>
            </w:r>
          </w:p>
        </w:tc>
        <w:tc>
          <w:tcPr>
            <w:tcW w:w="1237" w:type="dxa"/>
          </w:tcPr>
          <w:p w14:paraId="5A1B040F" w14:textId="4CED4FC3" w:rsidR="00E82FD9" w:rsidRPr="00EB3DF9" w:rsidRDefault="0047076E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14,161</w:t>
            </w:r>
          </w:p>
        </w:tc>
        <w:tc>
          <w:tcPr>
            <w:tcW w:w="1238" w:type="dxa"/>
          </w:tcPr>
          <w:p w14:paraId="597796BA" w14:textId="77777777" w:rsidR="00E82FD9" w:rsidRPr="00EB3DF9" w:rsidRDefault="00E82FD9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13,346</w:t>
            </w:r>
          </w:p>
        </w:tc>
      </w:tr>
      <w:tr w:rsidR="00E82FD9" w:rsidRPr="00EB3DF9" w14:paraId="0CA85745" w14:textId="77777777" w:rsidTr="003B1845">
        <w:trPr>
          <w:trHeight w:val="58"/>
        </w:trPr>
        <w:tc>
          <w:tcPr>
            <w:tcW w:w="4230" w:type="dxa"/>
          </w:tcPr>
          <w:p w14:paraId="7AE03C32" w14:textId="72180980" w:rsidR="00E82FD9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45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sz w:val="30"/>
                <w:szCs w:val="30"/>
                <w:cs/>
              </w:rPr>
              <w:lastRenderedPageBreak/>
              <w:t>ต้นทุนของสินค้าคงเหลือที่บันทึกรวมในบัญชีต้นทุนขาย</w:t>
            </w: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4B3994" w:rsidRPr="00EB3DF9">
              <w:rPr>
                <w:rFonts w:ascii="Angsana New" w:hAnsi="Angsana New"/>
                <w:i/>
                <w:iCs/>
                <w:sz w:val="30"/>
                <w:szCs w:val="30"/>
              </w:rPr>
              <w:t>35</w:t>
            </w: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</w:tcPr>
          <w:p w14:paraId="07724799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46316EC1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7172C876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5B815BB7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</w:tr>
      <w:tr w:rsidR="00E82FD9" w:rsidRPr="00EB3DF9" w14:paraId="5CBDF991" w14:textId="77777777" w:rsidTr="003B1845">
        <w:trPr>
          <w:trHeight w:val="58"/>
        </w:trPr>
        <w:tc>
          <w:tcPr>
            <w:tcW w:w="4230" w:type="dxa"/>
          </w:tcPr>
          <w:p w14:paraId="3128B91A" w14:textId="77777777" w:rsidR="00E82FD9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ต้นทุนขาย </w:t>
            </w:r>
          </w:p>
        </w:tc>
        <w:tc>
          <w:tcPr>
            <w:tcW w:w="1237" w:type="dxa"/>
          </w:tcPr>
          <w:p w14:paraId="0251D56B" w14:textId="012FF518" w:rsidR="00E82FD9" w:rsidRPr="00EB3DF9" w:rsidRDefault="009A1BD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105,824</w:t>
            </w:r>
          </w:p>
        </w:tc>
        <w:tc>
          <w:tcPr>
            <w:tcW w:w="1238" w:type="dxa"/>
          </w:tcPr>
          <w:p w14:paraId="18751B7A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105,714</w:t>
            </w:r>
          </w:p>
        </w:tc>
        <w:tc>
          <w:tcPr>
            <w:tcW w:w="1237" w:type="dxa"/>
          </w:tcPr>
          <w:p w14:paraId="5FABD43D" w14:textId="2F7AB43F" w:rsidR="00E82FD9" w:rsidRPr="00EB3DF9" w:rsidRDefault="00102F6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97,939</w:t>
            </w:r>
          </w:p>
        </w:tc>
        <w:tc>
          <w:tcPr>
            <w:tcW w:w="1238" w:type="dxa"/>
          </w:tcPr>
          <w:p w14:paraId="5DFA0C7D" w14:textId="77777777" w:rsidR="00E82FD9" w:rsidRPr="00EB3DF9" w:rsidRDefault="00E82F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98,282</w:t>
            </w:r>
          </w:p>
        </w:tc>
      </w:tr>
      <w:tr w:rsidR="00E82FD9" w:rsidRPr="00EB3DF9" w14:paraId="30E952AF" w14:textId="77777777" w:rsidTr="003B1845">
        <w:trPr>
          <w:trHeight w:val="58"/>
        </w:trPr>
        <w:tc>
          <w:tcPr>
            <w:tcW w:w="4230" w:type="dxa"/>
          </w:tcPr>
          <w:p w14:paraId="7F1C0790" w14:textId="4C32E9D7" w:rsidR="00E82FD9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45" w:hanging="336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3B1845" w:rsidRPr="00EB3DF9">
              <w:rPr>
                <w:rFonts w:ascii="Angsana New" w:hAnsi="Angsana New" w:hint="cs"/>
                <w:sz w:val="30"/>
                <w:szCs w:val="30"/>
                <w:cs/>
              </w:rPr>
              <w:t>(กลับรายการ)</w:t>
            </w:r>
            <w:r w:rsidR="003B1845"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การปรับ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ลดมูลค่าเป็นมูลค่าสุทธิที่คาดว่าจะ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ได้รับ</w:t>
            </w:r>
          </w:p>
        </w:tc>
        <w:tc>
          <w:tcPr>
            <w:tcW w:w="1237" w:type="dxa"/>
          </w:tcPr>
          <w:p w14:paraId="6E223BEB" w14:textId="77777777" w:rsidR="003B1845" w:rsidRPr="00EB3DF9" w:rsidRDefault="003B1845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  <w:p w14:paraId="715B21FC" w14:textId="64F73080" w:rsidR="00E82FD9" w:rsidRPr="00EB3DF9" w:rsidRDefault="009A1BD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="00F75B61" w:rsidRPr="00EB3DF9">
              <w:t>70</w:t>
            </w:r>
            <w:r w:rsidR="00953AD8" w:rsidRPr="00EB3DF9">
              <w:t>6</w:t>
            </w:r>
            <w:r w:rsidRPr="00EB3DF9">
              <w:rPr>
                <w:cs/>
              </w:rPr>
              <w:t>)</w:t>
            </w:r>
          </w:p>
        </w:tc>
        <w:tc>
          <w:tcPr>
            <w:tcW w:w="1238" w:type="dxa"/>
          </w:tcPr>
          <w:p w14:paraId="6366336E" w14:textId="77777777" w:rsidR="003B1845" w:rsidRPr="00EB3DF9" w:rsidRDefault="003B1845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  <w:p w14:paraId="5033B85B" w14:textId="32618CE0" w:rsidR="00E82FD9" w:rsidRPr="00EB3DF9" w:rsidRDefault="00E82FD9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696</w:t>
            </w:r>
          </w:p>
        </w:tc>
        <w:tc>
          <w:tcPr>
            <w:tcW w:w="1237" w:type="dxa"/>
            <w:vAlign w:val="bottom"/>
          </w:tcPr>
          <w:p w14:paraId="6B3465FB" w14:textId="43FA9DAC" w:rsidR="00E82FD9" w:rsidRPr="00EB3DF9" w:rsidRDefault="00102F6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689</w:t>
            </w:r>
            <w:r w:rsidRPr="00EB3DF9">
              <w:rPr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54392FBD" w14:textId="77777777" w:rsidR="00E82FD9" w:rsidRPr="00EB3DF9" w:rsidRDefault="00E82FD9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689</w:t>
            </w:r>
          </w:p>
        </w:tc>
      </w:tr>
      <w:tr w:rsidR="00E82FD9" w:rsidRPr="00EB3DF9" w14:paraId="46E35FB8" w14:textId="77777777" w:rsidTr="003B1845">
        <w:trPr>
          <w:trHeight w:val="58"/>
        </w:trPr>
        <w:tc>
          <w:tcPr>
            <w:tcW w:w="4230" w:type="dxa"/>
          </w:tcPr>
          <w:p w14:paraId="0215C212" w14:textId="77777777" w:rsidR="00E82FD9" w:rsidRPr="00EB3DF9" w:rsidRDefault="00E82F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17C2CC63" w14:textId="0A35F05B" w:rsidR="00E82FD9" w:rsidRPr="00EB3DF9" w:rsidRDefault="00F75B61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105,11</w:t>
            </w:r>
            <w:r w:rsidR="00645D9C" w:rsidRPr="00EB3DF9">
              <w:rPr>
                <w:b/>
                <w:bCs/>
              </w:rPr>
              <w:t>8</w:t>
            </w:r>
          </w:p>
        </w:tc>
        <w:tc>
          <w:tcPr>
            <w:tcW w:w="1238" w:type="dxa"/>
          </w:tcPr>
          <w:p w14:paraId="2727AD03" w14:textId="77777777" w:rsidR="00E82FD9" w:rsidRPr="00EB3DF9" w:rsidRDefault="00E82FD9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106,410</w:t>
            </w:r>
          </w:p>
        </w:tc>
        <w:tc>
          <w:tcPr>
            <w:tcW w:w="1237" w:type="dxa"/>
          </w:tcPr>
          <w:p w14:paraId="38251BAA" w14:textId="53EF1245" w:rsidR="00E82FD9" w:rsidRPr="00EB3DF9" w:rsidRDefault="00102F6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97,250</w:t>
            </w:r>
          </w:p>
        </w:tc>
        <w:tc>
          <w:tcPr>
            <w:tcW w:w="1238" w:type="dxa"/>
          </w:tcPr>
          <w:p w14:paraId="02A31EDB" w14:textId="77777777" w:rsidR="00E82FD9" w:rsidRPr="00EB3DF9" w:rsidRDefault="00E82FD9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98,971</w:t>
            </w:r>
          </w:p>
        </w:tc>
      </w:tr>
    </w:tbl>
    <w:p w14:paraId="1BDBFD79" w14:textId="77777777" w:rsidR="002321F8" w:rsidRPr="00EB3DF9" w:rsidRDefault="002321F8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197DD74" w14:textId="7A52AEAA" w:rsidR="002B6843" w:rsidRPr="00EB3DF9" w:rsidRDefault="004762B0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 xml:space="preserve">สินค้าคงเหลือ ณ </w:t>
      </w:r>
      <w:r w:rsidR="00EA319F" w:rsidRPr="00EB3DF9">
        <w:rPr>
          <w:rFonts w:ascii="Angsana New" w:hAnsi="Angsana New"/>
          <w:sz w:val="30"/>
          <w:szCs w:val="30"/>
          <w:cs/>
        </w:rPr>
        <w:t xml:space="preserve">วันที่ </w:t>
      </w:r>
      <w:r w:rsidR="00EA319F" w:rsidRPr="00EB3DF9">
        <w:rPr>
          <w:rFonts w:ascii="Angsana New" w:hAnsi="Angsana New"/>
          <w:sz w:val="30"/>
          <w:szCs w:val="30"/>
        </w:rPr>
        <w:t>31</w:t>
      </w:r>
      <w:r w:rsidRPr="00EB3DF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A319F" w:rsidRPr="00EB3DF9">
        <w:rPr>
          <w:rFonts w:ascii="Angsana New" w:hAnsi="Angsana New"/>
          <w:sz w:val="30"/>
          <w:szCs w:val="30"/>
        </w:rPr>
        <w:t>256</w:t>
      </w:r>
      <w:r w:rsidR="00E82FD9" w:rsidRPr="00EB3DF9">
        <w:rPr>
          <w:rFonts w:ascii="Angsana New" w:hAnsi="Angsana New"/>
          <w:sz w:val="30"/>
          <w:szCs w:val="30"/>
        </w:rPr>
        <w:t>2</w:t>
      </w:r>
      <w:r w:rsidR="00EA6D28" w:rsidRPr="00EB3DF9">
        <w:rPr>
          <w:rFonts w:ascii="Angsana New" w:hAnsi="Angsana New"/>
          <w:sz w:val="30"/>
          <w:szCs w:val="30"/>
          <w:cs/>
        </w:rPr>
        <w:t xml:space="preserve"> และ </w:t>
      </w:r>
      <w:r w:rsidR="00EA319F" w:rsidRPr="00EB3DF9">
        <w:rPr>
          <w:rFonts w:ascii="Angsana New" w:hAnsi="Angsana New"/>
          <w:sz w:val="30"/>
          <w:szCs w:val="30"/>
        </w:rPr>
        <w:t>256</w:t>
      </w:r>
      <w:r w:rsidR="00E82FD9" w:rsidRPr="00EB3DF9">
        <w:rPr>
          <w:rFonts w:ascii="Angsana New" w:hAnsi="Angsana New"/>
          <w:sz w:val="30"/>
          <w:szCs w:val="30"/>
        </w:rPr>
        <w:t>1</w:t>
      </w:r>
      <w:r w:rsidR="000A28C1" w:rsidRPr="00EB3DF9">
        <w:rPr>
          <w:rFonts w:ascii="Angsana New" w:hAnsi="Angsana New"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sz w:val="30"/>
          <w:szCs w:val="30"/>
          <w:cs/>
        </w:rPr>
        <w:t xml:space="preserve">ของบริษัทได้รวมสำรองน้ำมันตามกฎหมายไว้แล้วจำนวน </w:t>
      </w:r>
      <w:r w:rsidR="00102F63" w:rsidRPr="00EB3DF9">
        <w:rPr>
          <w:rFonts w:ascii="Angsana New" w:hAnsi="Angsana New"/>
          <w:sz w:val="30"/>
          <w:szCs w:val="30"/>
        </w:rPr>
        <w:t>413</w:t>
      </w:r>
      <w:r w:rsidR="00862309" w:rsidRPr="00EB3DF9">
        <w:rPr>
          <w:rFonts w:ascii="Angsana New" w:hAnsi="Angsana New"/>
          <w:sz w:val="30"/>
          <w:szCs w:val="30"/>
          <w:cs/>
        </w:rPr>
        <w:t xml:space="preserve"> </w:t>
      </w:r>
      <w:r w:rsidR="004C70C2" w:rsidRPr="00EB3DF9">
        <w:rPr>
          <w:rFonts w:ascii="Angsana New" w:hAnsi="Angsana New"/>
          <w:sz w:val="30"/>
          <w:szCs w:val="30"/>
          <w:cs/>
        </w:rPr>
        <w:t>ล้าน</w:t>
      </w:r>
      <w:r w:rsidR="006C520D" w:rsidRPr="00EB3DF9">
        <w:rPr>
          <w:rFonts w:ascii="Angsana New" w:hAnsi="Angsana New"/>
          <w:sz w:val="30"/>
          <w:szCs w:val="30"/>
          <w:cs/>
        </w:rPr>
        <w:t>ลิตร คิดเป็นมูลค่</w:t>
      </w:r>
      <w:r w:rsidR="006C520D" w:rsidRPr="00EB3DF9">
        <w:rPr>
          <w:rFonts w:ascii="Angsana New" w:hAnsi="Angsana New" w:hint="cs"/>
          <w:sz w:val="30"/>
          <w:szCs w:val="30"/>
          <w:cs/>
        </w:rPr>
        <w:t>า</w:t>
      </w:r>
      <w:r w:rsidR="00102F63" w:rsidRPr="00EB3DF9">
        <w:rPr>
          <w:rFonts w:ascii="Angsana New" w:hAnsi="Angsana New"/>
          <w:sz w:val="30"/>
          <w:szCs w:val="30"/>
        </w:rPr>
        <w:t xml:space="preserve"> 5,668</w:t>
      </w:r>
      <w:r w:rsidR="00547A6E" w:rsidRPr="00EB3DF9">
        <w:rPr>
          <w:rFonts w:ascii="Angsana New" w:hAnsi="Angsana New"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sz w:val="30"/>
          <w:szCs w:val="30"/>
          <w:cs/>
        </w:rPr>
        <w:t xml:space="preserve">ล้านบาท และจำนวน </w:t>
      </w:r>
      <w:r w:rsidR="00102F63" w:rsidRPr="00EB3DF9">
        <w:rPr>
          <w:rFonts w:ascii="Angsana New" w:hAnsi="Angsana New"/>
          <w:sz w:val="30"/>
          <w:szCs w:val="30"/>
        </w:rPr>
        <w:t>389</w:t>
      </w:r>
      <w:r w:rsidR="00862309" w:rsidRPr="00EB3DF9">
        <w:rPr>
          <w:rFonts w:ascii="Angsana New" w:hAnsi="Angsana New"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sz w:val="30"/>
          <w:szCs w:val="30"/>
          <w:cs/>
        </w:rPr>
        <w:t xml:space="preserve">ล้านลิตร คิดเป็นมูลค่า </w:t>
      </w:r>
      <w:r w:rsidR="00102F63" w:rsidRPr="00EB3DF9">
        <w:rPr>
          <w:rFonts w:ascii="Angsana New" w:hAnsi="Angsana New"/>
          <w:sz w:val="30"/>
          <w:szCs w:val="30"/>
        </w:rPr>
        <w:t>5,873</w:t>
      </w:r>
      <w:r w:rsidR="00862309" w:rsidRPr="00EB3DF9">
        <w:rPr>
          <w:rFonts w:ascii="Angsana New" w:hAnsi="Angsana New"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1A178475" w14:textId="77777777" w:rsidR="002B6843" w:rsidRPr="00EB3DF9" w:rsidRDefault="002B6843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34143C4" w14:textId="77777777" w:rsidR="00870CCC" w:rsidRPr="00EB3DF9" w:rsidRDefault="004762B0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B3DF9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49D15FB7" w14:textId="77777777" w:rsidR="009E45D4" w:rsidRPr="00EB3DF9" w:rsidRDefault="009E45D4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262"/>
        <w:gridCol w:w="1214"/>
        <w:gridCol w:w="1214"/>
      </w:tblGrid>
      <w:tr w:rsidR="004B18D7" w:rsidRPr="00EB3DF9" w14:paraId="1100C211" w14:textId="77777777" w:rsidTr="004B18D7">
        <w:trPr>
          <w:trHeight w:val="403"/>
        </w:trPr>
        <w:tc>
          <w:tcPr>
            <w:tcW w:w="2970" w:type="pct"/>
          </w:tcPr>
          <w:p w14:paraId="0051BB16" w14:textId="77777777" w:rsidR="004B18D7" w:rsidRPr="00EB3DF9" w:rsidRDefault="004B18D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694" w:type="pct"/>
          </w:tcPr>
          <w:p w14:paraId="5A82F908" w14:textId="77777777" w:rsidR="004B18D7" w:rsidRPr="00EB3DF9" w:rsidRDefault="004B18D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336" w:type="pct"/>
            <w:gridSpan w:val="2"/>
          </w:tcPr>
          <w:p w14:paraId="6D989108" w14:textId="77777777" w:rsidR="004B18D7" w:rsidRPr="00EB3DF9" w:rsidRDefault="004B18D7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4B18D7" w:rsidRPr="00EB3DF9" w14:paraId="53DAE02E" w14:textId="77777777" w:rsidTr="004B18D7">
        <w:trPr>
          <w:trHeight w:val="424"/>
        </w:trPr>
        <w:tc>
          <w:tcPr>
            <w:tcW w:w="2970" w:type="pct"/>
          </w:tcPr>
          <w:p w14:paraId="6521B7DA" w14:textId="77777777" w:rsidR="004B18D7" w:rsidRPr="00EB3DF9" w:rsidRDefault="004B18D7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" w:type="pct"/>
          </w:tcPr>
          <w:p w14:paraId="59971071" w14:textId="77777777" w:rsidR="004B18D7" w:rsidRPr="00EB3DF9" w:rsidRDefault="004B18D7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" w:type="pct"/>
            <w:shd w:val="clear" w:color="auto" w:fill="auto"/>
          </w:tcPr>
          <w:p w14:paraId="135EAE9F" w14:textId="77777777" w:rsidR="004B18D7" w:rsidRPr="00EB3DF9" w:rsidRDefault="005723F5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68" w:type="pct"/>
            <w:shd w:val="clear" w:color="auto" w:fill="auto"/>
          </w:tcPr>
          <w:p w14:paraId="325DCEFF" w14:textId="77777777" w:rsidR="004B18D7" w:rsidRPr="00EB3DF9" w:rsidRDefault="005723F5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B18D7" w:rsidRPr="00EB3DF9" w14:paraId="783EE34D" w14:textId="77777777" w:rsidTr="004B18D7">
        <w:trPr>
          <w:trHeight w:val="424"/>
        </w:trPr>
        <w:tc>
          <w:tcPr>
            <w:tcW w:w="2970" w:type="pct"/>
          </w:tcPr>
          <w:p w14:paraId="0ED732DC" w14:textId="77777777" w:rsidR="004B18D7" w:rsidRPr="00EB3DF9" w:rsidRDefault="004B18D7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4" w:type="pct"/>
          </w:tcPr>
          <w:p w14:paraId="70C6D5D8" w14:textId="77777777" w:rsidR="004B18D7" w:rsidRPr="00EB3DF9" w:rsidRDefault="004B18D7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6" w:type="pct"/>
            <w:gridSpan w:val="2"/>
            <w:shd w:val="clear" w:color="auto" w:fill="auto"/>
          </w:tcPr>
          <w:p w14:paraId="1706BAF4" w14:textId="77777777" w:rsidR="004B18D7" w:rsidRPr="00EB3DF9" w:rsidRDefault="004B18D7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723F5" w:rsidRPr="00EB3DF9" w14:paraId="4810D6CB" w14:textId="77777777" w:rsidTr="004B18D7">
        <w:trPr>
          <w:trHeight w:val="403"/>
        </w:trPr>
        <w:tc>
          <w:tcPr>
            <w:tcW w:w="2970" w:type="pct"/>
          </w:tcPr>
          <w:p w14:paraId="1FA2F7D0" w14:textId="77777777" w:rsidR="005723F5" w:rsidRPr="00EB3DF9" w:rsidRDefault="005723F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EB3DF9">
              <w:rPr>
                <w:cs/>
              </w:rPr>
              <w:t xml:space="preserve">ณ วันที่ </w:t>
            </w:r>
            <w:r w:rsidRPr="00EB3DF9">
              <w:t xml:space="preserve">1 </w:t>
            </w:r>
            <w:r w:rsidRPr="00EB3DF9">
              <w:rPr>
                <w:cs/>
              </w:rPr>
              <w:t>มกราคม</w:t>
            </w:r>
          </w:p>
        </w:tc>
        <w:tc>
          <w:tcPr>
            <w:tcW w:w="694" w:type="pct"/>
          </w:tcPr>
          <w:p w14:paraId="4A099D56" w14:textId="77777777" w:rsidR="005723F5" w:rsidRPr="00EB3DF9" w:rsidRDefault="005723F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668" w:type="pct"/>
          </w:tcPr>
          <w:p w14:paraId="6DE5BD9D" w14:textId="62359E09" w:rsidR="005723F5" w:rsidRPr="00EB3DF9" w:rsidRDefault="0047076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13,179</w:t>
            </w:r>
          </w:p>
        </w:tc>
        <w:tc>
          <w:tcPr>
            <w:tcW w:w="668" w:type="pct"/>
          </w:tcPr>
          <w:p w14:paraId="21A813EB" w14:textId="77777777" w:rsidR="005723F5" w:rsidRPr="00EB3DF9" w:rsidRDefault="005723F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12,610</w:t>
            </w:r>
          </w:p>
        </w:tc>
      </w:tr>
      <w:tr w:rsidR="005723F5" w:rsidRPr="00EB3DF9" w14:paraId="53E4D6B9" w14:textId="77777777" w:rsidTr="004B18D7">
        <w:trPr>
          <w:trHeight w:val="424"/>
        </w:trPr>
        <w:tc>
          <w:tcPr>
            <w:tcW w:w="2970" w:type="pct"/>
          </w:tcPr>
          <w:p w14:paraId="490CFAF8" w14:textId="77777777" w:rsidR="005723F5" w:rsidRPr="00EB3DF9" w:rsidRDefault="005723F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EB3DF9">
              <w:rPr>
                <w:cs/>
              </w:rPr>
              <w:t>ลงทุนเพิ่ม</w:t>
            </w:r>
          </w:p>
        </w:tc>
        <w:tc>
          <w:tcPr>
            <w:tcW w:w="694" w:type="pct"/>
          </w:tcPr>
          <w:p w14:paraId="1204D20A" w14:textId="77777777" w:rsidR="005723F5" w:rsidRPr="00EB3DF9" w:rsidRDefault="005723F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668" w:type="pct"/>
          </w:tcPr>
          <w:p w14:paraId="5DFA8A38" w14:textId="34748347" w:rsidR="005723F5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357</w:t>
            </w:r>
          </w:p>
        </w:tc>
        <w:tc>
          <w:tcPr>
            <w:tcW w:w="668" w:type="pct"/>
          </w:tcPr>
          <w:p w14:paraId="6F957636" w14:textId="77777777" w:rsidR="005723F5" w:rsidRPr="00EB3DF9" w:rsidRDefault="005723F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840</w:t>
            </w:r>
          </w:p>
        </w:tc>
      </w:tr>
      <w:tr w:rsidR="005723F5" w:rsidRPr="00EB3DF9" w14:paraId="64D02D7B" w14:textId="77777777" w:rsidTr="004B18D7">
        <w:trPr>
          <w:trHeight w:val="403"/>
        </w:trPr>
        <w:tc>
          <w:tcPr>
            <w:tcW w:w="2970" w:type="pct"/>
          </w:tcPr>
          <w:p w14:paraId="5AA9736A" w14:textId="77777777" w:rsidR="005723F5" w:rsidRPr="00EB3DF9" w:rsidRDefault="005723F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EB3DF9">
              <w:rPr>
                <w:rFonts w:hint="cs"/>
                <w:cs/>
              </w:rPr>
              <w:t>ขาดทุนจากการด้อยค่า</w:t>
            </w:r>
          </w:p>
        </w:tc>
        <w:tc>
          <w:tcPr>
            <w:tcW w:w="694" w:type="pct"/>
          </w:tcPr>
          <w:p w14:paraId="31BD8CA4" w14:textId="77777777" w:rsidR="005723F5" w:rsidRPr="00EB3DF9" w:rsidRDefault="005723F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668" w:type="pct"/>
          </w:tcPr>
          <w:p w14:paraId="4FC92EF8" w14:textId="30E1340D" w:rsidR="005723F5" w:rsidRPr="00EB3DF9" w:rsidRDefault="002239B9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668" w:type="pct"/>
          </w:tcPr>
          <w:p w14:paraId="741BAD31" w14:textId="77777777" w:rsidR="005723F5" w:rsidRPr="00EB3DF9" w:rsidRDefault="005723F5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271</w:t>
            </w:r>
            <w:r w:rsidRPr="00EB3DF9">
              <w:rPr>
                <w:cs/>
              </w:rPr>
              <w:t>)</w:t>
            </w:r>
          </w:p>
        </w:tc>
      </w:tr>
      <w:tr w:rsidR="005723F5" w:rsidRPr="00EB3DF9" w14:paraId="5AFDC654" w14:textId="77777777" w:rsidTr="004B18D7">
        <w:trPr>
          <w:trHeight w:val="403"/>
        </w:trPr>
        <w:tc>
          <w:tcPr>
            <w:tcW w:w="2970" w:type="pct"/>
          </w:tcPr>
          <w:p w14:paraId="216DAB1E" w14:textId="77777777" w:rsidR="005723F5" w:rsidRPr="00EB3DF9" w:rsidRDefault="005723F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EB3DF9">
              <w:rPr>
                <w:b/>
                <w:bCs/>
                <w:cs/>
              </w:rPr>
              <w:t xml:space="preserve">ณ วันที่ </w:t>
            </w:r>
            <w:r w:rsidRPr="00EB3DF9">
              <w:rPr>
                <w:b/>
                <w:bCs/>
              </w:rPr>
              <w:t xml:space="preserve">31 </w:t>
            </w:r>
            <w:r w:rsidRPr="00EB3DF9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694" w:type="pct"/>
          </w:tcPr>
          <w:p w14:paraId="074A52CD" w14:textId="77777777" w:rsidR="005723F5" w:rsidRPr="00EB3DF9" w:rsidRDefault="005723F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668" w:type="pct"/>
          </w:tcPr>
          <w:p w14:paraId="49573F17" w14:textId="26A82890" w:rsidR="005723F5" w:rsidRPr="00EB3DF9" w:rsidRDefault="00A1272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13,</w:t>
            </w:r>
            <w:r w:rsidR="002239B9" w:rsidRPr="00EB3DF9">
              <w:rPr>
                <w:b/>
                <w:bCs/>
              </w:rPr>
              <w:t>536</w:t>
            </w:r>
          </w:p>
        </w:tc>
        <w:tc>
          <w:tcPr>
            <w:tcW w:w="668" w:type="pct"/>
          </w:tcPr>
          <w:p w14:paraId="331C2D2C" w14:textId="77777777" w:rsidR="005723F5" w:rsidRPr="00EB3DF9" w:rsidRDefault="005723F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13,179</w:t>
            </w:r>
          </w:p>
        </w:tc>
      </w:tr>
    </w:tbl>
    <w:p w14:paraId="54AE5A15" w14:textId="77777777" w:rsidR="00EA319F" w:rsidRPr="00EB3DF9" w:rsidRDefault="00EA319F" w:rsidP="00EB3DF9">
      <w:pPr>
        <w:tabs>
          <w:tab w:val="decimal" w:pos="540"/>
        </w:tabs>
        <w:ind w:left="540"/>
      </w:pPr>
    </w:p>
    <w:p w14:paraId="3FC2C21A" w14:textId="77777777" w:rsidR="007A118A" w:rsidRPr="00EB3DF9" w:rsidRDefault="00EA319F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sz w:val="30"/>
          <w:szCs w:val="30"/>
          <w:cs/>
        </w:rPr>
        <w:sectPr w:rsidR="007A118A" w:rsidRPr="00EB3DF9" w:rsidSect="009026E5">
          <w:headerReference w:type="default" r:id="rId8"/>
          <w:footerReference w:type="default" r:id="rId9"/>
          <w:pgSz w:w="11907" w:h="16840" w:code="9"/>
          <w:pgMar w:top="692" w:right="1151" w:bottom="578" w:left="1151" w:header="720" w:footer="720" w:gutter="0"/>
          <w:pgNumType w:start="21"/>
          <w:cols w:space="708"/>
          <w:docGrid w:linePitch="360"/>
        </w:sectPr>
      </w:pPr>
      <w:r w:rsidRPr="00EB3DF9">
        <w:rPr>
          <w:sz w:val="30"/>
          <w:szCs w:val="30"/>
          <w:cs/>
        </w:rPr>
        <w:tab/>
      </w:r>
    </w:p>
    <w:p w14:paraId="2D9D3D8F" w14:textId="77777777" w:rsidR="00CD48DF" w:rsidRPr="00EB3DF9" w:rsidRDefault="004762B0" w:rsidP="00EB3DF9">
      <w:pPr>
        <w:pStyle w:val="BodyText2"/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EA319F" w:rsidRPr="00EB3DF9">
        <w:rPr>
          <w:rFonts w:ascii="Angsana New" w:hAnsi="Angsana New"/>
          <w:sz w:val="30"/>
          <w:szCs w:val="30"/>
        </w:rPr>
        <w:t>31</w:t>
      </w:r>
      <w:r w:rsidRPr="00EB3DF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A319F" w:rsidRPr="00EB3DF9">
        <w:rPr>
          <w:rFonts w:ascii="Angsana New" w:hAnsi="Angsana New"/>
          <w:sz w:val="30"/>
          <w:szCs w:val="30"/>
        </w:rPr>
        <w:t>256</w:t>
      </w:r>
      <w:r w:rsidR="00AA3845" w:rsidRPr="00EB3DF9">
        <w:rPr>
          <w:rFonts w:ascii="Angsana New" w:hAnsi="Angsana New"/>
          <w:sz w:val="30"/>
          <w:szCs w:val="30"/>
        </w:rPr>
        <w:t>2</w:t>
      </w:r>
      <w:r w:rsidR="00EA6D28" w:rsidRPr="00EB3DF9">
        <w:rPr>
          <w:rFonts w:ascii="Angsana New" w:hAnsi="Angsana New"/>
          <w:sz w:val="30"/>
          <w:szCs w:val="30"/>
          <w:cs/>
        </w:rPr>
        <w:t xml:space="preserve"> และ </w:t>
      </w:r>
      <w:r w:rsidR="00EA319F" w:rsidRPr="00EB3DF9">
        <w:rPr>
          <w:rFonts w:ascii="Angsana New" w:hAnsi="Angsana New"/>
          <w:sz w:val="30"/>
          <w:szCs w:val="30"/>
        </w:rPr>
        <w:t>256</w:t>
      </w:r>
      <w:r w:rsidR="00AA3845" w:rsidRPr="00EB3DF9">
        <w:rPr>
          <w:rFonts w:ascii="Angsana New" w:hAnsi="Angsana New"/>
          <w:sz w:val="30"/>
          <w:szCs w:val="30"/>
        </w:rPr>
        <w:t>1</w:t>
      </w:r>
      <w:r w:rsidR="000A28C1" w:rsidRPr="00EB3DF9">
        <w:rPr>
          <w:rFonts w:ascii="Angsana New" w:hAnsi="Angsana New"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sz w:val="30"/>
          <w:szCs w:val="30"/>
          <w:cs/>
        </w:rPr>
        <w:t>และเงินปันผลรับจากเงินลงทุนสำหรับแต่ละปี มีดังนี้</w:t>
      </w:r>
    </w:p>
    <w:p w14:paraId="044F4FD3" w14:textId="77777777" w:rsidR="00EA319F" w:rsidRPr="00EB3DF9" w:rsidRDefault="00EA319F" w:rsidP="00EB3DF9">
      <w:pPr>
        <w:pStyle w:val="BodyText2"/>
        <w:spacing w:line="240" w:lineRule="atLeast"/>
        <w:ind w:left="0" w:firstLine="0"/>
        <w:jc w:val="thaiDistribute"/>
        <w:rPr>
          <w:rFonts w:ascii="Angsana New" w:hAnsi="Angsana New"/>
          <w:sz w:val="18"/>
          <w:szCs w:val="18"/>
        </w:rPr>
      </w:pPr>
    </w:p>
    <w:tbl>
      <w:tblPr>
        <w:tblW w:w="1510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605"/>
        <w:gridCol w:w="1041"/>
        <w:gridCol w:w="1041"/>
        <w:gridCol w:w="1042"/>
        <w:gridCol w:w="1041"/>
        <w:gridCol w:w="1042"/>
        <w:gridCol w:w="1041"/>
        <w:gridCol w:w="1041"/>
        <w:gridCol w:w="1042"/>
        <w:gridCol w:w="1041"/>
        <w:gridCol w:w="1042"/>
        <w:gridCol w:w="1041"/>
        <w:gridCol w:w="1042"/>
      </w:tblGrid>
      <w:tr w:rsidR="00EA319F" w:rsidRPr="00EB3DF9" w14:paraId="3F2C6667" w14:textId="77777777" w:rsidTr="000D2B85">
        <w:trPr>
          <w:cantSplit/>
          <w:tblHeader/>
        </w:trPr>
        <w:tc>
          <w:tcPr>
            <w:tcW w:w="2605" w:type="dxa"/>
          </w:tcPr>
          <w:p w14:paraId="71B5FFF5" w14:textId="77777777" w:rsidR="00EA319F" w:rsidRPr="00EB3DF9" w:rsidRDefault="00EA319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12497" w:type="dxa"/>
            <w:gridSpan w:val="12"/>
          </w:tcPr>
          <w:p w14:paraId="6E293D95" w14:textId="77777777" w:rsidR="00EA319F" w:rsidRPr="00EB3DF9" w:rsidRDefault="00EA319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3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B3DF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EA319F" w:rsidRPr="00EB3DF9" w14:paraId="2A9DB790" w14:textId="77777777" w:rsidTr="000D2B85">
        <w:trPr>
          <w:cantSplit/>
          <w:tblHeader/>
        </w:trPr>
        <w:tc>
          <w:tcPr>
            <w:tcW w:w="2605" w:type="dxa"/>
          </w:tcPr>
          <w:p w14:paraId="25615F34" w14:textId="77777777" w:rsidR="00EA319F" w:rsidRPr="00EB3DF9" w:rsidRDefault="00EA319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2082" w:type="dxa"/>
            <w:gridSpan w:val="2"/>
          </w:tcPr>
          <w:p w14:paraId="238E02F1" w14:textId="77777777" w:rsidR="00EA319F" w:rsidRPr="00EB3DF9" w:rsidRDefault="00EA319F" w:rsidP="00EB3DF9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สัดส่วนความเป็นเ</w:t>
            </w:r>
            <w:r w:rsidRPr="00EB3DF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จ้าของ</w:t>
            </w:r>
          </w:p>
        </w:tc>
        <w:tc>
          <w:tcPr>
            <w:tcW w:w="2083" w:type="dxa"/>
            <w:gridSpan w:val="2"/>
          </w:tcPr>
          <w:p w14:paraId="1A13A21B" w14:textId="77777777" w:rsidR="00EA319F" w:rsidRPr="00EB3DF9" w:rsidRDefault="00EA319F" w:rsidP="00EB3DF9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083" w:type="dxa"/>
            <w:gridSpan w:val="2"/>
          </w:tcPr>
          <w:p w14:paraId="7E3EB561" w14:textId="77777777" w:rsidR="00EA319F" w:rsidRPr="00EB3DF9" w:rsidRDefault="00EA319F" w:rsidP="00EB3DF9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083" w:type="dxa"/>
            <w:gridSpan w:val="2"/>
          </w:tcPr>
          <w:p w14:paraId="46C146B2" w14:textId="77777777" w:rsidR="00EA319F" w:rsidRPr="00EB3DF9" w:rsidRDefault="00EA319F" w:rsidP="00EB3DF9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083" w:type="dxa"/>
            <w:gridSpan w:val="2"/>
          </w:tcPr>
          <w:p w14:paraId="7FC1E943" w14:textId="77777777" w:rsidR="00EA319F" w:rsidRPr="00EB3DF9" w:rsidRDefault="00EA319F" w:rsidP="00EB3DF9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EB3DF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- สุทธิ</w:t>
            </w:r>
          </w:p>
        </w:tc>
        <w:tc>
          <w:tcPr>
            <w:tcW w:w="2083" w:type="dxa"/>
            <w:gridSpan w:val="2"/>
          </w:tcPr>
          <w:p w14:paraId="4D1E9DEF" w14:textId="32902F63" w:rsidR="00EA319F" w:rsidRPr="00EB3DF9" w:rsidRDefault="003A5A69" w:rsidP="00EB3DF9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เงินปันผลรับ</w:t>
            </w:r>
            <w:r w:rsidR="004B3994" w:rsidRPr="00EB3DF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EA319F" w:rsidRPr="00EB3DF9" w14:paraId="439D0332" w14:textId="77777777" w:rsidTr="000D2B85">
        <w:trPr>
          <w:cantSplit/>
          <w:tblHeader/>
        </w:trPr>
        <w:tc>
          <w:tcPr>
            <w:tcW w:w="2605" w:type="dxa"/>
          </w:tcPr>
          <w:p w14:paraId="7F97CBB3" w14:textId="77777777" w:rsidR="00EA319F" w:rsidRPr="00EB3DF9" w:rsidRDefault="00EA319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1041" w:type="dxa"/>
          </w:tcPr>
          <w:p w14:paraId="7D6EA1A9" w14:textId="77777777" w:rsidR="00EA319F" w:rsidRPr="00EB3DF9" w:rsidRDefault="00AA3845" w:rsidP="00EB3DF9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041" w:type="dxa"/>
          </w:tcPr>
          <w:p w14:paraId="183CD88B" w14:textId="77777777" w:rsidR="00EA319F" w:rsidRPr="00EB3DF9" w:rsidRDefault="00AA3845" w:rsidP="00EB3DF9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042" w:type="dxa"/>
          </w:tcPr>
          <w:p w14:paraId="714C019E" w14:textId="77777777" w:rsidR="00EA319F" w:rsidRPr="00EB3DF9" w:rsidRDefault="00AA3845" w:rsidP="00EB3DF9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041" w:type="dxa"/>
          </w:tcPr>
          <w:p w14:paraId="0BE7024A" w14:textId="77777777" w:rsidR="00EA319F" w:rsidRPr="00EB3DF9" w:rsidRDefault="00AA3845" w:rsidP="00EB3DF9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042" w:type="dxa"/>
          </w:tcPr>
          <w:p w14:paraId="384F75F9" w14:textId="77777777" w:rsidR="00EA319F" w:rsidRPr="00EB3DF9" w:rsidRDefault="00AA3845" w:rsidP="00EB3DF9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041" w:type="dxa"/>
          </w:tcPr>
          <w:p w14:paraId="5B6DA7EC" w14:textId="77777777" w:rsidR="00EA319F" w:rsidRPr="00EB3DF9" w:rsidRDefault="00AA3845" w:rsidP="00EB3DF9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041" w:type="dxa"/>
          </w:tcPr>
          <w:p w14:paraId="18CFFA1B" w14:textId="77777777" w:rsidR="00EA319F" w:rsidRPr="00EB3DF9" w:rsidRDefault="00AA3845" w:rsidP="00EB3DF9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042" w:type="dxa"/>
          </w:tcPr>
          <w:p w14:paraId="7DBA8A76" w14:textId="77777777" w:rsidR="00EA319F" w:rsidRPr="00EB3DF9" w:rsidRDefault="00AA3845" w:rsidP="00EB3DF9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041" w:type="dxa"/>
          </w:tcPr>
          <w:p w14:paraId="785EDAF5" w14:textId="77777777" w:rsidR="00EA319F" w:rsidRPr="00EB3DF9" w:rsidRDefault="00AA3845" w:rsidP="00EB3DF9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042" w:type="dxa"/>
          </w:tcPr>
          <w:p w14:paraId="6A02E036" w14:textId="77777777" w:rsidR="00EA319F" w:rsidRPr="00EB3DF9" w:rsidRDefault="00AA3845" w:rsidP="00EB3DF9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041" w:type="dxa"/>
          </w:tcPr>
          <w:p w14:paraId="0B607786" w14:textId="77777777" w:rsidR="00EA319F" w:rsidRPr="00EB3DF9" w:rsidRDefault="00AA3845" w:rsidP="00EB3DF9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042" w:type="dxa"/>
          </w:tcPr>
          <w:p w14:paraId="0ED6057B" w14:textId="77777777" w:rsidR="00EA319F" w:rsidRPr="00EB3DF9" w:rsidRDefault="00AA3845" w:rsidP="00EB3DF9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</w:tr>
      <w:tr w:rsidR="00EA319F" w:rsidRPr="00EB3DF9" w14:paraId="55633B01" w14:textId="77777777" w:rsidTr="000D2B85">
        <w:trPr>
          <w:cantSplit/>
          <w:tblHeader/>
        </w:trPr>
        <w:tc>
          <w:tcPr>
            <w:tcW w:w="2605" w:type="dxa"/>
          </w:tcPr>
          <w:p w14:paraId="799061E3" w14:textId="77777777" w:rsidR="00EA319F" w:rsidRPr="00EB3DF9" w:rsidRDefault="00EA319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2082" w:type="dxa"/>
            <w:gridSpan w:val="2"/>
          </w:tcPr>
          <w:p w14:paraId="330841AB" w14:textId="77777777" w:rsidR="00EA319F" w:rsidRPr="00EB3DF9" w:rsidRDefault="00EA319F" w:rsidP="00EB3DF9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B3DF9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0415" w:type="dxa"/>
            <w:gridSpan w:val="10"/>
          </w:tcPr>
          <w:p w14:paraId="5ECC0EDE" w14:textId="77777777" w:rsidR="00EA319F" w:rsidRPr="00EB3DF9" w:rsidRDefault="00EA319F" w:rsidP="00EB3DF9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B3DF9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A319F" w:rsidRPr="00EB3DF9" w14:paraId="1BEAFF93" w14:textId="77777777" w:rsidTr="00EA319F">
        <w:trPr>
          <w:cantSplit/>
        </w:trPr>
        <w:tc>
          <w:tcPr>
            <w:tcW w:w="2605" w:type="dxa"/>
          </w:tcPr>
          <w:p w14:paraId="5ADB85D4" w14:textId="77777777" w:rsidR="00EA319F" w:rsidRPr="00EB3DF9" w:rsidRDefault="00EA319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jc w:val="thaiDistribute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EB3DF9">
              <w:rPr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41" w:type="dxa"/>
          </w:tcPr>
          <w:p w14:paraId="32AA0882" w14:textId="77777777" w:rsidR="00EA319F" w:rsidRPr="00EB3DF9" w:rsidRDefault="00EA319F" w:rsidP="00EB3DF9">
            <w:pPr>
              <w:pStyle w:val="acctfourfigures"/>
              <w:tabs>
                <w:tab w:val="clear" w:pos="765"/>
                <w:tab w:val="decimal" w:pos="396"/>
              </w:tabs>
              <w:spacing w:line="330" w:lineRule="exact"/>
              <w:ind w:left="-79" w:right="-45"/>
              <w:contextualSpacing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41" w:type="dxa"/>
          </w:tcPr>
          <w:p w14:paraId="40152BAF" w14:textId="77777777" w:rsidR="00EA319F" w:rsidRPr="00EB3DF9" w:rsidRDefault="00EA319F" w:rsidP="00EB3DF9">
            <w:pPr>
              <w:pStyle w:val="acctfourfigures"/>
              <w:tabs>
                <w:tab w:val="clear" w:pos="765"/>
                <w:tab w:val="decimal" w:pos="396"/>
              </w:tabs>
              <w:spacing w:line="330" w:lineRule="exact"/>
              <w:ind w:left="-79" w:right="-45"/>
              <w:contextualSpacing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42" w:type="dxa"/>
          </w:tcPr>
          <w:p w14:paraId="0739A4DB" w14:textId="77777777" w:rsidR="00EA319F" w:rsidRPr="00EB3DF9" w:rsidRDefault="00EA319F" w:rsidP="00EB3DF9">
            <w:pPr>
              <w:pStyle w:val="acctfourfigures"/>
              <w:tabs>
                <w:tab w:val="clear" w:pos="765"/>
                <w:tab w:val="decimal" w:pos="423"/>
              </w:tabs>
              <w:spacing w:line="33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41" w:type="dxa"/>
          </w:tcPr>
          <w:p w14:paraId="49761596" w14:textId="77777777" w:rsidR="00EA319F" w:rsidRPr="00EB3DF9" w:rsidRDefault="00EA319F" w:rsidP="00EB3DF9">
            <w:pPr>
              <w:pStyle w:val="acctfourfigures"/>
              <w:tabs>
                <w:tab w:val="clear" w:pos="765"/>
                <w:tab w:val="decimal" w:pos="423"/>
              </w:tabs>
              <w:spacing w:line="33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42" w:type="dxa"/>
          </w:tcPr>
          <w:p w14:paraId="522705E4" w14:textId="77777777" w:rsidR="00EA319F" w:rsidRPr="00EB3DF9" w:rsidRDefault="00EA319F" w:rsidP="00EB3DF9">
            <w:pPr>
              <w:pStyle w:val="acctfourfigures"/>
              <w:tabs>
                <w:tab w:val="clear" w:pos="765"/>
                <w:tab w:val="decimal" w:pos="374"/>
              </w:tabs>
              <w:spacing w:line="33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41" w:type="dxa"/>
          </w:tcPr>
          <w:p w14:paraId="3E19D2F8" w14:textId="77777777" w:rsidR="00EA319F" w:rsidRPr="00EB3DF9" w:rsidRDefault="00EA319F" w:rsidP="00EB3DF9">
            <w:pPr>
              <w:pStyle w:val="acctfourfigures"/>
              <w:tabs>
                <w:tab w:val="clear" w:pos="765"/>
                <w:tab w:val="decimal" w:pos="374"/>
              </w:tabs>
              <w:spacing w:line="330" w:lineRule="exact"/>
              <w:contextualSpacing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41" w:type="dxa"/>
          </w:tcPr>
          <w:p w14:paraId="7FBF5772" w14:textId="77777777" w:rsidR="00EA319F" w:rsidRPr="00EB3DF9" w:rsidRDefault="00EA319F" w:rsidP="00EB3DF9">
            <w:pPr>
              <w:pStyle w:val="acctfourfigures"/>
              <w:tabs>
                <w:tab w:val="clear" w:pos="765"/>
                <w:tab w:val="decimal" w:pos="456"/>
              </w:tabs>
              <w:spacing w:line="33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42" w:type="dxa"/>
          </w:tcPr>
          <w:p w14:paraId="6A8AAB12" w14:textId="77777777" w:rsidR="00EA319F" w:rsidRPr="00EB3DF9" w:rsidRDefault="00EA319F" w:rsidP="00EB3DF9">
            <w:pPr>
              <w:pStyle w:val="acctfourfigures"/>
              <w:tabs>
                <w:tab w:val="clear" w:pos="765"/>
                <w:tab w:val="decimal" w:pos="418"/>
              </w:tabs>
              <w:spacing w:line="33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41" w:type="dxa"/>
          </w:tcPr>
          <w:p w14:paraId="64D1B8B7" w14:textId="77777777" w:rsidR="00EA319F" w:rsidRPr="00EB3DF9" w:rsidRDefault="00EA319F" w:rsidP="00EB3DF9">
            <w:pPr>
              <w:pStyle w:val="acctfourfigures"/>
              <w:tabs>
                <w:tab w:val="clear" w:pos="765"/>
                <w:tab w:val="decimal" w:pos="400"/>
              </w:tabs>
              <w:spacing w:line="33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42" w:type="dxa"/>
          </w:tcPr>
          <w:p w14:paraId="5CA822E4" w14:textId="77777777" w:rsidR="00EA319F" w:rsidRPr="00EB3DF9" w:rsidRDefault="00EA319F" w:rsidP="00EB3DF9">
            <w:pPr>
              <w:pStyle w:val="acctfourfigures"/>
              <w:tabs>
                <w:tab w:val="clear" w:pos="765"/>
                <w:tab w:val="decimal" w:pos="400"/>
              </w:tabs>
              <w:spacing w:line="330" w:lineRule="exact"/>
              <w:contextualSpacing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41" w:type="dxa"/>
          </w:tcPr>
          <w:p w14:paraId="394F5993" w14:textId="77777777" w:rsidR="00EA319F" w:rsidRPr="00EB3DF9" w:rsidRDefault="00EA319F" w:rsidP="00EB3DF9">
            <w:pPr>
              <w:pStyle w:val="acctfourfigures"/>
              <w:tabs>
                <w:tab w:val="clear" w:pos="765"/>
                <w:tab w:val="decimal" w:pos="456"/>
              </w:tabs>
              <w:spacing w:line="330" w:lineRule="exact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42" w:type="dxa"/>
          </w:tcPr>
          <w:p w14:paraId="342C2097" w14:textId="77777777" w:rsidR="00EA319F" w:rsidRPr="00EB3DF9" w:rsidRDefault="00EA319F" w:rsidP="00EB3DF9">
            <w:pPr>
              <w:pStyle w:val="acctfourfigures"/>
              <w:tabs>
                <w:tab w:val="clear" w:pos="765"/>
                <w:tab w:val="decimal" w:pos="483"/>
              </w:tabs>
              <w:spacing w:line="33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</w:tr>
      <w:tr w:rsidR="00A12726" w:rsidRPr="00EB3DF9" w14:paraId="2645C4FD" w14:textId="77777777" w:rsidTr="00EA319F">
        <w:trPr>
          <w:cantSplit/>
        </w:trPr>
        <w:tc>
          <w:tcPr>
            <w:tcW w:w="2605" w:type="dxa"/>
          </w:tcPr>
          <w:p w14:paraId="215B5F27" w14:textId="77777777" w:rsidR="00A12726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บริษัท บางจากกรีนเนท จำกัด</w:t>
            </w:r>
          </w:p>
        </w:tc>
        <w:tc>
          <w:tcPr>
            <w:tcW w:w="1041" w:type="dxa"/>
            <w:vAlign w:val="bottom"/>
          </w:tcPr>
          <w:p w14:paraId="495E3036" w14:textId="13B005E9" w:rsidR="00A12726" w:rsidRPr="00EB3DF9" w:rsidRDefault="00A12726" w:rsidP="00EB3DF9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49</w:t>
            </w:r>
            <w:r w:rsidRPr="00EB3DF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1" w:type="dxa"/>
            <w:vAlign w:val="bottom"/>
          </w:tcPr>
          <w:p w14:paraId="3D6C67AD" w14:textId="77777777" w:rsidR="00A12726" w:rsidRPr="00EB3DF9" w:rsidRDefault="00A12726" w:rsidP="00EB3DF9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49</w:t>
            </w:r>
            <w:r w:rsidRPr="00EB3DF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02D22C72" w14:textId="39EDA258" w:rsidR="00A12726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1</w:t>
            </w:r>
          </w:p>
        </w:tc>
        <w:tc>
          <w:tcPr>
            <w:tcW w:w="1041" w:type="dxa"/>
            <w:vAlign w:val="bottom"/>
          </w:tcPr>
          <w:p w14:paraId="53FFC7A9" w14:textId="77777777" w:rsidR="00A12726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1</w:t>
            </w:r>
          </w:p>
        </w:tc>
        <w:tc>
          <w:tcPr>
            <w:tcW w:w="1042" w:type="dxa"/>
            <w:vAlign w:val="bottom"/>
          </w:tcPr>
          <w:p w14:paraId="169B8BB8" w14:textId="66C99DBC" w:rsidR="00A12726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684BDCD8" w14:textId="77777777" w:rsidR="00A12726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416443DA" w14:textId="3FD5B960" w:rsidR="00A12726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3E8BE5ED" w14:textId="77777777" w:rsidR="00A12726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180085E0" w14:textId="1D2C041E" w:rsidR="00A12726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671C8E81" w14:textId="77777777" w:rsidR="00A12726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4D93EA8A" w14:textId="0A94F985" w:rsidR="00A12726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15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3E999DC1" w14:textId="77777777" w:rsidR="00A12726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20</w:t>
            </w:r>
          </w:p>
        </w:tc>
      </w:tr>
      <w:tr w:rsidR="00A12726" w:rsidRPr="00EB3DF9" w14:paraId="1FC1F038" w14:textId="77777777" w:rsidTr="00EA319F">
        <w:trPr>
          <w:cantSplit/>
        </w:trPr>
        <w:tc>
          <w:tcPr>
            <w:tcW w:w="2605" w:type="dxa"/>
          </w:tcPr>
          <w:p w14:paraId="5DA2E983" w14:textId="77777777" w:rsidR="00A12726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บริษัท บีซีพีจี จำกัด (มหาชน)</w:t>
            </w:r>
          </w:p>
        </w:tc>
        <w:tc>
          <w:tcPr>
            <w:tcW w:w="1041" w:type="dxa"/>
            <w:vAlign w:val="bottom"/>
          </w:tcPr>
          <w:p w14:paraId="4DE52AFE" w14:textId="4D27D2C4" w:rsidR="00A12726" w:rsidRPr="00EB3DF9" w:rsidRDefault="00A12726" w:rsidP="00EB3DF9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70</w:t>
            </w:r>
            <w:r w:rsidRPr="00EB3DF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04</w:t>
            </w:r>
          </w:p>
        </w:tc>
        <w:tc>
          <w:tcPr>
            <w:tcW w:w="1041" w:type="dxa"/>
            <w:vAlign w:val="bottom"/>
          </w:tcPr>
          <w:p w14:paraId="6BAF3B65" w14:textId="77777777" w:rsidR="00A12726" w:rsidRPr="00EB3DF9" w:rsidRDefault="00A12726" w:rsidP="00EB3DF9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70</w:t>
            </w:r>
            <w:r w:rsidRPr="00EB3DF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11</w:t>
            </w:r>
          </w:p>
        </w:tc>
        <w:tc>
          <w:tcPr>
            <w:tcW w:w="1042" w:type="dxa"/>
            <w:vAlign w:val="bottom"/>
          </w:tcPr>
          <w:p w14:paraId="3C868BD3" w14:textId="5F836C82" w:rsidR="00A12726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9,994</w:t>
            </w:r>
          </w:p>
        </w:tc>
        <w:tc>
          <w:tcPr>
            <w:tcW w:w="1041" w:type="dxa"/>
            <w:vAlign w:val="bottom"/>
          </w:tcPr>
          <w:p w14:paraId="10AEFA7E" w14:textId="77777777" w:rsidR="00A12726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9,984</w:t>
            </w:r>
          </w:p>
        </w:tc>
        <w:tc>
          <w:tcPr>
            <w:tcW w:w="1042" w:type="dxa"/>
            <w:vAlign w:val="bottom"/>
          </w:tcPr>
          <w:p w14:paraId="23CC6946" w14:textId="5FB527A3" w:rsidR="00A12726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7,000</w:t>
            </w:r>
          </w:p>
        </w:tc>
        <w:tc>
          <w:tcPr>
            <w:tcW w:w="1041" w:type="dxa"/>
            <w:vAlign w:val="bottom"/>
          </w:tcPr>
          <w:p w14:paraId="73EF706D" w14:textId="77777777" w:rsidR="00A12726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7,000</w:t>
            </w:r>
          </w:p>
        </w:tc>
        <w:tc>
          <w:tcPr>
            <w:tcW w:w="1041" w:type="dxa"/>
          </w:tcPr>
          <w:p w14:paraId="43B9092C" w14:textId="053574F1" w:rsidR="00A12726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</w:tcPr>
          <w:p w14:paraId="2CA1B554" w14:textId="77777777" w:rsidR="00A12726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52B610E9" w14:textId="3CA6C53F" w:rsidR="00A12726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7,000</w:t>
            </w:r>
          </w:p>
        </w:tc>
        <w:tc>
          <w:tcPr>
            <w:tcW w:w="1042" w:type="dxa"/>
            <w:vAlign w:val="bottom"/>
          </w:tcPr>
          <w:p w14:paraId="2DB399BB" w14:textId="77777777" w:rsidR="00A12726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7,000</w:t>
            </w:r>
          </w:p>
        </w:tc>
        <w:tc>
          <w:tcPr>
            <w:tcW w:w="1041" w:type="dxa"/>
            <w:vAlign w:val="bottom"/>
          </w:tcPr>
          <w:p w14:paraId="5E1D61AA" w14:textId="3B37ECED" w:rsidR="00A12726" w:rsidRPr="00EB3DF9" w:rsidRDefault="0018139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896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2838A295" w14:textId="77777777" w:rsidR="00A12726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896</w:t>
            </w:r>
          </w:p>
        </w:tc>
      </w:tr>
      <w:tr w:rsidR="00A12726" w:rsidRPr="00EB3DF9" w14:paraId="1FF81D79" w14:textId="77777777" w:rsidTr="00EA319F">
        <w:trPr>
          <w:cantSplit/>
        </w:trPr>
        <w:tc>
          <w:tcPr>
            <w:tcW w:w="2605" w:type="dxa"/>
          </w:tcPr>
          <w:p w14:paraId="6E294FC2" w14:textId="77777777" w:rsidR="00A12726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บริษัท บางจาก รีเทล จำกัด</w:t>
            </w:r>
          </w:p>
        </w:tc>
        <w:tc>
          <w:tcPr>
            <w:tcW w:w="1041" w:type="dxa"/>
            <w:vAlign w:val="bottom"/>
          </w:tcPr>
          <w:p w14:paraId="41E5C741" w14:textId="33012F8D" w:rsidR="00A12726" w:rsidRPr="00EB3DF9" w:rsidRDefault="00A12726" w:rsidP="00EB3DF9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EB3DF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1" w:type="dxa"/>
            <w:vAlign w:val="bottom"/>
          </w:tcPr>
          <w:p w14:paraId="2719D32B" w14:textId="77777777" w:rsidR="00A12726" w:rsidRPr="00EB3DF9" w:rsidRDefault="00A12726" w:rsidP="00EB3DF9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EB3DF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24C6E832" w14:textId="18622DB0" w:rsidR="00A12726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800</w:t>
            </w:r>
          </w:p>
        </w:tc>
        <w:tc>
          <w:tcPr>
            <w:tcW w:w="1041" w:type="dxa"/>
            <w:vAlign w:val="bottom"/>
          </w:tcPr>
          <w:p w14:paraId="7DC69C41" w14:textId="77777777" w:rsidR="00A12726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800</w:t>
            </w:r>
          </w:p>
        </w:tc>
        <w:tc>
          <w:tcPr>
            <w:tcW w:w="1042" w:type="dxa"/>
            <w:vAlign w:val="bottom"/>
          </w:tcPr>
          <w:p w14:paraId="47655E80" w14:textId="43BE7919" w:rsidR="00A12726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800</w:t>
            </w:r>
          </w:p>
        </w:tc>
        <w:tc>
          <w:tcPr>
            <w:tcW w:w="1041" w:type="dxa"/>
            <w:vAlign w:val="bottom"/>
          </w:tcPr>
          <w:p w14:paraId="16E73C21" w14:textId="77777777" w:rsidR="00A12726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800</w:t>
            </w:r>
          </w:p>
        </w:tc>
        <w:tc>
          <w:tcPr>
            <w:tcW w:w="1041" w:type="dxa"/>
          </w:tcPr>
          <w:p w14:paraId="3FFA797B" w14:textId="6ED3E597" w:rsidR="00A12726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</w:tcPr>
          <w:p w14:paraId="07134611" w14:textId="77777777" w:rsidR="00A12726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0973C09D" w14:textId="64E9CD43" w:rsidR="00A12726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800</w:t>
            </w:r>
          </w:p>
        </w:tc>
        <w:tc>
          <w:tcPr>
            <w:tcW w:w="1042" w:type="dxa"/>
            <w:vAlign w:val="bottom"/>
          </w:tcPr>
          <w:p w14:paraId="38B0F09F" w14:textId="77777777" w:rsidR="00A12726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800</w:t>
            </w:r>
          </w:p>
        </w:tc>
        <w:tc>
          <w:tcPr>
            <w:tcW w:w="1041" w:type="dxa"/>
            <w:vAlign w:val="bottom"/>
          </w:tcPr>
          <w:p w14:paraId="770BD654" w14:textId="32BC6EA1" w:rsidR="00A12726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1C2A5B2A" w14:textId="77777777" w:rsidR="00A12726" w:rsidRPr="00EB3DF9" w:rsidRDefault="00A127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</w:tr>
      <w:tr w:rsidR="001759C3" w:rsidRPr="00EB3DF9" w14:paraId="4DA071A8" w14:textId="77777777" w:rsidTr="00EA319F">
        <w:trPr>
          <w:cantSplit/>
        </w:trPr>
        <w:tc>
          <w:tcPr>
            <w:tcW w:w="2605" w:type="dxa"/>
          </w:tcPr>
          <w:p w14:paraId="0C8F5BD0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BCP Energy International Pte</w:t>
            </w:r>
            <w:r w:rsidRPr="00EB3DF9">
              <w:rPr>
                <w:sz w:val="26"/>
                <w:szCs w:val="26"/>
                <w:cs/>
              </w:rPr>
              <w:t xml:space="preserve">. </w:t>
            </w:r>
            <w:r w:rsidRPr="00EB3DF9">
              <w:rPr>
                <w:sz w:val="26"/>
                <w:szCs w:val="26"/>
              </w:rPr>
              <w:t>Ltd</w:t>
            </w:r>
            <w:r w:rsidRPr="00EB3DF9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1041" w:type="dxa"/>
            <w:vAlign w:val="bottom"/>
          </w:tcPr>
          <w:p w14:paraId="72C1FE85" w14:textId="4F8A10E9" w:rsidR="001759C3" w:rsidRPr="00EB3DF9" w:rsidRDefault="001759C3" w:rsidP="00EB3DF9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EB3DF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1" w:type="dxa"/>
            <w:vAlign w:val="bottom"/>
          </w:tcPr>
          <w:p w14:paraId="174E2ADB" w14:textId="77777777" w:rsidR="001759C3" w:rsidRPr="00EB3DF9" w:rsidRDefault="001759C3" w:rsidP="00EB3DF9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EB3DF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2CCED4D3" w14:textId="097F7C4D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3,673</w:t>
            </w:r>
          </w:p>
        </w:tc>
        <w:tc>
          <w:tcPr>
            <w:tcW w:w="1041" w:type="dxa"/>
            <w:vAlign w:val="bottom"/>
          </w:tcPr>
          <w:p w14:paraId="15C75E26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3,673</w:t>
            </w:r>
          </w:p>
        </w:tc>
        <w:tc>
          <w:tcPr>
            <w:tcW w:w="1042" w:type="dxa"/>
            <w:vAlign w:val="bottom"/>
          </w:tcPr>
          <w:p w14:paraId="1C7393D3" w14:textId="7D388899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3,673</w:t>
            </w:r>
          </w:p>
        </w:tc>
        <w:tc>
          <w:tcPr>
            <w:tcW w:w="1041" w:type="dxa"/>
            <w:vAlign w:val="bottom"/>
          </w:tcPr>
          <w:p w14:paraId="18FACC16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3,673</w:t>
            </w:r>
          </w:p>
        </w:tc>
        <w:tc>
          <w:tcPr>
            <w:tcW w:w="1041" w:type="dxa"/>
            <w:vAlign w:val="bottom"/>
          </w:tcPr>
          <w:p w14:paraId="687437F0" w14:textId="41A565E9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2,203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042" w:type="dxa"/>
            <w:vAlign w:val="bottom"/>
          </w:tcPr>
          <w:p w14:paraId="4D92EB1F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2,203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041" w:type="dxa"/>
          </w:tcPr>
          <w:p w14:paraId="1852E48C" w14:textId="366E3040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1,470</w:t>
            </w:r>
          </w:p>
        </w:tc>
        <w:tc>
          <w:tcPr>
            <w:tcW w:w="1042" w:type="dxa"/>
          </w:tcPr>
          <w:p w14:paraId="3F1691FF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1,470</w:t>
            </w:r>
          </w:p>
        </w:tc>
        <w:tc>
          <w:tcPr>
            <w:tcW w:w="1041" w:type="dxa"/>
            <w:vAlign w:val="bottom"/>
          </w:tcPr>
          <w:p w14:paraId="5FEBB3E2" w14:textId="01ECDF8C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7060D38B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</w:tr>
      <w:tr w:rsidR="001759C3" w:rsidRPr="00EB3DF9" w14:paraId="139DD6DD" w14:textId="77777777" w:rsidTr="00EA319F">
        <w:trPr>
          <w:cantSplit/>
        </w:trPr>
        <w:tc>
          <w:tcPr>
            <w:tcW w:w="2605" w:type="dxa"/>
          </w:tcPr>
          <w:p w14:paraId="1F35251B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BCP Innovation Pte</w:t>
            </w:r>
            <w:r w:rsidRPr="00EB3DF9">
              <w:rPr>
                <w:sz w:val="26"/>
                <w:szCs w:val="26"/>
                <w:cs/>
              </w:rPr>
              <w:t xml:space="preserve">. </w:t>
            </w:r>
            <w:r w:rsidRPr="00EB3DF9">
              <w:rPr>
                <w:sz w:val="26"/>
                <w:szCs w:val="26"/>
              </w:rPr>
              <w:t>Ltd</w:t>
            </w:r>
            <w:r w:rsidRPr="00EB3DF9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1041" w:type="dxa"/>
            <w:vAlign w:val="bottom"/>
          </w:tcPr>
          <w:p w14:paraId="54DD45F0" w14:textId="7EB78891" w:rsidR="001759C3" w:rsidRPr="00EB3DF9" w:rsidRDefault="001759C3" w:rsidP="00EB3DF9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EB3DF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1" w:type="dxa"/>
            <w:vAlign w:val="bottom"/>
          </w:tcPr>
          <w:p w14:paraId="47D0ECD1" w14:textId="77777777" w:rsidR="001759C3" w:rsidRPr="00EB3DF9" w:rsidRDefault="001759C3" w:rsidP="00EB3DF9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EB3DF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3519E598" w14:textId="4F13717F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1,790</w:t>
            </w:r>
          </w:p>
        </w:tc>
        <w:tc>
          <w:tcPr>
            <w:tcW w:w="1041" w:type="dxa"/>
            <w:vAlign w:val="bottom"/>
          </w:tcPr>
          <w:p w14:paraId="3D89BFA0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1,433</w:t>
            </w:r>
          </w:p>
        </w:tc>
        <w:tc>
          <w:tcPr>
            <w:tcW w:w="1042" w:type="dxa"/>
            <w:vAlign w:val="bottom"/>
          </w:tcPr>
          <w:p w14:paraId="68893AEF" w14:textId="6811222F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1,790</w:t>
            </w:r>
          </w:p>
        </w:tc>
        <w:tc>
          <w:tcPr>
            <w:tcW w:w="1041" w:type="dxa"/>
            <w:vAlign w:val="bottom"/>
          </w:tcPr>
          <w:p w14:paraId="73A6CC8C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1,433</w:t>
            </w:r>
          </w:p>
        </w:tc>
        <w:tc>
          <w:tcPr>
            <w:tcW w:w="1041" w:type="dxa"/>
          </w:tcPr>
          <w:p w14:paraId="6101FC03" w14:textId="0CB5E4E6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</w:tcPr>
          <w:p w14:paraId="242DE153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</w:tcPr>
          <w:p w14:paraId="0F29E5A7" w14:textId="0755A420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1,790</w:t>
            </w:r>
          </w:p>
        </w:tc>
        <w:tc>
          <w:tcPr>
            <w:tcW w:w="1042" w:type="dxa"/>
          </w:tcPr>
          <w:p w14:paraId="555BE97F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1,433</w:t>
            </w:r>
          </w:p>
        </w:tc>
        <w:tc>
          <w:tcPr>
            <w:tcW w:w="1041" w:type="dxa"/>
            <w:vAlign w:val="bottom"/>
          </w:tcPr>
          <w:p w14:paraId="42197EF5" w14:textId="7748B52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67286454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</w:tr>
      <w:tr w:rsidR="001759C3" w:rsidRPr="00EB3DF9" w14:paraId="11BAF5F3" w14:textId="77777777" w:rsidTr="00EA319F">
        <w:trPr>
          <w:cantSplit/>
        </w:trPr>
        <w:tc>
          <w:tcPr>
            <w:tcW w:w="2605" w:type="dxa"/>
          </w:tcPr>
          <w:p w14:paraId="2948A8CA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BCP Trading Pte</w:t>
            </w:r>
            <w:r w:rsidRPr="00EB3DF9">
              <w:rPr>
                <w:sz w:val="26"/>
                <w:szCs w:val="26"/>
                <w:cs/>
              </w:rPr>
              <w:t xml:space="preserve">. </w:t>
            </w:r>
            <w:r w:rsidRPr="00EB3DF9">
              <w:rPr>
                <w:sz w:val="26"/>
                <w:szCs w:val="26"/>
              </w:rPr>
              <w:t>Ltd</w:t>
            </w:r>
            <w:r w:rsidRPr="00EB3DF9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1041" w:type="dxa"/>
            <w:vAlign w:val="bottom"/>
          </w:tcPr>
          <w:p w14:paraId="63801251" w14:textId="61FF1F48" w:rsidR="001759C3" w:rsidRPr="00EB3DF9" w:rsidRDefault="001759C3" w:rsidP="00EB3DF9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EB3DF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1" w:type="dxa"/>
            <w:vAlign w:val="bottom"/>
          </w:tcPr>
          <w:p w14:paraId="434B8B76" w14:textId="77777777" w:rsidR="001759C3" w:rsidRPr="00EB3DF9" w:rsidRDefault="001759C3" w:rsidP="00EB3DF9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EB3DF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44320622" w14:textId="25509EEC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35</w:t>
            </w:r>
          </w:p>
        </w:tc>
        <w:tc>
          <w:tcPr>
            <w:tcW w:w="1041" w:type="dxa"/>
            <w:vAlign w:val="bottom"/>
          </w:tcPr>
          <w:p w14:paraId="4E221F24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35</w:t>
            </w:r>
          </w:p>
        </w:tc>
        <w:tc>
          <w:tcPr>
            <w:tcW w:w="1042" w:type="dxa"/>
            <w:vAlign w:val="bottom"/>
          </w:tcPr>
          <w:p w14:paraId="0E118B49" w14:textId="518FD902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35</w:t>
            </w:r>
          </w:p>
        </w:tc>
        <w:tc>
          <w:tcPr>
            <w:tcW w:w="1041" w:type="dxa"/>
            <w:vAlign w:val="bottom"/>
          </w:tcPr>
          <w:p w14:paraId="521935E0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35</w:t>
            </w:r>
          </w:p>
        </w:tc>
        <w:tc>
          <w:tcPr>
            <w:tcW w:w="1041" w:type="dxa"/>
          </w:tcPr>
          <w:p w14:paraId="2C34C1B8" w14:textId="391AF2F8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</w:tcPr>
          <w:p w14:paraId="7EF88688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1F4E15AE" w14:textId="582D5F19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35</w:t>
            </w:r>
          </w:p>
        </w:tc>
        <w:tc>
          <w:tcPr>
            <w:tcW w:w="1042" w:type="dxa"/>
            <w:vAlign w:val="bottom"/>
          </w:tcPr>
          <w:p w14:paraId="11A27ADF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35</w:t>
            </w:r>
          </w:p>
        </w:tc>
        <w:tc>
          <w:tcPr>
            <w:tcW w:w="1041" w:type="dxa"/>
            <w:vAlign w:val="bottom"/>
          </w:tcPr>
          <w:p w14:paraId="21507B81" w14:textId="3B5A9B52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279ECA13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</w:tr>
      <w:tr w:rsidR="001759C3" w:rsidRPr="00EB3DF9" w14:paraId="74B2E489" w14:textId="77777777" w:rsidTr="00EA319F">
        <w:trPr>
          <w:cantSplit/>
        </w:trPr>
        <w:tc>
          <w:tcPr>
            <w:tcW w:w="2605" w:type="dxa"/>
          </w:tcPr>
          <w:p w14:paraId="4C7A23D9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บริษัท บีบีจีไอ จำกัด (มหาชน)</w:t>
            </w:r>
          </w:p>
        </w:tc>
        <w:tc>
          <w:tcPr>
            <w:tcW w:w="1041" w:type="dxa"/>
            <w:vAlign w:val="bottom"/>
          </w:tcPr>
          <w:p w14:paraId="04BE1AFF" w14:textId="135FE9B2" w:rsidR="001759C3" w:rsidRPr="00EB3DF9" w:rsidRDefault="001759C3" w:rsidP="00EB3DF9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60.00</w:t>
            </w:r>
          </w:p>
        </w:tc>
        <w:tc>
          <w:tcPr>
            <w:tcW w:w="1041" w:type="dxa"/>
            <w:vAlign w:val="bottom"/>
          </w:tcPr>
          <w:p w14:paraId="0C1E4FFA" w14:textId="77777777" w:rsidR="001759C3" w:rsidRPr="00EB3DF9" w:rsidRDefault="001759C3" w:rsidP="00EB3DF9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60.00</w:t>
            </w:r>
          </w:p>
        </w:tc>
        <w:tc>
          <w:tcPr>
            <w:tcW w:w="1042" w:type="dxa"/>
            <w:vAlign w:val="bottom"/>
          </w:tcPr>
          <w:p w14:paraId="01EEEB29" w14:textId="20ED94BC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2,532</w:t>
            </w:r>
          </w:p>
        </w:tc>
        <w:tc>
          <w:tcPr>
            <w:tcW w:w="1041" w:type="dxa"/>
            <w:vAlign w:val="bottom"/>
          </w:tcPr>
          <w:p w14:paraId="45C0465B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2,532</w:t>
            </w:r>
          </w:p>
        </w:tc>
        <w:tc>
          <w:tcPr>
            <w:tcW w:w="1042" w:type="dxa"/>
            <w:vAlign w:val="bottom"/>
          </w:tcPr>
          <w:p w14:paraId="7C57EF51" w14:textId="168502C3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1,700</w:t>
            </w:r>
          </w:p>
        </w:tc>
        <w:tc>
          <w:tcPr>
            <w:tcW w:w="1041" w:type="dxa"/>
            <w:vAlign w:val="bottom"/>
          </w:tcPr>
          <w:p w14:paraId="5484FA99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1,700</w:t>
            </w:r>
          </w:p>
        </w:tc>
        <w:tc>
          <w:tcPr>
            <w:tcW w:w="1041" w:type="dxa"/>
          </w:tcPr>
          <w:p w14:paraId="0C8EA94F" w14:textId="59E7DC66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</w:tcPr>
          <w:p w14:paraId="5801FA7D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5EF36F7D" w14:textId="5FA62955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1,700</w:t>
            </w:r>
          </w:p>
        </w:tc>
        <w:tc>
          <w:tcPr>
            <w:tcW w:w="1042" w:type="dxa"/>
            <w:vAlign w:val="bottom"/>
          </w:tcPr>
          <w:p w14:paraId="3C0905B2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1,700</w:t>
            </w:r>
          </w:p>
        </w:tc>
        <w:tc>
          <w:tcPr>
            <w:tcW w:w="1041" w:type="dxa"/>
            <w:vAlign w:val="bottom"/>
          </w:tcPr>
          <w:p w14:paraId="412C5E19" w14:textId="1E0576D4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5E22B627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</w:tr>
      <w:tr w:rsidR="001759C3" w:rsidRPr="00EB3DF9" w14:paraId="7A26BCC1" w14:textId="77777777" w:rsidTr="00EA319F">
        <w:trPr>
          <w:cantSplit/>
        </w:trPr>
        <w:tc>
          <w:tcPr>
            <w:tcW w:w="2605" w:type="dxa"/>
          </w:tcPr>
          <w:p w14:paraId="0DF64AF7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บริษัท บีซีพีอาร์ จำกัด</w:t>
            </w:r>
          </w:p>
        </w:tc>
        <w:tc>
          <w:tcPr>
            <w:tcW w:w="1041" w:type="dxa"/>
            <w:vAlign w:val="bottom"/>
          </w:tcPr>
          <w:p w14:paraId="3CA6AE7D" w14:textId="619511A7" w:rsidR="001759C3" w:rsidRPr="00EB3DF9" w:rsidRDefault="001759C3" w:rsidP="00EB3DF9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EB3DF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1" w:type="dxa"/>
            <w:vAlign w:val="bottom"/>
          </w:tcPr>
          <w:p w14:paraId="6180B332" w14:textId="77777777" w:rsidR="001759C3" w:rsidRPr="00EB3DF9" w:rsidRDefault="001759C3" w:rsidP="00EB3DF9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EB3DF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21677170" w14:textId="556FB155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661</w:t>
            </w:r>
          </w:p>
        </w:tc>
        <w:tc>
          <w:tcPr>
            <w:tcW w:w="1041" w:type="dxa"/>
            <w:vAlign w:val="bottom"/>
          </w:tcPr>
          <w:p w14:paraId="18779B39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661</w:t>
            </w:r>
          </w:p>
        </w:tc>
        <w:tc>
          <w:tcPr>
            <w:tcW w:w="1042" w:type="dxa"/>
            <w:vAlign w:val="bottom"/>
          </w:tcPr>
          <w:p w14:paraId="3F8AA2C3" w14:textId="07C7AEF0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661</w:t>
            </w:r>
          </w:p>
        </w:tc>
        <w:tc>
          <w:tcPr>
            <w:tcW w:w="1041" w:type="dxa"/>
            <w:vAlign w:val="bottom"/>
          </w:tcPr>
          <w:p w14:paraId="4492F080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661</w:t>
            </w:r>
          </w:p>
        </w:tc>
        <w:tc>
          <w:tcPr>
            <w:tcW w:w="1041" w:type="dxa"/>
          </w:tcPr>
          <w:p w14:paraId="54213A49" w14:textId="2EFF19C2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</w:tcPr>
          <w:p w14:paraId="19C5EFEB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5991C557" w14:textId="048C8743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661</w:t>
            </w:r>
          </w:p>
        </w:tc>
        <w:tc>
          <w:tcPr>
            <w:tcW w:w="1042" w:type="dxa"/>
            <w:vAlign w:val="bottom"/>
          </w:tcPr>
          <w:p w14:paraId="484C7292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661</w:t>
            </w:r>
          </w:p>
        </w:tc>
        <w:tc>
          <w:tcPr>
            <w:tcW w:w="1041" w:type="dxa"/>
            <w:vAlign w:val="bottom"/>
          </w:tcPr>
          <w:p w14:paraId="37D42E52" w14:textId="52AC54EB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6201CD1D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</w:tr>
      <w:tr w:rsidR="001759C3" w:rsidRPr="00EB3DF9" w14:paraId="205E744F" w14:textId="77777777" w:rsidTr="00EA319F">
        <w:trPr>
          <w:cantSplit/>
        </w:trPr>
        <w:tc>
          <w:tcPr>
            <w:tcW w:w="2605" w:type="dxa"/>
          </w:tcPr>
          <w:p w14:paraId="3B24358B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บริษัท บีซีวี ไบโอเบส จำกัด</w:t>
            </w:r>
          </w:p>
        </w:tc>
        <w:tc>
          <w:tcPr>
            <w:tcW w:w="1041" w:type="dxa"/>
            <w:vAlign w:val="bottom"/>
          </w:tcPr>
          <w:p w14:paraId="7726F208" w14:textId="2ED31227" w:rsidR="001759C3" w:rsidRPr="00EB3DF9" w:rsidRDefault="001759C3" w:rsidP="00EB3DF9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EB3DF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1" w:type="dxa"/>
            <w:vAlign w:val="bottom"/>
          </w:tcPr>
          <w:p w14:paraId="2C200343" w14:textId="77777777" w:rsidR="001759C3" w:rsidRPr="00EB3DF9" w:rsidRDefault="001759C3" w:rsidP="00EB3DF9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EB3DF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6329D99C" w14:textId="38F2FD32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20</w:t>
            </w:r>
          </w:p>
        </w:tc>
        <w:tc>
          <w:tcPr>
            <w:tcW w:w="1041" w:type="dxa"/>
            <w:vAlign w:val="bottom"/>
          </w:tcPr>
          <w:p w14:paraId="578E1F52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20</w:t>
            </w:r>
          </w:p>
        </w:tc>
        <w:tc>
          <w:tcPr>
            <w:tcW w:w="1042" w:type="dxa"/>
            <w:vAlign w:val="bottom"/>
          </w:tcPr>
          <w:p w14:paraId="02546AFA" w14:textId="128ED43A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20</w:t>
            </w:r>
          </w:p>
        </w:tc>
        <w:tc>
          <w:tcPr>
            <w:tcW w:w="1041" w:type="dxa"/>
            <w:vAlign w:val="bottom"/>
          </w:tcPr>
          <w:p w14:paraId="7B98B8A8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20</w:t>
            </w:r>
          </w:p>
        </w:tc>
        <w:tc>
          <w:tcPr>
            <w:tcW w:w="1041" w:type="dxa"/>
          </w:tcPr>
          <w:p w14:paraId="2CF0FBF2" w14:textId="0B8C061D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</w:tcPr>
          <w:p w14:paraId="33FE4782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3D0A22D7" w14:textId="1E2DBF9A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20</w:t>
            </w:r>
          </w:p>
        </w:tc>
        <w:tc>
          <w:tcPr>
            <w:tcW w:w="1042" w:type="dxa"/>
            <w:vAlign w:val="bottom"/>
          </w:tcPr>
          <w:p w14:paraId="48E75910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20</w:t>
            </w:r>
          </w:p>
        </w:tc>
        <w:tc>
          <w:tcPr>
            <w:tcW w:w="1041" w:type="dxa"/>
            <w:vAlign w:val="bottom"/>
          </w:tcPr>
          <w:p w14:paraId="6E50952C" w14:textId="38429429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2477BB70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</w:tr>
      <w:tr w:rsidR="001759C3" w:rsidRPr="00EB3DF9" w14:paraId="1CFF025F" w14:textId="77777777" w:rsidTr="00EA319F">
        <w:trPr>
          <w:cantSplit/>
        </w:trPr>
        <w:tc>
          <w:tcPr>
            <w:tcW w:w="2605" w:type="dxa"/>
          </w:tcPr>
          <w:p w14:paraId="62A0AC26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บริษัท บีซีวี เอ็นเนอร์ยี่ จำกัด</w:t>
            </w:r>
          </w:p>
        </w:tc>
        <w:tc>
          <w:tcPr>
            <w:tcW w:w="1041" w:type="dxa"/>
            <w:vAlign w:val="bottom"/>
          </w:tcPr>
          <w:p w14:paraId="48F92983" w14:textId="726C3DE1" w:rsidR="001759C3" w:rsidRPr="00EB3DF9" w:rsidRDefault="001759C3" w:rsidP="00EB3DF9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EB3DF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1" w:type="dxa"/>
            <w:vAlign w:val="bottom"/>
          </w:tcPr>
          <w:p w14:paraId="19BA5C29" w14:textId="77777777" w:rsidR="001759C3" w:rsidRPr="00EB3DF9" w:rsidRDefault="001759C3" w:rsidP="00EB3DF9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EB3DF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1D6E5502" w14:textId="5CE82F8B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20</w:t>
            </w:r>
          </w:p>
        </w:tc>
        <w:tc>
          <w:tcPr>
            <w:tcW w:w="1041" w:type="dxa"/>
            <w:vAlign w:val="bottom"/>
          </w:tcPr>
          <w:p w14:paraId="2CBFE57A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20</w:t>
            </w:r>
          </w:p>
        </w:tc>
        <w:tc>
          <w:tcPr>
            <w:tcW w:w="1042" w:type="dxa"/>
            <w:vAlign w:val="bottom"/>
          </w:tcPr>
          <w:p w14:paraId="58D33231" w14:textId="0C7080E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20</w:t>
            </w:r>
          </w:p>
        </w:tc>
        <w:tc>
          <w:tcPr>
            <w:tcW w:w="1041" w:type="dxa"/>
            <w:vAlign w:val="bottom"/>
          </w:tcPr>
          <w:p w14:paraId="39395678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20</w:t>
            </w:r>
          </w:p>
        </w:tc>
        <w:tc>
          <w:tcPr>
            <w:tcW w:w="1041" w:type="dxa"/>
          </w:tcPr>
          <w:p w14:paraId="67B71D2C" w14:textId="15D349D3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</w:tcPr>
          <w:p w14:paraId="76E70A2E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187E87D1" w14:textId="5C1C3B81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20</w:t>
            </w:r>
          </w:p>
        </w:tc>
        <w:tc>
          <w:tcPr>
            <w:tcW w:w="1042" w:type="dxa"/>
            <w:vAlign w:val="bottom"/>
          </w:tcPr>
          <w:p w14:paraId="492D0F34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20</w:t>
            </w:r>
          </w:p>
        </w:tc>
        <w:tc>
          <w:tcPr>
            <w:tcW w:w="1041" w:type="dxa"/>
            <w:vAlign w:val="bottom"/>
          </w:tcPr>
          <w:p w14:paraId="60AD1328" w14:textId="6D3ACC19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6AC4DA7E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</w:tr>
      <w:tr w:rsidR="001759C3" w:rsidRPr="00EB3DF9" w14:paraId="27CE6C04" w14:textId="77777777" w:rsidTr="00EA319F">
        <w:trPr>
          <w:cantSplit/>
        </w:trPr>
        <w:tc>
          <w:tcPr>
            <w:tcW w:w="2605" w:type="dxa"/>
          </w:tcPr>
          <w:p w14:paraId="7E0AADE1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บริษัท บีซีวี อินโนเวชั่น จำกัด</w:t>
            </w:r>
          </w:p>
        </w:tc>
        <w:tc>
          <w:tcPr>
            <w:tcW w:w="1041" w:type="dxa"/>
            <w:vAlign w:val="bottom"/>
          </w:tcPr>
          <w:p w14:paraId="7ABD99DB" w14:textId="3D8EC72A" w:rsidR="001759C3" w:rsidRPr="00EB3DF9" w:rsidRDefault="001759C3" w:rsidP="00EB3DF9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EB3DF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1" w:type="dxa"/>
            <w:vAlign w:val="bottom"/>
          </w:tcPr>
          <w:p w14:paraId="56C44FFB" w14:textId="77777777" w:rsidR="001759C3" w:rsidRPr="00EB3DF9" w:rsidRDefault="001759C3" w:rsidP="00EB3DF9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EB3DF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443D3FE7" w14:textId="5274D32B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20</w:t>
            </w:r>
          </w:p>
        </w:tc>
        <w:tc>
          <w:tcPr>
            <w:tcW w:w="1041" w:type="dxa"/>
            <w:vAlign w:val="bottom"/>
          </w:tcPr>
          <w:p w14:paraId="7CC95416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20</w:t>
            </w:r>
          </w:p>
        </w:tc>
        <w:tc>
          <w:tcPr>
            <w:tcW w:w="1042" w:type="dxa"/>
            <w:vAlign w:val="bottom"/>
          </w:tcPr>
          <w:p w14:paraId="52ABC1A8" w14:textId="530DCA80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20</w:t>
            </w:r>
          </w:p>
        </w:tc>
        <w:tc>
          <w:tcPr>
            <w:tcW w:w="1041" w:type="dxa"/>
            <w:vAlign w:val="bottom"/>
          </w:tcPr>
          <w:p w14:paraId="22313901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20</w:t>
            </w:r>
          </w:p>
        </w:tc>
        <w:tc>
          <w:tcPr>
            <w:tcW w:w="1041" w:type="dxa"/>
          </w:tcPr>
          <w:p w14:paraId="55648F36" w14:textId="65C3DB79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</w:tcPr>
          <w:p w14:paraId="0DD6FF22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0C068024" w14:textId="4223A56C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20</w:t>
            </w:r>
          </w:p>
        </w:tc>
        <w:tc>
          <w:tcPr>
            <w:tcW w:w="1042" w:type="dxa"/>
            <w:vAlign w:val="bottom"/>
          </w:tcPr>
          <w:p w14:paraId="706E8ED0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20</w:t>
            </w:r>
          </w:p>
        </w:tc>
        <w:tc>
          <w:tcPr>
            <w:tcW w:w="1041" w:type="dxa"/>
            <w:vAlign w:val="bottom"/>
          </w:tcPr>
          <w:p w14:paraId="5C69A212" w14:textId="03B4C7CF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5B7B6494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</w:tr>
      <w:tr w:rsidR="001759C3" w:rsidRPr="00EB3DF9" w14:paraId="052E85CC" w14:textId="77777777" w:rsidTr="00EA319F">
        <w:trPr>
          <w:cantSplit/>
        </w:trPr>
        <w:tc>
          <w:tcPr>
            <w:tcW w:w="2605" w:type="dxa"/>
          </w:tcPr>
          <w:p w14:paraId="35129EA9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บริษัท บีซีวี พาร์ทเนอร์ชิพ จำกัด</w:t>
            </w:r>
          </w:p>
        </w:tc>
        <w:tc>
          <w:tcPr>
            <w:tcW w:w="1041" w:type="dxa"/>
            <w:vAlign w:val="bottom"/>
          </w:tcPr>
          <w:p w14:paraId="265D7EA1" w14:textId="297B7BCA" w:rsidR="001759C3" w:rsidRPr="00EB3DF9" w:rsidRDefault="001759C3" w:rsidP="00EB3DF9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EB3DF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1" w:type="dxa"/>
            <w:vAlign w:val="bottom"/>
          </w:tcPr>
          <w:p w14:paraId="6BCFBA08" w14:textId="77777777" w:rsidR="001759C3" w:rsidRPr="00EB3DF9" w:rsidRDefault="001759C3" w:rsidP="00EB3DF9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EB3DF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1B20B30E" w14:textId="66D5F322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20</w:t>
            </w:r>
          </w:p>
        </w:tc>
        <w:tc>
          <w:tcPr>
            <w:tcW w:w="1041" w:type="dxa"/>
            <w:vAlign w:val="bottom"/>
          </w:tcPr>
          <w:p w14:paraId="5081D429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20</w:t>
            </w:r>
          </w:p>
        </w:tc>
        <w:tc>
          <w:tcPr>
            <w:tcW w:w="1042" w:type="dxa"/>
            <w:vAlign w:val="bottom"/>
          </w:tcPr>
          <w:p w14:paraId="1FB50BF4" w14:textId="531E6D43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20</w:t>
            </w:r>
          </w:p>
        </w:tc>
        <w:tc>
          <w:tcPr>
            <w:tcW w:w="1041" w:type="dxa"/>
            <w:vAlign w:val="bottom"/>
          </w:tcPr>
          <w:p w14:paraId="7F98480F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20</w:t>
            </w:r>
          </w:p>
        </w:tc>
        <w:tc>
          <w:tcPr>
            <w:tcW w:w="1041" w:type="dxa"/>
          </w:tcPr>
          <w:p w14:paraId="10115F0A" w14:textId="25C79729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</w:tcPr>
          <w:p w14:paraId="0577B237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5BFCA891" w14:textId="6C8DE6BD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20</w:t>
            </w:r>
          </w:p>
        </w:tc>
        <w:tc>
          <w:tcPr>
            <w:tcW w:w="1042" w:type="dxa"/>
            <w:vAlign w:val="bottom"/>
          </w:tcPr>
          <w:p w14:paraId="06DBB28C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20</w:t>
            </w:r>
          </w:p>
        </w:tc>
        <w:tc>
          <w:tcPr>
            <w:tcW w:w="1041" w:type="dxa"/>
            <w:vAlign w:val="bottom"/>
          </w:tcPr>
          <w:p w14:paraId="355D5F9B" w14:textId="4961F2E4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5A29805E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</w:tr>
      <w:tr w:rsidR="001759C3" w:rsidRPr="00EB3DF9" w14:paraId="2A5741AC" w14:textId="77777777" w:rsidTr="00EA319F">
        <w:trPr>
          <w:cantSplit/>
        </w:trPr>
        <w:tc>
          <w:tcPr>
            <w:tcW w:w="2605" w:type="dxa"/>
          </w:tcPr>
          <w:p w14:paraId="1672658B" w14:textId="01664FDA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Bangchak Ventures Pte</w:t>
            </w:r>
            <w:r w:rsidRPr="00EB3DF9">
              <w:rPr>
                <w:sz w:val="26"/>
                <w:szCs w:val="26"/>
                <w:cs/>
              </w:rPr>
              <w:t xml:space="preserve">. </w:t>
            </w:r>
            <w:r w:rsidRPr="00EB3DF9">
              <w:rPr>
                <w:sz w:val="26"/>
                <w:szCs w:val="26"/>
              </w:rPr>
              <w:t>Ltd</w:t>
            </w:r>
            <w:r w:rsidRPr="00EB3DF9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1041" w:type="dxa"/>
            <w:vAlign w:val="bottom"/>
          </w:tcPr>
          <w:p w14:paraId="3DAE42A3" w14:textId="691C78B6" w:rsidR="001759C3" w:rsidRPr="00EB3DF9" w:rsidRDefault="001759C3" w:rsidP="00EB3DF9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EB3DF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1" w:type="dxa"/>
            <w:vAlign w:val="bottom"/>
          </w:tcPr>
          <w:p w14:paraId="613F4972" w14:textId="2DF43C1F" w:rsidR="001759C3" w:rsidRPr="00EB3DF9" w:rsidRDefault="001759C3" w:rsidP="00EB3DF9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042" w:type="dxa"/>
            <w:vAlign w:val="bottom"/>
          </w:tcPr>
          <w:p w14:paraId="53F17946" w14:textId="71E5D569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71C64A9E" w14:textId="2A6AB2AB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5F298795" w14:textId="31549293" w:rsidR="001759C3" w:rsidRPr="00EB3DF9" w:rsidRDefault="001759C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57434674" w14:textId="5AD82CFA" w:rsidR="001759C3" w:rsidRPr="00EB3DF9" w:rsidRDefault="001759C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</w:tcPr>
          <w:p w14:paraId="4AF2BC7D" w14:textId="74FED071" w:rsidR="001759C3" w:rsidRPr="00EB3DF9" w:rsidRDefault="001759C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</w:tcPr>
          <w:p w14:paraId="5D35D3E9" w14:textId="167027C1" w:rsidR="001759C3" w:rsidRPr="00EB3DF9" w:rsidRDefault="001759C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750F7CF0" w14:textId="4F8C844C" w:rsidR="001759C3" w:rsidRPr="00EB3DF9" w:rsidRDefault="001759C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6E390795" w14:textId="0980C31F" w:rsidR="001759C3" w:rsidRPr="00EB3DF9" w:rsidRDefault="001759C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1CE4DDD6" w14:textId="4404EDBB" w:rsidR="001759C3" w:rsidRPr="00EB3DF9" w:rsidRDefault="001759C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131F1437" w14:textId="0C1C3F24" w:rsidR="001759C3" w:rsidRPr="00EB3DF9" w:rsidRDefault="001759C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</w:tr>
      <w:tr w:rsidR="001759C3" w:rsidRPr="00EB3DF9" w14:paraId="78AB15B4" w14:textId="77777777" w:rsidTr="00EA319F">
        <w:trPr>
          <w:cantSplit/>
        </w:trPr>
        <w:tc>
          <w:tcPr>
            <w:tcW w:w="2605" w:type="dxa"/>
          </w:tcPr>
          <w:p w14:paraId="64CF88F2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6"/>
                <w:szCs w:val="26"/>
                <w:cs/>
              </w:rPr>
            </w:pPr>
          </w:p>
        </w:tc>
        <w:tc>
          <w:tcPr>
            <w:tcW w:w="1041" w:type="dxa"/>
            <w:vAlign w:val="bottom"/>
          </w:tcPr>
          <w:p w14:paraId="08C5A1B4" w14:textId="77777777" w:rsidR="001759C3" w:rsidRPr="00EB3DF9" w:rsidRDefault="001759C3" w:rsidP="00EB3DF9">
            <w:pPr>
              <w:pStyle w:val="acctfourfigures"/>
              <w:tabs>
                <w:tab w:val="clear" w:pos="765"/>
                <w:tab w:val="decimal" w:pos="432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14:paraId="20D93E8C" w14:textId="77777777" w:rsidR="001759C3" w:rsidRPr="00EB3DF9" w:rsidRDefault="001759C3" w:rsidP="00EB3DF9">
            <w:pPr>
              <w:pStyle w:val="acctfourfigures"/>
              <w:tabs>
                <w:tab w:val="clear" w:pos="765"/>
                <w:tab w:val="decimal" w:pos="432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494157A0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1041" w:type="dxa"/>
            <w:vAlign w:val="bottom"/>
          </w:tcPr>
          <w:p w14:paraId="6ACB7C00" w14:textId="77777777" w:rsidR="001759C3" w:rsidRPr="00EB3DF9" w:rsidRDefault="001759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1042" w:type="dxa"/>
            <w:vAlign w:val="bottom"/>
          </w:tcPr>
          <w:p w14:paraId="1B60F4E7" w14:textId="1C0E5018" w:rsidR="001759C3" w:rsidRPr="00EB3DF9" w:rsidRDefault="001759C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EB3DF9">
              <w:rPr>
                <w:b/>
                <w:bCs/>
                <w:sz w:val="26"/>
                <w:szCs w:val="26"/>
              </w:rPr>
              <w:t>15,739</w:t>
            </w:r>
          </w:p>
        </w:tc>
        <w:tc>
          <w:tcPr>
            <w:tcW w:w="1041" w:type="dxa"/>
            <w:vAlign w:val="bottom"/>
          </w:tcPr>
          <w:p w14:paraId="71A000C8" w14:textId="77777777" w:rsidR="001759C3" w:rsidRPr="00EB3DF9" w:rsidRDefault="001759C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b/>
                <w:bCs/>
                <w:sz w:val="26"/>
                <w:szCs w:val="26"/>
              </w:rPr>
            </w:pPr>
            <w:r w:rsidRPr="00EB3DF9">
              <w:rPr>
                <w:b/>
                <w:bCs/>
                <w:sz w:val="26"/>
                <w:szCs w:val="26"/>
              </w:rPr>
              <w:t>15,382</w:t>
            </w:r>
          </w:p>
        </w:tc>
        <w:tc>
          <w:tcPr>
            <w:tcW w:w="1041" w:type="dxa"/>
            <w:vAlign w:val="bottom"/>
          </w:tcPr>
          <w:p w14:paraId="224AE1B5" w14:textId="4B95999D" w:rsidR="001759C3" w:rsidRPr="00EB3DF9" w:rsidRDefault="001759C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b/>
                <w:bCs/>
                <w:sz w:val="26"/>
                <w:szCs w:val="26"/>
              </w:rPr>
            </w:pPr>
            <w:r w:rsidRPr="00EB3DF9">
              <w:rPr>
                <w:b/>
                <w:bCs/>
                <w:sz w:val="26"/>
                <w:szCs w:val="26"/>
                <w:cs/>
              </w:rPr>
              <w:t>(</w:t>
            </w:r>
            <w:r w:rsidRPr="00EB3DF9">
              <w:rPr>
                <w:b/>
                <w:bCs/>
                <w:sz w:val="26"/>
                <w:szCs w:val="26"/>
              </w:rPr>
              <w:t>2,</w:t>
            </w:r>
            <w:r w:rsidR="0008337D" w:rsidRPr="00EB3DF9">
              <w:rPr>
                <w:b/>
                <w:bCs/>
                <w:sz w:val="26"/>
                <w:szCs w:val="26"/>
              </w:rPr>
              <w:t>20</w:t>
            </w:r>
            <w:r w:rsidRPr="00EB3DF9">
              <w:rPr>
                <w:b/>
                <w:bCs/>
                <w:sz w:val="26"/>
                <w:szCs w:val="26"/>
              </w:rPr>
              <w:t>3</w:t>
            </w:r>
            <w:r w:rsidRPr="00EB3DF9"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042" w:type="dxa"/>
            <w:vAlign w:val="bottom"/>
          </w:tcPr>
          <w:p w14:paraId="2DC1A9B5" w14:textId="77777777" w:rsidR="001759C3" w:rsidRPr="00EB3DF9" w:rsidRDefault="001759C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b/>
                <w:bCs/>
                <w:sz w:val="26"/>
                <w:szCs w:val="26"/>
              </w:rPr>
            </w:pPr>
            <w:r w:rsidRPr="00EB3DF9">
              <w:rPr>
                <w:b/>
                <w:bCs/>
                <w:sz w:val="26"/>
                <w:szCs w:val="26"/>
                <w:cs/>
              </w:rPr>
              <w:t>(</w:t>
            </w:r>
            <w:r w:rsidRPr="00EB3DF9">
              <w:rPr>
                <w:b/>
                <w:bCs/>
                <w:sz w:val="26"/>
                <w:szCs w:val="26"/>
              </w:rPr>
              <w:t>2,203</w:t>
            </w:r>
            <w:r w:rsidRPr="00EB3DF9"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041" w:type="dxa"/>
            <w:vAlign w:val="bottom"/>
          </w:tcPr>
          <w:p w14:paraId="79984D22" w14:textId="6B205177" w:rsidR="001759C3" w:rsidRPr="00EB3DF9" w:rsidRDefault="001759C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EB3DF9">
              <w:rPr>
                <w:b/>
                <w:bCs/>
                <w:sz w:val="26"/>
                <w:szCs w:val="26"/>
              </w:rPr>
              <w:t>13,536</w:t>
            </w:r>
          </w:p>
        </w:tc>
        <w:tc>
          <w:tcPr>
            <w:tcW w:w="1042" w:type="dxa"/>
            <w:vAlign w:val="bottom"/>
          </w:tcPr>
          <w:p w14:paraId="62D3FD06" w14:textId="77777777" w:rsidR="001759C3" w:rsidRPr="00EB3DF9" w:rsidRDefault="001759C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EB3DF9">
              <w:rPr>
                <w:b/>
                <w:bCs/>
                <w:sz w:val="26"/>
                <w:szCs w:val="26"/>
              </w:rPr>
              <w:t>13,179</w:t>
            </w:r>
          </w:p>
        </w:tc>
        <w:tc>
          <w:tcPr>
            <w:tcW w:w="1041" w:type="dxa"/>
            <w:vAlign w:val="bottom"/>
          </w:tcPr>
          <w:p w14:paraId="799EA9C4" w14:textId="24CD8021" w:rsidR="001759C3" w:rsidRPr="00EB3DF9" w:rsidRDefault="001759C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b/>
                <w:bCs/>
                <w:sz w:val="26"/>
                <w:szCs w:val="26"/>
              </w:rPr>
            </w:pPr>
            <w:r w:rsidRPr="00EB3DF9">
              <w:rPr>
                <w:rFonts w:hint="cs"/>
                <w:b/>
                <w:bCs/>
                <w:sz w:val="26"/>
                <w:szCs w:val="26"/>
                <w:cs/>
              </w:rPr>
              <w:t>911</w:t>
            </w:r>
          </w:p>
        </w:tc>
        <w:tc>
          <w:tcPr>
            <w:tcW w:w="1042" w:type="dxa"/>
            <w:vAlign w:val="bottom"/>
          </w:tcPr>
          <w:p w14:paraId="56E3B532" w14:textId="77777777" w:rsidR="001759C3" w:rsidRPr="00EB3DF9" w:rsidRDefault="001759C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b/>
                <w:bCs/>
                <w:sz w:val="26"/>
                <w:szCs w:val="26"/>
              </w:rPr>
            </w:pPr>
            <w:r w:rsidRPr="00EB3DF9">
              <w:rPr>
                <w:b/>
                <w:bCs/>
                <w:sz w:val="26"/>
                <w:szCs w:val="26"/>
              </w:rPr>
              <w:t>916</w:t>
            </w:r>
          </w:p>
        </w:tc>
      </w:tr>
    </w:tbl>
    <w:p w14:paraId="2ADC3637" w14:textId="77777777" w:rsidR="000D2B85" w:rsidRPr="00EB3DF9" w:rsidRDefault="000D2B85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sz w:val="28"/>
          <w:szCs w:val="28"/>
          <w:cs/>
        </w:rPr>
        <w:sectPr w:rsidR="000D2B85" w:rsidRPr="00EB3DF9" w:rsidSect="009026E5">
          <w:headerReference w:type="default" r:id="rId10"/>
          <w:footerReference w:type="default" r:id="rId11"/>
          <w:pgSz w:w="16840" w:h="11907" w:orient="landscape" w:code="9"/>
          <w:pgMar w:top="691" w:right="1152" w:bottom="630" w:left="1152" w:header="720" w:footer="720" w:gutter="0"/>
          <w:cols w:space="708"/>
          <w:docGrid w:linePitch="360"/>
        </w:sectPr>
      </w:pPr>
    </w:p>
    <w:p w14:paraId="5D189DC4" w14:textId="77777777" w:rsidR="00D3321F" w:rsidRPr="00EB3DF9" w:rsidRDefault="00D3321F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การเปลี่ยนแปลงเงินลงทุนในบริษัทย่อย</w:t>
      </w:r>
    </w:p>
    <w:p w14:paraId="1469547A" w14:textId="33B34311" w:rsidR="00D3321F" w:rsidRPr="00EB3DF9" w:rsidRDefault="00D3321F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23816FF" w14:textId="6A360CBD" w:rsidR="00A12726" w:rsidRPr="00EB3DF9" w:rsidRDefault="00A12726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EB3DF9">
        <w:rPr>
          <w:rFonts w:ascii="Angsana New" w:hAnsi="Angsana New"/>
          <w:sz w:val="30"/>
          <w:szCs w:val="30"/>
          <w:cs/>
        </w:rPr>
        <w:t>ใน</w:t>
      </w:r>
      <w:r w:rsidRPr="00EB3DF9">
        <w:rPr>
          <w:rFonts w:ascii="Angsana New" w:hAnsi="Angsana New" w:hint="cs"/>
          <w:sz w:val="30"/>
          <w:szCs w:val="30"/>
          <w:cs/>
        </w:rPr>
        <w:t xml:space="preserve">ระหว่างปี </w:t>
      </w:r>
      <w:r w:rsidRPr="00EB3DF9">
        <w:rPr>
          <w:rFonts w:ascii="Angsana New" w:hAnsi="Angsana New"/>
          <w:sz w:val="30"/>
          <w:szCs w:val="30"/>
        </w:rPr>
        <w:t>2562</w:t>
      </w:r>
      <w:r w:rsidRPr="00EB3DF9">
        <w:rPr>
          <w:rFonts w:ascii="Angsana New" w:hAnsi="Angsana New"/>
          <w:sz w:val="30"/>
          <w:szCs w:val="30"/>
          <w:cs/>
        </w:rPr>
        <w:t xml:space="preserve"> </w:t>
      </w:r>
      <w:r w:rsidRPr="00EB3DF9">
        <w:rPr>
          <w:rFonts w:ascii="Angsana New" w:hAnsi="Angsana New" w:hint="cs"/>
          <w:sz w:val="30"/>
          <w:szCs w:val="30"/>
          <w:cs/>
        </w:rPr>
        <w:t>ที่</w:t>
      </w:r>
      <w:r w:rsidRPr="00EB3DF9">
        <w:rPr>
          <w:rFonts w:ascii="Angsana New" w:hAnsi="Angsana New"/>
          <w:sz w:val="30"/>
          <w:szCs w:val="30"/>
          <w:cs/>
        </w:rPr>
        <w:t xml:space="preserve">ประชุมวิสามัญผู้ถือหุ้นของบริษัท </w:t>
      </w:r>
      <w:r w:rsidRPr="00EB3DF9">
        <w:rPr>
          <w:rFonts w:ascii="Angsana New" w:hAnsi="Angsana New"/>
          <w:sz w:val="30"/>
          <w:szCs w:val="30"/>
        </w:rPr>
        <w:t>BCP Innovation Pte</w:t>
      </w:r>
      <w:r w:rsidRPr="00EB3DF9">
        <w:rPr>
          <w:rFonts w:ascii="Angsana New" w:hAnsi="Angsana New"/>
          <w:sz w:val="30"/>
          <w:szCs w:val="30"/>
          <w:cs/>
        </w:rPr>
        <w:t xml:space="preserve">. </w:t>
      </w:r>
      <w:r w:rsidRPr="00EB3DF9">
        <w:rPr>
          <w:rFonts w:ascii="Angsana New" w:hAnsi="Angsana New"/>
          <w:sz w:val="30"/>
          <w:szCs w:val="30"/>
        </w:rPr>
        <w:t>Ltd</w:t>
      </w:r>
      <w:r w:rsidRPr="00EB3DF9">
        <w:rPr>
          <w:rFonts w:ascii="Angsana New" w:hAnsi="Angsana New"/>
          <w:sz w:val="30"/>
          <w:szCs w:val="30"/>
          <w:cs/>
        </w:rPr>
        <w:t>. ที่ประชุมมีมติอนุมัติเพิ่มทุนจดทะเบียน</w:t>
      </w:r>
      <w:r w:rsidRPr="00EB3DF9">
        <w:rPr>
          <w:rFonts w:ascii="Angsana New" w:hAnsi="Angsana New" w:hint="cs"/>
          <w:sz w:val="30"/>
          <w:szCs w:val="30"/>
          <w:cs/>
        </w:rPr>
        <w:t>ในเดือนมกราคม</w:t>
      </w:r>
      <w:r w:rsidRPr="00EB3DF9">
        <w:rPr>
          <w:rFonts w:ascii="Angsana New" w:hAnsi="Angsana New"/>
          <w:sz w:val="30"/>
          <w:szCs w:val="30"/>
          <w:cs/>
        </w:rPr>
        <w:t xml:space="preserve"> </w:t>
      </w:r>
      <w:r w:rsidRPr="00EB3DF9">
        <w:rPr>
          <w:rFonts w:ascii="Angsana New" w:hAnsi="Angsana New" w:hint="cs"/>
          <w:sz w:val="30"/>
          <w:szCs w:val="30"/>
          <w:cs/>
        </w:rPr>
        <w:t xml:space="preserve">เมษายน สิงหาคม และธันวาคม </w:t>
      </w:r>
      <w:r w:rsidRPr="00EB3DF9">
        <w:rPr>
          <w:rFonts w:ascii="Angsana New" w:hAnsi="Angsana New"/>
          <w:sz w:val="30"/>
          <w:szCs w:val="30"/>
          <w:cs/>
        </w:rPr>
        <w:t xml:space="preserve">จาก </w:t>
      </w:r>
      <w:r w:rsidRPr="00EB3DF9">
        <w:rPr>
          <w:rFonts w:ascii="Angsana New" w:hAnsi="Angsana New"/>
          <w:sz w:val="30"/>
          <w:szCs w:val="30"/>
        </w:rPr>
        <w:t xml:space="preserve">42 </w:t>
      </w:r>
      <w:r w:rsidRPr="00EB3DF9">
        <w:rPr>
          <w:rFonts w:ascii="Angsana New" w:hAnsi="Angsana New"/>
          <w:sz w:val="30"/>
          <w:szCs w:val="30"/>
          <w:cs/>
        </w:rPr>
        <w:t xml:space="preserve">ล้านเหรียญสหรัฐฯ (แบ่งเป็น </w:t>
      </w:r>
      <w:r w:rsidRPr="00EB3DF9">
        <w:rPr>
          <w:rFonts w:ascii="Angsana New" w:hAnsi="Angsana New"/>
          <w:sz w:val="30"/>
          <w:szCs w:val="30"/>
        </w:rPr>
        <w:t xml:space="preserve">42 </w:t>
      </w:r>
      <w:r w:rsidRPr="00EB3DF9">
        <w:rPr>
          <w:rFonts w:ascii="Angsana New" w:hAnsi="Angsana New"/>
          <w:sz w:val="30"/>
          <w:szCs w:val="30"/>
          <w:cs/>
        </w:rPr>
        <w:t>ล้านหุ้น มูลค่าหุ้นละ</w:t>
      </w:r>
      <w:r w:rsidRPr="00EB3DF9">
        <w:rPr>
          <w:rFonts w:ascii="Angsana New" w:hAnsi="Angsana New" w:hint="cs"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sz w:val="30"/>
          <w:szCs w:val="30"/>
        </w:rPr>
        <w:t xml:space="preserve">1 </w:t>
      </w:r>
      <w:r w:rsidRPr="00EB3DF9">
        <w:rPr>
          <w:rFonts w:ascii="Angsana New" w:hAnsi="Angsana New"/>
          <w:sz w:val="30"/>
          <w:szCs w:val="30"/>
          <w:cs/>
        </w:rPr>
        <w:t>เหรียญสหรัฐฯ)</w:t>
      </w:r>
      <w:r w:rsidRPr="00EB3DF9">
        <w:rPr>
          <w:rFonts w:ascii="Angsana New" w:hAnsi="Angsana New" w:hint="cs"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sz w:val="30"/>
          <w:szCs w:val="30"/>
          <w:cs/>
        </w:rPr>
        <w:t xml:space="preserve">เป็น </w:t>
      </w:r>
      <w:r w:rsidRPr="00EB3DF9">
        <w:rPr>
          <w:rFonts w:ascii="Angsana New" w:hAnsi="Angsana New"/>
          <w:sz w:val="30"/>
          <w:szCs w:val="30"/>
        </w:rPr>
        <w:t>5</w:t>
      </w:r>
      <w:r w:rsidR="004B3994" w:rsidRPr="00EB3DF9">
        <w:rPr>
          <w:rFonts w:ascii="Angsana New" w:hAnsi="Angsana New"/>
          <w:sz w:val="30"/>
          <w:szCs w:val="30"/>
        </w:rPr>
        <w:t>3</w:t>
      </w:r>
      <w:r w:rsidRPr="00EB3DF9">
        <w:rPr>
          <w:rFonts w:ascii="Angsana New" w:hAnsi="Angsana New"/>
          <w:sz w:val="30"/>
          <w:szCs w:val="30"/>
          <w:cs/>
        </w:rPr>
        <w:t xml:space="preserve"> ล้านเหรียญสหรัฐฯ (แบ่งเป็น </w:t>
      </w:r>
      <w:r w:rsidRPr="00EB3DF9">
        <w:rPr>
          <w:rFonts w:ascii="Angsana New" w:hAnsi="Angsana New"/>
          <w:sz w:val="30"/>
          <w:szCs w:val="30"/>
        </w:rPr>
        <w:t>5</w:t>
      </w:r>
      <w:r w:rsidR="004B3994" w:rsidRPr="00EB3DF9">
        <w:rPr>
          <w:rFonts w:ascii="Angsana New" w:hAnsi="Angsana New"/>
          <w:sz w:val="30"/>
          <w:szCs w:val="30"/>
        </w:rPr>
        <w:t>3</w:t>
      </w:r>
      <w:r w:rsidRPr="00EB3DF9">
        <w:rPr>
          <w:rFonts w:ascii="Angsana New" w:hAnsi="Angsana New"/>
          <w:sz w:val="30"/>
          <w:szCs w:val="30"/>
          <w:cs/>
        </w:rPr>
        <w:t xml:space="preserve"> ล้านหุ้น มูลค่าหุ้นละ </w:t>
      </w:r>
      <w:r w:rsidRPr="00EB3DF9">
        <w:rPr>
          <w:rFonts w:ascii="Angsana New" w:hAnsi="Angsana New"/>
          <w:sz w:val="30"/>
          <w:szCs w:val="30"/>
        </w:rPr>
        <w:t xml:space="preserve">1 </w:t>
      </w:r>
      <w:r w:rsidRPr="00EB3DF9">
        <w:rPr>
          <w:rFonts w:ascii="Angsana New" w:hAnsi="Angsana New"/>
          <w:sz w:val="30"/>
          <w:szCs w:val="30"/>
          <w:cs/>
        </w:rPr>
        <w:t>เหรียญสหรัฐฯ) บริษัทย่อยดังกล่าวได้เรียกชำระค่าหุ้นพร้อมทั้งได้รับชำระค่าหุ้นดังกล่าวเต็มจำนวนแล้ว</w:t>
      </w:r>
      <w:r w:rsidRPr="00EB3DF9">
        <w:rPr>
          <w:rFonts w:ascii="Angsana New" w:hAnsi="Angsana New" w:hint="cs"/>
          <w:sz w:val="30"/>
          <w:szCs w:val="30"/>
          <w:cs/>
        </w:rPr>
        <w:t xml:space="preserve">ในเดือนมกราคม เมษายน สิงหาคม และธันวาคม </w:t>
      </w:r>
      <w:r w:rsidRPr="00EB3DF9">
        <w:rPr>
          <w:rFonts w:ascii="Angsana New" w:hAnsi="Angsana New"/>
          <w:sz w:val="30"/>
          <w:szCs w:val="30"/>
        </w:rPr>
        <w:t xml:space="preserve">2562 </w:t>
      </w:r>
      <w:r w:rsidRPr="00EB3DF9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6CD72A32" w14:textId="77777777" w:rsidR="00A12726" w:rsidRPr="00EB3DF9" w:rsidRDefault="00A12726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57AC038" w14:textId="77777777" w:rsidR="00A12726" w:rsidRPr="00EB3DF9" w:rsidRDefault="00A12726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EB3DF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B3DF9">
        <w:rPr>
          <w:rFonts w:ascii="Angsana New" w:hAnsi="Angsana New"/>
          <w:sz w:val="30"/>
          <w:szCs w:val="30"/>
        </w:rPr>
        <w:t xml:space="preserve">6 </w:t>
      </w:r>
      <w:r w:rsidRPr="00EB3DF9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EB3DF9">
        <w:rPr>
          <w:rFonts w:ascii="Angsana New" w:hAnsi="Angsana New"/>
          <w:sz w:val="30"/>
          <w:szCs w:val="30"/>
        </w:rPr>
        <w:t xml:space="preserve">2562 </w:t>
      </w:r>
      <w:r w:rsidRPr="00EB3DF9">
        <w:rPr>
          <w:rFonts w:ascii="Angsana New" w:hAnsi="Angsana New"/>
          <w:sz w:val="30"/>
          <w:szCs w:val="30"/>
          <w:cs/>
        </w:rPr>
        <w:t xml:space="preserve">บริษัทได้จัดตั้ง </w:t>
      </w:r>
      <w:r w:rsidRPr="00EB3DF9">
        <w:rPr>
          <w:rFonts w:ascii="Angsana New" w:hAnsi="Angsana New"/>
          <w:sz w:val="30"/>
          <w:szCs w:val="30"/>
        </w:rPr>
        <w:t>Bangchak Ventures Pte</w:t>
      </w:r>
      <w:r w:rsidRPr="00EB3DF9">
        <w:rPr>
          <w:rFonts w:ascii="Angsana New" w:hAnsi="Angsana New"/>
          <w:sz w:val="30"/>
          <w:szCs w:val="30"/>
          <w:cs/>
        </w:rPr>
        <w:t xml:space="preserve">. </w:t>
      </w:r>
      <w:r w:rsidRPr="00EB3DF9">
        <w:rPr>
          <w:rFonts w:ascii="Angsana New" w:hAnsi="Angsana New"/>
          <w:sz w:val="30"/>
          <w:szCs w:val="30"/>
        </w:rPr>
        <w:t>Ltd</w:t>
      </w:r>
      <w:r w:rsidRPr="00EB3DF9">
        <w:rPr>
          <w:rFonts w:ascii="Angsana New" w:hAnsi="Angsana New"/>
          <w:sz w:val="30"/>
          <w:szCs w:val="30"/>
          <w:cs/>
        </w:rPr>
        <w:t>. ซึ่งเป็นบริษัทจดทะเบียนในประเทศสิงคโปร์ โดยบริษัทถือหุ้นร้อยละ</w:t>
      </w:r>
      <w:r w:rsidRPr="00EB3DF9">
        <w:rPr>
          <w:rFonts w:ascii="Angsana New" w:hAnsi="Angsana New"/>
          <w:sz w:val="30"/>
          <w:szCs w:val="30"/>
        </w:rPr>
        <w:t xml:space="preserve"> 100 </w:t>
      </w:r>
      <w:r w:rsidRPr="00EB3DF9">
        <w:rPr>
          <w:rFonts w:ascii="Angsana New" w:hAnsi="Angsana New"/>
          <w:sz w:val="30"/>
          <w:szCs w:val="30"/>
          <w:cs/>
        </w:rPr>
        <w:t xml:space="preserve">ทุนจดทะเบียน </w:t>
      </w:r>
      <w:r w:rsidRPr="00EB3DF9">
        <w:rPr>
          <w:rFonts w:ascii="Angsana New" w:hAnsi="Angsana New"/>
          <w:sz w:val="30"/>
          <w:szCs w:val="30"/>
        </w:rPr>
        <w:t>0</w:t>
      </w:r>
      <w:r w:rsidRPr="00EB3DF9">
        <w:rPr>
          <w:rFonts w:ascii="Angsana New" w:hAnsi="Angsana New"/>
          <w:sz w:val="30"/>
          <w:szCs w:val="30"/>
          <w:cs/>
        </w:rPr>
        <w:t>.</w:t>
      </w:r>
      <w:r w:rsidRPr="00EB3DF9">
        <w:rPr>
          <w:rFonts w:ascii="Angsana New" w:hAnsi="Angsana New"/>
          <w:sz w:val="30"/>
          <w:szCs w:val="30"/>
        </w:rPr>
        <w:t xml:space="preserve">1 </w:t>
      </w:r>
      <w:r w:rsidRPr="00EB3DF9">
        <w:rPr>
          <w:rFonts w:ascii="Angsana New" w:hAnsi="Angsana New"/>
          <w:sz w:val="30"/>
          <w:szCs w:val="30"/>
          <w:cs/>
        </w:rPr>
        <w:t>ล้าน</w:t>
      </w:r>
      <w:r w:rsidRPr="00EB3DF9">
        <w:rPr>
          <w:rFonts w:ascii="Angsana New" w:hAnsi="Angsana New" w:hint="cs"/>
          <w:sz w:val="30"/>
          <w:szCs w:val="30"/>
          <w:cs/>
        </w:rPr>
        <w:t>เหรียญ</w:t>
      </w:r>
      <w:r w:rsidRPr="00EB3DF9">
        <w:rPr>
          <w:rFonts w:ascii="Angsana New" w:hAnsi="Angsana New"/>
          <w:sz w:val="30"/>
          <w:szCs w:val="30"/>
          <w:cs/>
        </w:rPr>
        <w:t>สหรัฐ</w:t>
      </w:r>
      <w:r w:rsidRPr="00EB3DF9">
        <w:rPr>
          <w:rFonts w:ascii="Angsana New" w:hAnsi="Angsana New" w:hint="cs"/>
          <w:sz w:val="30"/>
          <w:szCs w:val="30"/>
          <w:cs/>
        </w:rPr>
        <w:t>ฯ</w:t>
      </w:r>
      <w:r w:rsidRPr="00EB3DF9">
        <w:rPr>
          <w:rFonts w:ascii="Angsana New" w:hAnsi="Angsana New"/>
          <w:sz w:val="30"/>
          <w:szCs w:val="30"/>
          <w:cs/>
        </w:rPr>
        <w:t xml:space="preserve"> (แบ่งเป็น </w:t>
      </w:r>
      <w:r w:rsidRPr="00EB3DF9">
        <w:rPr>
          <w:rFonts w:ascii="Angsana New" w:hAnsi="Angsana New"/>
          <w:sz w:val="30"/>
          <w:szCs w:val="30"/>
        </w:rPr>
        <w:t>0</w:t>
      </w:r>
      <w:r w:rsidRPr="00EB3DF9">
        <w:rPr>
          <w:rFonts w:ascii="Angsana New" w:hAnsi="Angsana New"/>
          <w:sz w:val="30"/>
          <w:szCs w:val="30"/>
          <w:cs/>
        </w:rPr>
        <w:t>.</w:t>
      </w:r>
      <w:r w:rsidRPr="00EB3DF9">
        <w:rPr>
          <w:rFonts w:ascii="Angsana New" w:hAnsi="Angsana New"/>
          <w:sz w:val="30"/>
          <w:szCs w:val="30"/>
        </w:rPr>
        <w:t>1</w:t>
      </w:r>
      <w:r w:rsidRPr="00EB3DF9">
        <w:rPr>
          <w:rFonts w:ascii="Angsana New" w:hAnsi="Angsana New"/>
          <w:sz w:val="30"/>
          <w:szCs w:val="30"/>
          <w:cs/>
        </w:rPr>
        <w:t xml:space="preserve"> ล้านหุ้น มูลค่าหุ้นละ </w:t>
      </w:r>
      <w:r w:rsidRPr="00EB3DF9">
        <w:rPr>
          <w:rFonts w:ascii="Angsana New" w:hAnsi="Angsana New"/>
          <w:sz w:val="30"/>
          <w:szCs w:val="30"/>
          <w:cs/>
        </w:rPr>
        <w:br/>
      </w:r>
      <w:r w:rsidRPr="00EB3DF9">
        <w:rPr>
          <w:rFonts w:ascii="Angsana New" w:hAnsi="Angsana New"/>
          <w:sz w:val="30"/>
          <w:szCs w:val="30"/>
        </w:rPr>
        <w:t>1</w:t>
      </w:r>
      <w:r w:rsidRPr="00EB3DF9">
        <w:rPr>
          <w:rFonts w:ascii="Angsana New" w:hAnsi="Angsana New"/>
          <w:sz w:val="30"/>
          <w:szCs w:val="30"/>
          <w:cs/>
        </w:rPr>
        <w:t xml:space="preserve"> เหรียญสหรัฐฯ) เพื่อ</w:t>
      </w:r>
      <w:r w:rsidRPr="00EB3DF9">
        <w:rPr>
          <w:rFonts w:ascii="Angsana New" w:hAnsi="Angsana New" w:hint="cs"/>
          <w:sz w:val="30"/>
          <w:szCs w:val="30"/>
          <w:cs/>
        </w:rPr>
        <w:t xml:space="preserve">ลงทุนในธุรกิจ </w:t>
      </w:r>
      <w:r w:rsidRPr="00EB3DF9">
        <w:rPr>
          <w:rFonts w:ascii="Angsana New" w:hAnsi="Angsana New"/>
          <w:sz w:val="30"/>
          <w:szCs w:val="30"/>
        </w:rPr>
        <w:t xml:space="preserve">Startup </w:t>
      </w:r>
      <w:r w:rsidRPr="00EB3DF9">
        <w:rPr>
          <w:rFonts w:ascii="Angsana New" w:hAnsi="Angsana New" w:hint="cs"/>
          <w:sz w:val="30"/>
          <w:szCs w:val="30"/>
          <w:cs/>
        </w:rPr>
        <w:t>เฉพาะที่เกี่ยวเนื่องกับนวัตกรรม</w:t>
      </w:r>
      <w:r w:rsidRPr="00EB3DF9">
        <w:rPr>
          <w:rFonts w:ascii="Angsana New" w:hAnsi="Angsana New"/>
          <w:sz w:val="30"/>
          <w:szCs w:val="30"/>
          <w:cs/>
        </w:rPr>
        <w:t xml:space="preserve"> บริษัท</w:t>
      </w:r>
      <w:r w:rsidRPr="00EB3DF9">
        <w:rPr>
          <w:rFonts w:ascii="Angsana New" w:hAnsi="Angsana New" w:hint="cs"/>
          <w:sz w:val="30"/>
          <w:szCs w:val="30"/>
          <w:cs/>
        </w:rPr>
        <w:t>ได้</w:t>
      </w:r>
      <w:r w:rsidRPr="00EB3DF9">
        <w:rPr>
          <w:rFonts w:ascii="Angsana New" w:hAnsi="Angsana New"/>
          <w:sz w:val="30"/>
          <w:szCs w:val="30"/>
          <w:cs/>
        </w:rPr>
        <w:t xml:space="preserve">ชำระค่าหุ้นจำนวน </w:t>
      </w:r>
      <w:r w:rsidRPr="00EB3DF9">
        <w:rPr>
          <w:rFonts w:ascii="Angsana New" w:hAnsi="Angsana New"/>
          <w:sz w:val="30"/>
          <w:szCs w:val="30"/>
        </w:rPr>
        <w:t xml:space="preserve">1 </w:t>
      </w:r>
      <w:r w:rsidRPr="00EB3DF9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EB3DF9">
        <w:rPr>
          <w:rFonts w:ascii="Angsana New" w:hAnsi="Angsana New"/>
          <w:sz w:val="30"/>
          <w:szCs w:val="30"/>
        </w:rPr>
        <w:t xml:space="preserve">1 </w:t>
      </w:r>
      <w:r w:rsidRPr="00EB3DF9">
        <w:rPr>
          <w:rFonts w:ascii="Angsana New" w:hAnsi="Angsana New"/>
          <w:sz w:val="30"/>
          <w:szCs w:val="30"/>
          <w:cs/>
        </w:rPr>
        <w:t>เหรียญสหรัฐฯ</w:t>
      </w:r>
      <w:r w:rsidRPr="00EB3DF9">
        <w:rPr>
          <w:rFonts w:ascii="Angsana New" w:hAnsi="Angsana New" w:hint="cs"/>
          <w:sz w:val="30"/>
          <w:szCs w:val="30"/>
          <w:cs/>
        </w:rPr>
        <w:t>แล้ว</w:t>
      </w:r>
    </w:p>
    <w:p w14:paraId="096B1152" w14:textId="77777777" w:rsidR="004F0CDE" w:rsidRPr="00EB3DF9" w:rsidRDefault="004F0CDE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B842864" w14:textId="77777777" w:rsidR="00BD5669" w:rsidRPr="00EB3DF9" w:rsidRDefault="002F3B0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cs/>
        </w:rPr>
      </w:pPr>
      <w:r w:rsidRPr="00EB3DF9">
        <w:rPr>
          <w:i/>
          <w:iCs/>
          <w:cs/>
          <w:lang w:val="en-GB"/>
        </w:rPr>
        <w:t>การด้อยค่าของสินทรัพย์เพื่อการสำรวจและผลิตปิโตรเลียม</w:t>
      </w:r>
      <w:r w:rsidR="00120FAC" w:rsidRPr="00EB3DF9">
        <w:rPr>
          <w:rFonts w:hint="cs"/>
          <w:i/>
          <w:iCs/>
          <w:cs/>
          <w:lang w:val="en-GB"/>
        </w:rPr>
        <w:t>และเงินลงทุนในบริษัทย่อย</w:t>
      </w:r>
    </w:p>
    <w:p w14:paraId="480E679C" w14:textId="77777777" w:rsidR="00BD5669" w:rsidRPr="00EB3DF9" w:rsidRDefault="00BD566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</w:p>
    <w:p w14:paraId="17790867" w14:textId="39DAFCB8" w:rsidR="0037605E" w:rsidRPr="00EB3DF9" w:rsidRDefault="0037605E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  <w:r w:rsidRPr="00EB3DF9">
        <w:rPr>
          <w:cs/>
        </w:rPr>
        <w:t>มูลค่าที่คาดว่าจะได้รับคืน</w:t>
      </w:r>
      <w:r w:rsidR="00B81F72" w:rsidRPr="00EB3DF9">
        <w:rPr>
          <w:rFonts w:hint="cs"/>
          <w:cs/>
        </w:rPr>
        <w:t xml:space="preserve">เงินลงทุนใน </w:t>
      </w:r>
      <w:r w:rsidR="00B81F72" w:rsidRPr="00EB3DF9">
        <w:t>BCP Energy International Pte</w:t>
      </w:r>
      <w:r w:rsidR="00B81F72" w:rsidRPr="00EB3DF9">
        <w:rPr>
          <w:cs/>
        </w:rPr>
        <w:t xml:space="preserve">. </w:t>
      </w:r>
      <w:r w:rsidR="00B81F72" w:rsidRPr="00EB3DF9">
        <w:t>Ltd</w:t>
      </w:r>
      <w:r w:rsidR="00B81F72" w:rsidRPr="00EB3DF9">
        <w:rPr>
          <w:cs/>
        </w:rPr>
        <w:t>.</w:t>
      </w:r>
      <w:r w:rsidR="00B81F72" w:rsidRPr="00EB3DF9">
        <w:rPr>
          <w:rFonts w:hint="cs"/>
          <w:cs/>
        </w:rPr>
        <w:t xml:space="preserve"> </w:t>
      </w:r>
      <w:r w:rsidR="00B81F72" w:rsidRPr="00EB3DF9">
        <w:rPr>
          <w:cs/>
        </w:rPr>
        <w:t>“</w:t>
      </w:r>
      <w:r w:rsidR="00B81F72" w:rsidRPr="00EB3DF9">
        <w:t>BCPE</w:t>
      </w:r>
      <w:r w:rsidR="00B81F72" w:rsidRPr="00EB3DF9">
        <w:rPr>
          <w:cs/>
        </w:rPr>
        <w:t>”</w:t>
      </w:r>
      <w:r w:rsidR="00B81F72" w:rsidRPr="00EB3DF9">
        <w:rPr>
          <w:sz w:val="26"/>
          <w:szCs w:val="26"/>
          <w:cs/>
        </w:rPr>
        <w:t xml:space="preserve"> </w:t>
      </w:r>
      <w:r w:rsidRPr="00EB3DF9">
        <w:rPr>
          <w:cs/>
        </w:rPr>
        <w:t>คำนวณจากประมาณการกระแสเงินสดที่จะได้รับในอนาคตคิดลดเป็นมูลค่าปัจจุบัน</w:t>
      </w:r>
      <w:r w:rsidRPr="00EB3DF9">
        <w:rPr>
          <w:rtl/>
          <w:cs/>
        </w:rPr>
        <w:t xml:space="preserve"> </w:t>
      </w:r>
      <w:r w:rsidRPr="00EB3DF9">
        <w:rPr>
          <w:cs/>
        </w:rPr>
        <w:t>ข้อสมมติที่สำคัญในการคำนวณ</w:t>
      </w:r>
      <w:r w:rsidRPr="00EB3DF9">
        <w:rPr>
          <w:rtl/>
          <w:cs/>
        </w:rPr>
        <w:t xml:space="preserve"> </w:t>
      </w:r>
      <w:r w:rsidRPr="00EB3DF9">
        <w:rPr>
          <w:cs/>
        </w:rPr>
        <w:t>ได้แก่</w:t>
      </w:r>
      <w:r w:rsidRPr="00EB3DF9">
        <w:rPr>
          <w:rtl/>
          <w:cs/>
        </w:rPr>
        <w:t xml:space="preserve"> </w:t>
      </w:r>
      <w:r w:rsidRPr="00EB3DF9">
        <w:rPr>
          <w:cs/>
        </w:rPr>
        <w:t>ราคาน้ำมัน</w:t>
      </w:r>
      <w:r w:rsidRPr="00EB3DF9">
        <w:rPr>
          <w:rtl/>
          <w:cs/>
        </w:rPr>
        <w:t xml:space="preserve"> </w:t>
      </w:r>
      <w:r w:rsidRPr="00EB3DF9">
        <w:rPr>
          <w:cs/>
        </w:rPr>
        <w:t>ปริมาณน้ำมันสำรอง อัตรากำลังการผลิต อัตราคิดลด</w:t>
      </w:r>
      <w:r w:rsidRPr="00EB3DF9">
        <w:rPr>
          <w:rtl/>
          <w:cs/>
        </w:rPr>
        <w:t xml:space="preserve"> </w:t>
      </w:r>
      <w:r w:rsidRPr="00EB3DF9">
        <w:rPr>
          <w:cs/>
        </w:rPr>
        <w:t>และรายจ่ายฝ่ายทุน</w:t>
      </w:r>
      <w:r w:rsidRPr="00EB3DF9">
        <w:rPr>
          <w:rtl/>
          <w:cs/>
        </w:rPr>
        <w:t xml:space="preserve"> </w:t>
      </w:r>
      <w:r w:rsidRPr="00EB3DF9">
        <w:rPr>
          <w:cs/>
        </w:rPr>
        <w:t>โดยข้อสมมติที่สำคัญดังกล่าวจัดทำโดยผู้บริหาร</w:t>
      </w:r>
      <w:r w:rsidRPr="00EB3DF9">
        <w:rPr>
          <w:rtl/>
          <w:cs/>
        </w:rPr>
        <w:t xml:space="preserve"> </w:t>
      </w:r>
      <w:r w:rsidRPr="00EB3DF9">
        <w:rPr>
          <w:cs/>
        </w:rPr>
        <w:t>โดยประมาณการราคาน้ำมันอ้างอิงจากราคาน้ำมันในตลาดโลก</w:t>
      </w:r>
      <w:r w:rsidRPr="00EB3DF9">
        <w:rPr>
          <w:rtl/>
          <w:cs/>
        </w:rPr>
        <w:t xml:space="preserve"> </w:t>
      </w:r>
      <w:r w:rsidRPr="00EB3DF9">
        <w:rPr>
          <w:cs/>
        </w:rPr>
        <w:t>รวมทั้งพิจารณาถึงเหตุการณ์ที่เกิดขึ้นในอดีตของอุตสาหกรรม</w:t>
      </w:r>
      <w:r w:rsidRPr="00EB3DF9">
        <w:rPr>
          <w:rtl/>
          <w:cs/>
        </w:rPr>
        <w:t xml:space="preserve"> </w:t>
      </w:r>
      <w:r w:rsidRPr="00EB3DF9">
        <w:rPr>
          <w:cs/>
        </w:rPr>
        <w:t>ปริมาณน้ำมันสำรองและอัตรากำลังการผลิตใช้ข้อมูลการผลิตที่อิงจากปริมาณสำรองที่พิสูจน์แล้ว (</w:t>
      </w:r>
      <w:r w:rsidRPr="00EB3DF9">
        <w:t>Proved reserve</w:t>
      </w:r>
      <w:r w:rsidRPr="00EB3DF9">
        <w:rPr>
          <w:cs/>
        </w:rPr>
        <w:t>) และปริมาณน้ำมันสำรองที่คาดว่าจะพบ (</w:t>
      </w:r>
      <w:r w:rsidRPr="00EB3DF9">
        <w:t>Probable reserve</w:t>
      </w:r>
      <w:r w:rsidRPr="00EB3DF9">
        <w:rPr>
          <w:cs/>
        </w:rPr>
        <w:t>) รวมถึงอุปสงค์และอุปทานของน้ำมันในตลาดโลก</w:t>
      </w:r>
      <w:r w:rsidRPr="00EB3DF9">
        <w:rPr>
          <w:rtl/>
          <w:cs/>
        </w:rPr>
        <w:t xml:space="preserve"> </w:t>
      </w:r>
      <w:r w:rsidRPr="00EB3DF9">
        <w:rPr>
          <w:cs/>
        </w:rPr>
        <w:t>อัตราคิดลดเป็นอัตราต้นทุนถัวเฉลี่ยถ่วงน้ำหนักของเงินทุนของกลุ่มบริษัท โดยรายจ่ายฝ่ายทุนใช้ประมาณการของผู้บริหารโครงการและแผนธุรกิจระยะยาว</w:t>
      </w:r>
    </w:p>
    <w:p w14:paraId="20EE3377" w14:textId="77777777" w:rsidR="00B81F72" w:rsidRPr="00EB3DF9" w:rsidRDefault="00B81F72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19440CFF" w14:textId="4426979D" w:rsidR="00E24A55" w:rsidRPr="00EB3DF9" w:rsidRDefault="00B81F72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cs/>
        </w:rPr>
      </w:pPr>
      <w:r w:rsidRPr="00EB3DF9">
        <w:rPr>
          <w:rFonts w:hint="cs"/>
          <w:cs/>
        </w:rPr>
        <w:t>การทดสอบการด้อยค่าได้ถูกจัดทำโดยฝ่ายบริหารของบริษัทและไม่พบว่ามีการด้อยค่า</w:t>
      </w:r>
      <w:r w:rsidR="00E931DC" w:rsidRPr="00EB3DF9">
        <w:rPr>
          <w:rFonts w:hint="cs"/>
          <w:cs/>
        </w:rPr>
        <w:t>เพิ่มเติมของ</w:t>
      </w:r>
      <w:r w:rsidRPr="00EB3DF9">
        <w:rPr>
          <w:rFonts w:hint="cs"/>
          <w:cs/>
        </w:rPr>
        <w:t>สินทรัพย์เพื่อการสำรวจและผลิตปิโตรเลียมและเงินลงทุนในบริษัทย่อย</w:t>
      </w:r>
    </w:p>
    <w:p w14:paraId="11DAC09E" w14:textId="483ECFE8" w:rsidR="0063603B" w:rsidRPr="00EB3DF9" w:rsidRDefault="0063603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193D72C6" w14:textId="74108C06" w:rsidR="00BA285A" w:rsidRPr="00EB3DF9" w:rsidRDefault="00BA285A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cs/>
        </w:rPr>
      </w:pPr>
      <w:r w:rsidRPr="00EB3DF9">
        <w:rPr>
          <w:cs/>
        </w:rPr>
        <w:t>การวิเคราะห์ความอ่อนไหว (</w:t>
      </w:r>
      <w:r w:rsidRPr="00EB3DF9">
        <w:t>Sensitivity Analysis</w:t>
      </w:r>
      <w:r w:rsidRPr="00EB3DF9">
        <w:rPr>
          <w:cs/>
        </w:rPr>
        <w:t>) ในการเปลี่ยนแปลงข้อสมมติฐานที่สำคัญได้ใช้หลักการคำนวณโดยเป็นการเปลี่ยนตัวแปรดังกล่าวเพื่อทำการทดสอบเท่านั้น โดยการประมาณการเปลี่ยนแปลงสมมติฐานสำหรับ</w:t>
      </w:r>
      <w:r w:rsidR="00B81F72" w:rsidRPr="00EB3DF9">
        <w:rPr>
          <w:rFonts w:hint="cs"/>
          <w:cs/>
        </w:rPr>
        <w:t xml:space="preserve">อัตราคิดลดเพิ่มขึ้นอัตราร้อยละ </w:t>
      </w:r>
      <w:r w:rsidR="00B81F72" w:rsidRPr="00EB3DF9">
        <w:t>0</w:t>
      </w:r>
      <w:r w:rsidR="00B81F72" w:rsidRPr="00EB3DF9">
        <w:rPr>
          <w:cs/>
        </w:rPr>
        <w:t>.</w:t>
      </w:r>
      <w:r w:rsidR="002520EE" w:rsidRPr="00EB3DF9">
        <w:t>23</w:t>
      </w:r>
      <w:r w:rsidR="00B81F72" w:rsidRPr="00EB3DF9">
        <w:rPr>
          <w:cs/>
        </w:rPr>
        <w:t xml:space="preserve"> </w:t>
      </w:r>
      <w:r w:rsidR="00B81F72" w:rsidRPr="00EB3DF9">
        <w:rPr>
          <w:rFonts w:hint="cs"/>
          <w:cs/>
        </w:rPr>
        <w:t xml:space="preserve">หรือราคาน้ำมันลดลงร้อยละ </w:t>
      </w:r>
      <w:r w:rsidR="002520EE" w:rsidRPr="00EB3DF9">
        <w:t>0</w:t>
      </w:r>
      <w:r w:rsidR="002520EE" w:rsidRPr="00EB3DF9">
        <w:rPr>
          <w:cs/>
        </w:rPr>
        <w:t>.</w:t>
      </w:r>
      <w:r w:rsidR="002520EE" w:rsidRPr="00EB3DF9">
        <w:t>79</w:t>
      </w:r>
      <w:r w:rsidR="00B81F72" w:rsidRPr="00EB3DF9">
        <w:rPr>
          <w:cs/>
        </w:rPr>
        <w:t xml:space="preserve"> </w:t>
      </w:r>
      <w:r w:rsidR="00B81F72" w:rsidRPr="00EB3DF9">
        <w:rPr>
          <w:rFonts w:hint="cs"/>
          <w:cs/>
        </w:rPr>
        <w:t>จะส่งผลให้มูลค่าที่คาดว่าจะได้รับคืนเท่ากับมูลค่าตามบัญชี</w:t>
      </w:r>
    </w:p>
    <w:p w14:paraId="6568DB16" w14:textId="77777777" w:rsidR="00C5212D" w:rsidRPr="00EB3DF9" w:rsidRDefault="00C5212D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02A9CDF0" w14:textId="77777777" w:rsidR="00F421FF" w:rsidRPr="00EB3DF9" w:rsidRDefault="00C37090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bookmarkStart w:id="3" w:name="OLE_LINK11"/>
      <w:bookmarkStart w:id="4" w:name="OLE_LINK12"/>
      <w:r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br w:type="page"/>
      </w:r>
      <w:r w:rsidR="004762B0"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="007D0FFA" w:rsidRPr="00EB3DF9">
        <w:rPr>
          <w:rFonts w:ascii="Angsana New" w:hAnsi="Angsana New" w:hint="cs"/>
          <w:b/>
          <w:bCs/>
          <w:sz w:val="30"/>
          <w:szCs w:val="30"/>
          <w:cs/>
          <w:lang w:bidi="th-TH"/>
        </w:rPr>
        <w:t>และการร่วมค้า</w:t>
      </w:r>
    </w:p>
    <w:p w14:paraId="474E15BA" w14:textId="77777777" w:rsidR="00C973ED" w:rsidRPr="00EB3DF9" w:rsidRDefault="00C973ED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3"/>
        <w:gridCol w:w="902"/>
        <w:gridCol w:w="1259"/>
        <w:gridCol w:w="1261"/>
        <w:gridCol w:w="1259"/>
        <w:gridCol w:w="1256"/>
      </w:tblGrid>
      <w:tr w:rsidR="003E2EC4" w:rsidRPr="00EB3DF9" w14:paraId="04A7630B" w14:textId="77777777" w:rsidTr="003B1845">
        <w:trPr>
          <w:tblHeader/>
        </w:trPr>
        <w:tc>
          <w:tcPr>
            <w:tcW w:w="1766" w:type="pct"/>
          </w:tcPr>
          <w:p w14:paraId="19A45A7D" w14:textId="77777777" w:rsidR="003E2EC4" w:rsidRPr="00EB3DF9" w:rsidRDefault="003E2EC4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</w:tcPr>
          <w:p w14:paraId="513036B0" w14:textId="77777777" w:rsidR="003E2EC4" w:rsidRPr="00EB3DF9" w:rsidRDefault="003E2EC4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3" w:type="pct"/>
            <w:gridSpan w:val="2"/>
          </w:tcPr>
          <w:p w14:paraId="41AEF081" w14:textId="77777777" w:rsidR="003E2EC4" w:rsidRPr="00EB3DF9" w:rsidRDefault="003E2EC4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0" w:type="pct"/>
            <w:gridSpan w:val="2"/>
          </w:tcPr>
          <w:p w14:paraId="6F4D5449" w14:textId="77777777" w:rsidR="003E2EC4" w:rsidRPr="00EB3DF9" w:rsidRDefault="003E2EC4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E2EC4" w:rsidRPr="00EB3DF9" w14:paraId="2ED60DC1" w14:textId="77777777" w:rsidTr="003B1845">
        <w:trPr>
          <w:tblHeader/>
        </w:trPr>
        <w:tc>
          <w:tcPr>
            <w:tcW w:w="1766" w:type="pct"/>
          </w:tcPr>
          <w:p w14:paraId="248F4D7A" w14:textId="77777777" w:rsidR="003E2EC4" w:rsidRPr="00EB3DF9" w:rsidRDefault="003E2EC4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EB3D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EB3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EB3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B3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1" w:type="pct"/>
          </w:tcPr>
          <w:p w14:paraId="289C08CE" w14:textId="77777777" w:rsidR="003E2EC4" w:rsidRPr="00EB3DF9" w:rsidRDefault="003E2EC4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6" w:type="pct"/>
          </w:tcPr>
          <w:p w14:paraId="050A8541" w14:textId="77777777" w:rsidR="003E2EC4" w:rsidRPr="00EB3DF9" w:rsidRDefault="00AA3845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87" w:type="pct"/>
          </w:tcPr>
          <w:p w14:paraId="7FA6CDD9" w14:textId="77777777" w:rsidR="003E2EC4" w:rsidRPr="00EB3DF9" w:rsidRDefault="00AA3845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686" w:type="pct"/>
          </w:tcPr>
          <w:p w14:paraId="3D3409B9" w14:textId="77777777" w:rsidR="003E2EC4" w:rsidRPr="00EB3DF9" w:rsidRDefault="00AA3845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84" w:type="pct"/>
          </w:tcPr>
          <w:p w14:paraId="1065DCD8" w14:textId="77777777" w:rsidR="003E2EC4" w:rsidRPr="00EB3DF9" w:rsidRDefault="00AA3845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E2EC4" w:rsidRPr="00EB3DF9" w14:paraId="47778564" w14:textId="77777777" w:rsidTr="003B1845">
        <w:trPr>
          <w:tblHeader/>
        </w:trPr>
        <w:tc>
          <w:tcPr>
            <w:tcW w:w="1766" w:type="pct"/>
          </w:tcPr>
          <w:p w14:paraId="53C73708" w14:textId="77777777" w:rsidR="003E2EC4" w:rsidRPr="00EB3DF9" w:rsidRDefault="003E2EC4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1C9710F7" w14:textId="77777777" w:rsidR="003E2EC4" w:rsidRPr="00EB3DF9" w:rsidRDefault="003E2EC4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2" w:type="pct"/>
            <w:gridSpan w:val="4"/>
          </w:tcPr>
          <w:p w14:paraId="6A728C26" w14:textId="77777777" w:rsidR="003E2EC4" w:rsidRPr="00EB3DF9" w:rsidRDefault="003E2EC4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E2EC4" w:rsidRPr="00EB3DF9" w14:paraId="3686C36A" w14:textId="77777777" w:rsidTr="003B1845">
        <w:tc>
          <w:tcPr>
            <w:tcW w:w="1766" w:type="pct"/>
          </w:tcPr>
          <w:p w14:paraId="4F452345" w14:textId="77777777" w:rsidR="003E2EC4" w:rsidRPr="00EB3DF9" w:rsidRDefault="003E2EC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  <w:r w:rsidRPr="00EB3DF9">
              <w:rPr>
                <w:rFonts w:hint="cs"/>
                <w:b/>
                <w:bCs/>
                <w:cs/>
              </w:rPr>
              <w:t>บริษัทร่วม</w:t>
            </w:r>
            <w:r w:rsidRPr="00EB3DF9">
              <w:rPr>
                <w:b/>
                <w:bCs/>
                <w:cs/>
              </w:rPr>
              <w:t>ทางอ้อม</w:t>
            </w:r>
          </w:p>
        </w:tc>
        <w:tc>
          <w:tcPr>
            <w:tcW w:w="491" w:type="pct"/>
          </w:tcPr>
          <w:p w14:paraId="2A66F505" w14:textId="77777777" w:rsidR="003E2EC4" w:rsidRPr="00EB3DF9" w:rsidRDefault="003E2EC4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</w:tcPr>
          <w:p w14:paraId="4AD28A52" w14:textId="77777777" w:rsidR="003E2EC4" w:rsidRPr="00EB3DF9" w:rsidRDefault="003E2EC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7" w:type="pct"/>
          </w:tcPr>
          <w:p w14:paraId="0A114CE6" w14:textId="77777777" w:rsidR="003E2EC4" w:rsidRPr="00EB3DF9" w:rsidRDefault="003E2EC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6" w:type="pct"/>
          </w:tcPr>
          <w:p w14:paraId="54BFD69D" w14:textId="77777777" w:rsidR="003E2EC4" w:rsidRPr="00EB3DF9" w:rsidRDefault="003E2EC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4" w:type="pct"/>
          </w:tcPr>
          <w:p w14:paraId="5E9934AD" w14:textId="77777777" w:rsidR="003E2EC4" w:rsidRPr="00EB3DF9" w:rsidRDefault="003E2EC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63603B" w:rsidRPr="00EB3DF9" w14:paraId="28B30854" w14:textId="77777777" w:rsidTr="003B1845">
        <w:tc>
          <w:tcPr>
            <w:tcW w:w="1766" w:type="pct"/>
          </w:tcPr>
          <w:p w14:paraId="6B0388EE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  <w:r w:rsidRPr="00EB3DF9">
              <w:rPr>
                <w:cs/>
              </w:rPr>
              <w:t xml:space="preserve">ณ วันที่ </w:t>
            </w:r>
            <w:r w:rsidRPr="00EB3DF9">
              <w:t xml:space="preserve">1 </w:t>
            </w:r>
            <w:r w:rsidRPr="00EB3DF9">
              <w:rPr>
                <w:cs/>
              </w:rPr>
              <w:t xml:space="preserve">มกราคม - </w:t>
            </w:r>
          </w:p>
          <w:p w14:paraId="01A900FC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  <w:r w:rsidRPr="00EB3DF9">
              <w:rPr>
                <w:rFonts w:hint="cs"/>
                <w:cs/>
              </w:rPr>
              <w:t xml:space="preserve">   ตามที่รายงานไว้เดิม</w:t>
            </w:r>
          </w:p>
        </w:tc>
        <w:tc>
          <w:tcPr>
            <w:tcW w:w="491" w:type="pct"/>
            <w:vAlign w:val="bottom"/>
          </w:tcPr>
          <w:p w14:paraId="4B977406" w14:textId="77777777" w:rsidR="0063603B" w:rsidRPr="00EB3DF9" w:rsidRDefault="0063603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</w:tcPr>
          <w:p w14:paraId="267A7265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  <w:p w14:paraId="0C4AF807" w14:textId="1EEA8845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17,956</w:t>
            </w:r>
          </w:p>
        </w:tc>
        <w:tc>
          <w:tcPr>
            <w:tcW w:w="687" w:type="pct"/>
            <w:vAlign w:val="bottom"/>
          </w:tcPr>
          <w:p w14:paraId="3319EE6C" w14:textId="2CA2808E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14,081</w:t>
            </w:r>
          </w:p>
        </w:tc>
        <w:tc>
          <w:tcPr>
            <w:tcW w:w="686" w:type="pct"/>
            <w:vAlign w:val="bottom"/>
          </w:tcPr>
          <w:p w14:paraId="04DC82D3" w14:textId="51DD70BC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684" w:type="pct"/>
            <w:vAlign w:val="bottom"/>
          </w:tcPr>
          <w:p w14:paraId="1A93871C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63603B" w:rsidRPr="00EB3DF9" w14:paraId="7FDE5009" w14:textId="77777777" w:rsidTr="003B1845">
        <w:tc>
          <w:tcPr>
            <w:tcW w:w="1766" w:type="pct"/>
          </w:tcPr>
          <w:p w14:paraId="7753391B" w14:textId="77E35C3C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cs/>
              </w:rPr>
            </w:pPr>
            <w:r w:rsidRPr="00EB3DF9">
              <w:rPr>
                <w:rFonts w:hint="cs"/>
                <w:cs/>
              </w:rPr>
              <w:t>ผลกระทบจากการเปลี่ยนแปลง</w:t>
            </w:r>
            <w:r w:rsidRPr="00EB3DF9">
              <w:br/>
            </w:r>
            <w:r w:rsidRPr="00EB3DF9">
              <w:rPr>
                <w:rFonts w:hint="cs"/>
                <w:cs/>
              </w:rPr>
              <w:t xml:space="preserve">   นโยบายการบัญชี</w:t>
            </w:r>
          </w:p>
        </w:tc>
        <w:tc>
          <w:tcPr>
            <w:tcW w:w="491" w:type="pct"/>
            <w:vAlign w:val="bottom"/>
          </w:tcPr>
          <w:p w14:paraId="4EC2C2A9" w14:textId="0AE33CDC" w:rsidR="0063603B" w:rsidRPr="00EB3DF9" w:rsidRDefault="0063603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86" w:type="pct"/>
            <w:vAlign w:val="bottom"/>
          </w:tcPr>
          <w:p w14:paraId="20B29EFE" w14:textId="6888077F" w:rsidR="0063603B" w:rsidRPr="00EB3DF9" w:rsidRDefault="0063603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54</w:t>
            </w:r>
            <w:r w:rsidRPr="00EB3DF9">
              <w:rPr>
                <w:cs/>
              </w:rPr>
              <w:t>)</w:t>
            </w:r>
          </w:p>
        </w:tc>
        <w:tc>
          <w:tcPr>
            <w:tcW w:w="687" w:type="pct"/>
            <w:vAlign w:val="bottom"/>
          </w:tcPr>
          <w:p w14:paraId="7F8A48B1" w14:textId="14983DB1" w:rsidR="0063603B" w:rsidRPr="00EB3DF9" w:rsidRDefault="0063603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686" w:type="pct"/>
            <w:vAlign w:val="bottom"/>
          </w:tcPr>
          <w:p w14:paraId="7713A702" w14:textId="373AAD5F" w:rsidR="0063603B" w:rsidRPr="00EB3DF9" w:rsidRDefault="0063603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-</w:t>
            </w:r>
          </w:p>
        </w:tc>
        <w:tc>
          <w:tcPr>
            <w:tcW w:w="684" w:type="pct"/>
            <w:vAlign w:val="bottom"/>
          </w:tcPr>
          <w:p w14:paraId="47FAE98B" w14:textId="77777777" w:rsidR="0063603B" w:rsidRPr="00EB3DF9" w:rsidRDefault="0063603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-</w:t>
            </w:r>
          </w:p>
        </w:tc>
      </w:tr>
      <w:tr w:rsidR="0063603B" w:rsidRPr="00EB3DF9" w14:paraId="0DFF5AA9" w14:textId="77777777" w:rsidTr="003B1845">
        <w:tc>
          <w:tcPr>
            <w:tcW w:w="1766" w:type="pct"/>
          </w:tcPr>
          <w:p w14:paraId="0EB1619C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cs/>
              </w:rPr>
            </w:pPr>
            <w:r w:rsidRPr="00EB3DF9">
              <w:rPr>
                <w:cs/>
              </w:rPr>
              <w:t xml:space="preserve">ณ วันที่ </w:t>
            </w:r>
            <w:r w:rsidRPr="00EB3DF9">
              <w:t xml:space="preserve">1 </w:t>
            </w:r>
            <w:r w:rsidRPr="00EB3DF9">
              <w:rPr>
                <w:cs/>
              </w:rPr>
              <w:t xml:space="preserve">มกราคม - </w:t>
            </w:r>
            <w:r w:rsidRPr="00EB3DF9">
              <w:rPr>
                <w:rFonts w:hint="cs"/>
                <w:cs/>
              </w:rPr>
              <w:t>ปรับปรุงใหม่</w:t>
            </w:r>
          </w:p>
        </w:tc>
        <w:tc>
          <w:tcPr>
            <w:tcW w:w="491" w:type="pct"/>
            <w:vAlign w:val="bottom"/>
          </w:tcPr>
          <w:p w14:paraId="45FA465C" w14:textId="77777777" w:rsidR="0063603B" w:rsidRPr="00EB3DF9" w:rsidRDefault="0063603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</w:tcPr>
          <w:p w14:paraId="2D6A031A" w14:textId="45948DA5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17,902</w:t>
            </w:r>
          </w:p>
        </w:tc>
        <w:tc>
          <w:tcPr>
            <w:tcW w:w="687" w:type="pct"/>
            <w:vAlign w:val="bottom"/>
          </w:tcPr>
          <w:p w14:paraId="5705C174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14,081</w:t>
            </w:r>
          </w:p>
        </w:tc>
        <w:tc>
          <w:tcPr>
            <w:tcW w:w="686" w:type="pct"/>
            <w:vAlign w:val="bottom"/>
          </w:tcPr>
          <w:p w14:paraId="12DB6426" w14:textId="6119DD84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-</w:t>
            </w:r>
          </w:p>
        </w:tc>
        <w:tc>
          <w:tcPr>
            <w:tcW w:w="684" w:type="pct"/>
            <w:vAlign w:val="bottom"/>
          </w:tcPr>
          <w:p w14:paraId="059DB397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-</w:t>
            </w:r>
          </w:p>
        </w:tc>
      </w:tr>
      <w:tr w:rsidR="0063603B" w:rsidRPr="00EB3DF9" w14:paraId="7104D211" w14:textId="77777777" w:rsidTr="003B1845">
        <w:tc>
          <w:tcPr>
            <w:tcW w:w="1766" w:type="pct"/>
          </w:tcPr>
          <w:p w14:paraId="1845BEB8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cs/>
              </w:rPr>
            </w:pPr>
            <w:r w:rsidRPr="00EB3DF9">
              <w:rPr>
                <w:rFonts w:hint="cs"/>
                <w:cs/>
              </w:rPr>
              <w:t>เพิ่มขึ้น</w:t>
            </w:r>
          </w:p>
        </w:tc>
        <w:tc>
          <w:tcPr>
            <w:tcW w:w="491" w:type="pct"/>
            <w:vAlign w:val="bottom"/>
          </w:tcPr>
          <w:p w14:paraId="46B24A99" w14:textId="77777777" w:rsidR="0063603B" w:rsidRPr="00EB3DF9" w:rsidRDefault="0063603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40E49A70" w14:textId="23CB67A7" w:rsidR="0063603B" w:rsidRPr="00EB3DF9" w:rsidRDefault="0055067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226</w:t>
            </w:r>
          </w:p>
        </w:tc>
        <w:tc>
          <w:tcPr>
            <w:tcW w:w="687" w:type="pct"/>
            <w:vAlign w:val="bottom"/>
          </w:tcPr>
          <w:p w14:paraId="1D057FC6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3,618</w:t>
            </w:r>
          </w:p>
        </w:tc>
        <w:tc>
          <w:tcPr>
            <w:tcW w:w="686" w:type="pct"/>
            <w:vAlign w:val="bottom"/>
          </w:tcPr>
          <w:p w14:paraId="77039489" w14:textId="38540026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684" w:type="pct"/>
            <w:vAlign w:val="bottom"/>
          </w:tcPr>
          <w:p w14:paraId="5F664228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63603B" w:rsidRPr="00EB3DF9" w14:paraId="674E9251" w14:textId="77777777" w:rsidTr="003B1845">
        <w:tc>
          <w:tcPr>
            <w:tcW w:w="1766" w:type="pct"/>
          </w:tcPr>
          <w:p w14:paraId="60FBD8B3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cs/>
              </w:rPr>
            </w:pPr>
            <w:r w:rsidRPr="00EB3DF9">
              <w:rPr>
                <w:rFonts w:hint="cs"/>
                <w:cs/>
              </w:rPr>
              <w:t>ลดลง</w:t>
            </w:r>
          </w:p>
        </w:tc>
        <w:tc>
          <w:tcPr>
            <w:tcW w:w="491" w:type="pct"/>
            <w:vAlign w:val="bottom"/>
          </w:tcPr>
          <w:p w14:paraId="38B5350D" w14:textId="77777777" w:rsidR="0063603B" w:rsidRPr="00EB3DF9" w:rsidRDefault="0063603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1AC10E63" w14:textId="45BA30DC" w:rsidR="0063603B" w:rsidRPr="00EB3DF9" w:rsidRDefault="0055067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77</w:t>
            </w:r>
            <w:r w:rsidRPr="00EB3DF9">
              <w:rPr>
                <w:cs/>
              </w:rPr>
              <w:t>)</w:t>
            </w:r>
          </w:p>
        </w:tc>
        <w:tc>
          <w:tcPr>
            <w:tcW w:w="687" w:type="pct"/>
            <w:vAlign w:val="bottom"/>
          </w:tcPr>
          <w:p w14:paraId="7B51BD8F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686" w:type="pct"/>
            <w:vAlign w:val="bottom"/>
          </w:tcPr>
          <w:p w14:paraId="09E20FBD" w14:textId="09967A90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684" w:type="pct"/>
            <w:vAlign w:val="bottom"/>
          </w:tcPr>
          <w:p w14:paraId="408271A5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63603B" w:rsidRPr="00EB3DF9" w14:paraId="6C2FB7A7" w14:textId="77777777" w:rsidTr="003B1845">
        <w:tc>
          <w:tcPr>
            <w:tcW w:w="1766" w:type="pct"/>
          </w:tcPr>
          <w:p w14:paraId="4C50234A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</w:pPr>
            <w:r w:rsidRPr="00EB3DF9">
              <w:rPr>
                <w:cs/>
              </w:rPr>
              <w:t>ส่วนแบ่งกำไรสุทธิจาก</w:t>
            </w:r>
            <w:r w:rsidRPr="00EB3DF9">
              <w:br/>
            </w:r>
            <w:r w:rsidRPr="00EB3DF9">
              <w:rPr>
                <w:cs/>
              </w:rPr>
              <w:t>เงินลงทุนในบริษัทร่วม</w:t>
            </w:r>
          </w:p>
        </w:tc>
        <w:tc>
          <w:tcPr>
            <w:tcW w:w="491" w:type="pct"/>
            <w:vAlign w:val="bottom"/>
          </w:tcPr>
          <w:p w14:paraId="39669D02" w14:textId="77777777" w:rsidR="0063603B" w:rsidRPr="00EB3DF9" w:rsidRDefault="0063603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30A22860" w14:textId="0EAA12AC" w:rsidR="0063603B" w:rsidRPr="00EB3DF9" w:rsidRDefault="00EB41E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372</w:t>
            </w:r>
          </w:p>
        </w:tc>
        <w:tc>
          <w:tcPr>
            <w:tcW w:w="687" w:type="pct"/>
            <w:vAlign w:val="bottom"/>
          </w:tcPr>
          <w:p w14:paraId="57F3ABC3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215</w:t>
            </w:r>
          </w:p>
        </w:tc>
        <w:tc>
          <w:tcPr>
            <w:tcW w:w="686" w:type="pct"/>
            <w:vAlign w:val="bottom"/>
          </w:tcPr>
          <w:p w14:paraId="3A113D38" w14:textId="6CE8A819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684" w:type="pct"/>
            <w:vAlign w:val="bottom"/>
          </w:tcPr>
          <w:p w14:paraId="42665DF7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63603B" w:rsidRPr="00EB3DF9" w14:paraId="0AA34509" w14:textId="77777777" w:rsidTr="003B1845">
        <w:tc>
          <w:tcPr>
            <w:tcW w:w="1766" w:type="pct"/>
          </w:tcPr>
          <w:p w14:paraId="7DA56339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EB3DF9">
              <w:rPr>
                <w:cs/>
              </w:rPr>
              <w:t>ส่วนแบ่งกำไร (</w:t>
            </w:r>
            <w:r w:rsidRPr="00EB3DF9">
              <w:rPr>
                <w:rFonts w:hint="cs"/>
                <w:cs/>
              </w:rPr>
              <w:t>ขาดทุน</w:t>
            </w:r>
            <w:r w:rsidRPr="00EB3DF9">
              <w:rPr>
                <w:cs/>
              </w:rPr>
              <w:t>) เบ็ดเสร็จอื่น</w:t>
            </w:r>
            <w:r w:rsidRPr="00EB3DF9">
              <w:br/>
            </w:r>
            <w:r w:rsidRPr="00EB3DF9">
              <w:rPr>
                <w:cs/>
              </w:rPr>
              <w:t>จากเงินลงทุนในบริษัทร่วม</w:t>
            </w:r>
          </w:p>
        </w:tc>
        <w:tc>
          <w:tcPr>
            <w:tcW w:w="491" w:type="pct"/>
            <w:vAlign w:val="bottom"/>
          </w:tcPr>
          <w:p w14:paraId="4CDC6EBA" w14:textId="77777777" w:rsidR="0063603B" w:rsidRPr="00EB3DF9" w:rsidRDefault="0063603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3F90BA80" w14:textId="3FF0C07B" w:rsidR="0063603B" w:rsidRPr="00EB3DF9" w:rsidRDefault="00D755F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4</w:t>
            </w:r>
            <w:r w:rsidRPr="00EB3DF9">
              <w:rPr>
                <w:cs/>
              </w:rPr>
              <w:t>)</w:t>
            </w:r>
          </w:p>
        </w:tc>
        <w:tc>
          <w:tcPr>
            <w:tcW w:w="687" w:type="pct"/>
            <w:vAlign w:val="bottom"/>
          </w:tcPr>
          <w:p w14:paraId="2E4F8DAD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28</w:t>
            </w:r>
          </w:p>
        </w:tc>
        <w:tc>
          <w:tcPr>
            <w:tcW w:w="686" w:type="pct"/>
            <w:vAlign w:val="bottom"/>
          </w:tcPr>
          <w:p w14:paraId="3CFB0322" w14:textId="3485B35B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684" w:type="pct"/>
            <w:vAlign w:val="bottom"/>
          </w:tcPr>
          <w:p w14:paraId="04B40EAA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63603B" w:rsidRPr="00EB3DF9" w14:paraId="5E8C6B7B" w14:textId="77777777" w:rsidTr="003B1845">
        <w:tc>
          <w:tcPr>
            <w:tcW w:w="1766" w:type="pct"/>
          </w:tcPr>
          <w:p w14:paraId="349C235E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EB3DF9">
              <w:rPr>
                <w:rFonts w:hint="cs"/>
                <w:cs/>
              </w:rPr>
              <w:t>รายได้เงินปันผล</w:t>
            </w:r>
          </w:p>
        </w:tc>
        <w:tc>
          <w:tcPr>
            <w:tcW w:w="491" w:type="pct"/>
            <w:vAlign w:val="bottom"/>
          </w:tcPr>
          <w:p w14:paraId="6505905B" w14:textId="77777777" w:rsidR="0063603B" w:rsidRPr="00EB3DF9" w:rsidRDefault="0063603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217FF0A4" w14:textId="424E902D" w:rsidR="0063603B" w:rsidRPr="00EB3DF9" w:rsidRDefault="0055067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24</w:t>
            </w:r>
            <w:r w:rsidRPr="00EB3DF9">
              <w:rPr>
                <w:cs/>
              </w:rPr>
              <w:t>)</w:t>
            </w:r>
          </w:p>
        </w:tc>
        <w:tc>
          <w:tcPr>
            <w:tcW w:w="687" w:type="pct"/>
            <w:vAlign w:val="bottom"/>
          </w:tcPr>
          <w:p w14:paraId="443F878A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686" w:type="pct"/>
            <w:vAlign w:val="bottom"/>
          </w:tcPr>
          <w:p w14:paraId="543F894E" w14:textId="083E6FAC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684" w:type="pct"/>
            <w:vAlign w:val="bottom"/>
          </w:tcPr>
          <w:p w14:paraId="24835CD0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63603B" w:rsidRPr="00EB3DF9" w14:paraId="7B1DE714" w14:textId="77777777" w:rsidTr="003B1845">
        <w:tc>
          <w:tcPr>
            <w:tcW w:w="1766" w:type="pct"/>
          </w:tcPr>
          <w:p w14:paraId="4C04384E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EB3DF9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491" w:type="pct"/>
            <w:vAlign w:val="bottom"/>
          </w:tcPr>
          <w:p w14:paraId="58F0F462" w14:textId="77777777" w:rsidR="0063603B" w:rsidRPr="00EB3DF9" w:rsidRDefault="0063603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2EDC2A98" w14:textId="5D52E921" w:rsidR="0063603B" w:rsidRPr="00EB3DF9" w:rsidRDefault="0055067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="00D755F1" w:rsidRPr="00EB3DF9">
              <w:t>468</w:t>
            </w:r>
            <w:r w:rsidRPr="00EB3DF9">
              <w:rPr>
                <w:cs/>
              </w:rPr>
              <w:t>)</w:t>
            </w:r>
          </w:p>
        </w:tc>
        <w:tc>
          <w:tcPr>
            <w:tcW w:w="687" w:type="pct"/>
            <w:vAlign w:val="bottom"/>
          </w:tcPr>
          <w:p w14:paraId="4F5ADEA3" w14:textId="77777777" w:rsidR="0063603B" w:rsidRPr="00EB3DF9" w:rsidRDefault="0063603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14</w:t>
            </w:r>
          </w:p>
        </w:tc>
        <w:tc>
          <w:tcPr>
            <w:tcW w:w="686" w:type="pct"/>
            <w:vAlign w:val="bottom"/>
          </w:tcPr>
          <w:p w14:paraId="6C1BEFC0" w14:textId="5E4EC325" w:rsidR="0063603B" w:rsidRPr="00EB3DF9" w:rsidRDefault="0063603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684" w:type="pct"/>
            <w:vAlign w:val="bottom"/>
          </w:tcPr>
          <w:p w14:paraId="06C97F1B" w14:textId="77777777" w:rsidR="0063603B" w:rsidRPr="00EB3DF9" w:rsidRDefault="0063603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63603B" w:rsidRPr="00EB3DF9" w14:paraId="56700549" w14:textId="77777777" w:rsidTr="003B1845">
        <w:tc>
          <w:tcPr>
            <w:tcW w:w="1766" w:type="pct"/>
          </w:tcPr>
          <w:p w14:paraId="4536D3EA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EB3DF9">
              <w:rPr>
                <w:b/>
                <w:bCs/>
                <w:cs/>
              </w:rPr>
              <w:t xml:space="preserve">ณ วันที่ </w:t>
            </w:r>
            <w:r w:rsidRPr="00EB3DF9">
              <w:rPr>
                <w:b/>
                <w:bCs/>
              </w:rPr>
              <w:t xml:space="preserve">31 </w:t>
            </w:r>
            <w:r w:rsidRPr="00EB3DF9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491" w:type="pct"/>
            <w:vAlign w:val="bottom"/>
          </w:tcPr>
          <w:p w14:paraId="636C9657" w14:textId="77777777" w:rsidR="0063603B" w:rsidRPr="00EB3DF9" w:rsidRDefault="0063603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57D07BBE" w14:textId="33182F29" w:rsidR="0063603B" w:rsidRPr="00EB3DF9" w:rsidRDefault="004B3994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17,9</w:t>
            </w:r>
            <w:r w:rsidR="00D755F1" w:rsidRPr="00EB3DF9">
              <w:rPr>
                <w:b/>
                <w:bCs/>
              </w:rPr>
              <w:t>27</w:t>
            </w:r>
          </w:p>
        </w:tc>
        <w:tc>
          <w:tcPr>
            <w:tcW w:w="687" w:type="pct"/>
            <w:vAlign w:val="bottom"/>
          </w:tcPr>
          <w:p w14:paraId="742816B1" w14:textId="77777777" w:rsidR="0063603B" w:rsidRPr="00EB3DF9" w:rsidRDefault="0063603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17,956</w:t>
            </w:r>
          </w:p>
        </w:tc>
        <w:tc>
          <w:tcPr>
            <w:tcW w:w="686" w:type="pct"/>
            <w:vAlign w:val="bottom"/>
          </w:tcPr>
          <w:p w14:paraId="40FB6901" w14:textId="0EA13BFC" w:rsidR="0063603B" w:rsidRPr="00EB3DF9" w:rsidRDefault="0063603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-</w:t>
            </w:r>
          </w:p>
        </w:tc>
        <w:tc>
          <w:tcPr>
            <w:tcW w:w="684" w:type="pct"/>
            <w:vAlign w:val="bottom"/>
          </w:tcPr>
          <w:p w14:paraId="07F82A00" w14:textId="77777777" w:rsidR="0063603B" w:rsidRPr="00EB3DF9" w:rsidRDefault="0063603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-</w:t>
            </w:r>
          </w:p>
        </w:tc>
      </w:tr>
      <w:tr w:rsidR="0063603B" w:rsidRPr="00EB3DF9" w14:paraId="22CB7D31" w14:textId="77777777" w:rsidTr="003B1845">
        <w:tc>
          <w:tcPr>
            <w:tcW w:w="1766" w:type="pct"/>
          </w:tcPr>
          <w:p w14:paraId="22879FB5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</w:p>
        </w:tc>
        <w:tc>
          <w:tcPr>
            <w:tcW w:w="491" w:type="pct"/>
            <w:vAlign w:val="bottom"/>
          </w:tcPr>
          <w:p w14:paraId="4806A298" w14:textId="77777777" w:rsidR="0063603B" w:rsidRPr="00EB3DF9" w:rsidRDefault="0063603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419871C4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7" w:type="pct"/>
            <w:vAlign w:val="bottom"/>
          </w:tcPr>
          <w:p w14:paraId="10515029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6" w:type="pct"/>
            <w:vAlign w:val="bottom"/>
          </w:tcPr>
          <w:p w14:paraId="1A7CF436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4" w:type="pct"/>
            <w:vAlign w:val="bottom"/>
          </w:tcPr>
          <w:p w14:paraId="46B181C0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63603B" w:rsidRPr="00EB3DF9" w14:paraId="59B23D8C" w14:textId="77777777" w:rsidTr="003B1845">
        <w:tc>
          <w:tcPr>
            <w:tcW w:w="1766" w:type="pct"/>
          </w:tcPr>
          <w:p w14:paraId="738E7D7D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EB3DF9">
              <w:rPr>
                <w:b/>
                <w:bCs/>
                <w:cs/>
              </w:rPr>
              <w:t>การร่วมค้า</w:t>
            </w:r>
          </w:p>
        </w:tc>
        <w:tc>
          <w:tcPr>
            <w:tcW w:w="491" w:type="pct"/>
            <w:vAlign w:val="bottom"/>
          </w:tcPr>
          <w:p w14:paraId="3C71298F" w14:textId="77777777" w:rsidR="0063603B" w:rsidRPr="00EB3DF9" w:rsidRDefault="0063603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5C54243F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7" w:type="pct"/>
            <w:vAlign w:val="bottom"/>
          </w:tcPr>
          <w:p w14:paraId="22FF61CD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6" w:type="pct"/>
            <w:vAlign w:val="bottom"/>
          </w:tcPr>
          <w:p w14:paraId="3A57B1F1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4" w:type="pct"/>
            <w:vAlign w:val="bottom"/>
          </w:tcPr>
          <w:p w14:paraId="5152346E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63603B" w:rsidRPr="00EB3DF9" w14:paraId="5865F0CF" w14:textId="77777777" w:rsidTr="003B1845">
        <w:tc>
          <w:tcPr>
            <w:tcW w:w="1766" w:type="pct"/>
          </w:tcPr>
          <w:p w14:paraId="25EFF8AE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EB3DF9">
              <w:rPr>
                <w:cs/>
              </w:rPr>
              <w:t xml:space="preserve">ณ วันที่ </w:t>
            </w:r>
            <w:r w:rsidRPr="00EB3DF9">
              <w:t xml:space="preserve">1 </w:t>
            </w:r>
            <w:r w:rsidRPr="00EB3DF9">
              <w:rPr>
                <w:cs/>
              </w:rPr>
              <w:t>มกราคม</w:t>
            </w:r>
          </w:p>
        </w:tc>
        <w:tc>
          <w:tcPr>
            <w:tcW w:w="491" w:type="pct"/>
            <w:vAlign w:val="bottom"/>
          </w:tcPr>
          <w:p w14:paraId="0223F65E" w14:textId="77777777" w:rsidR="0063603B" w:rsidRPr="00EB3DF9" w:rsidRDefault="0063603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38AF2EBE" w14:textId="439C839F" w:rsidR="0063603B" w:rsidRPr="00EB3DF9" w:rsidRDefault="0018139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92</w:t>
            </w:r>
          </w:p>
        </w:tc>
        <w:tc>
          <w:tcPr>
            <w:tcW w:w="687" w:type="pct"/>
            <w:vAlign w:val="bottom"/>
          </w:tcPr>
          <w:p w14:paraId="33A10A84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77</w:t>
            </w:r>
          </w:p>
        </w:tc>
        <w:tc>
          <w:tcPr>
            <w:tcW w:w="686" w:type="pct"/>
            <w:vAlign w:val="bottom"/>
          </w:tcPr>
          <w:p w14:paraId="441D2C1D" w14:textId="5A86E858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73</w:t>
            </w:r>
          </w:p>
        </w:tc>
        <w:tc>
          <w:tcPr>
            <w:tcW w:w="684" w:type="pct"/>
            <w:vAlign w:val="bottom"/>
          </w:tcPr>
          <w:p w14:paraId="2E323D49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73</w:t>
            </w:r>
          </w:p>
        </w:tc>
      </w:tr>
      <w:tr w:rsidR="0063603B" w:rsidRPr="00EB3DF9" w14:paraId="3A941AF2" w14:textId="77777777" w:rsidTr="003B1845">
        <w:tc>
          <w:tcPr>
            <w:tcW w:w="1766" w:type="pct"/>
          </w:tcPr>
          <w:p w14:paraId="1327A070" w14:textId="1F1A3B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EB3DF9">
              <w:rPr>
                <w:cs/>
              </w:rPr>
              <w:t>ส่วนแบ่ง</w:t>
            </w:r>
            <w:r w:rsidRPr="00EB3DF9">
              <w:rPr>
                <w:rFonts w:hint="cs"/>
                <w:cs/>
              </w:rPr>
              <w:t>กำไรสุทธิ</w:t>
            </w:r>
            <w:r w:rsidRPr="00EB3DF9">
              <w:rPr>
                <w:cs/>
              </w:rPr>
              <w:t>จากเงินลงทุนในการร่วมค้า</w:t>
            </w:r>
          </w:p>
        </w:tc>
        <w:tc>
          <w:tcPr>
            <w:tcW w:w="491" w:type="pct"/>
            <w:vAlign w:val="bottom"/>
          </w:tcPr>
          <w:p w14:paraId="7242B45D" w14:textId="77777777" w:rsidR="0063603B" w:rsidRPr="00EB3DF9" w:rsidRDefault="0063603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040E3F29" w14:textId="436F9857" w:rsidR="0063603B" w:rsidRPr="00EB3DF9" w:rsidRDefault="0020281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33</w:t>
            </w:r>
          </w:p>
        </w:tc>
        <w:tc>
          <w:tcPr>
            <w:tcW w:w="687" w:type="pct"/>
            <w:vAlign w:val="bottom"/>
          </w:tcPr>
          <w:p w14:paraId="3199C69C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39</w:t>
            </w:r>
          </w:p>
        </w:tc>
        <w:tc>
          <w:tcPr>
            <w:tcW w:w="686" w:type="pct"/>
            <w:vAlign w:val="bottom"/>
          </w:tcPr>
          <w:p w14:paraId="736529C8" w14:textId="18926833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684" w:type="pct"/>
            <w:vAlign w:val="bottom"/>
          </w:tcPr>
          <w:p w14:paraId="0B00D911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63603B" w:rsidRPr="00EB3DF9" w14:paraId="4C8B2214" w14:textId="77777777" w:rsidTr="003B1845">
        <w:tc>
          <w:tcPr>
            <w:tcW w:w="1766" w:type="pct"/>
          </w:tcPr>
          <w:p w14:paraId="5EDA917A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EB3DF9">
              <w:rPr>
                <w:rFonts w:hint="cs"/>
                <w:cs/>
              </w:rPr>
              <w:t>รายได้เงินปันผล</w:t>
            </w:r>
          </w:p>
        </w:tc>
        <w:tc>
          <w:tcPr>
            <w:tcW w:w="491" w:type="pct"/>
            <w:vAlign w:val="bottom"/>
          </w:tcPr>
          <w:p w14:paraId="020BCDD1" w14:textId="77777777" w:rsidR="0063603B" w:rsidRPr="00EB3DF9" w:rsidRDefault="0063603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19E36BE6" w14:textId="5A0E6041" w:rsidR="0063603B" w:rsidRPr="00EB3DF9" w:rsidRDefault="00181399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15</w:t>
            </w:r>
            <w:r w:rsidRPr="00EB3DF9">
              <w:rPr>
                <w:cs/>
              </w:rPr>
              <w:t>)</w:t>
            </w:r>
          </w:p>
        </w:tc>
        <w:tc>
          <w:tcPr>
            <w:tcW w:w="687" w:type="pct"/>
            <w:vAlign w:val="bottom"/>
          </w:tcPr>
          <w:p w14:paraId="44AF0709" w14:textId="77777777" w:rsidR="0063603B" w:rsidRPr="00EB3DF9" w:rsidRDefault="0063603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24</w:t>
            </w:r>
            <w:r w:rsidRPr="00EB3DF9">
              <w:rPr>
                <w:cs/>
              </w:rPr>
              <w:t>)</w:t>
            </w:r>
          </w:p>
        </w:tc>
        <w:tc>
          <w:tcPr>
            <w:tcW w:w="686" w:type="pct"/>
            <w:vAlign w:val="bottom"/>
          </w:tcPr>
          <w:p w14:paraId="09ADC2C2" w14:textId="43B42001" w:rsidR="0063603B" w:rsidRPr="00EB3DF9" w:rsidRDefault="0063603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684" w:type="pct"/>
            <w:vAlign w:val="bottom"/>
          </w:tcPr>
          <w:p w14:paraId="6A1541D3" w14:textId="77777777" w:rsidR="0063603B" w:rsidRPr="00EB3DF9" w:rsidRDefault="0063603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63603B" w:rsidRPr="00EB3DF9" w14:paraId="3C444DE6" w14:textId="77777777" w:rsidTr="003B1845">
        <w:tc>
          <w:tcPr>
            <w:tcW w:w="1766" w:type="pct"/>
          </w:tcPr>
          <w:p w14:paraId="10A73EB9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EB3DF9">
              <w:rPr>
                <w:b/>
                <w:bCs/>
                <w:cs/>
              </w:rPr>
              <w:t xml:space="preserve">ณ วันที่ </w:t>
            </w:r>
            <w:r w:rsidRPr="00EB3DF9">
              <w:rPr>
                <w:b/>
                <w:bCs/>
              </w:rPr>
              <w:t>31</w:t>
            </w:r>
            <w:r w:rsidRPr="00EB3DF9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491" w:type="pct"/>
            <w:vAlign w:val="bottom"/>
          </w:tcPr>
          <w:p w14:paraId="7B1DF06F" w14:textId="77777777" w:rsidR="0063603B" w:rsidRPr="00EB3DF9" w:rsidRDefault="0063603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469DB920" w14:textId="1BF30FD5" w:rsidR="0063603B" w:rsidRPr="00EB3DF9" w:rsidRDefault="0020281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110</w:t>
            </w:r>
          </w:p>
        </w:tc>
        <w:tc>
          <w:tcPr>
            <w:tcW w:w="687" w:type="pct"/>
            <w:vAlign w:val="bottom"/>
          </w:tcPr>
          <w:p w14:paraId="2BD3E28F" w14:textId="77777777" w:rsidR="0063603B" w:rsidRPr="00EB3DF9" w:rsidRDefault="0063603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92</w:t>
            </w:r>
          </w:p>
        </w:tc>
        <w:tc>
          <w:tcPr>
            <w:tcW w:w="686" w:type="pct"/>
            <w:vAlign w:val="bottom"/>
          </w:tcPr>
          <w:p w14:paraId="7AA74AEF" w14:textId="703C9808" w:rsidR="0063603B" w:rsidRPr="00EB3DF9" w:rsidRDefault="0063603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73</w:t>
            </w:r>
          </w:p>
        </w:tc>
        <w:tc>
          <w:tcPr>
            <w:tcW w:w="684" w:type="pct"/>
            <w:vAlign w:val="bottom"/>
          </w:tcPr>
          <w:p w14:paraId="7EF29B7F" w14:textId="77777777" w:rsidR="0063603B" w:rsidRPr="00EB3DF9" w:rsidRDefault="0063603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73</w:t>
            </w:r>
          </w:p>
        </w:tc>
      </w:tr>
      <w:tr w:rsidR="0063603B" w:rsidRPr="00EB3DF9" w14:paraId="065CD464" w14:textId="77777777" w:rsidTr="003B1845">
        <w:tc>
          <w:tcPr>
            <w:tcW w:w="1766" w:type="pct"/>
          </w:tcPr>
          <w:p w14:paraId="236D46A6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cs/>
              </w:rPr>
            </w:pPr>
          </w:p>
        </w:tc>
        <w:tc>
          <w:tcPr>
            <w:tcW w:w="491" w:type="pct"/>
            <w:vAlign w:val="bottom"/>
          </w:tcPr>
          <w:p w14:paraId="323C1CD5" w14:textId="77777777" w:rsidR="0063603B" w:rsidRPr="00EB3DF9" w:rsidRDefault="0063603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472AD8A4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87" w:type="pct"/>
            <w:vAlign w:val="bottom"/>
          </w:tcPr>
          <w:p w14:paraId="51C5ED6F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86" w:type="pct"/>
            <w:vAlign w:val="bottom"/>
          </w:tcPr>
          <w:p w14:paraId="31329DB5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84" w:type="pct"/>
            <w:vAlign w:val="bottom"/>
          </w:tcPr>
          <w:p w14:paraId="7DD8EF2F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</w:tr>
      <w:tr w:rsidR="0063603B" w:rsidRPr="00EB3DF9" w14:paraId="51A5E889" w14:textId="77777777" w:rsidTr="003B1845">
        <w:tc>
          <w:tcPr>
            <w:tcW w:w="1766" w:type="pct"/>
          </w:tcPr>
          <w:p w14:paraId="324CAC9D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cs/>
              </w:rPr>
            </w:pPr>
          </w:p>
        </w:tc>
        <w:tc>
          <w:tcPr>
            <w:tcW w:w="491" w:type="pct"/>
            <w:vAlign w:val="bottom"/>
          </w:tcPr>
          <w:p w14:paraId="4286C3EC" w14:textId="77777777" w:rsidR="0063603B" w:rsidRPr="00EB3DF9" w:rsidRDefault="0063603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47171A1D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87" w:type="pct"/>
            <w:vAlign w:val="bottom"/>
          </w:tcPr>
          <w:p w14:paraId="5C519B28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86" w:type="pct"/>
            <w:vAlign w:val="bottom"/>
          </w:tcPr>
          <w:p w14:paraId="41BA3874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84" w:type="pct"/>
            <w:vAlign w:val="bottom"/>
          </w:tcPr>
          <w:p w14:paraId="20149BB3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</w:tr>
      <w:tr w:rsidR="0063603B" w:rsidRPr="00EB3DF9" w14:paraId="1C7B1289" w14:textId="77777777" w:rsidTr="003B1845">
        <w:tc>
          <w:tcPr>
            <w:tcW w:w="1766" w:type="pct"/>
          </w:tcPr>
          <w:p w14:paraId="7763007B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</w:rPr>
            </w:pPr>
          </w:p>
          <w:p w14:paraId="64D6A6AF" w14:textId="599D0203" w:rsidR="004B3994" w:rsidRPr="00EB3DF9" w:rsidRDefault="004B399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cs/>
              </w:rPr>
            </w:pPr>
          </w:p>
        </w:tc>
        <w:tc>
          <w:tcPr>
            <w:tcW w:w="491" w:type="pct"/>
            <w:vAlign w:val="bottom"/>
          </w:tcPr>
          <w:p w14:paraId="19C57C64" w14:textId="77777777" w:rsidR="0063603B" w:rsidRPr="00EB3DF9" w:rsidRDefault="0063603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4841C29F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87" w:type="pct"/>
            <w:vAlign w:val="bottom"/>
          </w:tcPr>
          <w:p w14:paraId="1DD433BE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86" w:type="pct"/>
            <w:vAlign w:val="bottom"/>
          </w:tcPr>
          <w:p w14:paraId="70D1BBAA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84" w:type="pct"/>
            <w:vAlign w:val="bottom"/>
          </w:tcPr>
          <w:p w14:paraId="39195913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</w:tr>
      <w:tr w:rsidR="0063603B" w:rsidRPr="00EB3DF9" w14:paraId="2D3CB6EC" w14:textId="77777777" w:rsidTr="003B1845">
        <w:tc>
          <w:tcPr>
            <w:tcW w:w="1766" w:type="pct"/>
          </w:tcPr>
          <w:p w14:paraId="3882C313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EB3DF9">
              <w:rPr>
                <w:b/>
                <w:bCs/>
                <w:cs/>
              </w:rPr>
              <w:lastRenderedPageBreak/>
              <w:t>รวม</w:t>
            </w:r>
          </w:p>
        </w:tc>
        <w:tc>
          <w:tcPr>
            <w:tcW w:w="491" w:type="pct"/>
          </w:tcPr>
          <w:p w14:paraId="0B827750" w14:textId="77777777" w:rsidR="0063603B" w:rsidRPr="00EB3DF9" w:rsidRDefault="0063603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</w:tcPr>
          <w:p w14:paraId="2727EF83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7" w:type="pct"/>
          </w:tcPr>
          <w:p w14:paraId="421C37F3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6" w:type="pct"/>
          </w:tcPr>
          <w:p w14:paraId="4F9B4A6E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4" w:type="pct"/>
          </w:tcPr>
          <w:p w14:paraId="1383400C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63603B" w:rsidRPr="00EB3DF9" w14:paraId="6B58E7E2" w14:textId="77777777" w:rsidTr="003B1845">
        <w:tc>
          <w:tcPr>
            <w:tcW w:w="1766" w:type="pct"/>
          </w:tcPr>
          <w:p w14:paraId="0D4235CF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  <w:r w:rsidRPr="00EB3DF9">
              <w:rPr>
                <w:cs/>
              </w:rPr>
              <w:t xml:space="preserve">ณ วันที่ </w:t>
            </w:r>
            <w:r w:rsidRPr="00EB3DF9">
              <w:t xml:space="preserve">1 </w:t>
            </w:r>
            <w:r w:rsidRPr="00EB3DF9">
              <w:rPr>
                <w:cs/>
              </w:rPr>
              <w:t>มกราคม</w:t>
            </w:r>
            <w:r w:rsidRPr="00EB3DF9">
              <w:rPr>
                <w:rFonts w:hint="cs"/>
                <w:cs/>
              </w:rPr>
              <w:t xml:space="preserve"> </w:t>
            </w:r>
            <w:r w:rsidRPr="00EB3DF9">
              <w:rPr>
                <w:cs/>
              </w:rPr>
              <w:t>-</w:t>
            </w:r>
          </w:p>
          <w:p w14:paraId="4016F0E9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  <w:r w:rsidRPr="00EB3DF9">
              <w:rPr>
                <w:cs/>
              </w:rPr>
              <w:t xml:space="preserve">   </w:t>
            </w:r>
            <w:r w:rsidRPr="00EB3DF9">
              <w:rPr>
                <w:rFonts w:hint="cs"/>
                <w:cs/>
              </w:rPr>
              <w:t>ตามที่รายงานไว้เดิม</w:t>
            </w:r>
          </w:p>
        </w:tc>
        <w:tc>
          <w:tcPr>
            <w:tcW w:w="491" w:type="pct"/>
            <w:vAlign w:val="bottom"/>
          </w:tcPr>
          <w:p w14:paraId="4B24E2A6" w14:textId="77777777" w:rsidR="0063603B" w:rsidRPr="00EB3DF9" w:rsidRDefault="0063603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6117E97F" w14:textId="552C427E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18,048</w:t>
            </w:r>
          </w:p>
        </w:tc>
        <w:tc>
          <w:tcPr>
            <w:tcW w:w="687" w:type="pct"/>
            <w:vAlign w:val="bottom"/>
          </w:tcPr>
          <w:p w14:paraId="6D659C41" w14:textId="030F00CC" w:rsidR="0063603B" w:rsidRPr="00EB3DF9" w:rsidRDefault="004B399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14,158</w:t>
            </w:r>
          </w:p>
        </w:tc>
        <w:tc>
          <w:tcPr>
            <w:tcW w:w="686" w:type="pct"/>
            <w:vAlign w:val="bottom"/>
          </w:tcPr>
          <w:p w14:paraId="6E2851C3" w14:textId="637B3F74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73</w:t>
            </w:r>
          </w:p>
        </w:tc>
        <w:tc>
          <w:tcPr>
            <w:tcW w:w="684" w:type="pct"/>
            <w:vAlign w:val="bottom"/>
          </w:tcPr>
          <w:p w14:paraId="1BD59243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73</w:t>
            </w:r>
          </w:p>
        </w:tc>
      </w:tr>
      <w:tr w:rsidR="0063603B" w:rsidRPr="00EB3DF9" w14:paraId="7E63B173" w14:textId="77777777" w:rsidTr="003B1845">
        <w:tc>
          <w:tcPr>
            <w:tcW w:w="1766" w:type="pct"/>
          </w:tcPr>
          <w:p w14:paraId="4CC4B73F" w14:textId="6270F842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cs/>
              </w:rPr>
            </w:pPr>
            <w:r w:rsidRPr="00EB3DF9">
              <w:rPr>
                <w:rFonts w:hint="cs"/>
                <w:cs/>
              </w:rPr>
              <w:t>ผลกระทบจากการเปลี่ยนแปลง</w:t>
            </w:r>
            <w:r w:rsidRPr="00EB3DF9">
              <w:br/>
            </w:r>
            <w:r w:rsidRPr="00EB3DF9">
              <w:rPr>
                <w:rFonts w:hint="cs"/>
                <w:cs/>
              </w:rPr>
              <w:t xml:space="preserve">   นโยบายการบัญชี</w:t>
            </w:r>
          </w:p>
        </w:tc>
        <w:tc>
          <w:tcPr>
            <w:tcW w:w="491" w:type="pct"/>
            <w:vAlign w:val="bottom"/>
          </w:tcPr>
          <w:p w14:paraId="31B6C654" w14:textId="1DD56054" w:rsidR="0063603B" w:rsidRPr="00EB3DF9" w:rsidRDefault="0063603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86" w:type="pct"/>
            <w:vAlign w:val="bottom"/>
          </w:tcPr>
          <w:p w14:paraId="4BE34135" w14:textId="1DFFCC78" w:rsidR="0063603B" w:rsidRPr="00EB3DF9" w:rsidRDefault="0063603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54</w:t>
            </w:r>
            <w:r w:rsidRPr="00EB3DF9">
              <w:rPr>
                <w:cs/>
              </w:rPr>
              <w:t>)</w:t>
            </w:r>
          </w:p>
        </w:tc>
        <w:tc>
          <w:tcPr>
            <w:tcW w:w="687" w:type="pct"/>
            <w:vAlign w:val="bottom"/>
          </w:tcPr>
          <w:p w14:paraId="68496D09" w14:textId="0325AF10" w:rsidR="0063603B" w:rsidRPr="00EB3DF9" w:rsidRDefault="004B3994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686" w:type="pct"/>
            <w:vAlign w:val="bottom"/>
          </w:tcPr>
          <w:p w14:paraId="63E8E9DA" w14:textId="0A3E26C7" w:rsidR="0063603B" w:rsidRPr="00EB3DF9" w:rsidRDefault="0063603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-</w:t>
            </w:r>
          </w:p>
        </w:tc>
        <w:tc>
          <w:tcPr>
            <w:tcW w:w="684" w:type="pct"/>
            <w:vAlign w:val="bottom"/>
          </w:tcPr>
          <w:p w14:paraId="79604C80" w14:textId="77777777" w:rsidR="0063603B" w:rsidRPr="00EB3DF9" w:rsidRDefault="0063603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-</w:t>
            </w:r>
          </w:p>
        </w:tc>
      </w:tr>
      <w:tr w:rsidR="0063603B" w:rsidRPr="00EB3DF9" w14:paraId="209A7A4E" w14:textId="77777777" w:rsidTr="003B1845">
        <w:tc>
          <w:tcPr>
            <w:tcW w:w="1766" w:type="pct"/>
          </w:tcPr>
          <w:p w14:paraId="519B78CB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EB3DF9">
              <w:rPr>
                <w:cs/>
              </w:rPr>
              <w:t xml:space="preserve">ณ วันที่ </w:t>
            </w:r>
            <w:r w:rsidRPr="00EB3DF9">
              <w:t xml:space="preserve">1 </w:t>
            </w:r>
            <w:r w:rsidRPr="00EB3DF9">
              <w:rPr>
                <w:cs/>
              </w:rPr>
              <w:t>มกราคม</w:t>
            </w:r>
            <w:r w:rsidRPr="00EB3DF9">
              <w:rPr>
                <w:rFonts w:hint="cs"/>
                <w:cs/>
              </w:rPr>
              <w:t xml:space="preserve"> </w:t>
            </w:r>
            <w:r w:rsidRPr="00EB3DF9">
              <w:rPr>
                <w:cs/>
              </w:rPr>
              <w:t xml:space="preserve">- </w:t>
            </w:r>
            <w:r w:rsidRPr="00EB3DF9">
              <w:rPr>
                <w:rFonts w:hint="cs"/>
                <w:cs/>
              </w:rPr>
              <w:t>ปรับปรุงใหม่</w:t>
            </w:r>
          </w:p>
        </w:tc>
        <w:tc>
          <w:tcPr>
            <w:tcW w:w="491" w:type="pct"/>
            <w:vAlign w:val="bottom"/>
          </w:tcPr>
          <w:p w14:paraId="5475F2DD" w14:textId="77777777" w:rsidR="0063603B" w:rsidRPr="00EB3DF9" w:rsidRDefault="0063603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4BF2F06F" w14:textId="7953D242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17,994</w:t>
            </w:r>
          </w:p>
        </w:tc>
        <w:tc>
          <w:tcPr>
            <w:tcW w:w="687" w:type="pct"/>
            <w:vAlign w:val="bottom"/>
          </w:tcPr>
          <w:p w14:paraId="41FEBE99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14,158</w:t>
            </w:r>
          </w:p>
        </w:tc>
        <w:tc>
          <w:tcPr>
            <w:tcW w:w="686" w:type="pct"/>
            <w:vAlign w:val="bottom"/>
          </w:tcPr>
          <w:p w14:paraId="64E2B91D" w14:textId="0D624769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73</w:t>
            </w:r>
          </w:p>
        </w:tc>
        <w:tc>
          <w:tcPr>
            <w:tcW w:w="684" w:type="pct"/>
            <w:vAlign w:val="bottom"/>
          </w:tcPr>
          <w:p w14:paraId="68E47CF4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73</w:t>
            </w:r>
          </w:p>
        </w:tc>
      </w:tr>
      <w:tr w:rsidR="0063603B" w:rsidRPr="00EB3DF9" w14:paraId="15CB4D94" w14:textId="77777777" w:rsidTr="003B1845">
        <w:tc>
          <w:tcPr>
            <w:tcW w:w="1766" w:type="pct"/>
          </w:tcPr>
          <w:p w14:paraId="6152B7C2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EB3DF9">
              <w:rPr>
                <w:cs/>
              </w:rPr>
              <w:t>เพิ่มขึ้น</w:t>
            </w:r>
          </w:p>
        </w:tc>
        <w:tc>
          <w:tcPr>
            <w:tcW w:w="491" w:type="pct"/>
            <w:vAlign w:val="bottom"/>
          </w:tcPr>
          <w:p w14:paraId="3D607ADF" w14:textId="77777777" w:rsidR="0063603B" w:rsidRPr="00EB3DF9" w:rsidRDefault="0063603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39569E58" w14:textId="42F935DB" w:rsidR="0063603B" w:rsidRPr="00EB3DF9" w:rsidRDefault="004B399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226</w:t>
            </w:r>
          </w:p>
        </w:tc>
        <w:tc>
          <w:tcPr>
            <w:tcW w:w="687" w:type="pct"/>
            <w:vAlign w:val="bottom"/>
          </w:tcPr>
          <w:p w14:paraId="4B056DEF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3,618</w:t>
            </w:r>
          </w:p>
        </w:tc>
        <w:tc>
          <w:tcPr>
            <w:tcW w:w="686" w:type="pct"/>
            <w:vAlign w:val="bottom"/>
          </w:tcPr>
          <w:p w14:paraId="2A574D1B" w14:textId="0E5A3395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684" w:type="pct"/>
            <w:vAlign w:val="bottom"/>
          </w:tcPr>
          <w:p w14:paraId="7235D222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63603B" w:rsidRPr="00EB3DF9" w14:paraId="4DFB929C" w14:textId="77777777" w:rsidTr="003B1845">
        <w:tc>
          <w:tcPr>
            <w:tcW w:w="1766" w:type="pct"/>
          </w:tcPr>
          <w:p w14:paraId="336BD78C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EB3DF9">
              <w:rPr>
                <w:rFonts w:hint="cs"/>
                <w:cs/>
              </w:rPr>
              <w:t>ลดลง</w:t>
            </w:r>
          </w:p>
        </w:tc>
        <w:tc>
          <w:tcPr>
            <w:tcW w:w="491" w:type="pct"/>
            <w:vAlign w:val="bottom"/>
          </w:tcPr>
          <w:p w14:paraId="4B38D2DA" w14:textId="77777777" w:rsidR="0063603B" w:rsidRPr="00EB3DF9" w:rsidRDefault="0063603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5DFDC97D" w14:textId="75801561" w:rsidR="0063603B" w:rsidRPr="00EB3DF9" w:rsidRDefault="0055067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77</w:t>
            </w:r>
            <w:r w:rsidRPr="00EB3DF9">
              <w:rPr>
                <w:cs/>
              </w:rPr>
              <w:t>)</w:t>
            </w:r>
          </w:p>
        </w:tc>
        <w:tc>
          <w:tcPr>
            <w:tcW w:w="687" w:type="pct"/>
            <w:vAlign w:val="bottom"/>
          </w:tcPr>
          <w:p w14:paraId="6C27A782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686" w:type="pct"/>
            <w:vAlign w:val="bottom"/>
          </w:tcPr>
          <w:p w14:paraId="48522408" w14:textId="3579839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684" w:type="pct"/>
            <w:vAlign w:val="bottom"/>
          </w:tcPr>
          <w:p w14:paraId="123D1FD9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63603B" w:rsidRPr="00EB3DF9" w14:paraId="339C04A5" w14:textId="77777777" w:rsidTr="003B1845">
        <w:tc>
          <w:tcPr>
            <w:tcW w:w="1766" w:type="pct"/>
          </w:tcPr>
          <w:p w14:paraId="47344F27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</w:pPr>
            <w:r w:rsidRPr="00EB3DF9">
              <w:rPr>
                <w:cs/>
              </w:rPr>
              <w:t>ส่วนแบ่งกำไรสุทธิจากเงินลงทุน</w:t>
            </w:r>
          </w:p>
          <w:p w14:paraId="3CCD54E6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b/>
                <w:bCs/>
                <w:cs/>
              </w:rPr>
            </w:pPr>
            <w:r w:rsidRPr="00EB3DF9">
              <w:rPr>
                <w:cs/>
              </w:rPr>
              <w:t>ในบริษัทร่วมและการร่วมค้า</w:t>
            </w:r>
          </w:p>
        </w:tc>
        <w:tc>
          <w:tcPr>
            <w:tcW w:w="491" w:type="pct"/>
            <w:vAlign w:val="bottom"/>
          </w:tcPr>
          <w:p w14:paraId="2C3ECB34" w14:textId="77777777" w:rsidR="0063603B" w:rsidRPr="00EB3DF9" w:rsidRDefault="0063603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000666F5" w14:textId="1AFD1D71" w:rsidR="0063603B" w:rsidRPr="00EB3DF9" w:rsidRDefault="002B698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405</w:t>
            </w:r>
          </w:p>
        </w:tc>
        <w:tc>
          <w:tcPr>
            <w:tcW w:w="687" w:type="pct"/>
            <w:vAlign w:val="bottom"/>
          </w:tcPr>
          <w:p w14:paraId="10A8690C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254</w:t>
            </w:r>
          </w:p>
        </w:tc>
        <w:tc>
          <w:tcPr>
            <w:tcW w:w="686" w:type="pct"/>
            <w:vAlign w:val="bottom"/>
          </w:tcPr>
          <w:p w14:paraId="27D2B300" w14:textId="11BA14FF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684" w:type="pct"/>
            <w:vAlign w:val="bottom"/>
          </w:tcPr>
          <w:p w14:paraId="5929CCA0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63603B" w:rsidRPr="00EB3DF9" w14:paraId="2C2E8472" w14:textId="77777777" w:rsidTr="003B1845">
        <w:tc>
          <w:tcPr>
            <w:tcW w:w="1766" w:type="pct"/>
          </w:tcPr>
          <w:p w14:paraId="036B04B6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EB3DF9">
              <w:rPr>
                <w:cs/>
              </w:rPr>
              <w:t>ส่วนแบ่งกำไร (</w:t>
            </w:r>
            <w:r w:rsidRPr="00EB3DF9">
              <w:rPr>
                <w:rFonts w:hint="cs"/>
                <w:cs/>
              </w:rPr>
              <w:t>ขาดทุน</w:t>
            </w:r>
            <w:r w:rsidRPr="00EB3DF9">
              <w:rPr>
                <w:cs/>
              </w:rPr>
              <w:t>) เบ็ดเสร็จอื่นจากเงินลงทุนในบริษัทร่วม</w:t>
            </w:r>
          </w:p>
        </w:tc>
        <w:tc>
          <w:tcPr>
            <w:tcW w:w="491" w:type="pct"/>
            <w:vAlign w:val="bottom"/>
          </w:tcPr>
          <w:p w14:paraId="3BA07AA2" w14:textId="77777777" w:rsidR="0063603B" w:rsidRPr="00EB3DF9" w:rsidRDefault="0063603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168D5B64" w14:textId="3479EA73" w:rsidR="0063603B" w:rsidRPr="00EB3DF9" w:rsidRDefault="003267F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4</w:t>
            </w:r>
            <w:r w:rsidRPr="00EB3DF9">
              <w:rPr>
                <w:cs/>
              </w:rPr>
              <w:t>)</w:t>
            </w:r>
          </w:p>
        </w:tc>
        <w:tc>
          <w:tcPr>
            <w:tcW w:w="687" w:type="pct"/>
            <w:vAlign w:val="bottom"/>
          </w:tcPr>
          <w:p w14:paraId="47F7CA31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28</w:t>
            </w:r>
          </w:p>
        </w:tc>
        <w:tc>
          <w:tcPr>
            <w:tcW w:w="686" w:type="pct"/>
            <w:vAlign w:val="bottom"/>
          </w:tcPr>
          <w:p w14:paraId="0814A2DB" w14:textId="2AC425A6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684" w:type="pct"/>
            <w:vAlign w:val="bottom"/>
          </w:tcPr>
          <w:p w14:paraId="1AB85200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63603B" w:rsidRPr="00EB3DF9" w14:paraId="5E2AF069" w14:textId="77777777" w:rsidTr="003B1845">
        <w:tc>
          <w:tcPr>
            <w:tcW w:w="1766" w:type="pct"/>
          </w:tcPr>
          <w:p w14:paraId="0F9BD6F8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EB3DF9">
              <w:rPr>
                <w:rFonts w:hint="cs"/>
                <w:cs/>
              </w:rPr>
              <w:t>รายได้เงินปันผล</w:t>
            </w:r>
          </w:p>
        </w:tc>
        <w:tc>
          <w:tcPr>
            <w:tcW w:w="491" w:type="pct"/>
            <w:vAlign w:val="bottom"/>
          </w:tcPr>
          <w:p w14:paraId="68929B7E" w14:textId="77777777" w:rsidR="0063603B" w:rsidRPr="00EB3DF9" w:rsidRDefault="0063603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5B6421D7" w14:textId="24B87DC9" w:rsidR="0063603B" w:rsidRPr="00EB3DF9" w:rsidRDefault="0018139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="00550673" w:rsidRPr="00EB3DF9">
              <w:t>39</w:t>
            </w:r>
            <w:r w:rsidRPr="00EB3DF9">
              <w:rPr>
                <w:cs/>
              </w:rPr>
              <w:t>)</w:t>
            </w:r>
          </w:p>
        </w:tc>
        <w:tc>
          <w:tcPr>
            <w:tcW w:w="687" w:type="pct"/>
            <w:vAlign w:val="bottom"/>
          </w:tcPr>
          <w:p w14:paraId="2B73129E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24</w:t>
            </w:r>
            <w:r w:rsidRPr="00EB3DF9">
              <w:rPr>
                <w:cs/>
              </w:rPr>
              <w:t>)</w:t>
            </w:r>
          </w:p>
        </w:tc>
        <w:tc>
          <w:tcPr>
            <w:tcW w:w="686" w:type="pct"/>
            <w:vAlign w:val="bottom"/>
          </w:tcPr>
          <w:p w14:paraId="789E053F" w14:textId="41E50ED2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684" w:type="pct"/>
            <w:vAlign w:val="bottom"/>
          </w:tcPr>
          <w:p w14:paraId="613C3786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63603B" w:rsidRPr="00EB3DF9" w14:paraId="5AA7853D" w14:textId="77777777" w:rsidTr="003B1845">
        <w:tc>
          <w:tcPr>
            <w:tcW w:w="1766" w:type="pct"/>
          </w:tcPr>
          <w:p w14:paraId="3055D917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EB3DF9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491" w:type="pct"/>
            <w:vAlign w:val="bottom"/>
          </w:tcPr>
          <w:p w14:paraId="6876253D" w14:textId="77777777" w:rsidR="0063603B" w:rsidRPr="00EB3DF9" w:rsidRDefault="0063603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177F85DB" w14:textId="3170A9AC" w:rsidR="0063603B" w:rsidRPr="00EB3DF9" w:rsidRDefault="0055067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="003267FD" w:rsidRPr="00EB3DF9">
              <w:t>468</w:t>
            </w:r>
            <w:r w:rsidRPr="00EB3DF9">
              <w:rPr>
                <w:cs/>
              </w:rPr>
              <w:t>)</w:t>
            </w:r>
          </w:p>
        </w:tc>
        <w:tc>
          <w:tcPr>
            <w:tcW w:w="687" w:type="pct"/>
            <w:vAlign w:val="bottom"/>
          </w:tcPr>
          <w:p w14:paraId="123EDD3B" w14:textId="77777777" w:rsidR="0063603B" w:rsidRPr="00EB3DF9" w:rsidRDefault="0063603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14</w:t>
            </w:r>
          </w:p>
        </w:tc>
        <w:tc>
          <w:tcPr>
            <w:tcW w:w="686" w:type="pct"/>
            <w:vAlign w:val="bottom"/>
          </w:tcPr>
          <w:p w14:paraId="10B9DC88" w14:textId="0B766D01" w:rsidR="0063603B" w:rsidRPr="00EB3DF9" w:rsidRDefault="0063603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684" w:type="pct"/>
            <w:vAlign w:val="bottom"/>
          </w:tcPr>
          <w:p w14:paraId="454DF472" w14:textId="77777777" w:rsidR="0063603B" w:rsidRPr="00EB3DF9" w:rsidRDefault="0063603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63603B" w:rsidRPr="00EB3DF9" w14:paraId="352D001E" w14:textId="77777777" w:rsidTr="003B1845">
        <w:tc>
          <w:tcPr>
            <w:tcW w:w="1766" w:type="pct"/>
          </w:tcPr>
          <w:p w14:paraId="67AF6E78" w14:textId="77777777" w:rsidR="0063603B" w:rsidRPr="00EB3DF9" w:rsidRDefault="0063603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EB3DF9">
              <w:rPr>
                <w:b/>
                <w:bCs/>
                <w:cs/>
              </w:rPr>
              <w:t xml:space="preserve">ณ วันที่ </w:t>
            </w:r>
            <w:r w:rsidRPr="00EB3DF9">
              <w:rPr>
                <w:b/>
                <w:bCs/>
              </w:rPr>
              <w:t>31</w:t>
            </w:r>
            <w:r w:rsidRPr="00EB3DF9">
              <w:rPr>
                <w:b/>
                <w:bCs/>
                <w:cs/>
              </w:rPr>
              <w:t xml:space="preserve"> </w:t>
            </w:r>
            <w:r w:rsidRPr="00EB3DF9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491" w:type="pct"/>
            <w:vAlign w:val="bottom"/>
          </w:tcPr>
          <w:p w14:paraId="502DCE5B" w14:textId="77777777" w:rsidR="0063603B" w:rsidRPr="00EB3DF9" w:rsidRDefault="0063603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08524DF5" w14:textId="38D73676" w:rsidR="0063603B" w:rsidRPr="00EB3DF9" w:rsidRDefault="004B3994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18,0</w:t>
            </w:r>
            <w:r w:rsidR="003267FD" w:rsidRPr="00EB3DF9">
              <w:rPr>
                <w:b/>
                <w:bCs/>
              </w:rPr>
              <w:t>37</w:t>
            </w:r>
          </w:p>
        </w:tc>
        <w:tc>
          <w:tcPr>
            <w:tcW w:w="687" w:type="pct"/>
            <w:vAlign w:val="bottom"/>
          </w:tcPr>
          <w:p w14:paraId="58855BC3" w14:textId="77777777" w:rsidR="0063603B" w:rsidRPr="00EB3DF9" w:rsidRDefault="0063603B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18,048</w:t>
            </w:r>
          </w:p>
        </w:tc>
        <w:tc>
          <w:tcPr>
            <w:tcW w:w="686" w:type="pct"/>
            <w:vAlign w:val="bottom"/>
          </w:tcPr>
          <w:p w14:paraId="0F1E24AE" w14:textId="59406341" w:rsidR="0063603B" w:rsidRPr="00EB3DF9" w:rsidRDefault="0063603B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73</w:t>
            </w:r>
          </w:p>
        </w:tc>
        <w:tc>
          <w:tcPr>
            <w:tcW w:w="684" w:type="pct"/>
            <w:vAlign w:val="bottom"/>
          </w:tcPr>
          <w:p w14:paraId="1271DCB6" w14:textId="77777777" w:rsidR="0063603B" w:rsidRPr="00EB3DF9" w:rsidRDefault="0063603B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73</w:t>
            </w:r>
          </w:p>
        </w:tc>
      </w:tr>
    </w:tbl>
    <w:p w14:paraId="1A6A5C1D" w14:textId="77777777" w:rsidR="00C93B01" w:rsidRPr="00EB3DF9" w:rsidRDefault="00C93B01" w:rsidP="00EB3DF9">
      <w:pPr>
        <w:pStyle w:val="block"/>
        <w:tabs>
          <w:tab w:val="decimal" w:pos="540"/>
        </w:tabs>
        <w:spacing w:after="0" w:line="240" w:lineRule="atLeast"/>
        <w:ind w:left="0"/>
      </w:pPr>
    </w:p>
    <w:p w14:paraId="7D5C7682" w14:textId="77777777" w:rsidR="00D80869" w:rsidRPr="00EB3DF9" w:rsidRDefault="00D8086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p w14:paraId="5F3B5F59" w14:textId="77777777" w:rsidR="00D80869" w:rsidRPr="00EB3DF9" w:rsidRDefault="00D8086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6"/>
          <w:cs/>
        </w:rPr>
        <w:sectPr w:rsidR="00D80869" w:rsidRPr="00EB3DF9" w:rsidSect="009026E5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03C5B892" w14:textId="77777777" w:rsidR="00D42518" w:rsidRPr="00EB3DF9" w:rsidRDefault="00D42518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  <w:r w:rsidRPr="00EB3DF9">
        <w:rPr>
          <w:cs/>
        </w:rPr>
        <w:lastRenderedPageBreak/>
        <w:t>เงินลงทุนในบริษัทร่วม</w:t>
      </w:r>
      <w:r w:rsidRPr="00EB3DF9">
        <w:rPr>
          <w:rFonts w:hint="cs"/>
          <w:cs/>
        </w:rPr>
        <w:t>และการร่วมค้า</w:t>
      </w:r>
      <w:r w:rsidRPr="00EB3DF9">
        <w:rPr>
          <w:rtl/>
          <w:cs/>
        </w:rPr>
        <w:t xml:space="preserve"> </w:t>
      </w:r>
      <w:r w:rsidRPr="00EB3DF9">
        <w:rPr>
          <w:cs/>
        </w:rPr>
        <w:t>ณ</w:t>
      </w:r>
      <w:r w:rsidRPr="00EB3DF9">
        <w:rPr>
          <w:rtl/>
          <w:cs/>
        </w:rPr>
        <w:t xml:space="preserve"> </w:t>
      </w:r>
      <w:r w:rsidRPr="00EB3DF9">
        <w:rPr>
          <w:cs/>
        </w:rPr>
        <w:t>วันที่</w:t>
      </w:r>
      <w:r w:rsidRPr="00EB3DF9">
        <w:rPr>
          <w:rFonts w:hint="cs"/>
          <w:cs/>
        </w:rPr>
        <w:t xml:space="preserve"> </w:t>
      </w:r>
      <w:r w:rsidRPr="00EB3DF9">
        <w:rPr>
          <w:rtl/>
          <w:lang w:bidi="ar-SA"/>
        </w:rPr>
        <w:t>31</w:t>
      </w:r>
      <w:r w:rsidRPr="00EB3DF9">
        <w:rPr>
          <w:cs/>
        </w:rPr>
        <w:t xml:space="preserve"> ธันวาคม </w:t>
      </w:r>
      <w:r w:rsidRPr="00EB3DF9">
        <w:t>256</w:t>
      </w:r>
      <w:r w:rsidR="00762438" w:rsidRPr="00EB3DF9">
        <w:t>2</w:t>
      </w:r>
      <w:r w:rsidRPr="00EB3DF9">
        <w:rPr>
          <w:cs/>
        </w:rPr>
        <w:t xml:space="preserve"> และ </w:t>
      </w:r>
      <w:r w:rsidRPr="00EB3DF9">
        <w:t>256</w:t>
      </w:r>
      <w:r w:rsidR="00762438" w:rsidRPr="00EB3DF9">
        <w:t>1</w:t>
      </w:r>
      <w:r w:rsidRPr="00EB3DF9">
        <w:rPr>
          <w:cs/>
        </w:rPr>
        <w:t xml:space="preserve"> และเงินปันผลรับสำหรับ</w:t>
      </w:r>
      <w:r w:rsidRPr="00EB3DF9">
        <w:rPr>
          <w:rFonts w:hint="cs"/>
          <w:cs/>
        </w:rPr>
        <w:t>แต่ละปี</w:t>
      </w:r>
      <w:r w:rsidRPr="00EB3DF9">
        <w:rPr>
          <w:cs/>
        </w:rPr>
        <w:t xml:space="preserve"> มีดังนี้</w:t>
      </w:r>
    </w:p>
    <w:p w14:paraId="53466758" w14:textId="77777777" w:rsidR="00D42518" w:rsidRPr="00EB3DF9" w:rsidRDefault="00D42518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  <w:r w:rsidRPr="00EB3DF9">
        <w:rPr>
          <w:cs/>
        </w:rPr>
        <w:tab/>
      </w:r>
    </w:p>
    <w:tbl>
      <w:tblPr>
        <w:tblW w:w="1540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62"/>
        <w:gridCol w:w="771"/>
        <w:gridCol w:w="771"/>
        <w:gridCol w:w="6"/>
        <w:gridCol w:w="901"/>
        <w:gridCol w:w="906"/>
        <w:gridCol w:w="907"/>
        <w:gridCol w:w="906"/>
        <w:gridCol w:w="907"/>
        <w:gridCol w:w="963"/>
        <w:gridCol w:w="906"/>
        <w:gridCol w:w="907"/>
        <w:gridCol w:w="906"/>
        <w:gridCol w:w="971"/>
        <w:gridCol w:w="906"/>
        <w:gridCol w:w="907"/>
      </w:tblGrid>
      <w:tr w:rsidR="00D42518" w:rsidRPr="00EB3DF9" w14:paraId="5BA1F600" w14:textId="77777777" w:rsidTr="00F829DD">
        <w:trPr>
          <w:cantSplit/>
        </w:trPr>
        <w:tc>
          <w:tcPr>
            <w:tcW w:w="2862" w:type="dxa"/>
          </w:tcPr>
          <w:p w14:paraId="4EF77E8C" w14:textId="77777777" w:rsidR="00D42518" w:rsidRPr="00EB3DF9" w:rsidRDefault="00D4251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</w:p>
        </w:tc>
        <w:tc>
          <w:tcPr>
            <w:tcW w:w="1548" w:type="dxa"/>
            <w:gridSpan w:val="3"/>
          </w:tcPr>
          <w:p w14:paraId="07BEAA10" w14:textId="77777777" w:rsidR="00D42518" w:rsidRPr="00EB3DF9" w:rsidRDefault="00D42518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993" w:type="dxa"/>
            <w:gridSpan w:val="12"/>
          </w:tcPr>
          <w:p w14:paraId="388EDC30" w14:textId="77777777" w:rsidR="00D42518" w:rsidRPr="00EB3DF9" w:rsidRDefault="00D42518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EB3DF9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งบการเงิน</w:t>
            </w:r>
            <w:r w:rsidRPr="00EB3DF9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รวม</w:t>
            </w:r>
            <w:r w:rsidRPr="00EB3DF9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</w:t>
            </w:r>
          </w:p>
        </w:tc>
      </w:tr>
      <w:tr w:rsidR="00D42518" w:rsidRPr="00EB3DF9" w14:paraId="19BAA644" w14:textId="77777777" w:rsidTr="00F829DD">
        <w:trPr>
          <w:cantSplit/>
        </w:trPr>
        <w:tc>
          <w:tcPr>
            <w:tcW w:w="2862" w:type="dxa"/>
          </w:tcPr>
          <w:p w14:paraId="6F6752A9" w14:textId="77777777" w:rsidR="00D42518" w:rsidRPr="00EB3DF9" w:rsidRDefault="00D4251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</w:p>
        </w:tc>
        <w:tc>
          <w:tcPr>
            <w:tcW w:w="1542" w:type="dxa"/>
            <w:gridSpan w:val="2"/>
          </w:tcPr>
          <w:p w14:paraId="69DB167A" w14:textId="77777777" w:rsidR="00D42518" w:rsidRPr="00EB3DF9" w:rsidRDefault="00D4251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sz w:val="23"/>
                <w:szCs w:val="23"/>
                <w:rtl/>
                <w:cs/>
              </w:rPr>
            </w:pPr>
            <w:r w:rsidRPr="00EB3DF9">
              <w:rPr>
                <w:sz w:val="23"/>
                <w:szCs w:val="23"/>
                <w:cs/>
                <w:lang w:bidi="th-TH"/>
              </w:rPr>
              <w:t>สัดส่วนความเป็น</w:t>
            </w:r>
            <w:r w:rsidRPr="00EB3DF9">
              <w:rPr>
                <w:rFonts w:hint="cs"/>
                <w:sz w:val="23"/>
                <w:szCs w:val="23"/>
                <w:cs/>
                <w:lang w:bidi="th-TH"/>
              </w:rPr>
              <w:t>เ</w:t>
            </w:r>
            <w:r w:rsidRPr="00EB3DF9">
              <w:rPr>
                <w:rFonts w:hint="cs"/>
                <w:sz w:val="23"/>
                <w:szCs w:val="23"/>
                <w:cs/>
                <w:lang w:val="en-US" w:bidi="th-TH"/>
              </w:rPr>
              <w:t>จ้าของ</w:t>
            </w:r>
          </w:p>
        </w:tc>
        <w:tc>
          <w:tcPr>
            <w:tcW w:w="1813" w:type="dxa"/>
            <w:gridSpan w:val="3"/>
          </w:tcPr>
          <w:p w14:paraId="14FA348B" w14:textId="77777777" w:rsidR="00D42518" w:rsidRPr="00EB3DF9" w:rsidRDefault="00D4251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EB3DF9">
              <w:rPr>
                <w:rFonts w:ascii="Angsana New" w:hAnsi="Angsana New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813" w:type="dxa"/>
            <w:gridSpan w:val="2"/>
          </w:tcPr>
          <w:p w14:paraId="5DBE7363" w14:textId="77777777" w:rsidR="00D42518" w:rsidRPr="00EB3DF9" w:rsidRDefault="00D4251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EB3DF9">
              <w:rPr>
                <w:rFonts w:ascii="Angsana New" w:hAnsi="Angsana New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870" w:type="dxa"/>
            <w:gridSpan w:val="2"/>
          </w:tcPr>
          <w:p w14:paraId="6E5D9453" w14:textId="77777777" w:rsidR="00D42518" w:rsidRPr="00EB3DF9" w:rsidRDefault="00D4251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EB3DF9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13" w:type="dxa"/>
            <w:gridSpan w:val="2"/>
          </w:tcPr>
          <w:p w14:paraId="17101B8E" w14:textId="77777777" w:rsidR="00D42518" w:rsidRPr="00EB3DF9" w:rsidRDefault="00D4251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EB3DF9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877" w:type="dxa"/>
            <w:gridSpan w:val="2"/>
          </w:tcPr>
          <w:p w14:paraId="5FFDE389" w14:textId="77777777" w:rsidR="00D42518" w:rsidRPr="00EB3DF9" w:rsidRDefault="00D4251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EB3DF9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 xml:space="preserve">ส่วนได้เสีย </w:t>
            </w:r>
            <w:r w:rsidRPr="00EB3DF9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 xml:space="preserve">- </w:t>
            </w:r>
            <w:r w:rsidRPr="00EB3DF9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สุทธิ</w:t>
            </w:r>
          </w:p>
        </w:tc>
        <w:tc>
          <w:tcPr>
            <w:tcW w:w="1813" w:type="dxa"/>
            <w:gridSpan w:val="2"/>
          </w:tcPr>
          <w:p w14:paraId="2A0EED84" w14:textId="6799D35B" w:rsidR="00D42518" w:rsidRPr="00EB3DF9" w:rsidRDefault="00D4251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EB3DF9">
              <w:rPr>
                <w:rFonts w:ascii="Angsana New" w:hAnsi="Angsana New"/>
                <w:sz w:val="23"/>
                <w:szCs w:val="23"/>
                <w:cs/>
                <w:lang w:bidi="th-TH"/>
              </w:rPr>
              <w:t>เงินปันผลรับ</w:t>
            </w:r>
            <w:r w:rsidR="009D2D7F" w:rsidRPr="00EB3DF9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สำหรับปี</w:t>
            </w:r>
          </w:p>
        </w:tc>
      </w:tr>
      <w:tr w:rsidR="00762438" w:rsidRPr="00EB3DF9" w14:paraId="66486407" w14:textId="77777777" w:rsidTr="00F829DD">
        <w:trPr>
          <w:cantSplit/>
        </w:trPr>
        <w:tc>
          <w:tcPr>
            <w:tcW w:w="2862" w:type="dxa"/>
          </w:tcPr>
          <w:p w14:paraId="288932DB" w14:textId="77777777" w:rsidR="00762438" w:rsidRPr="00EB3DF9" w:rsidRDefault="0076243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</w:p>
        </w:tc>
        <w:tc>
          <w:tcPr>
            <w:tcW w:w="771" w:type="dxa"/>
          </w:tcPr>
          <w:p w14:paraId="3270BF38" w14:textId="77777777" w:rsidR="00762438" w:rsidRPr="00EB3DF9" w:rsidRDefault="0076243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771" w:type="dxa"/>
          </w:tcPr>
          <w:p w14:paraId="2A64A202" w14:textId="77777777" w:rsidR="00762438" w:rsidRPr="00EB3DF9" w:rsidRDefault="0076243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3"/>
                <w:szCs w:val="23"/>
                <w:lang w:bidi="th-TH"/>
              </w:rPr>
              <w:t>2561</w:t>
            </w:r>
          </w:p>
        </w:tc>
        <w:tc>
          <w:tcPr>
            <w:tcW w:w="907" w:type="dxa"/>
            <w:gridSpan w:val="2"/>
          </w:tcPr>
          <w:p w14:paraId="71A7F852" w14:textId="77777777" w:rsidR="00762438" w:rsidRPr="00EB3DF9" w:rsidRDefault="0076243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906" w:type="dxa"/>
          </w:tcPr>
          <w:p w14:paraId="53EE5A93" w14:textId="77777777" w:rsidR="00762438" w:rsidRPr="00EB3DF9" w:rsidRDefault="0076243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3"/>
                <w:szCs w:val="23"/>
                <w:lang w:bidi="th-TH"/>
              </w:rPr>
              <w:t>2561</w:t>
            </w:r>
          </w:p>
        </w:tc>
        <w:tc>
          <w:tcPr>
            <w:tcW w:w="907" w:type="dxa"/>
          </w:tcPr>
          <w:p w14:paraId="7A158BBF" w14:textId="77777777" w:rsidR="00762438" w:rsidRPr="00EB3DF9" w:rsidRDefault="0076243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906" w:type="dxa"/>
          </w:tcPr>
          <w:p w14:paraId="279F1021" w14:textId="77777777" w:rsidR="00762438" w:rsidRPr="00EB3DF9" w:rsidRDefault="0076243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3"/>
                <w:szCs w:val="23"/>
                <w:lang w:bidi="th-TH"/>
              </w:rPr>
              <w:t>2561</w:t>
            </w:r>
          </w:p>
        </w:tc>
        <w:tc>
          <w:tcPr>
            <w:tcW w:w="907" w:type="dxa"/>
          </w:tcPr>
          <w:p w14:paraId="1C3A91A4" w14:textId="77777777" w:rsidR="00762438" w:rsidRPr="00EB3DF9" w:rsidRDefault="0076243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963" w:type="dxa"/>
          </w:tcPr>
          <w:p w14:paraId="0DF1F747" w14:textId="77777777" w:rsidR="00762438" w:rsidRPr="00EB3DF9" w:rsidRDefault="0076243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3"/>
                <w:szCs w:val="23"/>
                <w:lang w:bidi="th-TH"/>
              </w:rPr>
              <w:t>2561</w:t>
            </w:r>
          </w:p>
        </w:tc>
        <w:tc>
          <w:tcPr>
            <w:tcW w:w="906" w:type="dxa"/>
          </w:tcPr>
          <w:p w14:paraId="16A82933" w14:textId="77777777" w:rsidR="00762438" w:rsidRPr="00EB3DF9" w:rsidRDefault="0076243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907" w:type="dxa"/>
          </w:tcPr>
          <w:p w14:paraId="4C414B2A" w14:textId="77777777" w:rsidR="00762438" w:rsidRPr="00EB3DF9" w:rsidRDefault="0076243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3"/>
                <w:szCs w:val="23"/>
                <w:lang w:bidi="th-TH"/>
              </w:rPr>
              <w:t>2561</w:t>
            </w:r>
          </w:p>
        </w:tc>
        <w:tc>
          <w:tcPr>
            <w:tcW w:w="906" w:type="dxa"/>
          </w:tcPr>
          <w:p w14:paraId="7FED6897" w14:textId="77777777" w:rsidR="00762438" w:rsidRPr="00EB3DF9" w:rsidRDefault="0076243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971" w:type="dxa"/>
          </w:tcPr>
          <w:p w14:paraId="51D25CFE" w14:textId="77777777" w:rsidR="00762438" w:rsidRPr="00EB3DF9" w:rsidRDefault="0076243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3"/>
                <w:szCs w:val="23"/>
                <w:lang w:bidi="th-TH"/>
              </w:rPr>
              <w:t>2561</w:t>
            </w:r>
          </w:p>
        </w:tc>
        <w:tc>
          <w:tcPr>
            <w:tcW w:w="906" w:type="dxa"/>
          </w:tcPr>
          <w:p w14:paraId="0E466B19" w14:textId="77777777" w:rsidR="00762438" w:rsidRPr="00EB3DF9" w:rsidRDefault="0076243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907" w:type="dxa"/>
          </w:tcPr>
          <w:p w14:paraId="3E8743FF" w14:textId="77777777" w:rsidR="00762438" w:rsidRPr="00EB3DF9" w:rsidRDefault="0076243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3"/>
                <w:szCs w:val="23"/>
                <w:lang w:bidi="th-TH"/>
              </w:rPr>
              <w:t>2561</w:t>
            </w:r>
          </w:p>
        </w:tc>
      </w:tr>
      <w:tr w:rsidR="00762438" w:rsidRPr="00EB3DF9" w14:paraId="4D2D9EFB" w14:textId="77777777" w:rsidTr="00F829DD">
        <w:trPr>
          <w:cantSplit/>
        </w:trPr>
        <w:tc>
          <w:tcPr>
            <w:tcW w:w="2862" w:type="dxa"/>
          </w:tcPr>
          <w:p w14:paraId="3E99B618" w14:textId="77777777" w:rsidR="00762438" w:rsidRPr="00EB3DF9" w:rsidRDefault="0076243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</w:p>
        </w:tc>
        <w:tc>
          <w:tcPr>
            <w:tcW w:w="1542" w:type="dxa"/>
            <w:gridSpan w:val="2"/>
          </w:tcPr>
          <w:p w14:paraId="29EB92BB" w14:textId="77777777" w:rsidR="00762438" w:rsidRPr="00EB3DF9" w:rsidRDefault="0076243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bidi="th-TH"/>
              </w:rPr>
            </w:pPr>
            <w:r w:rsidRPr="00EB3DF9">
              <w:rPr>
                <w:rFonts w:ascii="Angsana New" w:hAnsi="Angsana New" w:hint="cs"/>
                <w:i/>
                <w:iCs/>
                <w:sz w:val="23"/>
                <w:szCs w:val="23"/>
                <w:cs/>
                <w:lang w:bidi="th-TH"/>
              </w:rPr>
              <w:t>(ร้อยละ)</w:t>
            </w:r>
          </w:p>
        </w:tc>
        <w:tc>
          <w:tcPr>
            <w:tcW w:w="10999" w:type="dxa"/>
            <w:gridSpan w:val="13"/>
          </w:tcPr>
          <w:p w14:paraId="4D68EBDF" w14:textId="77777777" w:rsidR="00762438" w:rsidRPr="00EB3DF9" w:rsidRDefault="0076243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 w:bidi="th-TH"/>
              </w:rPr>
            </w:pPr>
            <w:r w:rsidRPr="00EB3DF9">
              <w:rPr>
                <w:rFonts w:ascii="Angsana New" w:hAnsi="Angsana New" w:hint="cs"/>
                <w:i/>
                <w:iCs/>
                <w:sz w:val="23"/>
                <w:szCs w:val="23"/>
                <w:cs/>
                <w:lang w:val="en-US" w:bidi="th-TH"/>
              </w:rPr>
              <w:t>(ล้านบาท)</w:t>
            </w:r>
          </w:p>
        </w:tc>
      </w:tr>
      <w:tr w:rsidR="00762438" w:rsidRPr="00EB3DF9" w14:paraId="6D1B324A" w14:textId="77777777" w:rsidTr="00F829DD">
        <w:trPr>
          <w:cantSplit/>
        </w:trPr>
        <w:tc>
          <w:tcPr>
            <w:tcW w:w="2862" w:type="dxa"/>
          </w:tcPr>
          <w:p w14:paraId="6A38DC45" w14:textId="77777777" w:rsidR="00762438" w:rsidRPr="00EB3DF9" w:rsidRDefault="0076243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i/>
                <w:iCs/>
                <w:sz w:val="23"/>
                <w:szCs w:val="23"/>
                <w:cs/>
              </w:rPr>
            </w:pPr>
            <w:r w:rsidRPr="00EB3DF9">
              <w:rPr>
                <w:b/>
                <w:bCs/>
                <w:i/>
                <w:iCs/>
                <w:sz w:val="23"/>
                <w:szCs w:val="23"/>
                <w:cs/>
              </w:rPr>
              <w:t>บริษัทร่วม</w:t>
            </w:r>
            <w:r w:rsidRPr="00EB3DF9">
              <w:rPr>
                <w:rFonts w:hint="cs"/>
                <w:b/>
                <w:bCs/>
                <w:i/>
                <w:iCs/>
                <w:sz w:val="23"/>
                <w:szCs w:val="23"/>
                <w:cs/>
              </w:rPr>
              <w:t>ทางอ้อม</w:t>
            </w:r>
          </w:p>
        </w:tc>
        <w:tc>
          <w:tcPr>
            <w:tcW w:w="771" w:type="dxa"/>
            <w:vAlign w:val="bottom"/>
          </w:tcPr>
          <w:p w14:paraId="22674226" w14:textId="77777777" w:rsidR="00762438" w:rsidRPr="00EB3DF9" w:rsidRDefault="00762438" w:rsidP="00EB3DF9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771" w:type="dxa"/>
            <w:vAlign w:val="bottom"/>
          </w:tcPr>
          <w:p w14:paraId="6E6161AD" w14:textId="77777777" w:rsidR="00762438" w:rsidRPr="00EB3DF9" w:rsidRDefault="00762438" w:rsidP="00EB3DF9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28ED1AB1" w14:textId="77777777" w:rsidR="00762438" w:rsidRPr="00EB3DF9" w:rsidRDefault="00762438" w:rsidP="00EB3DF9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2B25C10F" w14:textId="77777777" w:rsidR="00762438" w:rsidRPr="00EB3DF9" w:rsidRDefault="00762438" w:rsidP="00EB3DF9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626C1E3C" w14:textId="77777777" w:rsidR="00762438" w:rsidRPr="00EB3DF9" w:rsidRDefault="00762438" w:rsidP="00EB3DF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68D0D011" w14:textId="77777777" w:rsidR="00762438" w:rsidRPr="00EB3DF9" w:rsidRDefault="00762438" w:rsidP="00EB3DF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2DCB0813" w14:textId="77777777" w:rsidR="00762438" w:rsidRPr="00EB3DF9" w:rsidRDefault="00762438" w:rsidP="00EB3DF9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63" w:type="dxa"/>
            <w:vAlign w:val="bottom"/>
          </w:tcPr>
          <w:p w14:paraId="610189F5" w14:textId="77777777" w:rsidR="00762438" w:rsidRPr="00EB3DF9" w:rsidRDefault="00762438" w:rsidP="00EB3DF9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131659AB" w14:textId="77777777" w:rsidR="00762438" w:rsidRPr="00EB3DF9" w:rsidRDefault="00762438" w:rsidP="00EB3DF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5B7AAA8B" w14:textId="77777777" w:rsidR="00762438" w:rsidRPr="00EB3DF9" w:rsidRDefault="00762438" w:rsidP="00EB3DF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0BED83E5" w14:textId="77777777" w:rsidR="00762438" w:rsidRPr="00EB3DF9" w:rsidRDefault="00762438" w:rsidP="00EB3DF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31E9A329" w14:textId="77777777" w:rsidR="00762438" w:rsidRPr="00EB3DF9" w:rsidRDefault="00762438" w:rsidP="00EB3DF9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6" w:type="dxa"/>
            <w:vAlign w:val="bottom"/>
          </w:tcPr>
          <w:p w14:paraId="6B2533DC" w14:textId="77777777" w:rsidR="00762438" w:rsidRPr="00EB3DF9" w:rsidRDefault="00762438" w:rsidP="00EB3DF9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0D436235" w14:textId="77777777" w:rsidR="00762438" w:rsidRPr="00EB3DF9" w:rsidRDefault="00762438" w:rsidP="00EB3DF9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</w:tr>
      <w:tr w:rsidR="007F5891" w:rsidRPr="00EB3DF9" w14:paraId="17986975" w14:textId="77777777" w:rsidTr="00F829DD">
        <w:trPr>
          <w:cantSplit/>
        </w:trPr>
        <w:tc>
          <w:tcPr>
            <w:tcW w:w="2862" w:type="dxa"/>
          </w:tcPr>
          <w:p w14:paraId="47653313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  <w:cs/>
              </w:rPr>
              <w:t>บริษัท อุบลไบโอ เอทานอล จำกัด</w:t>
            </w:r>
          </w:p>
          <w:p w14:paraId="106532DA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  <w:r w:rsidRPr="00EB3DF9">
              <w:rPr>
                <w:rFonts w:hint="cs"/>
                <w:sz w:val="23"/>
                <w:szCs w:val="23"/>
                <w:cs/>
              </w:rPr>
              <w:t xml:space="preserve">   (มหาชน)</w:t>
            </w:r>
          </w:p>
        </w:tc>
        <w:tc>
          <w:tcPr>
            <w:tcW w:w="771" w:type="dxa"/>
            <w:vAlign w:val="bottom"/>
          </w:tcPr>
          <w:p w14:paraId="155C8B99" w14:textId="287B9E6E" w:rsidR="007F5891" w:rsidRPr="00EB3DF9" w:rsidRDefault="007F5891" w:rsidP="00EB3DF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EB3DF9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21.28</w:t>
            </w:r>
          </w:p>
        </w:tc>
        <w:tc>
          <w:tcPr>
            <w:tcW w:w="771" w:type="dxa"/>
            <w:vAlign w:val="bottom"/>
          </w:tcPr>
          <w:p w14:paraId="1A641B1D" w14:textId="77777777" w:rsidR="007F5891" w:rsidRPr="00EB3DF9" w:rsidRDefault="007F5891" w:rsidP="00EB3DF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EB3DF9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21.28</w:t>
            </w:r>
          </w:p>
        </w:tc>
        <w:tc>
          <w:tcPr>
            <w:tcW w:w="907" w:type="dxa"/>
            <w:gridSpan w:val="2"/>
            <w:vAlign w:val="bottom"/>
          </w:tcPr>
          <w:p w14:paraId="0D70F9A9" w14:textId="182BEEF5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rFonts w:hint="cs"/>
                <w:sz w:val="23"/>
                <w:szCs w:val="23"/>
                <w:cs/>
              </w:rPr>
              <w:t>2,740</w:t>
            </w:r>
          </w:p>
        </w:tc>
        <w:tc>
          <w:tcPr>
            <w:tcW w:w="906" w:type="dxa"/>
            <w:vAlign w:val="bottom"/>
          </w:tcPr>
          <w:p w14:paraId="42267EDE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rFonts w:hint="cs"/>
                <w:sz w:val="23"/>
                <w:szCs w:val="23"/>
                <w:cs/>
              </w:rPr>
              <w:t>2,740</w:t>
            </w:r>
          </w:p>
        </w:tc>
        <w:tc>
          <w:tcPr>
            <w:tcW w:w="907" w:type="dxa"/>
            <w:vAlign w:val="bottom"/>
          </w:tcPr>
          <w:p w14:paraId="59DDE682" w14:textId="178445CC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</w:rPr>
              <w:t>763</w:t>
            </w:r>
          </w:p>
        </w:tc>
        <w:tc>
          <w:tcPr>
            <w:tcW w:w="906" w:type="dxa"/>
            <w:vAlign w:val="bottom"/>
          </w:tcPr>
          <w:p w14:paraId="30E0FD97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rFonts w:hint="cs"/>
                <w:sz w:val="23"/>
                <w:szCs w:val="23"/>
                <w:cs/>
              </w:rPr>
              <w:t>763</w:t>
            </w:r>
          </w:p>
        </w:tc>
        <w:tc>
          <w:tcPr>
            <w:tcW w:w="907" w:type="dxa"/>
            <w:vAlign w:val="bottom"/>
          </w:tcPr>
          <w:p w14:paraId="426D6711" w14:textId="512E5FB8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</w:rPr>
              <w:t>799</w:t>
            </w:r>
          </w:p>
        </w:tc>
        <w:tc>
          <w:tcPr>
            <w:tcW w:w="963" w:type="dxa"/>
            <w:vAlign w:val="bottom"/>
          </w:tcPr>
          <w:p w14:paraId="7A17CF83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</w:rPr>
              <w:t>808</w:t>
            </w:r>
          </w:p>
        </w:tc>
        <w:tc>
          <w:tcPr>
            <w:tcW w:w="906" w:type="dxa"/>
            <w:vAlign w:val="bottom"/>
          </w:tcPr>
          <w:p w14:paraId="7E80DAB5" w14:textId="23A06565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3053575A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084AEC71" w14:textId="172425F6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</w:rPr>
              <w:t>799</w:t>
            </w:r>
          </w:p>
        </w:tc>
        <w:tc>
          <w:tcPr>
            <w:tcW w:w="971" w:type="dxa"/>
            <w:vAlign w:val="bottom"/>
          </w:tcPr>
          <w:p w14:paraId="3D5D6F3C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</w:rPr>
              <w:t>808</w:t>
            </w:r>
          </w:p>
        </w:tc>
        <w:tc>
          <w:tcPr>
            <w:tcW w:w="906" w:type="dxa"/>
            <w:vAlign w:val="bottom"/>
          </w:tcPr>
          <w:p w14:paraId="448135E0" w14:textId="34AA274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BFCAD7D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  <w:cs/>
              </w:rPr>
              <w:t>-</w:t>
            </w:r>
          </w:p>
        </w:tc>
      </w:tr>
      <w:tr w:rsidR="007F5891" w:rsidRPr="00EB3DF9" w14:paraId="2D5FEAC5" w14:textId="77777777" w:rsidTr="00F829DD">
        <w:trPr>
          <w:cantSplit/>
        </w:trPr>
        <w:tc>
          <w:tcPr>
            <w:tcW w:w="2862" w:type="dxa"/>
          </w:tcPr>
          <w:p w14:paraId="4D126733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  <w:cs/>
              </w:rPr>
            </w:pPr>
            <w:r w:rsidRPr="00EB3DF9">
              <w:rPr>
                <w:sz w:val="23"/>
                <w:szCs w:val="23"/>
              </w:rPr>
              <w:t>PetroWind Energy Inc</w:t>
            </w:r>
            <w:r w:rsidRPr="00EB3DF9">
              <w:rPr>
                <w:sz w:val="23"/>
                <w:szCs w:val="23"/>
                <w:cs/>
              </w:rPr>
              <w:t>.</w:t>
            </w:r>
          </w:p>
        </w:tc>
        <w:tc>
          <w:tcPr>
            <w:tcW w:w="771" w:type="dxa"/>
            <w:vAlign w:val="bottom"/>
          </w:tcPr>
          <w:p w14:paraId="560DE41F" w14:textId="2979AA91" w:rsidR="007F5891" w:rsidRPr="00EB3DF9" w:rsidRDefault="007F5891" w:rsidP="00EB3DF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EB3DF9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  <w:r w:rsidRPr="00EB3DF9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EB3DF9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71" w:type="dxa"/>
            <w:vAlign w:val="bottom"/>
          </w:tcPr>
          <w:p w14:paraId="6DF555DF" w14:textId="77777777" w:rsidR="007F5891" w:rsidRPr="00EB3DF9" w:rsidRDefault="007F5891" w:rsidP="00EB3DF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EB3DF9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  <w:r w:rsidRPr="00EB3DF9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EB3DF9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7" w:type="dxa"/>
            <w:gridSpan w:val="2"/>
            <w:vAlign w:val="bottom"/>
          </w:tcPr>
          <w:p w14:paraId="77EC3954" w14:textId="687AE1FA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</w:rPr>
              <w:t>895</w:t>
            </w:r>
          </w:p>
        </w:tc>
        <w:tc>
          <w:tcPr>
            <w:tcW w:w="906" w:type="dxa"/>
            <w:vAlign w:val="bottom"/>
          </w:tcPr>
          <w:p w14:paraId="3C604C51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</w:rPr>
              <w:t>895</w:t>
            </w:r>
          </w:p>
        </w:tc>
        <w:tc>
          <w:tcPr>
            <w:tcW w:w="907" w:type="dxa"/>
            <w:vAlign w:val="bottom"/>
          </w:tcPr>
          <w:p w14:paraId="555CA28E" w14:textId="65E767EA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</w:rPr>
              <w:t>922</w:t>
            </w:r>
          </w:p>
        </w:tc>
        <w:tc>
          <w:tcPr>
            <w:tcW w:w="906" w:type="dxa"/>
            <w:vAlign w:val="bottom"/>
          </w:tcPr>
          <w:p w14:paraId="5DD50756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rFonts w:hint="cs"/>
                <w:sz w:val="23"/>
                <w:szCs w:val="23"/>
                <w:cs/>
              </w:rPr>
              <w:t>9</w:t>
            </w:r>
            <w:r w:rsidRPr="00EB3DF9">
              <w:rPr>
                <w:sz w:val="23"/>
                <w:szCs w:val="23"/>
              </w:rPr>
              <w:t>22</w:t>
            </w:r>
          </w:p>
        </w:tc>
        <w:tc>
          <w:tcPr>
            <w:tcW w:w="907" w:type="dxa"/>
            <w:vAlign w:val="bottom"/>
          </w:tcPr>
          <w:p w14:paraId="508761B5" w14:textId="3140360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</w:rPr>
              <w:t>1,126</w:t>
            </w:r>
          </w:p>
        </w:tc>
        <w:tc>
          <w:tcPr>
            <w:tcW w:w="963" w:type="dxa"/>
            <w:vAlign w:val="bottom"/>
          </w:tcPr>
          <w:p w14:paraId="74BC3312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</w:rPr>
              <w:t>1,206</w:t>
            </w:r>
          </w:p>
        </w:tc>
        <w:tc>
          <w:tcPr>
            <w:tcW w:w="906" w:type="dxa"/>
            <w:vAlign w:val="bottom"/>
          </w:tcPr>
          <w:p w14:paraId="73001CF7" w14:textId="5B5E9960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6664316E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2CC932FC" w14:textId="4E883E66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</w:rPr>
              <w:t>1,126</w:t>
            </w:r>
          </w:p>
        </w:tc>
        <w:tc>
          <w:tcPr>
            <w:tcW w:w="971" w:type="dxa"/>
            <w:vAlign w:val="bottom"/>
          </w:tcPr>
          <w:p w14:paraId="3DB5C836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</w:rPr>
              <w:t>1,206</w:t>
            </w:r>
          </w:p>
        </w:tc>
        <w:tc>
          <w:tcPr>
            <w:tcW w:w="906" w:type="dxa"/>
            <w:vAlign w:val="bottom"/>
          </w:tcPr>
          <w:p w14:paraId="01CE9138" w14:textId="59501F94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EB3DF9">
              <w:rPr>
                <w:sz w:val="23"/>
                <w:szCs w:val="23"/>
              </w:rPr>
              <w:t>24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CA5BD66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EB3DF9">
              <w:rPr>
                <w:sz w:val="23"/>
                <w:szCs w:val="23"/>
                <w:cs/>
              </w:rPr>
              <w:t>-</w:t>
            </w:r>
          </w:p>
        </w:tc>
      </w:tr>
      <w:tr w:rsidR="007F5891" w:rsidRPr="00EB3DF9" w14:paraId="05D4CBC5" w14:textId="77777777" w:rsidTr="00F829DD">
        <w:trPr>
          <w:cantSplit/>
        </w:trPr>
        <w:tc>
          <w:tcPr>
            <w:tcW w:w="2862" w:type="dxa"/>
          </w:tcPr>
          <w:p w14:paraId="53BE4395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</w:rPr>
              <w:t>Star Energy Group Holdings Pte</w:t>
            </w:r>
            <w:r w:rsidRPr="00EB3DF9">
              <w:rPr>
                <w:sz w:val="23"/>
                <w:szCs w:val="23"/>
                <w:cs/>
              </w:rPr>
              <w:t>.</w:t>
            </w:r>
            <w:r w:rsidRPr="00EB3DF9">
              <w:rPr>
                <w:rFonts w:hint="cs"/>
                <w:sz w:val="23"/>
                <w:szCs w:val="23"/>
                <w:cs/>
              </w:rPr>
              <w:t xml:space="preserve"> </w:t>
            </w:r>
            <w:r w:rsidRPr="00EB3DF9">
              <w:rPr>
                <w:sz w:val="23"/>
                <w:szCs w:val="23"/>
              </w:rPr>
              <w:t>Ltd</w:t>
            </w:r>
            <w:r w:rsidRPr="00EB3DF9">
              <w:rPr>
                <w:sz w:val="23"/>
                <w:szCs w:val="23"/>
                <w:cs/>
              </w:rPr>
              <w:t>.</w:t>
            </w:r>
          </w:p>
        </w:tc>
        <w:tc>
          <w:tcPr>
            <w:tcW w:w="771" w:type="dxa"/>
            <w:vAlign w:val="bottom"/>
          </w:tcPr>
          <w:p w14:paraId="453397ED" w14:textId="3B9156E4" w:rsidR="007F5891" w:rsidRPr="00EB3DF9" w:rsidRDefault="007F5891" w:rsidP="00EB3DF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EB3DF9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  <w:r w:rsidRPr="00EB3DF9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EB3DF9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</w:p>
        </w:tc>
        <w:tc>
          <w:tcPr>
            <w:tcW w:w="771" w:type="dxa"/>
            <w:vAlign w:val="bottom"/>
          </w:tcPr>
          <w:p w14:paraId="67582F0B" w14:textId="77777777" w:rsidR="007F5891" w:rsidRPr="00EB3DF9" w:rsidRDefault="007F5891" w:rsidP="00EB3DF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EB3DF9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  <w:r w:rsidRPr="00EB3DF9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EB3DF9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</w:p>
        </w:tc>
        <w:tc>
          <w:tcPr>
            <w:tcW w:w="907" w:type="dxa"/>
            <w:gridSpan w:val="2"/>
            <w:vAlign w:val="bottom"/>
          </w:tcPr>
          <w:p w14:paraId="3D11B1EE" w14:textId="2C7CBB22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</w:rPr>
              <w:t>28,169</w:t>
            </w:r>
          </w:p>
        </w:tc>
        <w:tc>
          <w:tcPr>
            <w:tcW w:w="906" w:type="dxa"/>
            <w:vAlign w:val="bottom"/>
          </w:tcPr>
          <w:p w14:paraId="6AE3D7BE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</w:rPr>
              <w:t>28,237</w:t>
            </w:r>
          </w:p>
        </w:tc>
        <w:tc>
          <w:tcPr>
            <w:tcW w:w="907" w:type="dxa"/>
            <w:vAlign w:val="bottom"/>
          </w:tcPr>
          <w:p w14:paraId="41D87D86" w14:textId="41F499BD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</w:rPr>
              <w:t>11,889</w:t>
            </w:r>
          </w:p>
        </w:tc>
        <w:tc>
          <w:tcPr>
            <w:tcW w:w="906" w:type="dxa"/>
            <w:vAlign w:val="bottom"/>
          </w:tcPr>
          <w:p w14:paraId="29544DEE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</w:rPr>
              <w:t>11,</w:t>
            </w:r>
            <w:r w:rsidRPr="00EB3DF9">
              <w:rPr>
                <w:rFonts w:hint="cs"/>
                <w:sz w:val="23"/>
                <w:szCs w:val="23"/>
                <w:cs/>
              </w:rPr>
              <w:t>956</w:t>
            </w:r>
          </w:p>
        </w:tc>
        <w:tc>
          <w:tcPr>
            <w:tcW w:w="907" w:type="dxa"/>
            <w:vAlign w:val="bottom"/>
          </w:tcPr>
          <w:p w14:paraId="223E6B8B" w14:textId="2A802D9E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EB3DF9">
              <w:rPr>
                <w:sz w:val="23"/>
                <w:szCs w:val="23"/>
              </w:rPr>
              <w:t>12,497</w:t>
            </w:r>
          </w:p>
        </w:tc>
        <w:tc>
          <w:tcPr>
            <w:tcW w:w="963" w:type="dxa"/>
            <w:vAlign w:val="bottom"/>
          </w:tcPr>
          <w:p w14:paraId="4FB0834B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EB3DF9">
              <w:rPr>
                <w:sz w:val="23"/>
                <w:szCs w:val="23"/>
              </w:rPr>
              <w:t>12,295</w:t>
            </w:r>
          </w:p>
        </w:tc>
        <w:tc>
          <w:tcPr>
            <w:tcW w:w="906" w:type="dxa"/>
            <w:vAlign w:val="bottom"/>
          </w:tcPr>
          <w:p w14:paraId="41A9BF3E" w14:textId="572ECEDE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EB3DF9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281A960D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EB3DF9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1EFB331D" w14:textId="20B6BBF0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EB3DF9">
              <w:rPr>
                <w:sz w:val="23"/>
                <w:szCs w:val="23"/>
              </w:rPr>
              <w:t>12,497</w:t>
            </w:r>
          </w:p>
        </w:tc>
        <w:tc>
          <w:tcPr>
            <w:tcW w:w="971" w:type="dxa"/>
            <w:vAlign w:val="bottom"/>
          </w:tcPr>
          <w:p w14:paraId="25E49077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EB3DF9">
              <w:rPr>
                <w:sz w:val="23"/>
                <w:szCs w:val="23"/>
              </w:rPr>
              <w:t>12,295</w:t>
            </w:r>
          </w:p>
        </w:tc>
        <w:tc>
          <w:tcPr>
            <w:tcW w:w="906" w:type="dxa"/>
            <w:vAlign w:val="bottom"/>
          </w:tcPr>
          <w:p w14:paraId="4C86F029" w14:textId="7EDE8AA2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FB820F2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  <w:cs/>
              </w:rPr>
              <w:t>-</w:t>
            </w:r>
          </w:p>
        </w:tc>
      </w:tr>
      <w:tr w:rsidR="007F5891" w:rsidRPr="00EB3DF9" w14:paraId="07B4FA8F" w14:textId="77777777" w:rsidTr="00F829DD">
        <w:trPr>
          <w:cantSplit/>
        </w:trPr>
        <w:tc>
          <w:tcPr>
            <w:tcW w:w="2862" w:type="dxa"/>
          </w:tcPr>
          <w:p w14:paraId="4F99EEC0" w14:textId="7B594D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</w:rPr>
              <w:t>OKEA ASA</w:t>
            </w:r>
            <w:r w:rsidRPr="00EB3DF9">
              <w:rPr>
                <w:rFonts w:hint="cs"/>
                <w:sz w:val="23"/>
                <w:szCs w:val="23"/>
                <w:cs/>
              </w:rPr>
              <w:t xml:space="preserve"> </w:t>
            </w:r>
            <w:r w:rsidRPr="00EB3DF9">
              <w:rPr>
                <w:sz w:val="23"/>
                <w:szCs w:val="23"/>
                <w:cs/>
              </w:rPr>
              <w:t>(</w:t>
            </w:r>
            <w:r w:rsidRPr="00EB3DF9">
              <w:rPr>
                <w:rFonts w:hint="cs"/>
                <w:sz w:val="23"/>
                <w:szCs w:val="23"/>
                <w:cs/>
              </w:rPr>
              <w:t xml:space="preserve">เดิมชื่อ </w:t>
            </w:r>
            <w:r w:rsidRPr="00EB3DF9">
              <w:rPr>
                <w:sz w:val="23"/>
                <w:szCs w:val="23"/>
              </w:rPr>
              <w:t>OKEA AS</w:t>
            </w:r>
            <w:r w:rsidRPr="00EB3DF9">
              <w:rPr>
                <w:sz w:val="23"/>
                <w:szCs w:val="23"/>
                <w:cs/>
              </w:rPr>
              <w:t>)</w:t>
            </w:r>
          </w:p>
        </w:tc>
        <w:tc>
          <w:tcPr>
            <w:tcW w:w="771" w:type="dxa"/>
            <w:vAlign w:val="bottom"/>
          </w:tcPr>
          <w:p w14:paraId="5F691FB4" w14:textId="4607CFF3" w:rsidR="007F5891" w:rsidRPr="00EB3DF9" w:rsidRDefault="007F5891" w:rsidP="00EB3DF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EB3DF9">
              <w:rPr>
                <w:rFonts w:ascii="Angsana New" w:hAnsi="Angsana New"/>
                <w:sz w:val="23"/>
                <w:szCs w:val="23"/>
                <w:lang w:val="en-US" w:bidi="th-TH"/>
              </w:rPr>
              <w:t>46</w:t>
            </w:r>
            <w:r w:rsidRPr="00EB3DF9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EB3DF9">
              <w:rPr>
                <w:rFonts w:ascii="Angsana New" w:hAnsi="Angsana New"/>
                <w:sz w:val="23"/>
                <w:szCs w:val="23"/>
                <w:lang w:val="en-US" w:bidi="th-TH"/>
              </w:rPr>
              <w:t>52</w:t>
            </w:r>
          </w:p>
        </w:tc>
        <w:tc>
          <w:tcPr>
            <w:tcW w:w="771" w:type="dxa"/>
            <w:vAlign w:val="bottom"/>
          </w:tcPr>
          <w:p w14:paraId="5EF22211" w14:textId="77777777" w:rsidR="007F5891" w:rsidRPr="00EB3DF9" w:rsidRDefault="007F5891" w:rsidP="00EB3DF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EB3DF9">
              <w:rPr>
                <w:rFonts w:ascii="Angsana New" w:hAnsi="Angsana New"/>
                <w:sz w:val="23"/>
                <w:szCs w:val="23"/>
                <w:lang w:val="en-US" w:bidi="th-TH"/>
              </w:rPr>
              <w:t>49</w:t>
            </w:r>
            <w:r w:rsidRPr="00EB3DF9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EB3DF9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</w:p>
        </w:tc>
        <w:tc>
          <w:tcPr>
            <w:tcW w:w="907" w:type="dxa"/>
            <w:gridSpan w:val="2"/>
            <w:vAlign w:val="bottom"/>
          </w:tcPr>
          <w:p w14:paraId="0A11D2AD" w14:textId="6B337121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</w:rPr>
              <w:t>38</w:t>
            </w:r>
          </w:p>
        </w:tc>
        <w:tc>
          <w:tcPr>
            <w:tcW w:w="906" w:type="dxa"/>
            <w:vAlign w:val="bottom"/>
          </w:tcPr>
          <w:p w14:paraId="68CBEAEC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</w:rPr>
              <w:t>31</w:t>
            </w:r>
          </w:p>
        </w:tc>
        <w:tc>
          <w:tcPr>
            <w:tcW w:w="907" w:type="dxa"/>
            <w:vAlign w:val="bottom"/>
          </w:tcPr>
          <w:p w14:paraId="720042C9" w14:textId="6EBCD25C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</w:rPr>
              <w:t>3,844</w:t>
            </w:r>
          </w:p>
        </w:tc>
        <w:tc>
          <w:tcPr>
            <w:tcW w:w="906" w:type="dxa"/>
            <w:vAlign w:val="bottom"/>
          </w:tcPr>
          <w:p w14:paraId="0F0F1E2C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</w:rPr>
              <w:t>3,618</w:t>
            </w:r>
          </w:p>
        </w:tc>
        <w:tc>
          <w:tcPr>
            <w:tcW w:w="907" w:type="dxa"/>
            <w:vAlign w:val="bottom"/>
          </w:tcPr>
          <w:p w14:paraId="520528EB" w14:textId="63F15B80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</w:rPr>
              <w:t>3,505</w:t>
            </w:r>
          </w:p>
        </w:tc>
        <w:tc>
          <w:tcPr>
            <w:tcW w:w="963" w:type="dxa"/>
            <w:vAlign w:val="bottom"/>
          </w:tcPr>
          <w:p w14:paraId="2AFF9C49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EB3DF9">
              <w:rPr>
                <w:sz w:val="23"/>
                <w:szCs w:val="23"/>
              </w:rPr>
              <w:t>3,647</w:t>
            </w:r>
          </w:p>
        </w:tc>
        <w:tc>
          <w:tcPr>
            <w:tcW w:w="906" w:type="dxa"/>
            <w:vAlign w:val="bottom"/>
          </w:tcPr>
          <w:p w14:paraId="2B1B58FD" w14:textId="39C2F011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5331ABCA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EB3DF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339841F8" w14:textId="528F154F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EB3DF9">
              <w:rPr>
                <w:sz w:val="23"/>
                <w:szCs w:val="23"/>
              </w:rPr>
              <w:t>3,505</w:t>
            </w:r>
          </w:p>
        </w:tc>
        <w:tc>
          <w:tcPr>
            <w:tcW w:w="971" w:type="dxa"/>
            <w:vAlign w:val="bottom"/>
          </w:tcPr>
          <w:p w14:paraId="73279BE9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EB3DF9">
              <w:rPr>
                <w:sz w:val="23"/>
                <w:szCs w:val="23"/>
              </w:rPr>
              <w:t>3,647</w:t>
            </w:r>
          </w:p>
        </w:tc>
        <w:tc>
          <w:tcPr>
            <w:tcW w:w="906" w:type="dxa"/>
            <w:vAlign w:val="bottom"/>
          </w:tcPr>
          <w:p w14:paraId="51952B29" w14:textId="777070DA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EB3DF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2A5A4ED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  <w:cs/>
              </w:rPr>
              <w:t>-</w:t>
            </w:r>
          </w:p>
        </w:tc>
      </w:tr>
      <w:tr w:rsidR="007F5891" w:rsidRPr="00EB3DF9" w14:paraId="40C675CA" w14:textId="77777777" w:rsidTr="00F829DD">
        <w:trPr>
          <w:cantSplit/>
        </w:trPr>
        <w:tc>
          <w:tcPr>
            <w:tcW w:w="2862" w:type="dxa"/>
          </w:tcPr>
          <w:p w14:paraId="0627FF9C" w14:textId="018AD880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</w:rPr>
              <w:t>Impact Energy Asia Development Limited</w:t>
            </w:r>
          </w:p>
        </w:tc>
        <w:tc>
          <w:tcPr>
            <w:tcW w:w="771" w:type="dxa"/>
            <w:vAlign w:val="bottom"/>
          </w:tcPr>
          <w:p w14:paraId="4785C858" w14:textId="172DF31E" w:rsidR="007F5891" w:rsidRPr="00EB3DF9" w:rsidRDefault="007F5891" w:rsidP="00EB3DF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EB3DF9">
              <w:rPr>
                <w:rFonts w:ascii="Angsana New" w:hAnsi="Angsana New"/>
                <w:sz w:val="23"/>
                <w:szCs w:val="23"/>
                <w:lang w:val="en-US" w:bidi="th-TH"/>
              </w:rPr>
              <w:t>45</w:t>
            </w:r>
            <w:r w:rsidRPr="00EB3DF9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EB3DF9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71" w:type="dxa"/>
            <w:vAlign w:val="bottom"/>
          </w:tcPr>
          <w:p w14:paraId="7263B0CB" w14:textId="5E70C298" w:rsidR="007F5891" w:rsidRPr="00EB3DF9" w:rsidRDefault="007F5891" w:rsidP="00EB3DF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EB3DF9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-</w:t>
            </w:r>
          </w:p>
        </w:tc>
        <w:tc>
          <w:tcPr>
            <w:tcW w:w="907" w:type="dxa"/>
            <w:gridSpan w:val="2"/>
            <w:vAlign w:val="bottom"/>
          </w:tcPr>
          <w:p w14:paraId="75825594" w14:textId="78ADD43D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2419F618" w14:textId="77900500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1302BCC8" w14:textId="32A7B3AC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6B10F1C3" w14:textId="30F9C381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0417AD05" w14:textId="559F2BE2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EB3DF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63" w:type="dxa"/>
            <w:vAlign w:val="bottom"/>
          </w:tcPr>
          <w:p w14:paraId="1B5550F1" w14:textId="16E915F4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330EE2E7" w14:textId="0E6F6479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5D2377FB" w14:textId="79DEDBC5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EB3DF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34BEBDA3" w14:textId="3BA1FD5C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EB3DF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71" w:type="dxa"/>
            <w:vAlign w:val="bottom"/>
          </w:tcPr>
          <w:p w14:paraId="147DEDCF" w14:textId="542C2AB0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3E18DEA3" w14:textId="300D0A84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B21F525" w14:textId="579C9AEC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EB3DF9">
              <w:rPr>
                <w:sz w:val="23"/>
                <w:szCs w:val="23"/>
                <w:cs/>
              </w:rPr>
              <w:t>-</w:t>
            </w:r>
          </w:p>
        </w:tc>
      </w:tr>
      <w:tr w:rsidR="007F5891" w:rsidRPr="00EB3DF9" w14:paraId="092EC91C" w14:textId="77777777" w:rsidTr="00F829DD">
        <w:trPr>
          <w:cantSplit/>
        </w:trPr>
        <w:tc>
          <w:tcPr>
            <w:tcW w:w="2862" w:type="dxa"/>
          </w:tcPr>
          <w:p w14:paraId="44FCE6FD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  <w:cs/>
              </w:rPr>
            </w:pPr>
          </w:p>
        </w:tc>
        <w:tc>
          <w:tcPr>
            <w:tcW w:w="771" w:type="dxa"/>
            <w:vAlign w:val="bottom"/>
          </w:tcPr>
          <w:p w14:paraId="353643BD" w14:textId="77777777" w:rsidR="007F5891" w:rsidRPr="00EB3DF9" w:rsidRDefault="007F5891" w:rsidP="00EB3DF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71" w:type="dxa"/>
            <w:vAlign w:val="bottom"/>
          </w:tcPr>
          <w:p w14:paraId="7DD17C9A" w14:textId="77777777" w:rsidR="007F5891" w:rsidRPr="00EB3DF9" w:rsidRDefault="007F5891" w:rsidP="00EB3DF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68A62311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489C3E95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7" w:type="dxa"/>
            <w:vAlign w:val="bottom"/>
          </w:tcPr>
          <w:p w14:paraId="2D19BA30" w14:textId="06C717C3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EB3DF9">
              <w:rPr>
                <w:b/>
                <w:bCs/>
                <w:sz w:val="23"/>
                <w:szCs w:val="23"/>
              </w:rPr>
              <w:t>17,418</w:t>
            </w:r>
          </w:p>
        </w:tc>
        <w:tc>
          <w:tcPr>
            <w:tcW w:w="906" w:type="dxa"/>
            <w:vAlign w:val="bottom"/>
          </w:tcPr>
          <w:p w14:paraId="4F089808" w14:textId="77777777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EB3DF9">
              <w:rPr>
                <w:rFonts w:hint="cs"/>
                <w:b/>
                <w:bCs/>
                <w:sz w:val="23"/>
                <w:szCs w:val="23"/>
                <w:cs/>
              </w:rPr>
              <w:t>1</w:t>
            </w:r>
            <w:r w:rsidRPr="00EB3DF9">
              <w:rPr>
                <w:b/>
                <w:bCs/>
                <w:sz w:val="23"/>
                <w:szCs w:val="23"/>
              </w:rPr>
              <w:t>7,259</w:t>
            </w:r>
          </w:p>
        </w:tc>
        <w:tc>
          <w:tcPr>
            <w:tcW w:w="907" w:type="dxa"/>
            <w:vAlign w:val="bottom"/>
          </w:tcPr>
          <w:p w14:paraId="17BD4785" w14:textId="6AAE8C53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EB3DF9">
              <w:rPr>
                <w:b/>
                <w:bCs/>
                <w:sz w:val="23"/>
                <w:szCs w:val="23"/>
              </w:rPr>
              <w:t>17,927</w:t>
            </w:r>
          </w:p>
        </w:tc>
        <w:tc>
          <w:tcPr>
            <w:tcW w:w="963" w:type="dxa"/>
            <w:vAlign w:val="bottom"/>
          </w:tcPr>
          <w:p w14:paraId="536D8046" w14:textId="77777777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EB3DF9">
              <w:rPr>
                <w:b/>
                <w:bCs/>
                <w:sz w:val="23"/>
                <w:szCs w:val="23"/>
              </w:rPr>
              <w:t>17,956</w:t>
            </w:r>
          </w:p>
        </w:tc>
        <w:tc>
          <w:tcPr>
            <w:tcW w:w="906" w:type="dxa"/>
            <w:vAlign w:val="bottom"/>
          </w:tcPr>
          <w:p w14:paraId="2ADED7CB" w14:textId="626E2E14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EB3DF9">
              <w:rPr>
                <w:rFonts w:hint="cs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420962D5" w14:textId="77777777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EB3DF9">
              <w:rPr>
                <w:rFonts w:hint="cs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7D216848" w14:textId="136D8958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EB3DF9">
              <w:rPr>
                <w:b/>
                <w:bCs/>
                <w:sz w:val="23"/>
                <w:szCs w:val="23"/>
              </w:rPr>
              <w:t>17,927</w:t>
            </w:r>
          </w:p>
        </w:tc>
        <w:tc>
          <w:tcPr>
            <w:tcW w:w="971" w:type="dxa"/>
            <w:vAlign w:val="bottom"/>
          </w:tcPr>
          <w:p w14:paraId="05AA895F" w14:textId="77777777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EB3DF9">
              <w:rPr>
                <w:b/>
                <w:bCs/>
                <w:sz w:val="23"/>
                <w:szCs w:val="23"/>
              </w:rPr>
              <w:t>17,956</w:t>
            </w:r>
          </w:p>
        </w:tc>
        <w:tc>
          <w:tcPr>
            <w:tcW w:w="906" w:type="dxa"/>
            <w:vAlign w:val="bottom"/>
          </w:tcPr>
          <w:p w14:paraId="7A64B4AF" w14:textId="5D77CA79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EB3DF9">
              <w:rPr>
                <w:b/>
                <w:bCs/>
                <w:sz w:val="23"/>
                <w:szCs w:val="23"/>
              </w:rPr>
              <w:t>24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474A01A" w14:textId="77777777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  <w:cs/>
              </w:rPr>
            </w:pPr>
            <w:r w:rsidRPr="00EB3DF9">
              <w:rPr>
                <w:b/>
                <w:bCs/>
                <w:sz w:val="23"/>
                <w:szCs w:val="23"/>
                <w:cs/>
              </w:rPr>
              <w:t>-</w:t>
            </w:r>
          </w:p>
        </w:tc>
      </w:tr>
      <w:tr w:rsidR="007F5891" w:rsidRPr="00EB3DF9" w14:paraId="0B5F9795" w14:textId="77777777" w:rsidTr="00F829DD">
        <w:trPr>
          <w:cantSplit/>
        </w:trPr>
        <w:tc>
          <w:tcPr>
            <w:tcW w:w="2862" w:type="dxa"/>
          </w:tcPr>
          <w:p w14:paraId="62E5EB78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i/>
                <w:iCs/>
                <w:sz w:val="23"/>
                <w:szCs w:val="23"/>
                <w:cs/>
              </w:rPr>
            </w:pPr>
            <w:r w:rsidRPr="00EB3DF9">
              <w:rPr>
                <w:b/>
                <w:bCs/>
                <w:i/>
                <w:iCs/>
                <w:sz w:val="23"/>
                <w:szCs w:val="23"/>
                <w:cs/>
              </w:rPr>
              <w:t>การร่วมค้า</w:t>
            </w:r>
          </w:p>
        </w:tc>
        <w:tc>
          <w:tcPr>
            <w:tcW w:w="771" w:type="dxa"/>
            <w:vAlign w:val="bottom"/>
          </w:tcPr>
          <w:p w14:paraId="2987528E" w14:textId="77777777" w:rsidR="007F5891" w:rsidRPr="00EB3DF9" w:rsidRDefault="007F5891" w:rsidP="00EB3DF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71" w:type="dxa"/>
            <w:vAlign w:val="bottom"/>
          </w:tcPr>
          <w:p w14:paraId="4776E402" w14:textId="77777777" w:rsidR="007F5891" w:rsidRPr="00EB3DF9" w:rsidRDefault="007F5891" w:rsidP="00EB3DF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3715F313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06" w:type="dxa"/>
            <w:vAlign w:val="bottom"/>
          </w:tcPr>
          <w:p w14:paraId="601AEB47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07" w:type="dxa"/>
            <w:vAlign w:val="bottom"/>
          </w:tcPr>
          <w:p w14:paraId="03C0F8A9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1D101428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7" w:type="dxa"/>
            <w:vAlign w:val="bottom"/>
          </w:tcPr>
          <w:p w14:paraId="0CE2152E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63" w:type="dxa"/>
            <w:vAlign w:val="bottom"/>
          </w:tcPr>
          <w:p w14:paraId="58534699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0DC840F7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7" w:type="dxa"/>
            <w:vAlign w:val="bottom"/>
          </w:tcPr>
          <w:p w14:paraId="5670EDFD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4566EDD5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71" w:type="dxa"/>
            <w:vAlign w:val="bottom"/>
          </w:tcPr>
          <w:p w14:paraId="18BEE5F0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6E87EEB1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FDCF994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</w:tr>
      <w:tr w:rsidR="007F5891" w:rsidRPr="00EB3DF9" w14:paraId="6CA65FF2" w14:textId="77777777" w:rsidTr="00F829DD">
        <w:trPr>
          <w:cantSplit/>
        </w:trPr>
        <w:tc>
          <w:tcPr>
            <w:tcW w:w="2862" w:type="dxa"/>
          </w:tcPr>
          <w:p w14:paraId="6D46E97F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  <w:cs/>
              </w:rPr>
            </w:pPr>
            <w:r w:rsidRPr="00EB3DF9">
              <w:rPr>
                <w:sz w:val="23"/>
                <w:szCs w:val="23"/>
                <w:cs/>
              </w:rPr>
              <w:t>บริษัท บงกช มารีน เซอร์วิส จำกัด</w:t>
            </w:r>
          </w:p>
        </w:tc>
        <w:tc>
          <w:tcPr>
            <w:tcW w:w="771" w:type="dxa"/>
            <w:vAlign w:val="bottom"/>
          </w:tcPr>
          <w:p w14:paraId="54789A15" w14:textId="2FACFFF8" w:rsidR="007F5891" w:rsidRPr="00EB3DF9" w:rsidRDefault="007F5891" w:rsidP="00EB3DF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EB3DF9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30.00</w:t>
            </w:r>
          </w:p>
        </w:tc>
        <w:tc>
          <w:tcPr>
            <w:tcW w:w="771" w:type="dxa"/>
            <w:vAlign w:val="bottom"/>
          </w:tcPr>
          <w:p w14:paraId="31BBF5AA" w14:textId="77777777" w:rsidR="007F5891" w:rsidRPr="00EB3DF9" w:rsidRDefault="007F5891" w:rsidP="00EB3DF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EB3DF9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30.00</w:t>
            </w:r>
          </w:p>
        </w:tc>
        <w:tc>
          <w:tcPr>
            <w:tcW w:w="907" w:type="dxa"/>
            <w:gridSpan w:val="2"/>
            <w:vAlign w:val="bottom"/>
          </w:tcPr>
          <w:p w14:paraId="12CC5307" w14:textId="67972C5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EB3DF9">
              <w:rPr>
                <w:sz w:val="23"/>
                <w:szCs w:val="23"/>
              </w:rPr>
              <w:t>240</w:t>
            </w:r>
          </w:p>
        </w:tc>
        <w:tc>
          <w:tcPr>
            <w:tcW w:w="906" w:type="dxa"/>
            <w:vAlign w:val="bottom"/>
          </w:tcPr>
          <w:p w14:paraId="4399E5F8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EB3DF9">
              <w:rPr>
                <w:rFonts w:hint="cs"/>
                <w:sz w:val="23"/>
                <w:szCs w:val="23"/>
                <w:cs/>
              </w:rPr>
              <w:t>240</w:t>
            </w:r>
          </w:p>
        </w:tc>
        <w:tc>
          <w:tcPr>
            <w:tcW w:w="907" w:type="dxa"/>
            <w:vAlign w:val="bottom"/>
          </w:tcPr>
          <w:p w14:paraId="02183E4E" w14:textId="31B2FDCE" w:rsidR="007F5891" w:rsidRPr="00EB3DF9" w:rsidDel="00FF482C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</w:rPr>
              <w:t>72</w:t>
            </w:r>
          </w:p>
        </w:tc>
        <w:tc>
          <w:tcPr>
            <w:tcW w:w="906" w:type="dxa"/>
            <w:vAlign w:val="bottom"/>
          </w:tcPr>
          <w:p w14:paraId="771AD654" w14:textId="77777777" w:rsidR="007F5891" w:rsidRPr="00EB3DF9" w:rsidDel="00FF482C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rFonts w:hint="cs"/>
                <w:sz w:val="23"/>
                <w:szCs w:val="23"/>
                <w:cs/>
              </w:rPr>
              <w:t>72</w:t>
            </w:r>
          </w:p>
        </w:tc>
        <w:tc>
          <w:tcPr>
            <w:tcW w:w="907" w:type="dxa"/>
            <w:vAlign w:val="bottom"/>
          </w:tcPr>
          <w:p w14:paraId="5B9D43DC" w14:textId="4A34E6CC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EB3DF9">
              <w:rPr>
                <w:rFonts w:hint="cs"/>
                <w:sz w:val="23"/>
                <w:szCs w:val="23"/>
                <w:cs/>
              </w:rPr>
              <w:t>109</w:t>
            </w:r>
          </w:p>
        </w:tc>
        <w:tc>
          <w:tcPr>
            <w:tcW w:w="963" w:type="dxa"/>
            <w:vAlign w:val="bottom"/>
          </w:tcPr>
          <w:p w14:paraId="3B413CB1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EB3DF9">
              <w:rPr>
                <w:sz w:val="23"/>
                <w:szCs w:val="23"/>
              </w:rPr>
              <w:t>91</w:t>
            </w:r>
          </w:p>
        </w:tc>
        <w:tc>
          <w:tcPr>
            <w:tcW w:w="906" w:type="dxa"/>
            <w:vAlign w:val="bottom"/>
          </w:tcPr>
          <w:p w14:paraId="50C2301C" w14:textId="37EA90FB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EB3DF9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44BC8BE5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EB3DF9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104FB559" w14:textId="239055BD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EB3DF9">
              <w:rPr>
                <w:rFonts w:hint="cs"/>
                <w:sz w:val="23"/>
                <w:szCs w:val="23"/>
                <w:cs/>
              </w:rPr>
              <w:t>109</w:t>
            </w:r>
          </w:p>
        </w:tc>
        <w:tc>
          <w:tcPr>
            <w:tcW w:w="971" w:type="dxa"/>
            <w:vAlign w:val="bottom"/>
          </w:tcPr>
          <w:p w14:paraId="5CECD30C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EB3DF9">
              <w:rPr>
                <w:sz w:val="23"/>
                <w:szCs w:val="23"/>
              </w:rPr>
              <w:t>91</w:t>
            </w:r>
          </w:p>
        </w:tc>
        <w:tc>
          <w:tcPr>
            <w:tcW w:w="906" w:type="dxa"/>
            <w:vAlign w:val="bottom"/>
          </w:tcPr>
          <w:p w14:paraId="04696AA6" w14:textId="7EE73158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EB3DF9">
              <w:rPr>
                <w:sz w:val="23"/>
                <w:szCs w:val="23"/>
              </w:rPr>
              <w:t>15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B2D1C5F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EB3DF9">
              <w:rPr>
                <w:sz w:val="23"/>
                <w:szCs w:val="23"/>
              </w:rPr>
              <w:t>24</w:t>
            </w:r>
          </w:p>
        </w:tc>
      </w:tr>
      <w:tr w:rsidR="007F5891" w:rsidRPr="00EB3DF9" w14:paraId="6A15A918" w14:textId="77777777" w:rsidTr="00F829DD">
        <w:trPr>
          <w:cantSplit/>
        </w:trPr>
        <w:tc>
          <w:tcPr>
            <w:tcW w:w="2862" w:type="dxa"/>
          </w:tcPr>
          <w:p w14:paraId="45BBB549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  <w:cs/>
              </w:rPr>
            </w:pPr>
            <w:r w:rsidRPr="00EB3DF9">
              <w:rPr>
                <w:rFonts w:hint="cs"/>
                <w:sz w:val="23"/>
                <w:szCs w:val="23"/>
                <w:cs/>
              </w:rPr>
              <w:t>บริษัท ออมสุข วิสาหกิจ เพื่อสังคม จำกัด</w:t>
            </w:r>
          </w:p>
        </w:tc>
        <w:tc>
          <w:tcPr>
            <w:tcW w:w="771" w:type="dxa"/>
            <w:vAlign w:val="bottom"/>
          </w:tcPr>
          <w:p w14:paraId="4D267A6D" w14:textId="1AE49D32" w:rsidR="007F5891" w:rsidRPr="00EB3DF9" w:rsidRDefault="007F5891" w:rsidP="00EB3DF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EB3DF9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40.00</w:t>
            </w:r>
          </w:p>
        </w:tc>
        <w:tc>
          <w:tcPr>
            <w:tcW w:w="771" w:type="dxa"/>
            <w:vAlign w:val="bottom"/>
          </w:tcPr>
          <w:p w14:paraId="58337752" w14:textId="77777777" w:rsidR="007F5891" w:rsidRPr="00EB3DF9" w:rsidRDefault="007F5891" w:rsidP="00EB3DF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EB3DF9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40.00</w:t>
            </w:r>
          </w:p>
        </w:tc>
        <w:tc>
          <w:tcPr>
            <w:tcW w:w="907" w:type="dxa"/>
            <w:gridSpan w:val="2"/>
            <w:vAlign w:val="bottom"/>
          </w:tcPr>
          <w:p w14:paraId="497568D1" w14:textId="6C954989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</w:rPr>
              <w:t>3</w:t>
            </w:r>
          </w:p>
        </w:tc>
        <w:tc>
          <w:tcPr>
            <w:tcW w:w="906" w:type="dxa"/>
            <w:vAlign w:val="bottom"/>
          </w:tcPr>
          <w:p w14:paraId="38430693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</w:rPr>
              <w:t>3</w:t>
            </w:r>
          </w:p>
        </w:tc>
        <w:tc>
          <w:tcPr>
            <w:tcW w:w="907" w:type="dxa"/>
            <w:vAlign w:val="bottom"/>
          </w:tcPr>
          <w:p w14:paraId="7E5FF769" w14:textId="5ECF5705" w:rsidR="007F5891" w:rsidRPr="00EB3DF9" w:rsidDel="00FF482C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</w:rPr>
              <w:t>1</w:t>
            </w:r>
          </w:p>
        </w:tc>
        <w:tc>
          <w:tcPr>
            <w:tcW w:w="906" w:type="dxa"/>
            <w:vAlign w:val="bottom"/>
          </w:tcPr>
          <w:p w14:paraId="42A37852" w14:textId="77777777" w:rsidR="007F5891" w:rsidRPr="00EB3DF9" w:rsidDel="00FF482C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rFonts w:hint="cs"/>
                <w:sz w:val="23"/>
                <w:szCs w:val="23"/>
                <w:cs/>
              </w:rPr>
              <w:t>1</w:t>
            </w:r>
          </w:p>
        </w:tc>
        <w:tc>
          <w:tcPr>
            <w:tcW w:w="907" w:type="dxa"/>
            <w:vAlign w:val="bottom"/>
          </w:tcPr>
          <w:p w14:paraId="144BC153" w14:textId="360D6380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rFonts w:hint="cs"/>
                <w:sz w:val="23"/>
                <w:szCs w:val="23"/>
                <w:cs/>
              </w:rPr>
              <w:t>1</w:t>
            </w:r>
          </w:p>
        </w:tc>
        <w:tc>
          <w:tcPr>
            <w:tcW w:w="963" w:type="dxa"/>
            <w:vAlign w:val="bottom"/>
          </w:tcPr>
          <w:p w14:paraId="39445755" w14:textId="77777777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</w:rPr>
              <w:t>1</w:t>
            </w:r>
          </w:p>
        </w:tc>
        <w:tc>
          <w:tcPr>
            <w:tcW w:w="906" w:type="dxa"/>
            <w:vAlign w:val="bottom"/>
          </w:tcPr>
          <w:p w14:paraId="0DD72AFA" w14:textId="3CC8AD3F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12987D28" w14:textId="77777777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7F06342E" w14:textId="7B54BD4F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rFonts w:hint="cs"/>
                <w:sz w:val="23"/>
                <w:szCs w:val="23"/>
                <w:cs/>
              </w:rPr>
              <w:t>1</w:t>
            </w:r>
          </w:p>
        </w:tc>
        <w:tc>
          <w:tcPr>
            <w:tcW w:w="971" w:type="dxa"/>
            <w:vAlign w:val="bottom"/>
          </w:tcPr>
          <w:p w14:paraId="2C0CC1F2" w14:textId="77777777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EB3DF9">
              <w:rPr>
                <w:sz w:val="23"/>
                <w:szCs w:val="23"/>
              </w:rPr>
              <w:t>1</w:t>
            </w:r>
          </w:p>
        </w:tc>
        <w:tc>
          <w:tcPr>
            <w:tcW w:w="906" w:type="dxa"/>
            <w:vAlign w:val="bottom"/>
          </w:tcPr>
          <w:p w14:paraId="007936DC" w14:textId="2810C1C9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EB3DF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453A5683" w14:textId="77777777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EB3DF9">
              <w:rPr>
                <w:sz w:val="23"/>
                <w:szCs w:val="23"/>
                <w:cs/>
              </w:rPr>
              <w:t>-</w:t>
            </w:r>
          </w:p>
        </w:tc>
      </w:tr>
      <w:tr w:rsidR="007F5891" w:rsidRPr="00EB3DF9" w14:paraId="0B35E954" w14:textId="77777777" w:rsidTr="00F829DD">
        <w:trPr>
          <w:cantSplit/>
        </w:trPr>
        <w:tc>
          <w:tcPr>
            <w:tcW w:w="2862" w:type="dxa"/>
          </w:tcPr>
          <w:p w14:paraId="5C04EA4A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  <w:cs/>
              </w:rPr>
            </w:pPr>
          </w:p>
        </w:tc>
        <w:tc>
          <w:tcPr>
            <w:tcW w:w="771" w:type="dxa"/>
            <w:vAlign w:val="bottom"/>
          </w:tcPr>
          <w:p w14:paraId="439CFA4A" w14:textId="77777777" w:rsidR="007F5891" w:rsidRPr="00EB3DF9" w:rsidRDefault="007F5891" w:rsidP="00EB3DF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71" w:type="dxa"/>
            <w:vAlign w:val="bottom"/>
          </w:tcPr>
          <w:p w14:paraId="783AC7D0" w14:textId="77777777" w:rsidR="007F5891" w:rsidRPr="00EB3DF9" w:rsidRDefault="007F5891" w:rsidP="00EB3DF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02107C17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06" w:type="dxa"/>
            <w:vAlign w:val="bottom"/>
          </w:tcPr>
          <w:p w14:paraId="4D7525D8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07" w:type="dxa"/>
            <w:vAlign w:val="bottom"/>
          </w:tcPr>
          <w:p w14:paraId="22399EBF" w14:textId="7E4FE4F8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EB3DF9">
              <w:rPr>
                <w:b/>
                <w:bCs/>
                <w:sz w:val="23"/>
                <w:szCs w:val="23"/>
              </w:rPr>
              <w:t>73</w:t>
            </w:r>
          </w:p>
        </w:tc>
        <w:tc>
          <w:tcPr>
            <w:tcW w:w="906" w:type="dxa"/>
            <w:vAlign w:val="bottom"/>
          </w:tcPr>
          <w:p w14:paraId="178BD69D" w14:textId="77777777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EB3DF9">
              <w:rPr>
                <w:rFonts w:hint="cs"/>
                <w:b/>
                <w:bCs/>
                <w:sz w:val="23"/>
                <w:szCs w:val="23"/>
                <w:cs/>
              </w:rPr>
              <w:t>73</w:t>
            </w:r>
          </w:p>
        </w:tc>
        <w:tc>
          <w:tcPr>
            <w:tcW w:w="907" w:type="dxa"/>
            <w:vAlign w:val="bottom"/>
          </w:tcPr>
          <w:p w14:paraId="6AB4F49D" w14:textId="498B6529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EB3DF9">
              <w:rPr>
                <w:rFonts w:hint="cs"/>
                <w:b/>
                <w:bCs/>
                <w:sz w:val="23"/>
                <w:szCs w:val="23"/>
                <w:cs/>
              </w:rPr>
              <w:t>110</w:t>
            </w:r>
          </w:p>
        </w:tc>
        <w:tc>
          <w:tcPr>
            <w:tcW w:w="963" w:type="dxa"/>
            <w:vAlign w:val="bottom"/>
          </w:tcPr>
          <w:p w14:paraId="3B1911FD" w14:textId="77777777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EB3DF9">
              <w:rPr>
                <w:b/>
                <w:bCs/>
                <w:sz w:val="23"/>
                <w:szCs w:val="23"/>
              </w:rPr>
              <w:t>92</w:t>
            </w:r>
          </w:p>
        </w:tc>
        <w:tc>
          <w:tcPr>
            <w:tcW w:w="906" w:type="dxa"/>
            <w:vAlign w:val="bottom"/>
          </w:tcPr>
          <w:p w14:paraId="4BD3E06A" w14:textId="79AB2F56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EB3DF9">
              <w:rPr>
                <w:rFonts w:hint="cs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1A55239E" w14:textId="77777777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EB3DF9">
              <w:rPr>
                <w:rFonts w:hint="cs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4F442775" w14:textId="07C3386F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EB3DF9">
              <w:rPr>
                <w:rFonts w:hint="cs"/>
                <w:b/>
                <w:bCs/>
                <w:sz w:val="23"/>
                <w:szCs w:val="23"/>
                <w:cs/>
              </w:rPr>
              <w:t>110</w:t>
            </w:r>
          </w:p>
        </w:tc>
        <w:tc>
          <w:tcPr>
            <w:tcW w:w="971" w:type="dxa"/>
            <w:vAlign w:val="bottom"/>
          </w:tcPr>
          <w:p w14:paraId="04AAA327" w14:textId="77777777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EB3DF9">
              <w:rPr>
                <w:b/>
                <w:bCs/>
                <w:sz w:val="23"/>
                <w:szCs w:val="23"/>
              </w:rPr>
              <w:t>92</w:t>
            </w:r>
          </w:p>
        </w:tc>
        <w:tc>
          <w:tcPr>
            <w:tcW w:w="906" w:type="dxa"/>
            <w:vAlign w:val="bottom"/>
          </w:tcPr>
          <w:p w14:paraId="2141B502" w14:textId="67437654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  <w:cs/>
              </w:rPr>
            </w:pPr>
            <w:r w:rsidRPr="00EB3DF9">
              <w:rPr>
                <w:b/>
                <w:bCs/>
                <w:sz w:val="23"/>
                <w:szCs w:val="23"/>
              </w:rPr>
              <w:t>15</w:t>
            </w:r>
          </w:p>
        </w:tc>
        <w:tc>
          <w:tcPr>
            <w:tcW w:w="907" w:type="dxa"/>
            <w:vAlign w:val="bottom"/>
          </w:tcPr>
          <w:p w14:paraId="70C9DD26" w14:textId="77777777" w:rsidR="007F5891" w:rsidRPr="00EB3DF9" w:rsidRDefault="007F589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  <w:cs/>
              </w:rPr>
            </w:pPr>
            <w:r w:rsidRPr="00EB3DF9">
              <w:rPr>
                <w:b/>
                <w:bCs/>
                <w:sz w:val="23"/>
                <w:szCs w:val="23"/>
              </w:rPr>
              <w:t>24</w:t>
            </w:r>
          </w:p>
        </w:tc>
      </w:tr>
      <w:tr w:rsidR="007F5891" w:rsidRPr="00EB3DF9" w14:paraId="557EBD7C" w14:textId="77777777" w:rsidTr="00F829DD">
        <w:trPr>
          <w:cantSplit/>
        </w:trPr>
        <w:tc>
          <w:tcPr>
            <w:tcW w:w="2862" w:type="dxa"/>
            <w:vAlign w:val="bottom"/>
          </w:tcPr>
          <w:p w14:paraId="2E44EBFF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sz w:val="23"/>
                <w:szCs w:val="23"/>
              </w:rPr>
            </w:pPr>
            <w:r w:rsidRPr="00EB3DF9">
              <w:rPr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771" w:type="dxa"/>
            <w:vAlign w:val="bottom"/>
          </w:tcPr>
          <w:p w14:paraId="251E5D1F" w14:textId="77777777" w:rsidR="007F5891" w:rsidRPr="00EB3DF9" w:rsidRDefault="007F5891" w:rsidP="00EB3DF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71" w:type="dxa"/>
            <w:vAlign w:val="bottom"/>
          </w:tcPr>
          <w:p w14:paraId="18E72CAE" w14:textId="77777777" w:rsidR="007F5891" w:rsidRPr="00EB3DF9" w:rsidRDefault="007F5891" w:rsidP="00EB3DF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77A9CE73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06" w:type="dxa"/>
            <w:vAlign w:val="bottom"/>
          </w:tcPr>
          <w:p w14:paraId="4861F74E" w14:textId="77777777" w:rsidR="007F5891" w:rsidRPr="00EB3DF9" w:rsidRDefault="007F589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07" w:type="dxa"/>
            <w:vAlign w:val="bottom"/>
          </w:tcPr>
          <w:p w14:paraId="715949F8" w14:textId="2BE3DF01" w:rsidR="007F5891" w:rsidRPr="00EB3DF9" w:rsidRDefault="007F5891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  <w:cs/>
              </w:rPr>
            </w:pPr>
            <w:r w:rsidRPr="00EB3DF9">
              <w:rPr>
                <w:b/>
                <w:bCs/>
                <w:sz w:val="23"/>
                <w:szCs w:val="23"/>
              </w:rPr>
              <w:t>17,491</w:t>
            </w:r>
          </w:p>
        </w:tc>
        <w:tc>
          <w:tcPr>
            <w:tcW w:w="906" w:type="dxa"/>
            <w:vAlign w:val="bottom"/>
          </w:tcPr>
          <w:p w14:paraId="097798BF" w14:textId="77777777" w:rsidR="007F5891" w:rsidRPr="00EB3DF9" w:rsidRDefault="007F5891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  <w:cs/>
              </w:rPr>
            </w:pPr>
            <w:r w:rsidRPr="00EB3DF9">
              <w:rPr>
                <w:b/>
                <w:bCs/>
                <w:sz w:val="23"/>
                <w:szCs w:val="23"/>
                <w:cs/>
              </w:rPr>
              <w:t>1</w:t>
            </w:r>
            <w:r w:rsidRPr="00EB3DF9">
              <w:rPr>
                <w:b/>
                <w:bCs/>
                <w:sz w:val="23"/>
                <w:szCs w:val="23"/>
              </w:rPr>
              <w:t>7,332</w:t>
            </w:r>
          </w:p>
        </w:tc>
        <w:tc>
          <w:tcPr>
            <w:tcW w:w="907" w:type="dxa"/>
            <w:vAlign w:val="bottom"/>
          </w:tcPr>
          <w:p w14:paraId="4C2B8F5C" w14:textId="77CD58AE" w:rsidR="007F5891" w:rsidRPr="00EB3DF9" w:rsidRDefault="007F5891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EB3DF9">
              <w:rPr>
                <w:b/>
                <w:bCs/>
                <w:sz w:val="23"/>
                <w:szCs w:val="23"/>
              </w:rPr>
              <w:t>18,037</w:t>
            </w:r>
          </w:p>
        </w:tc>
        <w:tc>
          <w:tcPr>
            <w:tcW w:w="963" w:type="dxa"/>
            <w:vAlign w:val="bottom"/>
          </w:tcPr>
          <w:p w14:paraId="3E278A33" w14:textId="77777777" w:rsidR="007F5891" w:rsidRPr="00EB3DF9" w:rsidRDefault="007F5891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EB3DF9">
              <w:rPr>
                <w:b/>
                <w:bCs/>
                <w:sz w:val="23"/>
                <w:szCs w:val="23"/>
              </w:rPr>
              <w:t>18,048</w:t>
            </w:r>
          </w:p>
        </w:tc>
        <w:tc>
          <w:tcPr>
            <w:tcW w:w="906" w:type="dxa"/>
            <w:vAlign w:val="bottom"/>
          </w:tcPr>
          <w:p w14:paraId="0DED8ED6" w14:textId="3743F433" w:rsidR="007F5891" w:rsidRPr="00EB3DF9" w:rsidRDefault="007F5891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EB3DF9">
              <w:rPr>
                <w:rFonts w:hint="cs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6D8D6614" w14:textId="77777777" w:rsidR="007F5891" w:rsidRPr="00EB3DF9" w:rsidRDefault="007F5891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EB3DF9">
              <w:rPr>
                <w:rFonts w:hint="cs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64921243" w14:textId="4D6A01AA" w:rsidR="007F5891" w:rsidRPr="00EB3DF9" w:rsidRDefault="007F5891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EB3DF9">
              <w:rPr>
                <w:b/>
                <w:bCs/>
                <w:sz w:val="23"/>
                <w:szCs w:val="23"/>
              </w:rPr>
              <w:t>18,037</w:t>
            </w:r>
          </w:p>
        </w:tc>
        <w:tc>
          <w:tcPr>
            <w:tcW w:w="971" w:type="dxa"/>
            <w:vAlign w:val="bottom"/>
          </w:tcPr>
          <w:p w14:paraId="52D37E10" w14:textId="77777777" w:rsidR="007F5891" w:rsidRPr="00EB3DF9" w:rsidRDefault="007F5891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EB3DF9">
              <w:rPr>
                <w:b/>
                <w:bCs/>
                <w:sz w:val="23"/>
                <w:szCs w:val="23"/>
              </w:rPr>
              <w:t>18,048</w:t>
            </w:r>
          </w:p>
        </w:tc>
        <w:tc>
          <w:tcPr>
            <w:tcW w:w="906" w:type="dxa"/>
            <w:vAlign w:val="bottom"/>
          </w:tcPr>
          <w:p w14:paraId="169810F8" w14:textId="064C81A4" w:rsidR="007F5891" w:rsidRPr="00EB3DF9" w:rsidRDefault="007F5891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EB3DF9">
              <w:rPr>
                <w:b/>
                <w:bCs/>
                <w:sz w:val="23"/>
                <w:szCs w:val="23"/>
              </w:rPr>
              <w:t>39</w:t>
            </w:r>
          </w:p>
        </w:tc>
        <w:tc>
          <w:tcPr>
            <w:tcW w:w="907" w:type="dxa"/>
            <w:vAlign w:val="bottom"/>
          </w:tcPr>
          <w:p w14:paraId="62CFB5CF" w14:textId="77777777" w:rsidR="007F5891" w:rsidRPr="00EB3DF9" w:rsidRDefault="007F5891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EB3DF9">
              <w:rPr>
                <w:b/>
                <w:bCs/>
                <w:sz w:val="23"/>
                <w:szCs w:val="23"/>
              </w:rPr>
              <w:t>24</w:t>
            </w:r>
          </w:p>
        </w:tc>
      </w:tr>
    </w:tbl>
    <w:p w14:paraId="7A381E7A" w14:textId="77777777" w:rsidR="00D42518" w:rsidRPr="00EB3DF9" w:rsidRDefault="00D42518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3730046" w14:textId="62E9EA18" w:rsidR="00D55FF3" w:rsidRPr="00EB3DF9" w:rsidRDefault="00D42518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</w:pPr>
      <w:r w:rsidRPr="00EB3DF9">
        <w:rPr>
          <w:rFonts w:hint="cs"/>
          <w:cs/>
        </w:rPr>
        <w:t>กลุ่มบริษัท</w:t>
      </w:r>
      <w:r w:rsidRPr="00EB3DF9">
        <w:rPr>
          <w:cs/>
        </w:rPr>
        <w:t>ไม่มีเงินลงทุนใน</w:t>
      </w:r>
      <w:r w:rsidRPr="00EB3DF9">
        <w:rPr>
          <w:rFonts w:hint="cs"/>
          <w:cs/>
        </w:rPr>
        <w:t>บริษัทร่วมทางอ้อมและการร่วมค้า</w:t>
      </w:r>
      <w:r w:rsidRPr="00EB3DF9">
        <w:rPr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  <w:r w:rsidR="0083600A" w:rsidRPr="00EB3DF9">
        <w:rPr>
          <w:rFonts w:hint="cs"/>
          <w:cs/>
        </w:rPr>
        <w:t xml:space="preserve"> ยกเว้นบริษัท </w:t>
      </w:r>
      <w:r w:rsidR="0083600A" w:rsidRPr="00EB3DF9">
        <w:t xml:space="preserve">OKEA ASA </w:t>
      </w:r>
      <w:r w:rsidR="0083600A" w:rsidRPr="00EB3DF9">
        <w:rPr>
          <w:rFonts w:hint="cs"/>
          <w:cs/>
        </w:rPr>
        <w:t>ซึ่งจดทะเบียนในตลาดหลักทรัพย์แห่งประเทศน</w:t>
      </w:r>
      <w:r w:rsidR="00F25B55" w:rsidRPr="00EB3DF9">
        <w:rPr>
          <w:rFonts w:hint="cs"/>
          <w:cs/>
        </w:rPr>
        <w:t xml:space="preserve">อร์เวย์ </w:t>
      </w:r>
      <w:r w:rsidR="009F35AE" w:rsidRPr="00EB3DF9">
        <w:rPr>
          <w:rFonts w:hint="cs"/>
          <w:cs/>
        </w:rPr>
        <w:t xml:space="preserve">ณ วันที่ </w:t>
      </w:r>
      <w:r w:rsidR="009F35AE" w:rsidRPr="00EB3DF9">
        <w:t xml:space="preserve">31 </w:t>
      </w:r>
      <w:r w:rsidR="009F35AE" w:rsidRPr="00EB3DF9">
        <w:rPr>
          <w:rFonts w:hint="cs"/>
          <w:cs/>
        </w:rPr>
        <w:t xml:space="preserve">ธันวาคม </w:t>
      </w:r>
      <w:r w:rsidR="009F35AE" w:rsidRPr="00EB3DF9">
        <w:t xml:space="preserve">2562 </w:t>
      </w:r>
      <w:r w:rsidR="00F25B55" w:rsidRPr="00EB3DF9">
        <w:rPr>
          <w:rFonts w:hint="cs"/>
          <w:cs/>
        </w:rPr>
        <w:t xml:space="preserve">มีมูลค่ายุติธรรม </w:t>
      </w:r>
      <w:r w:rsidR="00F25B55" w:rsidRPr="00EB3DF9">
        <w:t xml:space="preserve">831 </w:t>
      </w:r>
      <w:r w:rsidR="00F25B55" w:rsidRPr="00EB3DF9">
        <w:rPr>
          <w:rFonts w:hint="cs"/>
          <w:cs/>
        </w:rPr>
        <w:t xml:space="preserve">ล้านโครนนอร์เวย์ หรือเทียบเท่า </w:t>
      </w:r>
      <w:r w:rsidR="005C5A30" w:rsidRPr="00EB3DF9">
        <w:t>2,813</w:t>
      </w:r>
      <w:r w:rsidR="00F25B55" w:rsidRPr="00EB3DF9">
        <w:rPr>
          <w:cs/>
        </w:rPr>
        <w:t xml:space="preserve"> </w:t>
      </w:r>
      <w:r w:rsidR="00F25B55" w:rsidRPr="00EB3DF9">
        <w:rPr>
          <w:rFonts w:hint="cs"/>
          <w:cs/>
        </w:rPr>
        <w:t xml:space="preserve">ล้านบาท </w:t>
      </w:r>
      <w:r w:rsidR="00F25B55" w:rsidRPr="00EB3DF9">
        <w:rPr>
          <w:i/>
          <w:iCs/>
          <w:cs/>
        </w:rPr>
        <w:t>(</w:t>
      </w:r>
      <w:r w:rsidR="00F25B55" w:rsidRPr="00EB3DF9">
        <w:rPr>
          <w:i/>
          <w:iCs/>
        </w:rPr>
        <w:t>2561</w:t>
      </w:r>
      <w:r w:rsidR="00F25B55" w:rsidRPr="00EB3DF9">
        <w:rPr>
          <w:i/>
          <w:iCs/>
          <w:cs/>
        </w:rPr>
        <w:t xml:space="preserve">: </w:t>
      </w:r>
      <w:r w:rsidR="00F25B55" w:rsidRPr="00EB3DF9">
        <w:rPr>
          <w:rFonts w:hint="cs"/>
          <w:i/>
          <w:iCs/>
          <w:cs/>
        </w:rPr>
        <w:t>ไม่มี</w:t>
      </w:r>
      <w:r w:rsidR="00F25B55" w:rsidRPr="00EB3DF9">
        <w:rPr>
          <w:i/>
          <w:iCs/>
          <w:cs/>
        </w:rPr>
        <w:t>)</w:t>
      </w:r>
    </w:p>
    <w:p w14:paraId="6867A2A2" w14:textId="77777777" w:rsidR="00F25B55" w:rsidRPr="00EB3DF9" w:rsidRDefault="00F25B55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</w:pPr>
    </w:p>
    <w:tbl>
      <w:tblPr>
        <w:tblW w:w="153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041"/>
        <w:gridCol w:w="1089"/>
        <w:gridCol w:w="109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785632" w:rsidRPr="00EB3DF9" w14:paraId="7EF38CE0" w14:textId="77777777" w:rsidTr="00F829DD">
        <w:trPr>
          <w:cantSplit/>
        </w:trPr>
        <w:tc>
          <w:tcPr>
            <w:tcW w:w="3041" w:type="dxa"/>
          </w:tcPr>
          <w:p w14:paraId="7DDE6654" w14:textId="77777777" w:rsidR="00785632" w:rsidRPr="00EB3DF9" w:rsidRDefault="0078563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2179" w:type="dxa"/>
            <w:gridSpan w:val="2"/>
          </w:tcPr>
          <w:p w14:paraId="5808A0BF" w14:textId="77777777" w:rsidR="00785632" w:rsidRPr="00EB3DF9" w:rsidRDefault="00785632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0" w:type="dxa"/>
            <w:gridSpan w:val="10"/>
          </w:tcPr>
          <w:p w14:paraId="5E0B9F85" w14:textId="77777777" w:rsidR="00785632" w:rsidRPr="00EB3DF9" w:rsidRDefault="00785632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B3DF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EB3DF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85632" w:rsidRPr="00EB3DF9" w14:paraId="2DB2FD14" w14:textId="77777777" w:rsidTr="00F829DD">
        <w:trPr>
          <w:cantSplit/>
        </w:trPr>
        <w:tc>
          <w:tcPr>
            <w:tcW w:w="3041" w:type="dxa"/>
          </w:tcPr>
          <w:p w14:paraId="60706C3A" w14:textId="77777777" w:rsidR="00785632" w:rsidRPr="00EB3DF9" w:rsidRDefault="0078563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2179" w:type="dxa"/>
            <w:gridSpan w:val="2"/>
          </w:tcPr>
          <w:p w14:paraId="53F4DAD7" w14:textId="77777777" w:rsidR="00785632" w:rsidRPr="00EB3DF9" w:rsidRDefault="00785632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sz w:val="26"/>
                <w:szCs w:val="26"/>
                <w:rtl/>
                <w:cs/>
              </w:rPr>
            </w:pPr>
            <w:r w:rsidRPr="00EB3DF9">
              <w:rPr>
                <w:sz w:val="26"/>
                <w:szCs w:val="26"/>
                <w:cs/>
                <w:lang w:bidi="th-TH"/>
              </w:rPr>
              <w:t>สัดส่วนความเป็น</w:t>
            </w:r>
            <w:r w:rsidRPr="00EB3DF9">
              <w:rPr>
                <w:rFonts w:hint="cs"/>
                <w:sz w:val="26"/>
                <w:szCs w:val="26"/>
                <w:cs/>
                <w:lang w:bidi="th-TH"/>
              </w:rPr>
              <w:t>เ</w:t>
            </w:r>
            <w:r w:rsidRPr="00EB3DF9">
              <w:rPr>
                <w:rFonts w:hint="cs"/>
                <w:sz w:val="26"/>
                <w:szCs w:val="26"/>
                <w:cs/>
                <w:lang w:val="en-US" w:bidi="th-TH"/>
              </w:rPr>
              <w:t>จ้าของ</w:t>
            </w:r>
          </w:p>
        </w:tc>
        <w:tc>
          <w:tcPr>
            <w:tcW w:w="2016" w:type="dxa"/>
            <w:gridSpan w:val="2"/>
          </w:tcPr>
          <w:p w14:paraId="737C47EA" w14:textId="77777777" w:rsidR="00785632" w:rsidRPr="00EB3DF9" w:rsidRDefault="00785632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016" w:type="dxa"/>
            <w:gridSpan w:val="2"/>
          </w:tcPr>
          <w:p w14:paraId="01DFC5BC" w14:textId="77777777" w:rsidR="00785632" w:rsidRPr="00EB3DF9" w:rsidRDefault="00785632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016" w:type="dxa"/>
            <w:gridSpan w:val="2"/>
          </w:tcPr>
          <w:p w14:paraId="00B17C2A" w14:textId="77777777" w:rsidR="00785632" w:rsidRPr="00EB3DF9" w:rsidRDefault="00785632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B3DF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016" w:type="dxa"/>
            <w:gridSpan w:val="2"/>
          </w:tcPr>
          <w:p w14:paraId="33F519F3" w14:textId="77777777" w:rsidR="00785632" w:rsidRPr="00EB3DF9" w:rsidRDefault="00785632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B3DF9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ราคาทุน </w:t>
            </w:r>
            <w:r w:rsidRPr="00EB3DF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- </w:t>
            </w:r>
            <w:r w:rsidRPr="00EB3DF9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2016" w:type="dxa"/>
            <w:gridSpan w:val="2"/>
          </w:tcPr>
          <w:p w14:paraId="5CF13CB6" w14:textId="4CEB4BE7" w:rsidR="00785632" w:rsidRPr="00EB3DF9" w:rsidRDefault="00785632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เงินปันผลรับ</w:t>
            </w:r>
            <w:r w:rsidR="003B1845" w:rsidRPr="00EB3DF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785632" w:rsidRPr="00EB3DF9" w14:paraId="6A8DB6D5" w14:textId="77777777" w:rsidTr="00F829DD">
        <w:trPr>
          <w:cantSplit/>
        </w:trPr>
        <w:tc>
          <w:tcPr>
            <w:tcW w:w="3041" w:type="dxa"/>
          </w:tcPr>
          <w:p w14:paraId="46A3BA16" w14:textId="77777777" w:rsidR="00785632" w:rsidRPr="00EB3DF9" w:rsidRDefault="0078563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1089" w:type="dxa"/>
          </w:tcPr>
          <w:p w14:paraId="1226C552" w14:textId="77777777" w:rsidR="00785632" w:rsidRPr="00EB3DF9" w:rsidRDefault="0076243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090" w:type="dxa"/>
          </w:tcPr>
          <w:p w14:paraId="746CA0C5" w14:textId="77777777" w:rsidR="00785632" w:rsidRPr="00EB3DF9" w:rsidRDefault="0076243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008" w:type="dxa"/>
          </w:tcPr>
          <w:p w14:paraId="0660986F" w14:textId="77777777" w:rsidR="00785632" w:rsidRPr="00EB3DF9" w:rsidRDefault="0076243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008" w:type="dxa"/>
          </w:tcPr>
          <w:p w14:paraId="42C49F55" w14:textId="77777777" w:rsidR="00785632" w:rsidRPr="00EB3DF9" w:rsidRDefault="0076243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008" w:type="dxa"/>
          </w:tcPr>
          <w:p w14:paraId="0C2164E3" w14:textId="77777777" w:rsidR="00785632" w:rsidRPr="00EB3DF9" w:rsidRDefault="0076243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008" w:type="dxa"/>
          </w:tcPr>
          <w:p w14:paraId="7828063E" w14:textId="77777777" w:rsidR="00785632" w:rsidRPr="00EB3DF9" w:rsidRDefault="0076243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008" w:type="dxa"/>
          </w:tcPr>
          <w:p w14:paraId="3284780D" w14:textId="77777777" w:rsidR="00785632" w:rsidRPr="00EB3DF9" w:rsidRDefault="0076243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008" w:type="dxa"/>
          </w:tcPr>
          <w:p w14:paraId="1EFE6A8F" w14:textId="77777777" w:rsidR="00785632" w:rsidRPr="00EB3DF9" w:rsidRDefault="0076243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008" w:type="dxa"/>
          </w:tcPr>
          <w:p w14:paraId="214AAFA4" w14:textId="77777777" w:rsidR="00785632" w:rsidRPr="00EB3DF9" w:rsidRDefault="0076243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008" w:type="dxa"/>
          </w:tcPr>
          <w:p w14:paraId="4940E930" w14:textId="77777777" w:rsidR="00785632" w:rsidRPr="00EB3DF9" w:rsidRDefault="0076243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008" w:type="dxa"/>
          </w:tcPr>
          <w:p w14:paraId="5A3EC2A2" w14:textId="77777777" w:rsidR="00785632" w:rsidRPr="00EB3DF9" w:rsidRDefault="0076243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008" w:type="dxa"/>
          </w:tcPr>
          <w:p w14:paraId="34BDA5C8" w14:textId="77777777" w:rsidR="00785632" w:rsidRPr="00EB3DF9" w:rsidRDefault="00762438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B3DF9">
              <w:rPr>
                <w:rFonts w:ascii="Angsana New" w:hAnsi="Angsana New"/>
                <w:sz w:val="26"/>
                <w:szCs w:val="26"/>
                <w:lang w:bidi="th-TH"/>
              </w:rPr>
              <w:t>2561</w:t>
            </w:r>
          </w:p>
        </w:tc>
      </w:tr>
      <w:tr w:rsidR="00785632" w:rsidRPr="00EB3DF9" w14:paraId="5EEAD505" w14:textId="77777777" w:rsidTr="00F829DD">
        <w:trPr>
          <w:cantSplit/>
        </w:trPr>
        <w:tc>
          <w:tcPr>
            <w:tcW w:w="3041" w:type="dxa"/>
          </w:tcPr>
          <w:p w14:paraId="59ABE6AA" w14:textId="77777777" w:rsidR="00785632" w:rsidRPr="00EB3DF9" w:rsidRDefault="0078563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2179" w:type="dxa"/>
            <w:gridSpan w:val="2"/>
          </w:tcPr>
          <w:p w14:paraId="32BCE711" w14:textId="77777777" w:rsidR="00785632" w:rsidRPr="00EB3DF9" w:rsidRDefault="00785632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B3DF9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0080" w:type="dxa"/>
            <w:gridSpan w:val="10"/>
          </w:tcPr>
          <w:p w14:paraId="13F952D1" w14:textId="77777777" w:rsidR="00785632" w:rsidRPr="00EB3DF9" w:rsidRDefault="00785632" w:rsidP="00EB3DF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B3DF9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785632" w:rsidRPr="00EB3DF9" w14:paraId="1BE2FE00" w14:textId="77777777" w:rsidTr="00F829DD">
        <w:trPr>
          <w:cantSplit/>
        </w:trPr>
        <w:tc>
          <w:tcPr>
            <w:tcW w:w="3041" w:type="dxa"/>
          </w:tcPr>
          <w:p w14:paraId="71FB0A63" w14:textId="77777777" w:rsidR="00785632" w:rsidRPr="00EB3DF9" w:rsidRDefault="0078563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EB3DF9">
              <w:rPr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9" w:type="dxa"/>
            <w:vAlign w:val="bottom"/>
          </w:tcPr>
          <w:p w14:paraId="46CA758B" w14:textId="77777777" w:rsidR="00785632" w:rsidRPr="00EB3DF9" w:rsidRDefault="00785632" w:rsidP="00EB3DF9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0" w:type="dxa"/>
            <w:vAlign w:val="bottom"/>
          </w:tcPr>
          <w:p w14:paraId="600C3FD1" w14:textId="77777777" w:rsidR="00785632" w:rsidRPr="00EB3DF9" w:rsidRDefault="00785632" w:rsidP="00EB3DF9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50F92B76" w14:textId="77777777" w:rsidR="00785632" w:rsidRPr="00EB3DF9" w:rsidRDefault="0078563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2053559" w14:textId="77777777" w:rsidR="00785632" w:rsidRPr="00EB3DF9" w:rsidRDefault="0078563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CDC44E4" w14:textId="77777777" w:rsidR="00785632" w:rsidRPr="00EB3DF9" w:rsidRDefault="0078563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494BA317" w14:textId="77777777" w:rsidR="00785632" w:rsidRPr="00EB3DF9" w:rsidRDefault="0078563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75BC860A" w14:textId="77777777" w:rsidR="00785632" w:rsidRPr="00EB3DF9" w:rsidRDefault="0078563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5C6F21EC" w14:textId="77777777" w:rsidR="00785632" w:rsidRPr="00EB3DF9" w:rsidRDefault="0078563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2E7530FA" w14:textId="77777777" w:rsidR="00785632" w:rsidRPr="00EB3DF9" w:rsidRDefault="0078563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</w:tcPr>
          <w:p w14:paraId="60E4C348" w14:textId="77777777" w:rsidR="00785632" w:rsidRPr="00EB3DF9" w:rsidRDefault="0078563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324808A" w14:textId="77777777" w:rsidR="00785632" w:rsidRPr="00EB3DF9" w:rsidRDefault="0078563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A6410BC" w14:textId="77777777" w:rsidR="00785632" w:rsidRPr="00EB3DF9" w:rsidRDefault="0078563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</w:tr>
      <w:tr w:rsidR="00711A39" w:rsidRPr="00EB3DF9" w14:paraId="6C925CD9" w14:textId="77777777" w:rsidTr="00F829DD">
        <w:trPr>
          <w:cantSplit/>
        </w:trPr>
        <w:tc>
          <w:tcPr>
            <w:tcW w:w="3041" w:type="dxa"/>
          </w:tcPr>
          <w:p w14:paraId="6E370995" w14:textId="77777777" w:rsidR="00711A39" w:rsidRPr="00EB3DF9" w:rsidRDefault="00711A3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บริษัท บงกช มารีน เซอร์วิส จำกัด</w:t>
            </w:r>
          </w:p>
        </w:tc>
        <w:tc>
          <w:tcPr>
            <w:tcW w:w="1089" w:type="dxa"/>
            <w:vAlign w:val="bottom"/>
          </w:tcPr>
          <w:p w14:paraId="50779330" w14:textId="162E4132" w:rsidR="00711A39" w:rsidRPr="00EB3DF9" w:rsidRDefault="00711A39" w:rsidP="00EB3DF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B3DF9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30.00</w:t>
            </w:r>
          </w:p>
        </w:tc>
        <w:tc>
          <w:tcPr>
            <w:tcW w:w="1090" w:type="dxa"/>
            <w:vAlign w:val="bottom"/>
          </w:tcPr>
          <w:p w14:paraId="16566E3C" w14:textId="77777777" w:rsidR="00711A39" w:rsidRPr="00EB3DF9" w:rsidRDefault="00711A39" w:rsidP="00EB3DF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B3DF9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30.00</w:t>
            </w:r>
          </w:p>
        </w:tc>
        <w:tc>
          <w:tcPr>
            <w:tcW w:w="1008" w:type="dxa"/>
            <w:vAlign w:val="bottom"/>
          </w:tcPr>
          <w:p w14:paraId="0CCFA674" w14:textId="083625A4" w:rsidR="00711A39" w:rsidRPr="00EB3DF9" w:rsidRDefault="00711A3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240</w:t>
            </w:r>
          </w:p>
        </w:tc>
        <w:tc>
          <w:tcPr>
            <w:tcW w:w="1008" w:type="dxa"/>
            <w:vAlign w:val="bottom"/>
          </w:tcPr>
          <w:p w14:paraId="15315B87" w14:textId="77777777" w:rsidR="00711A39" w:rsidRPr="00EB3DF9" w:rsidRDefault="00711A3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240</w:t>
            </w:r>
          </w:p>
        </w:tc>
        <w:tc>
          <w:tcPr>
            <w:tcW w:w="1008" w:type="dxa"/>
            <w:vAlign w:val="bottom"/>
          </w:tcPr>
          <w:p w14:paraId="2191040A" w14:textId="6B0EC9D3" w:rsidR="00711A39" w:rsidRPr="00EB3DF9" w:rsidDel="00FF482C" w:rsidRDefault="00711A3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72</w:t>
            </w:r>
          </w:p>
        </w:tc>
        <w:tc>
          <w:tcPr>
            <w:tcW w:w="1008" w:type="dxa"/>
            <w:vAlign w:val="bottom"/>
          </w:tcPr>
          <w:p w14:paraId="5354BDBC" w14:textId="77777777" w:rsidR="00711A39" w:rsidRPr="00EB3DF9" w:rsidDel="00FF482C" w:rsidRDefault="00711A3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72</w:t>
            </w:r>
          </w:p>
        </w:tc>
        <w:tc>
          <w:tcPr>
            <w:tcW w:w="1008" w:type="dxa"/>
            <w:vAlign w:val="bottom"/>
          </w:tcPr>
          <w:p w14:paraId="74FFC7C9" w14:textId="0C90B695" w:rsidR="00711A39" w:rsidRPr="00EB3DF9" w:rsidRDefault="00711A3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13A058D7" w14:textId="77777777" w:rsidR="00711A39" w:rsidRPr="00EB3DF9" w:rsidRDefault="00711A3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097CFC76" w14:textId="020C6A2B" w:rsidR="00711A39" w:rsidRPr="00EB3DF9" w:rsidDel="00FF482C" w:rsidRDefault="00711A3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72</w:t>
            </w:r>
          </w:p>
        </w:tc>
        <w:tc>
          <w:tcPr>
            <w:tcW w:w="1008" w:type="dxa"/>
            <w:vAlign w:val="bottom"/>
          </w:tcPr>
          <w:p w14:paraId="1AEDF1DE" w14:textId="77777777" w:rsidR="00711A39" w:rsidRPr="00EB3DF9" w:rsidDel="00FF482C" w:rsidRDefault="00711A3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72</w:t>
            </w:r>
          </w:p>
        </w:tc>
        <w:tc>
          <w:tcPr>
            <w:tcW w:w="1008" w:type="dxa"/>
            <w:vAlign w:val="bottom"/>
          </w:tcPr>
          <w:p w14:paraId="35649190" w14:textId="445039F0" w:rsidR="00711A39" w:rsidRPr="00EB3DF9" w:rsidDel="00FF482C" w:rsidRDefault="00170FD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15</w:t>
            </w:r>
          </w:p>
        </w:tc>
        <w:tc>
          <w:tcPr>
            <w:tcW w:w="1008" w:type="dxa"/>
            <w:vAlign w:val="bottom"/>
          </w:tcPr>
          <w:p w14:paraId="6E3118D4" w14:textId="77777777" w:rsidR="00711A39" w:rsidRPr="00EB3DF9" w:rsidDel="00FF482C" w:rsidRDefault="00711A3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24</w:t>
            </w:r>
          </w:p>
        </w:tc>
      </w:tr>
      <w:tr w:rsidR="00711A39" w:rsidRPr="00EB3DF9" w14:paraId="47A83A6B" w14:textId="77777777" w:rsidTr="00F829DD">
        <w:trPr>
          <w:cantSplit/>
        </w:trPr>
        <w:tc>
          <w:tcPr>
            <w:tcW w:w="3041" w:type="dxa"/>
          </w:tcPr>
          <w:p w14:paraId="4600D6F6" w14:textId="77777777" w:rsidR="00711A39" w:rsidRPr="00EB3DF9" w:rsidRDefault="00711A3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  <w:cs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บริษัท ออมสุข วิสาหกิจ เพื่อสังคม จำกัด</w:t>
            </w:r>
          </w:p>
        </w:tc>
        <w:tc>
          <w:tcPr>
            <w:tcW w:w="1089" w:type="dxa"/>
            <w:vAlign w:val="bottom"/>
          </w:tcPr>
          <w:p w14:paraId="29436506" w14:textId="0787CDAB" w:rsidR="00711A39" w:rsidRPr="00EB3DF9" w:rsidRDefault="00711A39" w:rsidP="00EB3DF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B3DF9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40.00</w:t>
            </w:r>
          </w:p>
        </w:tc>
        <w:tc>
          <w:tcPr>
            <w:tcW w:w="1090" w:type="dxa"/>
            <w:vAlign w:val="bottom"/>
          </w:tcPr>
          <w:p w14:paraId="19875FDD" w14:textId="77777777" w:rsidR="00711A39" w:rsidRPr="00EB3DF9" w:rsidRDefault="00711A39" w:rsidP="00EB3DF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B3DF9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40.00</w:t>
            </w:r>
          </w:p>
        </w:tc>
        <w:tc>
          <w:tcPr>
            <w:tcW w:w="1008" w:type="dxa"/>
            <w:vAlign w:val="bottom"/>
          </w:tcPr>
          <w:p w14:paraId="79755C1A" w14:textId="204EBE93" w:rsidR="00711A39" w:rsidRPr="00EB3DF9" w:rsidRDefault="00711A3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3</w:t>
            </w:r>
          </w:p>
        </w:tc>
        <w:tc>
          <w:tcPr>
            <w:tcW w:w="1008" w:type="dxa"/>
            <w:vAlign w:val="bottom"/>
          </w:tcPr>
          <w:p w14:paraId="265B41D7" w14:textId="77777777" w:rsidR="00711A39" w:rsidRPr="00EB3DF9" w:rsidRDefault="00711A3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3</w:t>
            </w:r>
          </w:p>
        </w:tc>
        <w:tc>
          <w:tcPr>
            <w:tcW w:w="1008" w:type="dxa"/>
            <w:vAlign w:val="bottom"/>
          </w:tcPr>
          <w:p w14:paraId="15F99A44" w14:textId="31618177" w:rsidR="00711A39" w:rsidRPr="00EB3DF9" w:rsidDel="00FF482C" w:rsidRDefault="00711A39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1</w:t>
            </w:r>
          </w:p>
        </w:tc>
        <w:tc>
          <w:tcPr>
            <w:tcW w:w="1008" w:type="dxa"/>
            <w:vAlign w:val="bottom"/>
          </w:tcPr>
          <w:p w14:paraId="239FEF48" w14:textId="77777777" w:rsidR="00711A39" w:rsidRPr="00EB3DF9" w:rsidDel="00FF482C" w:rsidRDefault="00711A39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1</w:t>
            </w:r>
          </w:p>
        </w:tc>
        <w:tc>
          <w:tcPr>
            <w:tcW w:w="1008" w:type="dxa"/>
            <w:vAlign w:val="bottom"/>
          </w:tcPr>
          <w:p w14:paraId="49AB690F" w14:textId="3F5A5275" w:rsidR="00711A39" w:rsidRPr="00EB3DF9" w:rsidRDefault="00711A39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4FEA3E5D" w14:textId="77777777" w:rsidR="00711A39" w:rsidRPr="00EB3DF9" w:rsidRDefault="00711A39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68674E6C" w14:textId="3151B748" w:rsidR="00711A39" w:rsidRPr="00EB3DF9" w:rsidDel="00FF482C" w:rsidRDefault="00711A39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1</w:t>
            </w:r>
          </w:p>
        </w:tc>
        <w:tc>
          <w:tcPr>
            <w:tcW w:w="1008" w:type="dxa"/>
            <w:vAlign w:val="bottom"/>
          </w:tcPr>
          <w:p w14:paraId="5E3880DD" w14:textId="77777777" w:rsidR="00711A39" w:rsidRPr="00EB3DF9" w:rsidDel="00FF482C" w:rsidRDefault="00711A39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1</w:t>
            </w:r>
          </w:p>
        </w:tc>
        <w:tc>
          <w:tcPr>
            <w:tcW w:w="1008" w:type="dxa"/>
            <w:vAlign w:val="bottom"/>
          </w:tcPr>
          <w:p w14:paraId="38B49340" w14:textId="01A74104" w:rsidR="00711A39" w:rsidRPr="00EB3DF9" w:rsidDel="00FF482C" w:rsidRDefault="00711A39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0281C67C" w14:textId="77777777" w:rsidR="00711A39" w:rsidRPr="00EB3DF9" w:rsidDel="00FF482C" w:rsidRDefault="00711A39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</w:tr>
      <w:tr w:rsidR="00711A39" w:rsidRPr="00EB3DF9" w14:paraId="0FC453BF" w14:textId="77777777" w:rsidTr="00F829DD">
        <w:trPr>
          <w:cantSplit/>
        </w:trPr>
        <w:tc>
          <w:tcPr>
            <w:tcW w:w="3041" w:type="dxa"/>
            <w:vAlign w:val="bottom"/>
          </w:tcPr>
          <w:p w14:paraId="1BD5FDA2" w14:textId="77777777" w:rsidR="00711A39" w:rsidRPr="00EB3DF9" w:rsidRDefault="00711A3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sz w:val="26"/>
                <w:szCs w:val="26"/>
              </w:rPr>
            </w:pPr>
            <w:r w:rsidRPr="00EB3DF9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9" w:type="dxa"/>
            <w:vAlign w:val="bottom"/>
          </w:tcPr>
          <w:p w14:paraId="7B6FE366" w14:textId="77777777" w:rsidR="00711A39" w:rsidRPr="00EB3DF9" w:rsidRDefault="00711A39" w:rsidP="00EB3DF9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0" w:type="dxa"/>
            <w:vAlign w:val="bottom"/>
          </w:tcPr>
          <w:p w14:paraId="0E73BF10" w14:textId="77777777" w:rsidR="00711A39" w:rsidRPr="00EB3DF9" w:rsidRDefault="00711A39" w:rsidP="00EB3DF9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097577CC" w14:textId="77777777" w:rsidR="00711A39" w:rsidRPr="00EB3DF9" w:rsidRDefault="00711A3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A817C50" w14:textId="77777777" w:rsidR="00711A39" w:rsidRPr="00EB3DF9" w:rsidRDefault="00711A3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48AF389" w14:textId="04B07598" w:rsidR="00711A39" w:rsidRPr="00EB3DF9" w:rsidRDefault="00711A39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EB3DF9">
              <w:rPr>
                <w:rFonts w:hint="cs"/>
                <w:b/>
                <w:bCs/>
                <w:sz w:val="26"/>
                <w:szCs w:val="26"/>
                <w:cs/>
              </w:rPr>
              <w:t>73</w:t>
            </w:r>
          </w:p>
        </w:tc>
        <w:tc>
          <w:tcPr>
            <w:tcW w:w="1008" w:type="dxa"/>
            <w:vAlign w:val="bottom"/>
          </w:tcPr>
          <w:p w14:paraId="71ADACF4" w14:textId="77777777" w:rsidR="00711A39" w:rsidRPr="00EB3DF9" w:rsidRDefault="00711A39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EB3DF9">
              <w:rPr>
                <w:rFonts w:hint="cs"/>
                <w:b/>
                <w:bCs/>
                <w:sz w:val="26"/>
                <w:szCs w:val="26"/>
                <w:cs/>
              </w:rPr>
              <w:t>73</w:t>
            </w:r>
          </w:p>
        </w:tc>
        <w:tc>
          <w:tcPr>
            <w:tcW w:w="1008" w:type="dxa"/>
            <w:vAlign w:val="bottom"/>
          </w:tcPr>
          <w:p w14:paraId="2ED0F2D8" w14:textId="0BBD0317" w:rsidR="00711A39" w:rsidRPr="00EB3DF9" w:rsidRDefault="00711A39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EB3DF9">
              <w:rPr>
                <w:rFonts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21011905" w14:textId="77777777" w:rsidR="00711A39" w:rsidRPr="00EB3DF9" w:rsidRDefault="00711A39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EB3DF9">
              <w:rPr>
                <w:rFonts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42299268" w14:textId="26F11FD3" w:rsidR="00711A39" w:rsidRPr="00EB3DF9" w:rsidRDefault="00711A39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EB3DF9">
              <w:rPr>
                <w:rFonts w:hint="cs"/>
                <w:b/>
                <w:bCs/>
                <w:sz w:val="26"/>
                <w:szCs w:val="26"/>
                <w:cs/>
              </w:rPr>
              <w:t>73</w:t>
            </w:r>
          </w:p>
        </w:tc>
        <w:tc>
          <w:tcPr>
            <w:tcW w:w="1008" w:type="dxa"/>
            <w:vAlign w:val="bottom"/>
          </w:tcPr>
          <w:p w14:paraId="4FE28575" w14:textId="77777777" w:rsidR="00711A39" w:rsidRPr="00EB3DF9" w:rsidRDefault="00711A39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EB3DF9">
              <w:rPr>
                <w:rFonts w:hint="cs"/>
                <w:b/>
                <w:bCs/>
                <w:sz w:val="26"/>
                <w:szCs w:val="26"/>
                <w:cs/>
              </w:rPr>
              <w:t>73</w:t>
            </w:r>
          </w:p>
        </w:tc>
        <w:tc>
          <w:tcPr>
            <w:tcW w:w="1008" w:type="dxa"/>
            <w:vAlign w:val="bottom"/>
          </w:tcPr>
          <w:p w14:paraId="4026C600" w14:textId="3AF021EB" w:rsidR="00711A39" w:rsidRPr="00EB3DF9" w:rsidRDefault="00170FD7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EB3DF9">
              <w:rPr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1008" w:type="dxa"/>
            <w:vAlign w:val="bottom"/>
          </w:tcPr>
          <w:p w14:paraId="2A86C871" w14:textId="77777777" w:rsidR="00711A39" w:rsidRPr="00EB3DF9" w:rsidRDefault="00711A39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EB3DF9">
              <w:rPr>
                <w:b/>
                <w:bCs/>
                <w:sz w:val="26"/>
                <w:szCs w:val="26"/>
              </w:rPr>
              <w:t>24</w:t>
            </w:r>
          </w:p>
        </w:tc>
      </w:tr>
    </w:tbl>
    <w:p w14:paraId="79CD7ECE" w14:textId="77777777" w:rsidR="00D42518" w:rsidRPr="00EB3DF9" w:rsidRDefault="00D42518" w:rsidP="00EB3DF9">
      <w:pPr>
        <w:pStyle w:val="block"/>
        <w:spacing w:after="0" w:line="240" w:lineRule="atLeast"/>
        <w:ind w:left="0" w:right="-512"/>
        <w:rPr>
          <w:rFonts w:ascii="Angsana New" w:hAnsi="Angsana New"/>
          <w:sz w:val="30"/>
          <w:szCs w:val="30"/>
          <w:lang w:bidi="th-TH"/>
        </w:rPr>
      </w:pPr>
    </w:p>
    <w:p w14:paraId="5B869C6C" w14:textId="77777777" w:rsidR="00870318" w:rsidRPr="00EB3DF9" w:rsidRDefault="00D42518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  <w:r w:rsidRPr="00EB3DF9">
        <w:rPr>
          <w:rFonts w:hint="cs"/>
          <w:cs/>
        </w:rPr>
        <w:t>บริษัทไม่มีเงินลงทุนในการร่วมค้า</w:t>
      </w:r>
      <w:r w:rsidRPr="00EB3DF9">
        <w:rPr>
          <w:cs/>
        </w:rPr>
        <w:t>ซึ่งจดทะเบียนในตลาดหลักทรัพย์ ดังนั้นจึงไม่มีราคาที่เปิดเผยต่อสา</w:t>
      </w:r>
      <w:r w:rsidRPr="00EB3DF9">
        <w:rPr>
          <w:rFonts w:hint="cs"/>
          <w:cs/>
        </w:rPr>
        <w:t>ธารณชน</w:t>
      </w:r>
    </w:p>
    <w:p w14:paraId="562BB12D" w14:textId="77777777" w:rsidR="00785632" w:rsidRPr="00EB3DF9" w:rsidRDefault="00785632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cs/>
        </w:rPr>
        <w:sectPr w:rsidR="00785632" w:rsidRPr="00EB3DF9" w:rsidSect="009026E5">
          <w:headerReference w:type="default" r:id="rId14"/>
          <w:footerReference w:type="default" r:id="rId15"/>
          <w:pgSz w:w="16840" w:h="11907" w:orient="landscape" w:code="9"/>
          <w:pgMar w:top="691" w:right="1152" w:bottom="634" w:left="1138" w:header="720" w:footer="720" w:gutter="0"/>
          <w:cols w:space="708"/>
          <w:docGrid w:linePitch="360"/>
        </w:sectPr>
      </w:pPr>
    </w:p>
    <w:p w14:paraId="2420C894" w14:textId="77777777" w:rsidR="00EA530F" w:rsidRPr="00EB3DF9" w:rsidRDefault="00EA530F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3DF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การเปลี่ยนแปลงของเงินลงทุนในบริษัทร่วม</w:t>
      </w:r>
    </w:p>
    <w:p w14:paraId="18BBA544" w14:textId="77777777" w:rsidR="00EA530F" w:rsidRPr="00EB3DF9" w:rsidRDefault="00EA530F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1BFF0D3" w14:textId="66AAFDB7" w:rsidR="00EA530F" w:rsidRPr="00EB3DF9" w:rsidRDefault="00EA530F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/>
          <w:i/>
          <w:iCs/>
          <w:sz w:val="30"/>
          <w:szCs w:val="30"/>
        </w:rPr>
        <w:t>OKEA ASA</w:t>
      </w:r>
      <w:r w:rsidRPr="00EB3DF9">
        <w:rPr>
          <w:rFonts w:ascii="Angsana New" w:hAnsi="Angsana New"/>
          <w:i/>
          <w:iCs/>
          <w:sz w:val="30"/>
          <w:szCs w:val="30"/>
          <w:cs/>
        </w:rPr>
        <w:t xml:space="preserve"> และการเสนอขายหุ้นสามัญ </w:t>
      </w:r>
      <w:r w:rsidRPr="00EB3DF9">
        <w:rPr>
          <w:rFonts w:ascii="Angsana New" w:hAnsi="Angsana New"/>
          <w:i/>
          <w:iCs/>
          <w:sz w:val="30"/>
          <w:szCs w:val="30"/>
        </w:rPr>
        <w:t>OKEA AS</w:t>
      </w:r>
      <w:r w:rsidR="00446D5A" w:rsidRPr="00EB3DF9">
        <w:rPr>
          <w:rFonts w:ascii="Angsana New" w:hAnsi="Angsana New"/>
          <w:i/>
          <w:iCs/>
          <w:sz w:val="30"/>
          <w:szCs w:val="30"/>
        </w:rPr>
        <w:t>A</w:t>
      </w:r>
      <w:r w:rsidRPr="00EB3DF9">
        <w:rPr>
          <w:rFonts w:ascii="Angsana New" w:hAnsi="Angsana New"/>
          <w:i/>
          <w:iCs/>
          <w:sz w:val="30"/>
          <w:szCs w:val="30"/>
          <w:cs/>
        </w:rPr>
        <w:t xml:space="preserve"> ให้กับประชาชนเป็นครั้งแรก</w:t>
      </w:r>
    </w:p>
    <w:p w14:paraId="6B86C7A9" w14:textId="77777777" w:rsidR="00EA530F" w:rsidRPr="00EB3DF9" w:rsidRDefault="00EA530F" w:rsidP="00EB3DF9">
      <w:pPr>
        <w:ind w:left="540"/>
        <w:jc w:val="thaiDistribute"/>
      </w:pPr>
    </w:p>
    <w:p w14:paraId="2CA685B9" w14:textId="77777777" w:rsidR="00EA530F" w:rsidRPr="00EB3DF9" w:rsidRDefault="00EA530F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B3DF9">
        <w:rPr>
          <w:rFonts w:ascii="Angsana New" w:hAnsi="Angsana New"/>
          <w:sz w:val="30"/>
          <w:szCs w:val="30"/>
        </w:rPr>
        <w:t>5</w:t>
      </w:r>
      <w:r w:rsidRPr="00EB3DF9">
        <w:rPr>
          <w:rFonts w:ascii="Angsana New" w:hAnsi="Angsana New"/>
          <w:sz w:val="30"/>
          <w:szCs w:val="30"/>
          <w:cs/>
        </w:rPr>
        <w:t xml:space="preserve"> เมษายน </w:t>
      </w:r>
      <w:r w:rsidRPr="00EB3DF9">
        <w:rPr>
          <w:rFonts w:ascii="Angsana New" w:hAnsi="Angsana New"/>
          <w:sz w:val="30"/>
          <w:szCs w:val="30"/>
        </w:rPr>
        <w:t>2562</w:t>
      </w:r>
      <w:r w:rsidRPr="00EB3DF9">
        <w:rPr>
          <w:rFonts w:ascii="Angsana New" w:hAnsi="Angsana New"/>
          <w:sz w:val="30"/>
          <w:szCs w:val="30"/>
          <w:cs/>
        </w:rPr>
        <w:t xml:space="preserve"> บริษัท </w:t>
      </w:r>
      <w:r w:rsidRPr="00EB3DF9">
        <w:rPr>
          <w:rFonts w:ascii="Angsana New" w:hAnsi="Angsana New"/>
          <w:sz w:val="30"/>
          <w:szCs w:val="30"/>
        </w:rPr>
        <w:t>BCPR Pte</w:t>
      </w:r>
      <w:r w:rsidRPr="00EB3DF9">
        <w:rPr>
          <w:rFonts w:ascii="Angsana New" w:hAnsi="Angsana New"/>
          <w:sz w:val="30"/>
          <w:szCs w:val="30"/>
          <w:cs/>
        </w:rPr>
        <w:t xml:space="preserve">. </w:t>
      </w:r>
      <w:r w:rsidRPr="00EB3DF9">
        <w:rPr>
          <w:rFonts w:ascii="Angsana New" w:hAnsi="Angsana New"/>
          <w:sz w:val="30"/>
          <w:szCs w:val="30"/>
        </w:rPr>
        <w:t>Ltd</w:t>
      </w:r>
      <w:r w:rsidRPr="00EB3DF9">
        <w:rPr>
          <w:rFonts w:ascii="Angsana New" w:hAnsi="Angsana New"/>
          <w:sz w:val="30"/>
          <w:szCs w:val="30"/>
          <w:cs/>
        </w:rPr>
        <w:t>. (“</w:t>
      </w:r>
      <w:r w:rsidRPr="00EB3DF9">
        <w:rPr>
          <w:rFonts w:ascii="Angsana New" w:hAnsi="Angsana New"/>
          <w:sz w:val="30"/>
          <w:szCs w:val="30"/>
        </w:rPr>
        <w:t>BCPR</w:t>
      </w:r>
      <w:r w:rsidRPr="00EB3DF9">
        <w:rPr>
          <w:rFonts w:ascii="Angsana New" w:hAnsi="Angsana New"/>
          <w:sz w:val="30"/>
          <w:szCs w:val="30"/>
          <w:cs/>
        </w:rPr>
        <w:t xml:space="preserve">”) ซึ่งเป็นบริษัทย่อยทางอ้อมของบริษัทได้แปลงสภาพหุ้นสามัญที่ไม่มีสิทธิออกเสียงของเงินลงทุนในบริษัท </w:t>
      </w:r>
      <w:r w:rsidRPr="00EB3DF9">
        <w:rPr>
          <w:rFonts w:ascii="Angsana New" w:hAnsi="Angsana New"/>
          <w:sz w:val="30"/>
          <w:szCs w:val="30"/>
        </w:rPr>
        <w:t xml:space="preserve">OKEA ASA </w:t>
      </w:r>
      <w:r w:rsidRPr="00EB3DF9">
        <w:rPr>
          <w:rFonts w:ascii="Angsana New" w:hAnsi="Angsana New"/>
          <w:sz w:val="30"/>
          <w:szCs w:val="30"/>
          <w:cs/>
        </w:rPr>
        <w:t>(“</w:t>
      </w:r>
      <w:r w:rsidRPr="00EB3DF9">
        <w:rPr>
          <w:rFonts w:ascii="Angsana New" w:hAnsi="Angsana New"/>
          <w:sz w:val="30"/>
          <w:szCs w:val="30"/>
        </w:rPr>
        <w:t>OKEA</w:t>
      </w:r>
      <w:r w:rsidRPr="00EB3DF9">
        <w:rPr>
          <w:rFonts w:ascii="Angsana New" w:hAnsi="Angsana New"/>
          <w:sz w:val="30"/>
          <w:szCs w:val="30"/>
          <w:cs/>
        </w:rPr>
        <w:t xml:space="preserve">”) จำนวน </w:t>
      </w:r>
      <w:r w:rsidRPr="00EB3DF9">
        <w:rPr>
          <w:rFonts w:ascii="Angsana New" w:hAnsi="Angsana New"/>
          <w:sz w:val="30"/>
          <w:szCs w:val="30"/>
        </w:rPr>
        <w:t>901,061</w:t>
      </w:r>
      <w:r w:rsidRPr="00EB3DF9">
        <w:rPr>
          <w:rFonts w:ascii="Angsana New" w:hAnsi="Angsana New"/>
          <w:sz w:val="30"/>
          <w:szCs w:val="30"/>
          <w:cs/>
        </w:rPr>
        <w:t xml:space="preserve"> หุ้น เป็นหุ้นสามัญที่มีสิทธิออกเสียง ทำให้ </w:t>
      </w:r>
      <w:r w:rsidRPr="00EB3DF9">
        <w:rPr>
          <w:rFonts w:ascii="Angsana New" w:hAnsi="Angsana New"/>
          <w:sz w:val="30"/>
          <w:szCs w:val="30"/>
        </w:rPr>
        <w:t xml:space="preserve">BCPR </w:t>
      </w:r>
      <w:r w:rsidRPr="00EB3DF9">
        <w:rPr>
          <w:rFonts w:ascii="Angsana New" w:hAnsi="Angsana New"/>
          <w:sz w:val="30"/>
          <w:szCs w:val="30"/>
          <w:cs/>
        </w:rPr>
        <w:t>ถือหุ้นสามัญที่มีสิทธิออกเสียงจำนวน 4</w:t>
      </w:r>
      <w:r w:rsidRPr="00EB3DF9">
        <w:rPr>
          <w:rFonts w:ascii="Angsana New" w:hAnsi="Angsana New"/>
          <w:sz w:val="30"/>
          <w:szCs w:val="30"/>
        </w:rPr>
        <w:t>,</w:t>
      </w:r>
      <w:r w:rsidRPr="00EB3DF9">
        <w:rPr>
          <w:rFonts w:ascii="Angsana New" w:hAnsi="Angsana New"/>
          <w:sz w:val="30"/>
          <w:szCs w:val="30"/>
          <w:cs/>
        </w:rPr>
        <w:t>054</w:t>
      </w:r>
      <w:r w:rsidRPr="00EB3DF9">
        <w:rPr>
          <w:rFonts w:ascii="Angsana New" w:hAnsi="Angsana New"/>
          <w:sz w:val="30"/>
          <w:szCs w:val="30"/>
        </w:rPr>
        <w:t>,</w:t>
      </w:r>
      <w:r w:rsidRPr="00EB3DF9">
        <w:rPr>
          <w:rFonts w:ascii="Angsana New" w:hAnsi="Angsana New"/>
          <w:sz w:val="30"/>
          <w:szCs w:val="30"/>
          <w:cs/>
        </w:rPr>
        <w:t xml:space="preserve">775 หุ้น คิดเป็นสัดส่วนร้อยละ </w:t>
      </w:r>
      <w:r w:rsidRPr="00EB3DF9">
        <w:rPr>
          <w:rFonts w:ascii="Angsana New" w:hAnsi="Angsana New"/>
          <w:sz w:val="30"/>
          <w:szCs w:val="30"/>
        </w:rPr>
        <w:t>49</w:t>
      </w:r>
      <w:r w:rsidRPr="00EB3DF9">
        <w:rPr>
          <w:rFonts w:ascii="Angsana New" w:hAnsi="Angsana New"/>
          <w:sz w:val="30"/>
          <w:szCs w:val="30"/>
          <w:cs/>
        </w:rPr>
        <w:t>.</w:t>
      </w:r>
      <w:r w:rsidRPr="00EB3DF9">
        <w:rPr>
          <w:rFonts w:ascii="Angsana New" w:hAnsi="Angsana New"/>
          <w:sz w:val="30"/>
          <w:szCs w:val="30"/>
        </w:rPr>
        <w:t>33</w:t>
      </w:r>
      <w:r w:rsidRPr="00EB3DF9">
        <w:rPr>
          <w:rFonts w:ascii="Angsana New" w:hAnsi="Angsana New"/>
          <w:sz w:val="30"/>
          <w:szCs w:val="30"/>
          <w:cs/>
        </w:rPr>
        <w:t xml:space="preserve"> ของทุนจดทะเบียนของ </w:t>
      </w:r>
      <w:r w:rsidRPr="00EB3DF9">
        <w:rPr>
          <w:rFonts w:ascii="Angsana New" w:hAnsi="Angsana New"/>
          <w:sz w:val="30"/>
          <w:szCs w:val="30"/>
        </w:rPr>
        <w:t xml:space="preserve">OKEA </w:t>
      </w:r>
      <w:r w:rsidRPr="00EB3DF9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EB3DF9">
        <w:rPr>
          <w:rFonts w:ascii="Angsana New" w:hAnsi="Angsana New"/>
          <w:sz w:val="30"/>
          <w:szCs w:val="30"/>
        </w:rPr>
        <w:t>9</w:t>
      </w:r>
      <w:r w:rsidRPr="00EB3DF9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EB3DF9">
        <w:rPr>
          <w:rFonts w:ascii="Angsana New" w:hAnsi="Angsana New"/>
          <w:sz w:val="30"/>
          <w:szCs w:val="30"/>
        </w:rPr>
        <w:t>2562</w:t>
      </w:r>
      <w:r w:rsidRPr="00EB3DF9">
        <w:rPr>
          <w:rFonts w:ascii="Angsana New" w:hAnsi="Angsana New"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sz w:val="30"/>
          <w:szCs w:val="30"/>
        </w:rPr>
        <w:t xml:space="preserve">OKEA </w:t>
      </w:r>
      <w:r w:rsidRPr="00EB3DF9">
        <w:rPr>
          <w:rFonts w:ascii="Angsana New" w:hAnsi="Angsana New"/>
          <w:sz w:val="30"/>
          <w:szCs w:val="30"/>
          <w:cs/>
        </w:rPr>
        <w:t>ได้เปลี่ยนแปลงมูลค่าหุ้นสามัญที่ตราไว้</w:t>
      </w:r>
      <w:r w:rsidRPr="00EB3DF9">
        <w:rPr>
          <w:rFonts w:ascii="Angsana New" w:hAnsi="Angsana New"/>
          <w:sz w:val="30"/>
          <w:szCs w:val="30"/>
        </w:rPr>
        <w:br/>
      </w:r>
      <w:r w:rsidRPr="00EB3DF9">
        <w:rPr>
          <w:rFonts w:ascii="Angsana New" w:hAnsi="Angsana New"/>
          <w:sz w:val="30"/>
          <w:szCs w:val="30"/>
          <w:cs/>
        </w:rPr>
        <w:t xml:space="preserve">จากเดิมหุ้นละ </w:t>
      </w:r>
      <w:r w:rsidRPr="00EB3DF9">
        <w:rPr>
          <w:rFonts w:ascii="Angsana New" w:hAnsi="Angsana New"/>
          <w:sz w:val="30"/>
          <w:szCs w:val="30"/>
        </w:rPr>
        <w:t>1</w:t>
      </w:r>
      <w:r w:rsidRPr="00EB3DF9">
        <w:rPr>
          <w:rFonts w:ascii="Angsana New" w:hAnsi="Angsana New"/>
          <w:sz w:val="30"/>
          <w:szCs w:val="30"/>
          <w:cs/>
        </w:rPr>
        <w:t>.</w:t>
      </w:r>
      <w:r w:rsidRPr="00EB3DF9">
        <w:rPr>
          <w:rFonts w:ascii="Angsana New" w:hAnsi="Angsana New"/>
          <w:sz w:val="30"/>
          <w:szCs w:val="30"/>
        </w:rPr>
        <w:t>0</w:t>
      </w:r>
      <w:r w:rsidRPr="00EB3DF9">
        <w:rPr>
          <w:rFonts w:ascii="Angsana New" w:hAnsi="Angsana New"/>
          <w:sz w:val="30"/>
          <w:szCs w:val="30"/>
          <w:cs/>
        </w:rPr>
        <w:t xml:space="preserve"> โครนนอร์เวย์ เป็นหุ้นละ </w:t>
      </w:r>
      <w:r w:rsidRPr="00EB3DF9">
        <w:rPr>
          <w:rFonts w:ascii="Angsana New" w:hAnsi="Angsana New"/>
          <w:sz w:val="30"/>
          <w:szCs w:val="30"/>
        </w:rPr>
        <w:t>0</w:t>
      </w:r>
      <w:r w:rsidRPr="00EB3DF9">
        <w:rPr>
          <w:rFonts w:ascii="Angsana New" w:hAnsi="Angsana New"/>
          <w:sz w:val="30"/>
          <w:szCs w:val="30"/>
          <w:cs/>
        </w:rPr>
        <w:t>.</w:t>
      </w:r>
      <w:r w:rsidRPr="00EB3DF9">
        <w:rPr>
          <w:rFonts w:ascii="Angsana New" w:hAnsi="Angsana New"/>
          <w:sz w:val="30"/>
          <w:szCs w:val="30"/>
        </w:rPr>
        <w:t>1</w:t>
      </w:r>
      <w:r w:rsidRPr="00EB3DF9">
        <w:rPr>
          <w:rFonts w:ascii="Angsana New" w:hAnsi="Angsana New"/>
          <w:sz w:val="30"/>
          <w:szCs w:val="30"/>
          <w:cs/>
        </w:rPr>
        <w:t xml:space="preserve"> โครนเนอร์นอร์เวย์ ทำให้ </w:t>
      </w:r>
      <w:r w:rsidRPr="00EB3DF9">
        <w:rPr>
          <w:rFonts w:ascii="Angsana New" w:hAnsi="Angsana New"/>
          <w:sz w:val="30"/>
          <w:szCs w:val="30"/>
        </w:rPr>
        <w:t xml:space="preserve">BCPR </w:t>
      </w:r>
      <w:r w:rsidRPr="00EB3DF9">
        <w:rPr>
          <w:rFonts w:ascii="Angsana New" w:hAnsi="Angsana New"/>
          <w:sz w:val="30"/>
          <w:szCs w:val="30"/>
          <w:cs/>
        </w:rPr>
        <w:t xml:space="preserve">มีหุ้นสามัญใน </w:t>
      </w:r>
      <w:r w:rsidRPr="00EB3DF9">
        <w:rPr>
          <w:rFonts w:ascii="Angsana New" w:hAnsi="Angsana New"/>
          <w:sz w:val="30"/>
          <w:szCs w:val="30"/>
        </w:rPr>
        <w:t xml:space="preserve">OKEA </w:t>
      </w:r>
      <w:r w:rsidRPr="00EB3DF9">
        <w:rPr>
          <w:rFonts w:ascii="Angsana New" w:hAnsi="Angsana New"/>
          <w:sz w:val="30"/>
          <w:szCs w:val="30"/>
          <w:cs/>
        </w:rPr>
        <w:t xml:space="preserve">ทั้งหมดเป็นจำนวน </w:t>
      </w:r>
      <w:r w:rsidRPr="00EB3DF9">
        <w:rPr>
          <w:rFonts w:ascii="Angsana New" w:hAnsi="Angsana New"/>
          <w:sz w:val="30"/>
          <w:szCs w:val="30"/>
        </w:rPr>
        <w:t>40,547,750</w:t>
      </w:r>
      <w:r w:rsidRPr="00EB3DF9">
        <w:rPr>
          <w:rFonts w:ascii="Angsana New" w:hAnsi="Angsana New"/>
          <w:sz w:val="30"/>
          <w:szCs w:val="30"/>
          <w:cs/>
        </w:rPr>
        <w:t xml:space="preserve"> หุ้น</w:t>
      </w:r>
    </w:p>
    <w:p w14:paraId="0B64D045" w14:textId="77777777" w:rsidR="00EA530F" w:rsidRPr="00EB3DF9" w:rsidRDefault="00EA530F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596942D" w14:textId="2F089906" w:rsidR="00EA530F" w:rsidRPr="00EB3DF9" w:rsidRDefault="00EA530F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B3DF9">
        <w:rPr>
          <w:rFonts w:ascii="Angsana New" w:hAnsi="Angsana New"/>
          <w:sz w:val="30"/>
          <w:szCs w:val="30"/>
        </w:rPr>
        <w:t>18</w:t>
      </w:r>
      <w:r w:rsidRPr="00EB3DF9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EB3DF9">
        <w:rPr>
          <w:rFonts w:ascii="Angsana New" w:hAnsi="Angsana New"/>
          <w:sz w:val="30"/>
          <w:szCs w:val="30"/>
        </w:rPr>
        <w:t xml:space="preserve">2562 OKEA </w:t>
      </w:r>
      <w:r w:rsidRPr="00EB3DF9">
        <w:rPr>
          <w:rFonts w:ascii="Angsana New" w:hAnsi="Angsana New"/>
          <w:sz w:val="30"/>
          <w:szCs w:val="30"/>
          <w:cs/>
        </w:rPr>
        <w:t>ได้จดทะเบียนเพิ่มทุนเพื่อวัตถุประสงค์ในการเสนอขายหุ้นต่อประชาชนเป็นครั้งแรก (</w:t>
      </w:r>
      <w:r w:rsidRPr="00EB3DF9">
        <w:rPr>
          <w:rFonts w:ascii="Angsana New" w:hAnsi="Angsana New"/>
          <w:sz w:val="30"/>
          <w:szCs w:val="30"/>
        </w:rPr>
        <w:t>IPO</w:t>
      </w:r>
      <w:r w:rsidRPr="00EB3DF9">
        <w:rPr>
          <w:rFonts w:ascii="Angsana New" w:hAnsi="Angsana New"/>
          <w:sz w:val="30"/>
          <w:szCs w:val="30"/>
          <w:cs/>
        </w:rPr>
        <w:t xml:space="preserve">) ใน </w:t>
      </w:r>
      <w:r w:rsidRPr="00EB3DF9">
        <w:rPr>
          <w:rFonts w:ascii="Angsana New" w:hAnsi="Angsana New"/>
          <w:sz w:val="30"/>
          <w:szCs w:val="30"/>
        </w:rPr>
        <w:t xml:space="preserve">Oslo Stock Exchange </w:t>
      </w:r>
      <w:r w:rsidRPr="00EB3DF9">
        <w:rPr>
          <w:rFonts w:ascii="Angsana New" w:hAnsi="Angsana New"/>
          <w:sz w:val="30"/>
          <w:szCs w:val="30"/>
          <w:cs/>
        </w:rPr>
        <w:t xml:space="preserve">ในประเทศนอร์เวย์ จำนวน </w:t>
      </w:r>
      <w:r w:rsidRPr="00EB3DF9">
        <w:rPr>
          <w:rFonts w:ascii="Angsana New" w:hAnsi="Angsana New"/>
          <w:sz w:val="30"/>
          <w:szCs w:val="30"/>
        </w:rPr>
        <w:t>15,</w:t>
      </w:r>
      <w:r w:rsidRPr="00EB3DF9">
        <w:rPr>
          <w:rFonts w:ascii="Angsana New" w:hAnsi="Angsana New"/>
          <w:sz w:val="30"/>
          <w:szCs w:val="30"/>
          <w:cs/>
        </w:rPr>
        <w:t>000</w:t>
      </w:r>
      <w:r w:rsidRPr="00EB3DF9">
        <w:rPr>
          <w:rFonts w:ascii="Angsana New" w:hAnsi="Angsana New"/>
          <w:sz w:val="30"/>
          <w:szCs w:val="30"/>
        </w:rPr>
        <w:t>,000</w:t>
      </w:r>
      <w:r w:rsidRPr="00EB3DF9">
        <w:rPr>
          <w:rFonts w:ascii="Angsana New" w:hAnsi="Angsana New"/>
          <w:sz w:val="30"/>
          <w:szCs w:val="30"/>
          <w:cs/>
        </w:rPr>
        <w:t xml:space="preserve"> หุ้น ซึ่งเป็นส่วนที่ </w:t>
      </w:r>
      <w:r w:rsidRPr="00EB3DF9">
        <w:rPr>
          <w:rFonts w:ascii="Angsana New" w:hAnsi="Angsana New"/>
          <w:sz w:val="30"/>
          <w:szCs w:val="30"/>
        </w:rPr>
        <w:t xml:space="preserve">BCPR </w:t>
      </w:r>
      <w:r w:rsidRPr="00EB3DF9">
        <w:rPr>
          <w:rFonts w:ascii="Angsana New" w:hAnsi="Angsana New"/>
          <w:sz w:val="30"/>
          <w:szCs w:val="30"/>
          <w:cs/>
        </w:rPr>
        <w:t xml:space="preserve">ซื้อหุ้นเพิ่มจำนวน </w:t>
      </w:r>
      <w:r w:rsidRPr="00EB3DF9">
        <w:rPr>
          <w:rFonts w:ascii="Angsana New" w:hAnsi="Angsana New"/>
          <w:sz w:val="30"/>
          <w:szCs w:val="30"/>
        </w:rPr>
        <w:t xml:space="preserve">2,891,574 </w:t>
      </w:r>
      <w:r w:rsidRPr="00EB3DF9">
        <w:rPr>
          <w:rFonts w:ascii="Angsana New" w:hAnsi="Angsana New"/>
          <w:sz w:val="30"/>
          <w:szCs w:val="30"/>
          <w:cs/>
        </w:rPr>
        <w:t xml:space="preserve">หุ้น ด้วยราคาเสนอขาย </w:t>
      </w:r>
      <w:r w:rsidRPr="00EB3DF9">
        <w:rPr>
          <w:rFonts w:ascii="Angsana New" w:hAnsi="Angsana New"/>
          <w:sz w:val="30"/>
          <w:szCs w:val="30"/>
        </w:rPr>
        <w:t>21</w:t>
      </w:r>
      <w:r w:rsidRPr="00EB3DF9">
        <w:rPr>
          <w:rFonts w:ascii="Angsana New" w:hAnsi="Angsana New"/>
          <w:sz w:val="30"/>
          <w:szCs w:val="30"/>
          <w:cs/>
        </w:rPr>
        <w:t xml:space="preserve"> โครนนอร์เวย์ต่อหุ้น นอกจากนี้ในวันที่เสนอขายหุ้น </w:t>
      </w:r>
      <w:r w:rsidRPr="00EB3DF9">
        <w:rPr>
          <w:rFonts w:ascii="Angsana New" w:hAnsi="Angsana New"/>
          <w:sz w:val="30"/>
          <w:szCs w:val="30"/>
        </w:rPr>
        <w:t xml:space="preserve">BCPR </w:t>
      </w:r>
      <w:r w:rsidRPr="00EB3DF9">
        <w:rPr>
          <w:rFonts w:ascii="Angsana New" w:hAnsi="Angsana New"/>
          <w:sz w:val="30"/>
          <w:szCs w:val="30"/>
          <w:cs/>
        </w:rPr>
        <w:t xml:space="preserve">ได้ซื้อหุ้นสามัญเพิ่มเติมจำนวน </w:t>
      </w:r>
      <w:r w:rsidRPr="00EB3DF9">
        <w:rPr>
          <w:rFonts w:ascii="Angsana New" w:hAnsi="Angsana New"/>
          <w:sz w:val="30"/>
          <w:szCs w:val="30"/>
        </w:rPr>
        <w:t>4,171,570</w:t>
      </w:r>
      <w:r w:rsidRPr="00EB3DF9">
        <w:rPr>
          <w:rFonts w:ascii="Angsana New" w:hAnsi="Angsana New"/>
          <w:sz w:val="30"/>
          <w:szCs w:val="30"/>
          <w:cs/>
        </w:rPr>
        <w:t xml:space="preserve"> หุ้นภายใต้เงื่อนไขการลงทุนตามข้อตกลงการลงทุนเริ่มแรกใน </w:t>
      </w:r>
      <w:r w:rsidRPr="00EB3DF9">
        <w:rPr>
          <w:rFonts w:ascii="Angsana New" w:hAnsi="Angsana New"/>
          <w:sz w:val="30"/>
          <w:szCs w:val="30"/>
        </w:rPr>
        <w:t xml:space="preserve">OKEA </w:t>
      </w:r>
      <w:r w:rsidRPr="00EB3DF9">
        <w:rPr>
          <w:rFonts w:ascii="Angsana New" w:hAnsi="Angsana New" w:hint="cs"/>
          <w:sz w:val="30"/>
          <w:szCs w:val="30"/>
          <w:cs/>
        </w:rPr>
        <w:t xml:space="preserve">ในราคา </w:t>
      </w:r>
      <w:r w:rsidRPr="00EB3DF9">
        <w:rPr>
          <w:rFonts w:ascii="Angsana New" w:hAnsi="Angsana New" w:hint="cs"/>
          <w:sz w:val="30"/>
          <w:szCs w:val="30"/>
        </w:rPr>
        <w:t>0</w:t>
      </w:r>
      <w:r w:rsidRPr="00EB3DF9">
        <w:rPr>
          <w:rFonts w:ascii="Angsana New" w:hAnsi="Angsana New" w:hint="cs"/>
          <w:sz w:val="30"/>
          <w:szCs w:val="30"/>
          <w:cs/>
        </w:rPr>
        <w:t>.</w:t>
      </w:r>
      <w:r w:rsidRPr="00EB3DF9">
        <w:rPr>
          <w:rFonts w:ascii="Angsana New" w:hAnsi="Angsana New" w:hint="cs"/>
          <w:sz w:val="30"/>
          <w:szCs w:val="30"/>
        </w:rPr>
        <w:t>1</w:t>
      </w:r>
      <w:r w:rsidRPr="00EB3DF9">
        <w:rPr>
          <w:rFonts w:ascii="Angsana New" w:hAnsi="Angsana New" w:hint="cs"/>
          <w:sz w:val="30"/>
          <w:szCs w:val="30"/>
          <w:cs/>
        </w:rPr>
        <w:t xml:space="preserve"> โครนนอร์เวย์ต่อหุ้น </w:t>
      </w:r>
      <w:r w:rsidRPr="00EB3DF9">
        <w:rPr>
          <w:rFonts w:ascii="Angsana New" w:hAnsi="Angsana New"/>
          <w:sz w:val="30"/>
          <w:szCs w:val="30"/>
        </w:rPr>
        <w:t xml:space="preserve">BCPR </w:t>
      </w:r>
      <w:r w:rsidRPr="00EB3DF9">
        <w:rPr>
          <w:rFonts w:ascii="Angsana New" w:hAnsi="Angsana New" w:hint="cs"/>
          <w:sz w:val="30"/>
          <w:szCs w:val="30"/>
          <w:cs/>
        </w:rPr>
        <w:t>ได้ชำระค่าหุ้น</w:t>
      </w:r>
      <w:r w:rsidRPr="00EB3DF9">
        <w:rPr>
          <w:rFonts w:ascii="Angsana New" w:hAnsi="Angsana New"/>
          <w:sz w:val="30"/>
          <w:szCs w:val="30"/>
          <w:cs/>
        </w:rPr>
        <w:t xml:space="preserve">รวมเป็นจำนวนเงิน </w:t>
      </w:r>
      <w:r w:rsidRPr="00EB3DF9">
        <w:rPr>
          <w:rFonts w:ascii="Angsana New" w:hAnsi="Angsana New"/>
          <w:sz w:val="30"/>
          <w:szCs w:val="30"/>
        </w:rPr>
        <w:t>61</w:t>
      </w:r>
      <w:r w:rsidRPr="00EB3DF9">
        <w:rPr>
          <w:rFonts w:ascii="Angsana New" w:hAnsi="Angsana New"/>
          <w:sz w:val="30"/>
          <w:szCs w:val="30"/>
          <w:cs/>
        </w:rPr>
        <w:t xml:space="preserve"> ล้านโครนนอร์เวย์ (เทียบเท่า </w:t>
      </w:r>
      <w:r w:rsidRPr="00EB3DF9">
        <w:rPr>
          <w:rFonts w:ascii="Angsana New" w:hAnsi="Angsana New"/>
          <w:sz w:val="30"/>
          <w:szCs w:val="30"/>
        </w:rPr>
        <w:t>226</w:t>
      </w:r>
      <w:r w:rsidRPr="00EB3DF9">
        <w:rPr>
          <w:rFonts w:ascii="Angsana New" w:hAnsi="Angsana New"/>
          <w:sz w:val="30"/>
          <w:szCs w:val="30"/>
          <w:cs/>
        </w:rPr>
        <w:t xml:space="preserve"> ล้านบาท)</w:t>
      </w:r>
      <w:r w:rsidRPr="00EB3DF9">
        <w:rPr>
          <w:rFonts w:ascii="Angsana New" w:hAnsi="Angsana New" w:hint="cs"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sz w:val="30"/>
          <w:szCs w:val="30"/>
          <w:cs/>
        </w:rPr>
        <w:t xml:space="preserve"> ซึ่งภายหลังการออกหุ้นใหม่ดังกล่าวทำให้ </w:t>
      </w:r>
      <w:r w:rsidRPr="00EB3DF9">
        <w:rPr>
          <w:rFonts w:ascii="Angsana New" w:hAnsi="Angsana New"/>
          <w:sz w:val="30"/>
          <w:szCs w:val="30"/>
        </w:rPr>
        <w:t xml:space="preserve">OKEA </w:t>
      </w:r>
      <w:r w:rsidRPr="00EB3DF9">
        <w:rPr>
          <w:rFonts w:ascii="Angsana New" w:hAnsi="Angsana New"/>
          <w:sz w:val="30"/>
          <w:szCs w:val="30"/>
          <w:cs/>
        </w:rPr>
        <w:t xml:space="preserve">มีหุ้นจดทะเบียนและหุ้นที่ออกและชำระแล้วทั้งหมดเป็นจำนวน </w:t>
      </w:r>
      <w:r w:rsidRPr="00EB3DF9">
        <w:rPr>
          <w:rFonts w:ascii="Angsana New" w:hAnsi="Angsana New"/>
          <w:sz w:val="30"/>
          <w:szCs w:val="30"/>
        </w:rPr>
        <w:t>101,839,050</w:t>
      </w:r>
      <w:r w:rsidRPr="00EB3DF9">
        <w:rPr>
          <w:rFonts w:ascii="Angsana New" w:hAnsi="Angsana New"/>
          <w:sz w:val="30"/>
          <w:szCs w:val="30"/>
          <w:cs/>
        </w:rPr>
        <w:t xml:space="preserve"> หุ้น  </w:t>
      </w:r>
      <w:r w:rsidRPr="00EB3DF9">
        <w:rPr>
          <w:rFonts w:ascii="Angsana New" w:hAnsi="Angsana New" w:hint="cs"/>
          <w:sz w:val="30"/>
          <w:szCs w:val="30"/>
          <w:cs/>
        </w:rPr>
        <w:t xml:space="preserve">โดยเป็นส่วนของ </w:t>
      </w:r>
      <w:r w:rsidRPr="00EB3DF9">
        <w:rPr>
          <w:rFonts w:ascii="Angsana New" w:hAnsi="Angsana New"/>
          <w:sz w:val="30"/>
          <w:szCs w:val="30"/>
        </w:rPr>
        <w:t xml:space="preserve">BCPR </w:t>
      </w:r>
      <w:r w:rsidRPr="00EB3DF9">
        <w:rPr>
          <w:rFonts w:ascii="Angsana New" w:hAnsi="Angsana New"/>
          <w:sz w:val="30"/>
          <w:szCs w:val="30"/>
          <w:cs/>
        </w:rPr>
        <w:t>จำนวน</w:t>
      </w:r>
      <w:r w:rsidRPr="00EB3DF9">
        <w:rPr>
          <w:rFonts w:ascii="Angsana New" w:hAnsi="Angsana New" w:hint="cs"/>
          <w:sz w:val="30"/>
          <w:szCs w:val="30"/>
          <w:cs/>
        </w:rPr>
        <w:t>รวม</w:t>
      </w:r>
      <w:r w:rsidRPr="00EB3DF9">
        <w:rPr>
          <w:rFonts w:ascii="Angsana New" w:hAnsi="Angsana New"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sz w:val="30"/>
          <w:szCs w:val="30"/>
        </w:rPr>
        <w:t>47,610,894</w:t>
      </w:r>
      <w:r w:rsidRPr="00EB3DF9">
        <w:rPr>
          <w:rFonts w:ascii="Angsana New" w:hAnsi="Angsana New"/>
          <w:sz w:val="30"/>
          <w:szCs w:val="30"/>
          <w:cs/>
        </w:rPr>
        <w:t xml:space="preserve"> หุ้น คิดเป็นสัดส่วนร้อยละ </w:t>
      </w:r>
      <w:r w:rsidRPr="00EB3DF9">
        <w:rPr>
          <w:rFonts w:ascii="Angsana New" w:hAnsi="Angsana New"/>
          <w:sz w:val="30"/>
          <w:szCs w:val="30"/>
        </w:rPr>
        <w:t>46</w:t>
      </w:r>
      <w:r w:rsidRPr="00EB3DF9">
        <w:rPr>
          <w:rFonts w:ascii="Angsana New" w:hAnsi="Angsana New"/>
          <w:sz w:val="30"/>
          <w:szCs w:val="30"/>
          <w:cs/>
        </w:rPr>
        <w:t>.</w:t>
      </w:r>
      <w:r w:rsidRPr="00EB3DF9">
        <w:rPr>
          <w:rFonts w:ascii="Angsana New" w:hAnsi="Angsana New"/>
          <w:sz w:val="30"/>
          <w:szCs w:val="30"/>
        </w:rPr>
        <w:t>75</w:t>
      </w:r>
      <w:r w:rsidRPr="00EB3DF9">
        <w:rPr>
          <w:rFonts w:ascii="Angsana New" w:hAnsi="Angsana New"/>
          <w:sz w:val="30"/>
          <w:szCs w:val="30"/>
          <w:cs/>
        </w:rPr>
        <w:t xml:space="preserve"> ของทุนจดทะเบียนของ </w:t>
      </w:r>
      <w:r w:rsidRPr="00EB3DF9">
        <w:rPr>
          <w:rFonts w:ascii="Angsana New" w:hAnsi="Angsana New"/>
          <w:sz w:val="30"/>
          <w:szCs w:val="30"/>
        </w:rPr>
        <w:t>OKEA</w:t>
      </w:r>
      <w:r w:rsidRPr="00EB3DF9">
        <w:rPr>
          <w:rFonts w:ascii="Angsana New" w:hAnsi="Angsana New"/>
          <w:sz w:val="30"/>
          <w:szCs w:val="30"/>
          <w:cs/>
        </w:rPr>
        <w:t xml:space="preserve"> จากผลกระทบของการลดสัดส่วนการถือหุ้นทำให้กลุ่มบริษัทบันทึกกำไรจากการเปลี่ยนแปลงสัดส่วนเงินลงทุนจำนวน </w:t>
      </w:r>
      <w:r w:rsidRPr="00EB3DF9">
        <w:rPr>
          <w:rFonts w:ascii="Angsana New" w:hAnsi="Angsana New"/>
          <w:sz w:val="30"/>
          <w:szCs w:val="30"/>
        </w:rPr>
        <w:t>26</w:t>
      </w:r>
      <w:r w:rsidRPr="00EB3DF9">
        <w:rPr>
          <w:rFonts w:ascii="Angsana New" w:hAnsi="Angsana New"/>
          <w:sz w:val="30"/>
          <w:szCs w:val="30"/>
          <w:cs/>
        </w:rPr>
        <w:t xml:space="preserve"> ล้านโครนนอร์เวย์ (เทียบเท่า </w:t>
      </w:r>
      <w:r w:rsidRPr="00EB3DF9">
        <w:rPr>
          <w:rFonts w:ascii="Angsana New" w:hAnsi="Angsana New"/>
          <w:sz w:val="30"/>
          <w:szCs w:val="30"/>
        </w:rPr>
        <w:t>94</w:t>
      </w:r>
      <w:r w:rsidRPr="00EB3DF9">
        <w:rPr>
          <w:rFonts w:ascii="Angsana New" w:hAnsi="Angsana New"/>
          <w:sz w:val="30"/>
          <w:szCs w:val="30"/>
          <w:cs/>
        </w:rPr>
        <w:t xml:space="preserve"> ล้านบาท) </w:t>
      </w:r>
      <w:r w:rsidRPr="00EB3DF9">
        <w:rPr>
          <w:rFonts w:ascii="Angsana New" w:hAnsi="Angsana New" w:hint="cs"/>
          <w:sz w:val="30"/>
          <w:szCs w:val="30"/>
          <w:cs/>
        </w:rPr>
        <w:t>ใ</w:t>
      </w:r>
      <w:r w:rsidRPr="00EB3DF9">
        <w:rPr>
          <w:rFonts w:ascii="Angsana New" w:hAnsi="Angsana New"/>
          <w:sz w:val="30"/>
          <w:szCs w:val="30"/>
          <w:cs/>
        </w:rPr>
        <w:t>นงบกำไรขาดทุนรวม ภายใต้รายการส่วนแบ่งกำไรจา</w:t>
      </w:r>
      <w:r w:rsidRPr="00EB3DF9">
        <w:rPr>
          <w:rFonts w:ascii="Angsana New" w:hAnsi="Angsana New" w:hint="cs"/>
          <w:sz w:val="30"/>
          <w:szCs w:val="30"/>
          <w:cs/>
        </w:rPr>
        <w:t>ก</w:t>
      </w:r>
      <w:r w:rsidRPr="00EB3DF9">
        <w:rPr>
          <w:rFonts w:ascii="Angsana New" w:hAnsi="Angsana New"/>
          <w:sz w:val="30"/>
          <w:szCs w:val="30"/>
          <w:cs/>
        </w:rPr>
        <w:t>เงินลงทุนในบริษัทร่วมและการร่วมค้า</w:t>
      </w:r>
    </w:p>
    <w:p w14:paraId="6CBF4329" w14:textId="77777777" w:rsidR="00EA530F" w:rsidRPr="00EB3DF9" w:rsidRDefault="00EA530F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00805A4F" w14:textId="06A20208" w:rsidR="00EA530F" w:rsidRPr="00EB3DF9" w:rsidRDefault="00EA530F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 xml:space="preserve">ภายใต้สัญญา </w:t>
      </w:r>
      <w:r w:rsidRPr="00EB3DF9">
        <w:rPr>
          <w:rFonts w:ascii="Angsana New" w:hAnsi="Angsana New"/>
          <w:sz w:val="30"/>
          <w:szCs w:val="30"/>
        </w:rPr>
        <w:t xml:space="preserve">Greenshoe option </w:t>
      </w:r>
      <w:r w:rsidRPr="00EB3DF9">
        <w:rPr>
          <w:rFonts w:ascii="Angsana New" w:hAnsi="Angsana New"/>
          <w:sz w:val="30"/>
          <w:szCs w:val="30"/>
          <w:cs/>
        </w:rPr>
        <w:t xml:space="preserve">กับผู้ดำเนินการจัดจำหน่ายหุ้น </w:t>
      </w:r>
      <w:r w:rsidRPr="00EB3DF9">
        <w:rPr>
          <w:rFonts w:ascii="Angsana New" w:hAnsi="Angsana New"/>
          <w:sz w:val="30"/>
          <w:szCs w:val="30"/>
        </w:rPr>
        <w:t>IPO</w:t>
      </w:r>
      <w:r w:rsidRPr="00EB3DF9">
        <w:rPr>
          <w:rFonts w:ascii="Angsana New" w:hAnsi="Angsana New"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sz w:val="30"/>
          <w:szCs w:val="30"/>
        </w:rPr>
        <w:t xml:space="preserve">BCPR </w:t>
      </w:r>
      <w:r w:rsidRPr="00EB3DF9">
        <w:rPr>
          <w:rFonts w:ascii="Angsana New" w:hAnsi="Angsana New"/>
          <w:sz w:val="30"/>
          <w:szCs w:val="30"/>
          <w:cs/>
        </w:rPr>
        <w:t xml:space="preserve">ได้ให้ผู้ดำเนินการจัดจำหน่ายยืมหุ้น </w:t>
      </w:r>
      <w:r w:rsidRPr="00EB3DF9">
        <w:rPr>
          <w:rFonts w:ascii="Angsana New" w:hAnsi="Angsana New"/>
          <w:sz w:val="30"/>
          <w:szCs w:val="30"/>
        </w:rPr>
        <w:t xml:space="preserve">OKEA </w:t>
      </w:r>
      <w:r w:rsidRPr="00EB3DF9">
        <w:rPr>
          <w:rFonts w:ascii="Angsana New" w:hAnsi="Angsana New"/>
          <w:sz w:val="30"/>
          <w:szCs w:val="30"/>
          <w:cs/>
        </w:rPr>
        <w:t xml:space="preserve">ของ </w:t>
      </w:r>
      <w:r w:rsidRPr="00EB3DF9">
        <w:rPr>
          <w:rFonts w:ascii="Angsana New" w:hAnsi="Angsana New"/>
          <w:sz w:val="30"/>
          <w:szCs w:val="30"/>
        </w:rPr>
        <w:t xml:space="preserve">BCPR </w:t>
      </w:r>
      <w:r w:rsidRPr="00EB3DF9">
        <w:rPr>
          <w:rFonts w:ascii="Angsana New" w:hAnsi="Angsana New"/>
          <w:sz w:val="30"/>
          <w:szCs w:val="30"/>
          <w:cs/>
        </w:rPr>
        <w:t xml:space="preserve">จำนวน </w:t>
      </w:r>
      <w:r w:rsidRPr="00EB3DF9">
        <w:rPr>
          <w:rFonts w:ascii="Angsana New" w:hAnsi="Angsana New"/>
          <w:sz w:val="30"/>
          <w:szCs w:val="30"/>
        </w:rPr>
        <w:t>1,</w:t>
      </w:r>
      <w:r w:rsidRPr="00EB3DF9">
        <w:rPr>
          <w:rFonts w:ascii="Angsana New" w:hAnsi="Angsana New"/>
          <w:sz w:val="30"/>
          <w:szCs w:val="30"/>
          <w:cs/>
        </w:rPr>
        <w:t>500</w:t>
      </w:r>
      <w:r w:rsidRPr="00EB3DF9">
        <w:rPr>
          <w:rFonts w:ascii="Angsana New" w:hAnsi="Angsana New"/>
          <w:sz w:val="30"/>
          <w:szCs w:val="30"/>
        </w:rPr>
        <w:t>,000</w:t>
      </w:r>
      <w:r w:rsidRPr="00EB3DF9">
        <w:rPr>
          <w:rFonts w:ascii="Angsana New" w:hAnsi="Angsana New"/>
          <w:sz w:val="30"/>
          <w:szCs w:val="30"/>
          <w:cs/>
        </w:rPr>
        <w:t xml:space="preserve"> หุ้น เพื่อรักษาเสถียรภาพราคาหุ้นหลังการเสนอขายหุ้นต่อประชาชนเป็นครั้งแรก </w:t>
      </w:r>
      <w:r w:rsidRPr="00EB3DF9">
        <w:rPr>
          <w:rFonts w:ascii="Angsana New" w:hAnsi="Angsana New"/>
          <w:sz w:val="30"/>
          <w:szCs w:val="30"/>
        </w:rPr>
        <w:t>IPO</w:t>
      </w:r>
      <w:r w:rsidRPr="00EB3DF9">
        <w:rPr>
          <w:rFonts w:ascii="Angsana New" w:hAnsi="Angsana New"/>
          <w:sz w:val="30"/>
          <w:szCs w:val="30"/>
          <w:cs/>
        </w:rPr>
        <w:t xml:space="preserve"> จนถึงวันที่ </w:t>
      </w:r>
      <w:r w:rsidRPr="00EB3DF9">
        <w:rPr>
          <w:rFonts w:ascii="Angsana New" w:hAnsi="Angsana New"/>
          <w:sz w:val="30"/>
          <w:szCs w:val="30"/>
        </w:rPr>
        <w:t xml:space="preserve">17 </w:t>
      </w:r>
      <w:r w:rsidRPr="00EB3DF9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EB3DF9">
        <w:rPr>
          <w:rFonts w:ascii="Angsana New" w:hAnsi="Angsana New"/>
          <w:sz w:val="30"/>
          <w:szCs w:val="30"/>
        </w:rPr>
        <w:t>2562</w:t>
      </w:r>
      <w:r w:rsidRPr="00EB3DF9">
        <w:rPr>
          <w:rFonts w:ascii="Angsana New" w:hAnsi="Angsana New"/>
          <w:sz w:val="30"/>
          <w:szCs w:val="30"/>
          <w:cs/>
        </w:rPr>
        <w:t xml:space="preserve"> ในวันเดียวกันผู้ดำเนินการจัดจำหน่ายนำหุ้นมาคืนให้กับ </w:t>
      </w:r>
      <w:r w:rsidRPr="00EB3DF9">
        <w:rPr>
          <w:rFonts w:ascii="Angsana New" w:hAnsi="Angsana New"/>
          <w:sz w:val="30"/>
          <w:szCs w:val="30"/>
        </w:rPr>
        <w:t xml:space="preserve">BCPR </w:t>
      </w:r>
      <w:r w:rsidRPr="00EB3DF9">
        <w:rPr>
          <w:rFonts w:ascii="Angsana New" w:hAnsi="Angsana New"/>
          <w:sz w:val="30"/>
          <w:szCs w:val="30"/>
          <w:cs/>
        </w:rPr>
        <w:t xml:space="preserve">จำนวน </w:t>
      </w:r>
      <w:r w:rsidRPr="00EB3DF9">
        <w:rPr>
          <w:rFonts w:ascii="Angsana New" w:hAnsi="Angsana New"/>
          <w:sz w:val="30"/>
          <w:szCs w:val="30"/>
        </w:rPr>
        <w:t>1,366,669</w:t>
      </w:r>
      <w:r w:rsidRPr="00EB3DF9">
        <w:rPr>
          <w:rFonts w:ascii="Angsana New" w:hAnsi="Angsana New"/>
          <w:sz w:val="30"/>
          <w:szCs w:val="30"/>
          <w:cs/>
        </w:rPr>
        <w:t xml:space="preserve"> หุ้น พร้อมทั้งชำระให้กับยอดเงินคงเหลือที่ราคา </w:t>
      </w:r>
      <w:r w:rsidRPr="00EB3DF9">
        <w:rPr>
          <w:rFonts w:ascii="Angsana New" w:hAnsi="Angsana New"/>
          <w:sz w:val="30"/>
          <w:szCs w:val="30"/>
        </w:rPr>
        <w:t>IPO</w:t>
      </w:r>
      <w:r w:rsidRPr="00EB3DF9">
        <w:rPr>
          <w:rFonts w:ascii="Angsana New" w:hAnsi="Angsana New" w:hint="cs"/>
          <w:sz w:val="30"/>
          <w:szCs w:val="30"/>
          <w:cs/>
        </w:rPr>
        <w:t xml:space="preserve"> รวมเป็นจำนวนเงิน </w:t>
      </w:r>
      <w:r w:rsidRPr="00EB3DF9">
        <w:rPr>
          <w:rFonts w:ascii="Angsana New" w:hAnsi="Angsana New"/>
          <w:sz w:val="30"/>
          <w:szCs w:val="30"/>
        </w:rPr>
        <w:t xml:space="preserve">3 </w:t>
      </w:r>
      <w:r w:rsidRPr="00EB3DF9">
        <w:rPr>
          <w:rFonts w:ascii="Angsana New" w:hAnsi="Angsana New" w:hint="cs"/>
          <w:sz w:val="30"/>
          <w:szCs w:val="30"/>
          <w:cs/>
        </w:rPr>
        <w:t>ล้าน</w:t>
      </w:r>
      <w:r w:rsidRPr="00EB3DF9">
        <w:rPr>
          <w:rFonts w:ascii="Angsana New" w:hAnsi="Angsana New" w:hint="cs"/>
          <w:sz w:val="30"/>
          <w:szCs w:val="30"/>
          <w:cs/>
        </w:rPr>
        <w:tab/>
        <w:t xml:space="preserve">โครนนอร์เวย์ </w:t>
      </w:r>
      <w:r w:rsidRPr="00EB3DF9">
        <w:rPr>
          <w:rFonts w:ascii="Angsana New" w:hAnsi="Angsana New"/>
          <w:sz w:val="30"/>
          <w:szCs w:val="30"/>
          <w:cs/>
        </w:rPr>
        <w:t>(</w:t>
      </w:r>
      <w:r w:rsidRPr="00EB3DF9">
        <w:rPr>
          <w:rFonts w:ascii="Angsana New" w:hAnsi="Angsana New" w:hint="cs"/>
          <w:sz w:val="30"/>
          <w:szCs w:val="30"/>
          <w:cs/>
        </w:rPr>
        <w:t xml:space="preserve">เทียบเท่า </w:t>
      </w:r>
      <w:r w:rsidRPr="00EB3DF9">
        <w:rPr>
          <w:rFonts w:ascii="Angsana New" w:hAnsi="Angsana New"/>
          <w:sz w:val="30"/>
          <w:szCs w:val="30"/>
        </w:rPr>
        <w:t xml:space="preserve">10 </w:t>
      </w:r>
      <w:r w:rsidRPr="00EB3DF9">
        <w:rPr>
          <w:rFonts w:ascii="Angsana New" w:hAnsi="Angsana New" w:hint="cs"/>
          <w:sz w:val="30"/>
          <w:szCs w:val="30"/>
          <w:cs/>
        </w:rPr>
        <w:t xml:space="preserve">ล้านบาท) </w:t>
      </w:r>
      <w:r w:rsidRPr="00EB3DF9">
        <w:rPr>
          <w:rFonts w:ascii="Angsana New" w:hAnsi="Angsana New"/>
          <w:sz w:val="30"/>
          <w:szCs w:val="30"/>
          <w:cs/>
        </w:rPr>
        <w:t xml:space="preserve">ทำให้ </w:t>
      </w:r>
      <w:r w:rsidRPr="00EB3DF9">
        <w:rPr>
          <w:rFonts w:ascii="Angsana New" w:hAnsi="Angsana New"/>
          <w:sz w:val="30"/>
          <w:szCs w:val="30"/>
        </w:rPr>
        <w:t xml:space="preserve">BCPR </w:t>
      </w:r>
      <w:r w:rsidRPr="00EB3DF9">
        <w:rPr>
          <w:rFonts w:ascii="Angsana New" w:hAnsi="Angsana New"/>
          <w:sz w:val="30"/>
          <w:szCs w:val="30"/>
          <w:cs/>
        </w:rPr>
        <w:t xml:space="preserve">ถือหุ้น </w:t>
      </w:r>
      <w:r w:rsidRPr="00EB3DF9">
        <w:rPr>
          <w:rFonts w:ascii="Angsana New" w:hAnsi="Angsana New"/>
          <w:sz w:val="30"/>
          <w:szCs w:val="30"/>
        </w:rPr>
        <w:t xml:space="preserve">OKEA </w:t>
      </w:r>
      <w:r w:rsidRPr="00EB3DF9">
        <w:rPr>
          <w:rFonts w:ascii="Angsana New" w:hAnsi="Angsana New"/>
          <w:sz w:val="30"/>
          <w:szCs w:val="30"/>
          <w:cs/>
        </w:rPr>
        <w:t xml:space="preserve">รวมทั้งหมด </w:t>
      </w:r>
      <w:r w:rsidRPr="00EB3DF9">
        <w:rPr>
          <w:rFonts w:ascii="Angsana New" w:hAnsi="Angsana New"/>
          <w:sz w:val="30"/>
          <w:szCs w:val="30"/>
        </w:rPr>
        <w:t xml:space="preserve">47,477,563 </w:t>
      </w:r>
      <w:r w:rsidRPr="00EB3DF9">
        <w:rPr>
          <w:rFonts w:ascii="Angsana New" w:hAnsi="Angsana New"/>
          <w:sz w:val="30"/>
          <w:szCs w:val="30"/>
          <w:cs/>
        </w:rPr>
        <w:t xml:space="preserve">หุ้น คิดเป็นร้อยละ </w:t>
      </w:r>
      <w:r w:rsidRPr="00EB3DF9">
        <w:rPr>
          <w:rFonts w:ascii="Angsana New" w:hAnsi="Angsana New"/>
          <w:sz w:val="30"/>
          <w:szCs w:val="30"/>
        </w:rPr>
        <w:t>46</w:t>
      </w:r>
      <w:r w:rsidRPr="00EB3DF9">
        <w:rPr>
          <w:rFonts w:ascii="Angsana New" w:hAnsi="Angsana New"/>
          <w:sz w:val="30"/>
          <w:szCs w:val="30"/>
          <w:cs/>
        </w:rPr>
        <w:t>.</w:t>
      </w:r>
      <w:r w:rsidRPr="00EB3DF9">
        <w:rPr>
          <w:rFonts w:ascii="Angsana New" w:hAnsi="Angsana New"/>
          <w:sz w:val="30"/>
          <w:szCs w:val="30"/>
        </w:rPr>
        <w:t>62</w:t>
      </w:r>
      <w:r w:rsidRPr="00EB3DF9">
        <w:rPr>
          <w:rFonts w:ascii="Angsana New" w:hAnsi="Angsana New"/>
          <w:sz w:val="30"/>
          <w:szCs w:val="30"/>
          <w:cs/>
        </w:rPr>
        <w:t xml:space="preserve"> ของทุนจดทะเบียนของ </w:t>
      </w:r>
      <w:r w:rsidRPr="00EB3DF9">
        <w:rPr>
          <w:rFonts w:ascii="Angsana New" w:hAnsi="Angsana New"/>
          <w:sz w:val="30"/>
          <w:szCs w:val="30"/>
        </w:rPr>
        <w:t>OKEA</w:t>
      </w:r>
    </w:p>
    <w:p w14:paraId="1034967F" w14:textId="498A77BF" w:rsidR="00EA530F" w:rsidRPr="00EB3DF9" w:rsidRDefault="00EA530F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EEFCD6E" w14:textId="624B8713" w:rsidR="006530E1" w:rsidRPr="00EB3DF9" w:rsidRDefault="006530E1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931DC" w:rsidRPr="00EB3DF9">
        <w:rPr>
          <w:rFonts w:ascii="Angsana New" w:hAnsi="Angsana New"/>
          <w:sz w:val="30"/>
          <w:szCs w:val="30"/>
        </w:rPr>
        <w:t>10</w:t>
      </w:r>
      <w:r w:rsidRPr="00EB3DF9">
        <w:rPr>
          <w:rFonts w:ascii="Angsana New" w:hAnsi="Angsana New"/>
          <w:sz w:val="30"/>
          <w:szCs w:val="30"/>
          <w:cs/>
        </w:rPr>
        <w:t xml:space="preserve"> กันยายน </w:t>
      </w:r>
      <w:r w:rsidR="00E931DC" w:rsidRPr="00EB3DF9">
        <w:rPr>
          <w:rFonts w:ascii="Angsana New" w:hAnsi="Angsana New"/>
          <w:sz w:val="30"/>
          <w:szCs w:val="30"/>
        </w:rPr>
        <w:t>2562</w:t>
      </w:r>
      <w:r w:rsidRPr="00EB3DF9">
        <w:rPr>
          <w:rFonts w:ascii="Angsana New" w:hAnsi="Angsana New"/>
          <w:sz w:val="30"/>
          <w:szCs w:val="30"/>
          <w:cs/>
        </w:rPr>
        <w:t xml:space="preserve"> </w:t>
      </w:r>
      <w:r w:rsidRPr="00EB3DF9">
        <w:rPr>
          <w:rFonts w:ascii="Angsana New" w:hAnsi="Angsana New"/>
          <w:sz w:val="30"/>
          <w:szCs w:val="30"/>
        </w:rPr>
        <w:t xml:space="preserve">OKEA </w:t>
      </w:r>
      <w:r w:rsidRPr="00EB3DF9">
        <w:rPr>
          <w:rFonts w:ascii="Angsana New" w:hAnsi="Angsana New" w:hint="cs"/>
          <w:sz w:val="30"/>
          <w:szCs w:val="30"/>
          <w:cs/>
        </w:rPr>
        <w:t>ได้ออกสิทธิการซื้อหุ้นเพิ่มทุนให้กับกรรมการบริษัทและพนักงาน</w:t>
      </w:r>
      <w:r w:rsidRPr="00EB3DF9">
        <w:rPr>
          <w:rFonts w:ascii="Angsana New" w:hAnsi="Angsana New"/>
          <w:cs/>
        </w:rPr>
        <w:t xml:space="preserve"> </w:t>
      </w:r>
      <w:r w:rsidRPr="00EB3DF9">
        <w:rPr>
          <w:rFonts w:ascii="Angsana New" w:hAnsi="Angsana New"/>
          <w:sz w:val="30"/>
          <w:szCs w:val="30"/>
          <w:cs/>
        </w:rPr>
        <w:t xml:space="preserve">จำนวนรวม </w:t>
      </w:r>
      <w:r w:rsidR="00E931DC" w:rsidRPr="00EB3DF9">
        <w:rPr>
          <w:rFonts w:ascii="Angsana New" w:hAnsi="Angsana New"/>
          <w:sz w:val="30"/>
          <w:szCs w:val="30"/>
        </w:rPr>
        <w:t>225</w:t>
      </w:r>
      <w:r w:rsidRPr="00EB3DF9">
        <w:rPr>
          <w:rFonts w:ascii="Angsana New" w:hAnsi="Angsana New"/>
          <w:sz w:val="30"/>
          <w:szCs w:val="30"/>
        </w:rPr>
        <w:t>,</w:t>
      </w:r>
      <w:r w:rsidR="00E931DC" w:rsidRPr="00EB3DF9">
        <w:rPr>
          <w:rFonts w:ascii="Angsana New" w:hAnsi="Angsana New"/>
          <w:sz w:val="30"/>
          <w:szCs w:val="30"/>
        </w:rPr>
        <w:t>000</w:t>
      </w:r>
      <w:r w:rsidRPr="00EB3DF9">
        <w:rPr>
          <w:rFonts w:ascii="Angsana New" w:hAnsi="Angsana New" w:hint="cs"/>
          <w:sz w:val="30"/>
          <w:szCs w:val="30"/>
          <w:cs/>
        </w:rPr>
        <w:t xml:space="preserve"> หุ้น ทำให้ </w:t>
      </w:r>
      <w:r w:rsidRPr="00EB3DF9">
        <w:rPr>
          <w:rFonts w:ascii="Angsana New" w:hAnsi="Angsana New"/>
          <w:sz w:val="30"/>
          <w:szCs w:val="30"/>
        </w:rPr>
        <w:t xml:space="preserve">OKEA </w:t>
      </w:r>
      <w:r w:rsidRPr="00EB3DF9">
        <w:rPr>
          <w:rFonts w:ascii="Angsana New" w:hAnsi="Angsana New" w:hint="cs"/>
          <w:sz w:val="30"/>
          <w:szCs w:val="30"/>
          <w:cs/>
        </w:rPr>
        <w:t xml:space="preserve">มีหุ้นจดทะเบียนและหุ้นที่ออกและชำระแล้วทั้งหมดเป็นจำนวน </w:t>
      </w:r>
      <w:r w:rsidRPr="00EB3DF9">
        <w:rPr>
          <w:rFonts w:ascii="Angsana New" w:hAnsi="Angsana New"/>
          <w:sz w:val="30"/>
          <w:szCs w:val="30"/>
        </w:rPr>
        <w:t>10</w:t>
      </w:r>
      <w:r w:rsidRPr="00EB3DF9">
        <w:rPr>
          <w:rFonts w:ascii="Angsana New" w:hAnsi="Angsana New" w:hint="cs"/>
          <w:sz w:val="30"/>
          <w:szCs w:val="30"/>
          <w:cs/>
        </w:rPr>
        <w:t>2</w:t>
      </w:r>
      <w:r w:rsidRPr="00EB3DF9">
        <w:rPr>
          <w:rFonts w:ascii="Angsana New" w:hAnsi="Angsana New"/>
          <w:sz w:val="30"/>
          <w:szCs w:val="30"/>
        </w:rPr>
        <w:t>,</w:t>
      </w:r>
      <w:r w:rsidRPr="00EB3DF9">
        <w:rPr>
          <w:rFonts w:ascii="Angsana New" w:hAnsi="Angsana New" w:hint="cs"/>
          <w:sz w:val="30"/>
          <w:szCs w:val="30"/>
          <w:cs/>
        </w:rPr>
        <w:t>064</w:t>
      </w:r>
      <w:r w:rsidRPr="00EB3DF9">
        <w:rPr>
          <w:rFonts w:ascii="Angsana New" w:hAnsi="Angsana New"/>
          <w:sz w:val="30"/>
          <w:szCs w:val="30"/>
        </w:rPr>
        <w:t>,050</w:t>
      </w:r>
      <w:r w:rsidRPr="00EB3DF9">
        <w:rPr>
          <w:rFonts w:ascii="Angsana New" w:hAnsi="Angsana New" w:hint="cs"/>
          <w:sz w:val="30"/>
          <w:szCs w:val="30"/>
          <w:cs/>
        </w:rPr>
        <w:t xml:space="preserve"> หุ้น </w:t>
      </w:r>
      <w:r w:rsidRPr="00EB3DF9">
        <w:rPr>
          <w:rFonts w:ascii="Angsana New" w:hAnsi="Angsana New"/>
          <w:sz w:val="30"/>
          <w:szCs w:val="30"/>
          <w:cs/>
        </w:rPr>
        <w:t xml:space="preserve">ทำให้ </w:t>
      </w:r>
      <w:r w:rsidR="00E931DC" w:rsidRPr="00EB3DF9">
        <w:rPr>
          <w:rFonts w:ascii="Angsana New" w:hAnsi="Angsana New" w:hint="cs"/>
          <w:sz w:val="30"/>
          <w:szCs w:val="30"/>
          <w:cs/>
        </w:rPr>
        <w:t xml:space="preserve">สัดส่วนการถือหุ้นของ </w:t>
      </w:r>
      <w:r w:rsidR="00E931DC" w:rsidRPr="00EB3DF9">
        <w:rPr>
          <w:rFonts w:ascii="Angsana New" w:hAnsi="Angsana New"/>
          <w:sz w:val="30"/>
          <w:szCs w:val="30"/>
        </w:rPr>
        <w:t xml:space="preserve">BCPR </w:t>
      </w:r>
      <w:r w:rsidR="00E931DC" w:rsidRPr="00EB3DF9">
        <w:rPr>
          <w:rFonts w:ascii="Angsana New" w:hAnsi="Angsana New" w:hint="cs"/>
          <w:sz w:val="30"/>
          <w:szCs w:val="30"/>
          <w:cs/>
        </w:rPr>
        <w:t>ใน</w:t>
      </w:r>
      <w:r w:rsidR="00E931DC" w:rsidRPr="00EB3DF9">
        <w:rPr>
          <w:rFonts w:ascii="Angsana New" w:hAnsi="Angsana New"/>
          <w:sz w:val="30"/>
          <w:szCs w:val="30"/>
        </w:rPr>
        <w:t xml:space="preserve"> OKEA </w:t>
      </w:r>
      <w:r w:rsidR="00E931DC" w:rsidRPr="00EB3DF9">
        <w:rPr>
          <w:rFonts w:ascii="Angsana New" w:hAnsi="Angsana New" w:hint="cs"/>
          <w:sz w:val="30"/>
          <w:szCs w:val="30"/>
          <w:cs/>
        </w:rPr>
        <w:t xml:space="preserve">ลดลงจากร้อยละ </w:t>
      </w:r>
      <w:r w:rsidR="00E931DC" w:rsidRPr="00EB3DF9">
        <w:rPr>
          <w:rFonts w:ascii="Angsana New" w:hAnsi="Angsana New"/>
          <w:sz w:val="30"/>
          <w:szCs w:val="30"/>
        </w:rPr>
        <w:t>46</w:t>
      </w:r>
      <w:r w:rsidR="00E931DC" w:rsidRPr="00EB3DF9">
        <w:rPr>
          <w:rFonts w:ascii="Angsana New" w:hAnsi="Angsana New"/>
          <w:sz w:val="30"/>
          <w:szCs w:val="30"/>
          <w:cs/>
        </w:rPr>
        <w:t>.</w:t>
      </w:r>
      <w:r w:rsidR="00E931DC" w:rsidRPr="00EB3DF9">
        <w:rPr>
          <w:rFonts w:ascii="Angsana New" w:hAnsi="Angsana New"/>
          <w:sz w:val="30"/>
          <w:szCs w:val="30"/>
        </w:rPr>
        <w:t xml:space="preserve">62 </w:t>
      </w:r>
      <w:r w:rsidR="00E931DC" w:rsidRPr="00EB3DF9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="00E931DC" w:rsidRPr="00EB3DF9">
        <w:rPr>
          <w:rFonts w:ascii="Angsana New" w:hAnsi="Angsana New"/>
          <w:sz w:val="30"/>
          <w:szCs w:val="30"/>
        </w:rPr>
        <w:t>46</w:t>
      </w:r>
      <w:r w:rsidR="00E931DC" w:rsidRPr="00EB3DF9">
        <w:rPr>
          <w:rFonts w:ascii="Angsana New" w:hAnsi="Angsana New"/>
          <w:sz w:val="30"/>
          <w:szCs w:val="30"/>
          <w:cs/>
        </w:rPr>
        <w:t>.</w:t>
      </w:r>
      <w:r w:rsidR="00E931DC" w:rsidRPr="00EB3DF9">
        <w:rPr>
          <w:rFonts w:ascii="Angsana New" w:hAnsi="Angsana New"/>
          <w:sz w:val="30"/>
          <w:szCs w:val="30"/>
        </w:rPr>
        <w:t>52</w:t>
      </w:r>
    </w:p>
    <w:p w14:paraId="63EEE4D0" w14:textId="77777777" w:rsidR="00EA530F" w:rsidRPr="00EB3DF9" w:rsidRDefault="00EA530F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/>
          <w:i/>
          <w:iCs/>
          <w:sz w:val="30"/>
          <w:szCs w:val="30"/>
        </w:rPr>
        <w:lastRenderedPageBreak/>
        <w:t>Impact Energy Asia Development Limited</w:t>
      </w:r>
    </w:p>
    <w:p w14:paraId="5ECCF01A" w14:textId="77777777" w:rsidR="00EA530F" w:rsidRPr="00EB3DF9" w:rsidRDefault="00EA530F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512" w:firstLine="540"/>
      </w:pPr>
    </w:p>
    <w:p w14:paraId="77240EE7" w14:textId="77777777" w:rsidR="00EA530F" w:rsidRPr="00EB3DF9" w:rsidRDefault="00EA530F" w:rsidP="00EB3DF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3DF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B3DF9">
        <w:rPr>
          <w:rFonts w:ascii="Angsana New" w:hAnsi="Angsana New"/>
          <w:sz w:val="30"/>
          <w:szCs w:val="30"/>
        </w:rPr>
        <w:t xml:space="preserve">8 </w:t>
      </w:r>
      <w:r w:rsidRPr="00EB3DF9">
        <w:rPr>
          <w:rFonts w:ascii="Angsana New" w:hAnsi="Angsana New"/>
          <w:sz w:val="30"/>
          <w:szCs w:val="30"/>
          <w:cs/>
        </w:rPr>
        <w:t xml:space="preserve">เมษายน </w:t>
      </w:r>
      <w:r w:rsidRPr="00EB3DF9">
        <w:rPr>
          <w:rFonts w:ascii="Angsana New" w:hAnsi="Angsana New"/>
          <w:sz w:val="30"/>
          <w:szCs w:val="30"/>
        </w:rPr>
        <w:t xml:space="preserve">2562 </w:t>
      </w:r>
      <w:r w:rsidRPr="00EB3DF9">
        <w:rPr>
          <w:rFonts w:ascii="Angsana New" w:hAnsi="Angsana New"/>
          <w:sz w:val="30"/>
          <w:szCs w:val="30"/>
          <w:cs/>
        </w:rPr>
        <w:t>บริษัท</w:t>
      </w:r>
      <w:r w:rsidRPr="00EB3DF9">
        <w:rPr>
          <w:rFonts w:ascii="Angsana New" w:hAnsi="Angsana New" w:hint="cs"/>
          <w:sz w:val="30"/>
          <w:szCs w:val="30"/>
          <w:cs/>
        </w:rPr>
        <w:t xml:space="preserve"> บีซีพีจี จำกัด (มหาชน) </w:t>
      </w:r>
      <w:r w:rsidRPr="00EB3DF9">
        <w:rPr>
          <w:rFonts w:ascii="Angsana New" w:hAnsi="Angsana New"/>
          <w:sz w:val="30"/>
          <w:szCs w:val="30"/>
          <w:cs/>
        </w:rPr>
        <w:t>(“</w:t>
      </w:r>
      <w:r w:rsidRPr="00EB3DF9">
        <w:rPr>
          <w:rFonts w:ascii="Angsana New" w:hAnsi="Angsana New" w:hint="cs"/>
          <w:sz w:val="30"/>
          <w:szCs w:val="30"/>
          <w:cs/>
        </w:rPr>
        <w:t>บีซีพีจี</w:t>
      </w:r>
      <w:r w:rsidRPr="00EB3DF9">
        <w:rPr>
          <w:rFonts w:ascii="Angsana New" w:hAnsi="Angsana New"/>
          <w:sz w:val="30"/>
          <w:szCs w:val="30"/>
          <w:cs/>
        </w:rPr>
        <w:t xml:space="preserve">”)ได้ร่วมจัดตั้ง </w:t>
      </w:r>
      <w:r w:rsidRPr="00EB3DF9">
        <w:rPr>
          <w:rFonts w:ascii="Angsana New" w:hAnsi="Angsana New"/>
          <w:sz w:val="30"/>
          <w:szCs w:val="30"/>
        </w:rPr>
        <w:t xml:space="preserve">Impact Energy Asia Development Limited </w:t>
      </w:r>
      <w:r w:rsidRPr="00EB3DF9">
        <w:rPr>
          <w:rFonts w:ascii="Angsana New" w:hAnsi="Angsana New"/>
          <w:sz w:val="30"/>
          <w:szCs w:val="30"/>
          <w:cs/>
        </w:rPr>
        <w:t>(“</w:t>
      </w:r>
      <w:r w:rsidRPr="00EB3DF9">
        <w:rPr>
          <w:rFonts w:ascii="Angsana New" w:hAnsi="Angsana New"/>
          <w:sz w:val="30"/>
          <w:szCs w:val="30"/>
        </w:rPr>
        <w:t>IEAD</w:t>
      </w:r>
      <w:r w:rsidRPr="00EB3DF9">
        <w:rPr>
          <w:rFonts w:ascii="Angsana New" w:hAnsi="Angsana New"/>
          <w:sz w:val="30"/>
          <w:szCs w:val="30"/>
          <w:cs/>
        </w:rPr>
        <w:t xml:space="preserve">”) ซึ่งเป็นบริษัทจดทะเบียนที่เขตบริหารพิเศษฮ่องกงแห่งสาธารณรัฐประชาชนจีน มีทุนจดทะเบียนเริ่มต้น </w:t>
      </w:r>
      <w:r w:rsidRPr="00EB3DF9">
        <w:rPr>
          <w:rFonts w:ascii="Angsana New" w:hAnsi="Angsana New"/>
          <w:sz w:val="30"/>
          <w:szCs w:val="30"/>
        </w:rPr>
        <w:t xml:space="preserve">200 </w:t>
      </w:r>
      <w:r w:rsidRPr="00EB3DF9">
        <w:rPr>
          <w:rFonts w:ascii="Angsana New" w:hAnsi="Angsana New"/>
          <w:sz w:val="30"/>
          <w:szCs w:val="30"/>
          <w:cs/>
        </w:rPr>
        <w:t>เหรียญฮ่องกง และมีวัตถุประสงค์เพื่อประกอบธุรกิจพัฒนาโครงการโรงไฟฟ้าพลังงานหมุนเวียนในอนาคต บ</w:t>
      </w:r>
      <w:r w:rsidRPr="00EB3DF9">
        <w:rPr>
          <w:rFonts w:ascii="Angsana New" w:hAnsi="Angsana New" w:hint="cs"/>
          <w:sz w:val="30"/>
          <w:szCs w:val="30"/>
          <w:cs/>
        </w:rPr>
        <w:t>ีซีพีจี</w:t>
      </w:r>
      <w:r w:rsidRPr="00EB3DF9">
        <w:rPr>
          <w:rFonts w:ascii="Angsana New" w:hAnsi="Angsana New"/>
          <w:sz w:val="30"/>
          <w:szCs w:val="30"/>
          <w:cs/>
        </w:rPr>
        <w:t xml:space="preserve">ได้ลงทุนจำนวน </w:t>
      </w:r>
      <w:r w:rsidRPr="00EB3DF9">
        <w:rPr>
          <w:rFonts w:ascii="Angsana New" w:hAnsi="Angsana New"/>
          <w:sz w:val="30"/>
          <w:szCs w:val="30"/>
        </w:rPr>
        <w:t xml:space="preserve">90 </w:t>
      </w:r>
      <w:r w:rsidRPr="00EB3DF9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EB3DF9">
        <w:rPr>
          <w:rFonts w:ascii="Angsana New" w:hAnsi="Angsana New"/>
          <w:sz w:val="30"/>
          <w:szCs w:val="30"/>
        </w:rPr>
        <w:t xml:space="preserve">1 </w:t>
      </w:r>
      <w:r w:rsidRPr="00EB3DF9">
        <w:rPr>
          <w:rFonts w:ascii="Angsana New" w:hAnsi="Angsana New"/>
          <w:sz w:val="30"/>
          <w:szCs w:val="30"/>
          <w:cs/>
        </w:rPr>
        <w:t xml:space="preserve">เหรียญฮ่องกง รวมเป็นจำนวนเงิน </w:t>
      </w:r>
      <w:r w:rsidRPr="00EB3DF9">
        <w:rPr>
          <w:rFonts w:ascii="Angsana New" w:hAnsi="Angsana New"/>
          <w:sz w:val="30"/>
          <w:szCs w:val="30"/>
        </w:rPr>
        <w:t xml:space="preserve">90 </w:t>
      </w:r>
      <w:r w:rsidRPr="00EB3DF9">
        <w:rPr>
          <w:rFonts w:ascii="Angsana New" w:hAnsi="Angsana New"/>
          <w:sz w:val="30"/>
          <w:szCs w:val="30"/>
          <w:cs/>
        </w:rPr>
        <w:t xml:space="preserve">เหรียญฮ่องกง (เทียบเท่า </w:t>
      </w:r>
      <w:r w:rsidRPr="00EB3DF9">
        <w:rPr>
          <w:rFonts w:ascii="Angsana New" w:hAnsi="Angsana New"/>
          <w:sz w:val="30"/>
          <w:szCs w:val="30"/>
        </w:rPr>
        <w:t xml:space="preserve">369 </w:t>
      </w:r>
      <w:r w:rsidRPr="00EB3DF9">
        <w:rPr>
          <w:rFonts w:ascii="Angsana New" w:hAnsi="Angsana New"/>
          <w:sz w:val="30"/>
          <w:szCs w:val="30"/>
          <w:cs/>
        </w:rPr>
        <w:t>บาท)โดย</w:t>
      </w:r>
      <w:r w:rsidRPr="00EB3DF9">
        <w:rPr>
          <w:rFonts w:ascii="Angsana New" w:hAnsi="Angsana New" w:hint="cs"/>
          <w:sz w:val="30"/>
          <w:szCs w:val="30"/>
          <w:cs/>
        </w:rPr>
        <w:t>บีซีพีจี</w:t>
      </w:r>
      <w:r w:rsidRPr="00EB3DF9">
        <w:rPr>
          <w:rFonts w:ascii="Angsana New" w:hAnsi="Angsana New"/>
          <w:sz w:val="30"/>
          <w:szCs w:val="30"/>
          <w:cs/>
        </w:rPr>
        <w:t xml:space="preserve">มีสัดส่วนการถือหุ้นใน </w:t>
      </w:r>
      <w:r w:rsidRPr="00EB3DF9">
        <w:rPr>
          <w:rFonts w:ascii="Angsana New" w:hAnsi="Angsana New"/>
          <w:sz w:val="30"/>
          <w:szCs w:val="30"/>
        </w:rPr>
        <w:t xml:space="preserve">IEAD </w:t>
      </w:r>
      <w:r w:rsidRPr="00EB3DF9">
        <w:rPr>
          <w:rFonts w:ascii="Angsana New" w:hAnsi="Angsana New"/>
          <w:sz w:val="30"/>
          <w:szCs w:val="30"/>
          <w:cs/>
        </w:rPr>
        <w:t xml:space="preserve">คิดเป็นร้อยละ </w:t>
      </w:r>
      <w:r w:rsidRPr="00EB3DF9">
        <w:rPr>
          <w:rFonts w:ascii="Angsana New" w:hAnsi="Angsana New"/>
          <w:sz w:val="30"/>
          <w:szCs w:val="30"/>
        </w:rPr>
        <w:t xml:space="preserve">45 </w:t>
      </w:r>
      <w:r w:rsidRPr="00EB3DF9">
        <w:rPr>
          <w:rFonts w:ascii="Angsana New" w:hAnsi="Angsana New"/>
          <w:sz w:val="30"/>
          <w:szCs w:val="30"/>
          <w:cs/>
        </w:rPr>
        <w:t>ของจำนวนหุ้นที่ออกและชำระแล้วทั้งหมด</w:t>
      </w:r>
    </w:p>
    <w:p w14:paraId="619A6BEC" w14:textId="455C4FEF" w:rsidR="00EA530F" w:rsidRPr="00EB3DF9" w:rsidRDefault="00EA530F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01736ADB" w14:textId="5DB5A44F" w:rsidR="00F71600" w:rsidRPr="00EB3DF9" w:rsidRDefault="00F71600" w:rsidP="00EB3DF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DF9">
        <w:rPr>
          <w:rFonts w:ascii="Angsana New" w:hAnsi="Angsana New"/>
          <w:i/>
          <w:iCs/>
          <w:sz w:val="30"/>
          <w:szCs w:val="30"/>
        </w:rPr>
        <w:t>Star Energy Group Holding Pte</w:t>
      </w:r>
      <w:r w:rsidRPr="00EB3DF9">
        <w:rPr>
          <w:rFonts w:ascii="Angsana New" w:hAnsi="Angsana New"/>
          <w:i/>
          <w:iCs/>
          <w:sz w:val="30"/>
          <w:szCs w:val="30"/>
          <w:cs/>
        </w:rPr>
        <w:t xml:space="preserve">. </w:t>
      </w:r>
      <w:r w:rsidRPr="00EB3DF9">
        <w:rPr>
          <w:rFonts w:ascii="Angsana New" w:hAnsi="Angsana New"/>
          <w:i/>
          <w:iCs/>
          <w:sz w:val="30"/>
          <w:szCs w:val="30"/>
        </w:rPr>
        <w:t>Ltd</w:t>
      </w:r>
      <w:r w:rsidRPr="00EB3DF9">
        <w:rPr>
          <w:rFonts w:ascii="Angsana New" w:hAnsi="Angsana New"/>
          <w:i/>
          <w:iCs/>
          <w:sz w:val="30"/>
          <w:szCs w:val="30"/>
          <w:cs/>
        </w:rPr>
        <w:t>.</w:t>
      </w:r>
      <w:r w:rsidRPr="00EB3DF9">
        <w:rPr>
          <w:rFonts w:ascii="Angsana New" w:hAnsi="Angsana New"/>
          <w:i/>
          <w:iCs/>
          <w:sz w:val="30"/>
          <w:szCs w:val="30"/>
        </w:rPr>
        <w:t>,</w:t>
      </w:r>
    </w:p>
    <w:p w14:paraId="1C6D4B5C" w14:textId="77777777" w:rsidR="00F71600" w:rsidRPr="00EB3DF9" w:rsidRDefault="00F7160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328D63C9" w14:textId="3D68BDD2" w:rsidR="00F71600" w:rsidRPr="00EB3DF9" w:rsidRDefault="00F7160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EB3DF9">
        <w:rPr>
          <w:cs/>
        </w:rPr>
        <w:t xml:space="preserve">ในระหว่างปีสิ้นสุดวันที่ </w:t>
      </w:r>
      <w:r w:rsidRPr="00EB3DF9">
        <w:t xml:space="preserve">31 </w:t>
      </w:r>
      <w:r w:rsidRPr="00EB3DF9">
        <w:rPr>
          <w:cs/>
        </w:rPr>
        <w:t xml:space="preserve">ธันวาคม </w:t>
      </w:r>
      <w:r w:rsidRPr="00EB3DF9">
        <w:t xml:space="preserve">2562 </w:t>
      </w:r>
      <w:r w:rsidRPr="00EB3DF9">
        <w:rPr>
          <w:cs/>
        </w:rPr>
        <w:t xml:space="preserve">บริษัทร่วม </w:t>
      </w:r>
      <w:r w:rsidRPr="00EB3DF9">
        <w:t>Star Energy Group Holding Pte</w:t>
      </w:r>
      <w:r w:rsidRPr="00EB3DF9">
        <w:rPr>
          <w:cs/>
        </w:rPr>
        <w:t xml:space="preserve">. </w:t>
      </w:r>
      <w:r w:rsidRPr="00EB3DF9">
        <w:t>Ltd</w:t>
      </w:r>
      <w:r w:rsidRPr="00EB3DF9">
        <w:rPr>
          <w:cs/>
        </w:rPr>
        <w:t>.</w:t>
      </w:r>
      <w:r w:rsidRPr="00EB3DF9">
        <w:t xml:space="preserve">, </w:t>
      </w:r>
      <w:r w:rsidRPr="00EB3DF9">
        <w:rPr>
          <w:cs/>
        </w:rPr>
        <w:t xml:space="preserve">ได้ลดทุนจดทะเบียนจากเดิม </w:t>
      </w:r>
      <w:r w:rsidRPr="00EB3DF9">
        <w:t xml:space="preserve">840 </w:t>
      </w:r>
      <w:r w:rsidRPr="00EB3DF9">
        <w:rPr>
          <w:cs/>
        </w:rPr>
        <w:t xml:space="preserve">ล้านเหรียญสหรัฐฯ เป็น </w:t>
      </w:r>
      <w:r w:rsidRPr="00EB3DF9">
        <w:t xml:space="preserve">834 </w:t>
      </w:r>
      <w:r w:rsidRPr="00EB3DF9">
        <w:rPr>
          <w:cs/>
        </w:rPr>
        <w:t xml:space="preserve">ล้านเหรียญสหรัฐฯ โดยบริษัทร่วมได้ชำระคืนค่าหุ้นจากการลดทุนจำนวน </w:t>
      </w:r>
      <w:r w:rsidRPr="00EB3DF9">
        <w:t xml:space="preserve">6 </w:t>
      </w:r>
      <w:r w:rsidRPr="00EB3DF9">
        <w:rPr>
          <w:cs/>
        </w:rPr>
        <w:t xml:space="preserve">ล้านเหรียญสหรัฐฯ ซึ่งกลุ่มบริษัทได้รับชำระคืนค่าหุ้นในส่วนที่เป็นของบริษัท ร้อยละ </w:t>
      </w:r>
      <w:r w:rsidRPr="00EB3DF9">
        <w:t>33</w:t>
      </w:r>
      <w:r w:rsidRPr="00EB3DF9">
        <w:rPr>
          <w:cs/>
        </w:rPr>
        <w:t>.</w:t>
      </w:r>
      <w:r w:rsidRPr="00EB3DF9">
        <w:t>33</w:t>
      </w:r>
      <w:r w:rsidRPr="00EB3DF9">
        <w:rPr>
          <w:cs/>
        </w:rPr>
        <w:t xml:space="preserve"> คิดเป็นจำนวนเงินทั้งสิ้น </w:t>
      </w:r>
      <w:r w:rsidRPr="00EB3DF9">
        <w:t xml:space="preserve">2 </w:t>
      </w:r>
      <w:r w:rsidRPr="00EB3DF9">
        <w:rPr>
          <w:cs/>
        </w:rPr>
        <w:t>ล้านเหรียญสหรัฐฯ (</w:t>
      </w:r>
      <w:r w:rsidR="00F829DD" w:rsidRPr="00EB3DF9">
        <w:rPr>
          <w:rFonts w:hint="cs"/>
          <w:cs/>
        </w:rPr>
        <w:t>เทียบเท่า</w:t>
      </w:r>
      <w:r w:rsidRPr="00EB3DF9">
        <w:rPr>
          <w:cs/>
        </w:rPr>
        <w:t xml:space="preserve"> </w:t>
      </w:r>
      <w:r w:rsidRPr="00EB3DF9">
        <w:t xml:space="preserve">67 </w:t>
      </w:r>
      <w:r w:rsidRPr="00EB3DF9">
        <w:rPr>
          <w:cs/>
        </w:rPr>
        <w:t>ล้านบาท)</w:t>
      </w:r>
    </w:p>
    <w:p w14:paraId="4B69BAAA" w14:textId="77777777" w:rsidR="00F71600" w:rsidRPr="00EB3DF9" w:rsidRDefault="00F7160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6538F24C" w14:textId="7F0E45D8" w:rsidR="00865C00" w:rsidRPr="00EB3DF9" w:rsidRDefault="00865C0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i/>
          <w:iCs/>
        </w:rPr>
      </w:pPr>
      <w:r w:rsidRPr="00EB3DF9">
        <w:rPr>
          <w:i/>
          <w:iCs/>
          <w:cs/>
        </w:rPr>
        <w:t>การทดสอบการด้อยค่าของหน่วยสินทรัพย์ที่ก่อให้เกิดเงินสดที่มีค่าความนิยมในเงินลงทุนในบริษัทร่วม</w:t>
      </w:r>
      <w:r w:rsidRPr="00EB3DF9">
        <w:rPr>
          <w:rFonts w:hint="cs"/>
          <w:i/>
          <w:iCs/>
          <w:cs/>
        </w:rPr>
        <w:t>ทางอ้อม</w:t>
      </w:r>
      <w:r w:rsidRPr="00EB3DF9">
        <w:rPr>
          <w:i/>
          <w:iCs/>
          <w:cs/>
        </w:rPr>
        <w:t xml:space="preserve"> </w:t>
      </w:r>
      <w:r w:rsidRPr="00EB3DF9">
        <w:rPr>
          <w:i/>
          <w:iCs/>
        </w:rPr>
        <w:t>Star Energy Group Holdings Pte</w:t>
      </w:r>
      <w:r w:rsidRPr="00EB3DF9">
        <w:rPr>
          <w:i/>
          <w:iCs/>
          <w:cs/>
        </w:rPr>
        <w:t xml:space="preserve">. </w:t>
      </w:r>
      <w:r w:rsidRPr="00EB3DF9">
        <w:rPr>
          <w:i/>
          <w:iCs/>
        </w:rPr>
        <w:t>Ltd</w:t>
      </w:r>
      <w:r w:rsidRPr="00EB3DF9">
        <w:rPr>
          <w:i/>
          <w:iCs/>
          <w:cs/>
        </w:rPr>
        <w:t>.</w:t>
      </w:r>
    </w:p>
    <w:p w14:paraId="54B43D7A" w14:textId="77777777" w:rsidR="00865C00" w:rsidRPr="00EB3DF9" w:rsidRDefault="00865C0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21A7526E" w14:textId="77777777" w:rsidR="00865C00" w:rsidRPr="00EB3DF9" w:rsidRDefault="00865C0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  <w:r w:rsidRPr="00EB3DF9">
        <w:rPr>
          <w:cs/>
        </w:rPr>
        <w:t>มูลค่าที่คาดว่าจะได้รับคืนของ</w:t>
      </w:r>
      <w:r w:rsidR="007D6501" w:rsidRPr="00EB3DF9">
        <w:rPr>
          <w:rFonts w:hint="cs"/>
          <w:cs/>
        </w:rPr>
        <w:t xml:space="preserve">เงินลงทุนในบริษัทร่วม </w:t>
      </w:r>
      <w:r w:rsidR="007D6501" w:rsidRPr="00EB3DF9">
        <w:t>Star Energy Group Holding Pte</w:t>
      </w:r>
      <w:r w:rsidR="007D6501" w:rsidRPr="00EB3DF9">
        <w:rPr>
          <w:cs/>
        </w:rPr>
        <w:t xml:space="preserve">. </w:t>
      </w:r>
      <w:r w:rsidR="007D6501" w:rsidRPr="00EB3DF9">
        <w:t>Ltd</w:t>
      </w:r>
      <w:r w:rsidR="007D6501" w:rsidRPr="00EB3DF9">
        <w:rPr>
          <w:cs/>
        </w:rPr>
        <w:t>.</w:t>
      </w:r>
      <w:r w:rsidR="007D6501" w:rsidRPr="00EB3DF9">
        <w:t xml:space="preserve">, </w:t>
      </w:r>
      <w:r w:rsidR="007D6501" w:rsidRPr="00EB3DF9">
        <w:rPr>
          <w:rFonts w:hint="cs"/>
          <w:cs/>
        </w:rPr>
        <w:t>ซึ่งมีค่าความนิยมบันทึกรวมอยู่</w:t>
      </w:r>
      <w:r w:rsidR="007D6501" w:rsidRPr="00EB3DF9">
        <w:rPr>
          <w:cs/>
        </w:rPr>
        <w:t xml:space="preserve"> </w:t>
      </w:r>
      <w:r w:rsidRPr="00EB3DF9">
        <w:rPr>
          <w:cs/>
        </w:rPr>
        <w:t>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โรงไฟฟ้าในประเทศอินโดนิเซีย</w:t>
      </w:r>
    </w:p>
    <w:p w14:paraId="2B120906" w14:textId="77777777" w:rsidR="00865C00" w:rsidRPr="00EB3DF9" w:rsidRDefault="00865C0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6DF0F475" w14:textId="77777777" w:rsidR="00865C00" w:rsidRPr="00EB3DF9" w:rsidRDefault="00865C0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  <w:r w:rsidRPr="00EB3DF9">
        <w:rPr>
          <w:cs/>
        </w:rPr>
        <w:t>ข้อสมมติที่สำคัญที่ใช้ในการประมาณการกระแสเงินสดถูกจัดทำขึ้นอ้างอิงจากตามสัญญาสัมปทาน สัญญาซื้อขายไฟฟ้า ประมาณการราคาขายไฟฟ้าและไอน้ำ ประมาณการปริมาณพลังงานไฟฟ้าและไอน้ำที่สามารถผลิตได้ในอนาคต โดยอ้างอิงข้อมูลที่เกิดขึ้นในอดีต ประกอบกับใช้แหล่งข้อมูลภายนอก เช่น อัตราแลกเปลี่ยน อัตราเงินเฟ้อ</w:t>
      </w:r>
    </w:p>
    <w:p w14:paraId="4FDF1F12" w14:textId="77777777" w:rsidR="00865C00" w:rsidRPr="00EB3DF9" w:rsidRDefault="00865C0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3DB7C50A" w14:textId="77777777" w:rsidR="00865C00" w:rsidRPr="00EB3DF9" w:rsidRDefault="00865C0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  <w:r w:rsidRPr="00EB3DF9">
        <w:rPr>
          <w:cs/>
        </w:rPr>
        <w:t>สมมติฐานที่สำคัญในการประมาณการมูลค่าจากการใช้มีดังนี้</w:t>
      </w:r>
    </w:p>
    <w:p w14:paraId="4E0EDFC2" w14:textId="77777777" w:rsidR="00865C00" w:rsidRPr="00EB3DF9" w:rsidRDefault="00865C0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tbl>
      <w:tblPr>
        <w:tblW w:w="9270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9"/>
        <w:gridCol w:w="1495"/>
        <w:gridCol w:w="1496"/>
      </w:tblGrid>
      <w:tr w:rsidR="00772A64" w:rsidRPr="00EB3DF9" w14:paraId="19C08AF8" w14:textId="77777777" w:rsidTr="00772A64">
        <w:trPr>
          <w:tblHeader/>
        </w:trPr>
        <w:tc>
          <w:tcPr>
            <w:tcW w:w="6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AE820" w14:textId="77777777" w:rsidR="00772A64" w:rsidRPr="00EB3DF9" w:rsidRDefault="00772A64" w:rsidP="00EB3DF9">
            <w:pPr>
              <w:ind w:right="-108"/>
              <w:jc w:val="thaiDistribute"/>
            </w:pPr>
          </w:p>
        </w:tc>
        <w:tc>
          <w:tcPr>
            <w:tcW w:w="29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7D483" w14:textId="77777777" w:rsidR="00772A64" w:rsidRPr="00EB3DF9" w:rsidRDefault="00772A6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bCs/>
                <w:cs/>
              </w:rPr>
            </w:pPr>
            <w:r w:rsidRPr="00EB3DF9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772A64" w:rsidRPr="00EB3DF9" w14:paraId="0B432855" w14:textId="77777777" w:rsidTr="00772A64">
        <w:trPr>
          <w:tblHeader/>
        </w:trPr>
        <w:tc>
          <w:tcPr>
            <w:tcW w:w="6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A01CB8" w14:textId="77777777" w:rsidR="00772A64" w:rsidRPr="00EB3DF9" w:rsidRDefault="00772A64" w:rsidP="00EB3DF9">
            <w:pPr>
              <w:ind w:right="-108"/>
              <w:jc w:val="thaiDistribute"/>
            </w:pPr>
          </w:p>
        </w:tc>
        <w:tc>
          <w:tcPr>
            <w:tcW w:w="1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7A8367" w14:textId="77777777" w:rsidR="00772A64" w:rsidRPr="00EB3DF9" w:rsidRDefault="000551D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</w:pPr>
            <w:r w:rsidRPr="00EB3DF9">
              <w:t>2562</w:t>
            </w:r>
          </w:p>
        </w:tc>
        <w:tc>
          <w:tcPr>
            <w:tcW w:w="14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0FE7F9" w14:textId="77777777" w:rsidR="00772A64" w:rsidRPr="00EB3DF9" w:rsidRDefault="000551D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 w:rsidRPr="00EB3DF9">
              <w:t>2561</w:t>
            </w:r>
          </w:p>
        </w:tc>
      </w:tr>
      <w:tr w:rsidR="00772A64" w:rsidRPr="00EB3DF9" w14:paraId="5A7B9996" w14:textId="77777777" w:rsidTr="00772A64">
        <w:trPr>
          <w:tblHeader/>
        </w:trPr>
        <w:tc>
          <w:tcPr>
            <w:tcW w:w="6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6EF56F" w14:textId="77777777" w:rsidR="00772A64" w:rsidRPr="00EB3DF9" w:rsidRDefault="00772A64" w:rsidP="00EB3DF9">
            <w:pPr>
              <w:ind w:right="-108"/>
              <w:jc w:val="thaiDistribute"/>
            </w:pPr>
          </w:p>
        </w:tc>
        <w:tc>
          <w:tcPr>
            <w:tcW w:w="29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A71C5" w14:textId="77777777" w:rsidR="00772A64" w:rsidRPr="00EB3DF9" w:rsidRDefault="00772A6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  <w:cs/>
              </w:rPr>
            </w:pPr>
            <w:r w:rsidRPr="00EB3DF9">
              <w:rPr>
                <w:rFonts w:hint="cs"/>
                <w:i/>
                <w:iCs/>
                <w:cs/>
              </w:rPr>
              <w:t>(ร้อยละ)</w:t>
            </w:r>
          </w:p>
        </w:tc>
      </w:tr>
      <w:tr w:rsidR="000551D6" w:rsidRPr="00EB3DF9" w14:paraId="4C299383" w14:textId="77777777" w:rsidTr="000551D6">
        <w:tc>
          <w:tcPr>
            <w:tcW w:w="6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BFF59E" w14:textId="77777777" w:rsidR="000551D6" w:rsidRPr="00EB3DF9" w:rsidRDefault="000551D6" w:rsidP="00EB3DF9">
            <w:pPr>
              <w:ind w:left="90" w:right="-108" w:hanging="90"/>
              <w:jc w:val="thaiDistribute"/>
            </w:pPr>
            <w:r w:rsidRPr="00EB3DF9">
              <w:rPr>
                <w:rFonts w:hint="cs"/>
                <w:cs/>
              </w:rPr>
              <w:t>อัตราคิดลด - โรงไฟฟ้าพลังความร้อนใต้พิภพ</w:t>
            </w:r>
          </w:p>
        </w:tc>
        <w:tc>
          <w:tcPr>
            <w:tcW w:w="1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E9E58" w14:textId="6B26E77B" w:rsidR="000551D6" w:rsidRPr="00EB3DF9" w:rsidRDefault="00053DA9" w:rsidP="00EB3DF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7</w:t>
            </w:r>
            <w:r w:rsidRPr="00EB3DF9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.</w:t>
            </w: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 xml:space="preserve">1 </w:t>
            </w:r>
            <w:r w:rsidR="00F829DD" w:rsidRPr="00EB3DF9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-</w:t>
            </w:r>
            <w:r w:rsidRPr="00EB3DF9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 xml:space="preserve"> </w:t>
            </w: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7</w:t>
            </w:r>
            <w:r w:rsidRPr="00EB3DF9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.</w:t>
            </w: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14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4D57AE" w14:textId="77777777" w:rsidR="000551D6" w:rsidRPr="00EB3DF9" w:rsidRDefault="000551D6" w:rsidP="00EB3DF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7</w:t>
            </w:r>
            <w:r w:rsidRPr="00EB3DF9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.</w:t>
            </w: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2</w:t>
            </w:r>
            <w:r w:rsidRPr="00EB3DF9">
              <w:rPr>
                <w:rFonts w:ascii="Angsana New" w:eastAsia="Calibri" w:hAnsi="Angsana New" w:hint="cs"/>
                <w:sz w:val="30"/>
                <w:szCs w:val="30"/>
                <w:cs/>
                <w:lang w:val="en-US" w:eastAsia="en-GB" w:bidi="th-TH"/>
              </w:rPr>
              <w:t xml:space="preserve"> </w:t>
            </w:r>
            <w:r w:rsidRPr="00EB3DF9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-</w:t>
            </w:r>
            <w:r w:rsidRPr="00EB3DF9">
              <w:rPr>
                <w:rFonts w:ascii="Angsana New" w:eastAsia="Calibri" w:hAnsi="Angsana New" w:hint="cs"/>
                <w:sz w:val="30"/>
                <w:szCs w:val="30"/>
                <w:cs/>
                <w:lang w:val="en-US" w:eastAsia="en-GB" w:bidi="th-TH"/>
              </w:rPr>
              <w:t xml:space="preserve"> </w:t>
            </w: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7</w:t>
            </w:r>
            <w:r w:rsidRPr="00EB3DF9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.</w:t>
            </w: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6</w:t>
            </w:r>
          </w:p>
        </w:tc>
      </w:tr>
    </w:tbl>
    <w:p w14:paraId="76AA4159" w14:textId="77777777" w:rsidR="00865C00" w:rsidRPr="00EB3DF9" w:rsidRDefault="00865C0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  <w:r w:rsidRPr="00EB3DF9">
        <w:rPr>
          <w:cs/>
        </w:rPr>
        <w:lastRenderedPageBreak/>
        <w:tab/>
        <w:t>อัตราคิดลดที่ใช้เป็นอัตราถัวเฉลี่ยถ่วงน้ำห</w:t>
      </w:r>
      <w:r w:rsidR="009E4999" w:rsidRPr="00EB3DF9">
        <w:rPr>
          <w:cs/>
        </w:rPr>
        <w:t xml:space="preserve">นักของต้นทุนทางการเงินหลังภาษี </w:t>
      </w:r>
      <w:r w:rsidRPr="00EB3DF9">
        <w:rPr>
          <w:cs/>
        </w:rPr>
        <w:t>โดยอัตราคิดลดในส่วนของทุนอ้างอิงจากอัตราดอกเบี้ยพันธบัตรรัฐบาลระยะยาวของสหรัฐอเมริกา เป็นตัวกำหนดอัตราผลตอบแทนที่ปราศจากความเสี่ยง (</w:t>
      </w:r>
      <w:r w:rsidRPr="00EB3DF9">
        <w:t>Risk Free Rate</w:t>
      </w:r>
      <w:r w:rsidRPr="00EB3DF9">
        <w:rPr>
          <w:cs/>
        </w:rPr>
        <w:t xml:space="preserve">) 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ของประเทศที่ลงทุน โดยอ้างอิงตามหลักการพื้นฐานของทฤษฏีแบบจำลอง </w:t>
      </w:r>
      <w:r w:rsidRPr="00EB3DF9">
        <w:t xml:space="preserve">Capital Asset Pricing Model </w:t>
      </w:r>
      <w:r w:rsidRPr="00EB3DF9">
        <w:rPr>
          <w:cs/>
        </w:rPr>
        <w:t>(</w:t>
      </w:r>
      <w:r w:rsidRPr="00EB3DF9">
        <w:t>CAPM</w:t>
      </w:r>
      <w:r w:rsidRPr="00EB3DF9">
        <w:rPr>
          <w:cs/>
        </w:rPr>
        <w:t>)</w:t>
      </w:r>
    </w:p>
    <w:p w14:paraId="7C99FB06" w14:textId="77777777" w:rsidR="00865C00" w:rsidRPr="00EB3DF9" w:rsidRDefault="00865C0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3A401396" w14:textId="77777777" w:rsidR="00865C00" w:rsidRPr="00EB3DF9" w:rsidRDefault="00865C0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i/>
          <w:iCs/>
        </w:rPr>
      </w:pPr>
      <w:r w:rsidRPr="00EB3DF9">
        <w:rPr>
          <w:i/>
          <w:iCs/>
          <w:cs/>
        </w:rPr>
        <w:t>ประมาณการรายได้</w:t>
      </w:r>
    </w:p>
    <w:p w14:paraId="473C2574" w14:textId="77777777" w:rsidR="00865C00" w:rsidRPr="00EB3DF9" w:rsidRDefault="00865C0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6975A350" w14:textId="77777777" w:rsidR="00865C00" w:rsidRPr="00EB3DF9" w:rsidRDefault="00865C0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  <w:r w:rsidRPr="00EB3DF9">
        <w:rPr>
          <w:cs/>
        </w:rPr>
        <w:t>ประมาณการรายได้รวมทั้งหมดสำหรับสินทรัพย์โรงไฟฟ้าได้ถูกกำหนดขึ้นตามข้อกำหนดในสัญญาซื้อขายไฟฟ้า สัญญาสัมปทานที่ได้รับ และประกาศที่เกี่ยวข้อง ข้อสมมติประกอบด้วย อัตราค่าไฟฟ้าและอัตราค่าไอน้ำจากโรงไฟฟ้าพลังความร้อน ปริมาณการผลิต ปริมาณการรับซื้อตามสัญญาซื้อขายไฟ อัตราแลกเปลี่ยน อัตราเงินเฟ้อและปัจจัยอื่น</w:t>
      </w:r>
      <w:r w:rsidR="009E4999" w:rsidRPr="00EB3DF9">
        <w:rPr>
          <w:rFonts w:hint="cs"/>
          <w:cs/>
        </w:rPr>
        <w:t xml:space="preserve"> </w:t>
      </w:r>
      <w:r w:rsidRPr="00EB3DF9">
        <w:rPr>
          <w:cs/>
        </w:rPr>
        <w:t>ๆ ที่เกี่ยวข้อง</w:t>
      </w:r>
    </w:p>
    <w:p w14:paraId="61071B89" w14:textId="77777777" w:rsidR="00865C00" w:rsidRPr="00EB3DF9" w:rsidRDefault="00865C0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68B8510D" w14:textId="388209D0" w:rsidR="005F068E" w:rsidRPr="00EB3DF9" w:rsidRDefault="005F068E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EB3DF9">
        <w:rPr>
          <w:cs/>
        </w:rPr>
        <w:t>การทดสอบการด้อยค่าได้ถูกจัดทำโดยฝ่ายบริหารของ</w:t>
      </w:r>
      <w:r w:rsidR="004749B1" w:rsidRPr="00EB3DF9">
        <w:rPr>
          <w:rFonts w:hint="cs"/>
          <w:cs/>
        </w:rPr>
        <w:t>กลุ่ม</w:t>
      </w:r>
      <w:r w:rsidR="004749B1" w:rsidRPr="00EB3DF9">
        <w:rPr>
          <w:cs/>
        </w:rPr>
        <w:t xml:space="preserve">บริษัท </w:t>
      </w:r>
      <w:r w:rsidRPr="00EB3DF9">
        <w:rPr>
          <w:cs/>
        </w:rPr>
        <w:t>โดยประมาณการรายได้และค่าใช้จ่ายส่วนหนึ่งโดยอาศัยข้อมูลจากข้อมูลในอดีต แหล่งภายนอก ปัจจัยอื่นๆ ที่เกี่ยวข้องประกอบกับประมาณการของผู้บริหารโครงการและแผนธุรกิจระยะยาว ผู้บริหารของ</w:t>
      </w:r>
      <w:r w:rsidR="004749B1" w:rsidRPr="00EB3DF9">
        <w:rPr>
          <w:rFonts w:hint="cs"/>
          <w:cs/>
        </w:rPr>
        <w:t>กลุ่ม</w:t>
      </w:r>
      <w:r w:rsidRPr="00EB3DF9">
        <w:rPr>
          <w:cs/>
        </w:rPr>
        <w:t xml:space="preserve">บริษัทได้ทดสอบความอ่อนไหวของข้อมูลโดยเป็นการเปลี่ยนอัตราคิดลดเพิ่มขึ้นร้อยละ </w:t>
      </w:r>
      <w:r w:rsidR="004D06AC" w:rsidRPr="00EB3DF9">
        <w:t>0</w:t>
      </w:r>
      <w:r w:rsidR="004D06AC" w:rsidRPr="00EB3DF9">
        <w:rPr>
          <w:cs/>
        </w:rPr>
        <w:t>.</w:t>
      </w:r>
      <w:r w:rsidR="00053DA9" w:rsidRPr="00EB3DF9">
        <w:t>6</w:t>
      </w:r>
      <w:r w:rsidR="004D06AC" w:rsidRPr="00EB3DF9">
        <w:rPr>
          <w:cs/>
        </w:rPr>
        <w:t xml:space="preserve"> - </w:t>
      </w:r>
      <w:r w:rsidR="004D06AC" w:rsidRPr="00EB3DF9">
        <w:t>0</w:t>
      </w:r>
      <w:r w:rsidR="004D06AC" w:rsidRPr="00EB3DF9">
        <w:rPr>
          <w:cs/>
        </w:rPr>
        <w:t>.</w:t>
      </w:r>
      <w:r w:rsidR="00053DA9" w:rsidRPr="00EB3DF9">
        <w:t>7</w:t>
      </w:r>
      <w:r w:rsidRPr="00EB3DF9">
        <w:rPr>
          <w:cs/>
        </w:rPr>
        <w:t xml:space="preserve"> ไม่พบว่ามีการด้อยค่าเกิดขึ้นสำหรับเงินลงทุนในบริษัทร่วม </w:t>
      </w:r>
      <w:r w:rsidRPr="00EB3DF9">
        <w:t>Star Energy Group Holdings Pte</w:t>
      </w:r>
      <w:r w:rsidRPr="00EB3DF9">
        <w:rPr>
          <w:cs/>
        </w:rPr>
        <w:t xml:space="preserve">. </w:t>
      </w:r>
      <w:r w:rsidRPr="00EB3DF9">
        <w:t>Ltd</w:t>
      </w:r>
      <w:r w:rsidRPr="00EB3DF9">
        <w:rPr>
          <w:cs/>
        </w:rPr>
        <w:t>.</w:t>
      </w:r>
      <w:r w:rsidRPr="00EB3DF9">
        <w:rPr>
          <w:rFonts w:hint="cs"/>
          <w:cs/>
        </w:rPr>
        <w:t xml:space="preserve"> </w:t>
      </w:r>
      <w:r w:rsidRPr="00EB3DF9">
        <w:t> </w:t>
      </w:r>
    </w:p>
    <w:p w14:paraId="020A4A5A" w14:textId="4EEA05EF" w:rsidR="00865C00" w:rsidRPr="00EB3DF9" w:rsidRDefault="00865C0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2EA0F659" w14:textId="77777777" w:rsidR="005F5DC1" w:rsidRPr="00EB3DF9" w:rsidRDefault="005F5DC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  <w:r w:rsidRPr="00EB3DF9">
        <w:rPr>
          <w:i/>
          <w:iCs/>
          <w:cs/>
        </w:rPr>
        <w:t>ข้อพิพาทกับหน่วยงานรัฐบาลในประเทศอินโดนีเซีย</w:t>
      </w:r>
    </w:p>
    <w:p w14:paraId="70178ED8" w14:textId="77777777" w:rsidR="005F5DC1" w:rsidRPr="00EB3DF9" w:rsidRDefault="005F5DC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  <w:cs/>
        </w:rPr>
      </w:pPr>
    </w:p>
    <w:p w14:paraId="52CFF57F" w14:textId="1F34D26A" w:rsidR="005F5DC1" w:rsidRPr="00EB3DF9" w:rsidRDefault="005F5DC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EB3DF9">
        <w:rPr>
          <w:cs/>
        </w:rPr>
        <w:t xml:space="preserve">ณ วันที่ </w:t>
      </w:r>
      <w:r w:rsidR="0092623A" w:rsidRPr="00EB3DF9">
        <w:t>31</w:t>
      </w:r>
      <w:r w:rsidRPr="00EB3DF9">
        <w:rPr>
          <w:cs/>
        </w:rPr>
        <w:t xml:space="preserve"> ธันวาคม </w:t>
      </w:r>
      <w:r w:rsidR="0092623A" w:rsidRPr="00EB3DF9">
        <w:t>2562</w:t>
      </w:r>
      <w:r w:rsidRPr="00EB3DF9">
        <w:rPr>
          <w:cs/>
        </w:rPr>
        <w:t xml:space="preserve"> บริษัทในกลุ่มบริษัทร่วม </w:t>
      </w:r>
      <w:r w:rsidRPr="00EB3DF9">
        <w:t>Star Energy Group Holding Pte</w:t>
      </w:r>
      <w:r w:rsidRPr="00EB3DF9">
        <w:rPr>
          <w:cs/>
        </w:rPr>
        <w:t xml:space="preserve">. </w:t>
      </w:r>
      <w:r w:rsidRPr="00EB3DF9">
        <w:t>Ltd</w:t>
      </w:r>
      <w:r w:rsidRPr="00EB3DF9">
        <w:rPr>
          <w:cs/>
        </w:rPr>
        <w:t>. (“</w:t>
      </w:r>
      <w:r w:rsidRPr="00EB3DF9">
        <w:t>SEGHPL</w:t>
      </w:r>
      <w:r w:rsidRPr="00EB3DF9">
        <w:rPr>
          <w:cs/>
        </w:rPr>
        <w:t xml:space="preserve">”) มีข้อพิพาทกับ </w:t>
      </w:r>
      <w:r w:rsidRPr="00EB3DF9">
        <w:t xml:space="preserve">Directorate General of Budget </w:t>
      </w:r>
      <w:r w:rsidRPr="00EB3DF9">
        <w:rPr>
          <w:cs/>
        </w:rPr>
        <w:t>(“</w:t>
      </w:r>
      <w:r w:rsidRPr="00EB3DF9">
        <w:t>DGB</w:t>
      </w:r>
      <w:r w:rsidRPr="00EB3DF9">
        <w:rPr>
          <w:cs/>
        </w:rPr>
        <w:t xml:space="preserve">”) ซึ่งเป็นสำนักงบประมาณสังกัดกระทรวงการคลังประเทศอินโดนิเซีย ในเรื่องการคำนวณส่วนแบ่งกำไรที่บริษัทในกลุ่ม </w:t>
      </w:r>
      <w:r w:rsidRPr="00EB3DF9">
        <w:t xml:space="preserve">SEGHPL </w:t>
      </w:r>
      <w:r w:rsidRPr="00EB3DF9">
        <w:rPr>
          <w:cs/>
        </w:rPr>
        <w:t xml:space="preserve">จะต้องนำส่งให้แก่รัฐบาล ซึ่งมีการตีความที่แตกต่างกันในเรื่องค่าใช้จ่าย  บริษัทในกลุ่ม </w:t>
      </w:r>
      <w:r w:rsidRPr="00EB3DF9">
        <w:t xml:space="preserve">SEGHPL </w:t>
      </w:r>
      <w:r w:rsidRPr="00EB3DF9">
        <w:rPr>
          <w:cs/>
        </w:rPr>
        <w:t>ชำระเงินส่วนแบ่งกำไรเพิ่มเติมดังกล่าวและบันทึกเป็นภาษีรอขอคืนและได้ยื่นจดหมายคัดค้านและขอคืนส่วนแบ่งกำไรส่วนต่างดังกล่าว ปัจจุบันข้อพิพาทดังกล่าวอยู่ในระหว่างการดำเนินกระบวนการทางกฎหมาย อย่างไรก็ตามกลุ่มบริษัทได้ตั้งค่าเผื่อหนี้สงสัยจะสูญของภาษีรอขอคืนดังกล่าวทั้งจำนวนในงบการเงินรวมแล้ว</w:t>
      </w:r>
    </w:p>
    <w:p w14:paraId="02F29093" w14:textId="10CF4A48" w:rsidR="00F71600" w:rsidRPr="00EB3DF9" w:rsidRDefault="00F7160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EB3DF9">
        <w:rPr>
          <w:cs/>
        </w:rPr>
        <w:br w:type="page"/>
      </w:r>
    </w:p>
    <w:p w14:paraId="15FF14C8" w14:textId="3084223B" w:rsidR="009B5961" w:rsidRPr="00EB3DF9" w:rsidRDefault="009B596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i/>
          <w:iCs/>
        </w:rPr>
      </w:pPr>
      <w:r w:rsidRPr="00EB3DF9">
        <w:rPr>
          <w:rFonts w:hint="cs"/>
          <w:i/>
          <w:iCs/>
          <w:cs/>
        </w:rPr>
        <w:lastRenderedPageBreak/>
        <w:t>บริษัทร่วม</w:t>
      </w:r>
    </w:p>
    <w:p w14:paraId="770E4AC5" w14:textId="77777777" w:rsidR="009B5961" w:rsidRPr="00EB3DF9" w:rsidRDefault="009B596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cs/>
        </w:rPr>
      </w:pPr>
    </w:p>
    <w:p w14:paraId="5FD2FE04" w14:textId="77777777" w:rsidR="00933F62" w:rsidRPr="00EB3DF9" w:rsidRDefault="0037386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  <w:r w:rsidRPr="00EB3DF9">
        <w:rPr>
          <w:cs/>
        </w:rPr>
        <w:t>ตารางต่อไปนี้สรุปข้อมูลทางการเงินของบริษัทร่วม</w:t>
      </w:r>
      <w:r w:rsidRPr="00EB3DF9">
        <w:rPr>
          <w:rFonts w:hint="cs"/>
          <w:cs/>
        </w:rPr>
        <w:t>ที่มีสาระสำคัญ</w:t>
      </w:r>
      <w:r w:rsidRPr="00EB3DF9">
        <w:rPr>
          <w:cs/>
        </w:rPr>
        <w:t>ที่</w:t>
      </w:r>
      <w:r w:rsidR="00034191" w:rsidRPr="00EB3DF9">
        <w:rPr>
          <w:rFonts w:hint="cs"/>
          <w:cs/>
        </w:rPr>
        <w:t>แสดง</w:t>
      </w:r>
      <w:r w:rsidRPr="00EB3DF9">
        <w:rPr>
          <w:cs/>
        </w:rPr>
        <w:t xml:space="preserve">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</w:t>
      </w:r>
      <w:r w:rsidR="00034191" w:rsidRPr="00EB3DF9">
        <w:rPr>
          <w:rFonts w:hint="cs"/>
          <w:cs/>
        </w:rPr>
        <w:t>และสรุป</w:t>
      </w:r>
      <w:r w:rsidRPr="00EB3DF9">
        <w:rPr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3C67B673" w14:textId="77777777" w:rsidR="00F81D1F" w:rsidRPr="00EB3DF9" w:rsidRDefault="00F81D1F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tbl>
      <w:tblPr>
        <w:tblW w:w="9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82"/>
        <w:gridCol w:w="1440"/>
        <w:gridCol w:w="1440"/>
        <w:gridCol w:w="1485"/>
        <w:gridCol w:w="1485"/>
      </w:tblGrid>
      <w:tr w:rsidR="003B1845" w:rsidRPr="00EB3DF9" w14:paraId="7C19B7E5" w14:textId="77777777" w:rsidTr="005E01C7">
        <w:trPr>
          <w:trHeight w:val="20"/>
          <w:tblHeader/>
        </w:trPr>
        <w:tc>
          <w:tcPr>
            <w:tcW w:w="3582" w:type="dxa"/>
            <w:shd w:val="clear" w:color="auto" w:fill="auto"/>
          </w:tcPr>
          <w:p w14:paraId="71CF1FD5" w14:textId="77777777" w:rsidR="003B1845" w:rsidRPr="00EB3DF9" w:rsidRDefault="003B1845" w:rsidP="00EB3DF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left" w:pos="988"/>
              </w:tabs>
              <w:rPr>
                <w:b/>
                <w:bCs/>
                <w:color w:val="FF0000"/>
              </w:rPr>
            </w:pPr>
          </w:p>
        </w:tc>
        <w:tc>
          <w:tcPr>
            <w:tcW w:w="2880" w:type="dxa"/>
            <w:gridSpan w:val="2"/>
          </w:tcPr>
          <w:p w14:paraId="2198233B" w14:textId="77777777" w:rsidR="003B1845" w:rsidRPr="00EB3DF9" w:rsidRDefault="003B1845" w:rsidP="00EB3DF9">
            <w:pPr>
              <w:pStyle w:val="acctfourfigures"/>
              <w:tabs>
                <w:tab w:val="decimal" w:pos="540"/>
              </w:tabs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2052837" w14:textId="0DB7627A" w:rsidR="003B1845" w:rsidRPr="00EB3DF9" w:rsidRDefault="003B1845" w:rsidP="00EB3DF9">
            <w:pPr>
              <w:pStyle w:val="acctfourfigures"/>
              <w:tabs>
                <w:tab w:val="decimal" w:pos="540"/>
              </w:tabs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B3DF9">
              <w:rPr>
                <w:rFonts w:ascii="Angsana New" w:eastAsia="Calibri" w:hAnsi="Angsana New"/>
                <w:b/>
                <w:bCs/>
                <w:sz w:val="30"/>
                <w:szCs w:val="30"/>
                <w:lang w:val="en-US" w:bidi="th-TH"/>
              </w:rPr>
              <w:t>OKEA ASA</w:t>
            </w:r>
            <w:r w:rsidR="007F4402" w:rsidRPr="00EB3DF9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</w:p>
        </w:tc>
        <w:tc>
          <w:tcPr>
            <w:tcW w:w="2970" w:type="dxa"/>
            <w:gridSpan w:val="2"/>
            <w:vAlign w:val="bottom"/>
          </w:tcPr>
          <w:p w14:paraId="0AE486F2" w14:textId="77777777" w:rsidR="003B1845" w:rsidRPr="00EB3DF9" w:rsidRDefault="003B1845" w:rsidP="00EB3DF9">
            <w:pPr>
              <w:pStyle w:val="acctfourfigures"/>
              <w:tabs>
                <w:tab w:val="clear" w:pos="765"/>
                <w:tab w:val="decimal" w:pos="540"/>
                <w:tab w:val="center" w:pos="2060"/>
                <w:tab w:val="right" w:pos="4121"/>
              </w:tabs>
              <w:spacing w:line="240" w:lineRule="atLeast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EB3DF9"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t xml:space="preserve">Star Energy Group </w:t>
            </w:r>
            <w:r w:rsidRPr="00EB3DF9"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br/>
              <w:t>Holdings Pte</w:t>
            </w:r>
            <w:r w:rsidRPr="00EB3DF9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bidi="th-TH"/>
              </w:rPr>
              <w:t xml:space="preserve">. </w:t>
            </w:r>
            <w:r w:rsidRPr="00EB3DF9"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t>Ltd</w:t>
            </w:r>
            <w:r w:rsidRPr="00EB3DF9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</w:p>
        </w:tc>
      </w:tr>
      <w:tr w:rsidR="003B1845" w:rsidRPr="00EB3DF9" w14:paraId="45F3B8EB" w14:textId="77777777" w:rsidTr="005E01C7">
        <w:trPr>
          <w:trHeight w:val="20"/>
          <w:tblHeader/>
        </w:trPr>
        <w:tc>
          <w:tcPr>
            <w:tcW w:w="3582" w:type="dxa"/>
            <w:shd w:val="clear" w:color="auto" w:fill="auto"/>
          </w:tcPr>
          <w:p w14:paraId="01B0BF10" w14:textId="77777777" w:rsidR="003B1845" w:rsidRPr="00EB3DF9" w:rsidRDefault="003B1845" w:rsidP="00EB3DF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left" w:pos="988"/>
              </w:tabs>
              <w:rPr>
                <w:b/>
                <w:bCs/>
                <w:cs/>
              </w:rPr>
            </w:pPr>
          </w:p>
        </w:tc>
        <w:tc>
          <w:tcPr>
            <w:tcW w:w="1440" w:type="dxa"/>
          </w:tcPr>
          <w:p w14:paraId="13EACE14" w14:textId="19E5D170" w:rsidR="003B1845" w:rsidRPr="00EB3DF9" w:rsidRDefault="003B1845" w:rsidP="00EB3DF9">
            <w:pPr>
              <w:pStyle w:val="acctfourfigures"/>
              <w:tabs>
                <w:tab w:val="clear" w:pos="765"/>
                <w:tab w:val="decimal" w:pos="11"/>
                <w:tab w:val="decimal" w:pos="540"/>
              </w:tabs>
              <w:spacing w:line="240" w:lineRule="atLeast"/>
              <w:jc w:val="center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440" w:type="dxa"/>
          </w:tcPr>
          <w:p w14:paraId="749E6775" w14:textId="490592DB" w:rsidR="003B1845" w:rsidRPr="00EB3DF9" w:rsidRDefault="003B1845" w:rsidP="00EB3DF9">
            <w:pPr>
              <w:pStyle w:val="acctfourfigures"/>
              <w:tabs>
                <w:tab w:val="clear" w:pos="765"/>
                <w:tab w:val="decimal" w:pos="11"/>
                <w:tab w:val="decimal" w:pos="540"/>
              </w:tabs>
              <w:spacing w:line="240" w:lineRule="atLeast"/>
              <w:jc w:val="center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2561</w:t>
            </w:r>
          </w:p>
        </w:tc>
        <w:tc>
          <w:tcPr>
            <w:tcW w:w="1485" w:type="dxa"/>
          </w:tcPr>
          <w:p w14:paraId="7BF3D882" w14:textId="77777777" w:rsidR="003B1845" w:rsidRPr="00EB3DF9" w:rsidRDefault="003B1845" w:rsidP="00EB3DF9">
            <w:pPr>
              <w:pStyle w:val="acctfourfigures"/>
              <w:tabs>
                <w:tab w:val="clear" w:pos="765"/>
                <w:tab w:val="decimal" w:pos="11"/>
                <w:tab w:val="decimal" w:pos="540"/>
              </w:tabs>
              <w:spacing w:line="240" w:lineRule="atLeast"/>
              <w:jc w:val="center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2562</w:t>
            </w:r>
          </w:p>
        </w:tc>
        <w:tc>
          <w:tcPr>
            <w:tcW w:w="1485" w:type="dxa"/>
          </w:tcPr>
          <w:p w14:paraId="54C5DE73" w14:textId="77777777" w:rsidR="003B1845" w:rsidRPr="00EB3DF9" w:rsidRDefault="003B1845" w:rsidP="00EB3DF9">
            <w:pPr>
              <w:pStyle w:val="acctfourfigures"/>
              <w:tabs>
                <w:tab w:val="clear" w:pos="765"/>
                <w:tab w:val="decimal" w:pos="11"/>
                <w:tab w:val="decimal" w:pos="540"/>
              </w:tabs>
              <w:spacing w:line="240" w:lineRule="atLeast"/>
              <w:jc w:val="center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2561</w:t>
            </w:r>
          </w:p>
        </w:tc>
      </w:tr>
      <w:tr w:rsidR="003B1845" w:rsidRPr="00EB3DF9" w14:paraId="5E0B95D9" w14:textId="77777777" w:rsidTr="005E01C7">
        <w:trPr>
          <w:trHeight w:val="20"/>
          <w:tblHeader/>
        </w:trPr>
        <w:tc>
          <w:tcPr>
            <w:tcW w:w="3582" w:type="dxa"/>
            <w:shd w:val="clear" w:color="auto" w:fill="auto"/>
          </w:tcPr>
          <w:p w14:paraId="1B3BB544" w14:textId="77777777" w:rsidR="003B1845" w:rsidRPr="00EB3DF9" w:rsidRDefault="003B1845" w:rsidP="00EB3DF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left" w:pos="988"/>
              </w:tabs>
              <w:rPr>
                <w:b/>
                <w:bCs/>
                <w:cs/>
              </w:rPr>
            </w:pPr>
          </w:p>
        </w:tc>
        <w:tc>
          <w:tcPr>
            <w:tcW w:w="5850" w:type="dxa"/>
            <w:gridSpan w:val="4"/>
          </w:tcPr>
          <w:p w14:paraId="5CA5C1E0" w14:textId="2884C042" w:rsidR="003B1845" w:rsidRPr="00EB3DF9" w:rsidRDefault="003B1845" w:rsidP="00EB3DF9">
            <w:pPr>
              <w:pStyle w:val="acctfourfigures"/>
              <w:tabs>
                <w:tab w:val="clear" w:pos="765"/>
                <w:tab w:val="decimal" w:pos="11"/>
                <w:tab w:val="decimal" w:pos="540"/>
              </w:tabs>
              <w:spacing w:line="240" w:lineRule="atLeast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EB3DF9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eastAsia="en-GB" w:bidi="th-TH"/>
              </w:rPr>
              <w:t>(ล้านบาท)</w:t>
            </w:r>
          </w:p>
        </w:tc>
      </w:tr>
      <w:tr w:rsidR="003B1845" w:rsidRPr="00EB3DF9" w14:paraId="596D6EC9" w14:textId="77777777" w:rsidTr="005E01C7">
        <w:trPr>
          <w:trHeight w:val="20"/>
          <w:tblHeader/>
        </w:trPr>
        <w:tc>
          <w:tcPr>
            <w:tcW w:w="3582" w:type="dxa"/>
            <w:shd w:val="clear" w:color="auto" w:fill="auto"/>
            <w:vAlign w:val="bottom"/>
          </w:tcPr>
          <w:p w14:paraId="7D80A01D" w14:textId="77777777" w:rsidR="003B1845" w:rsidRPr="00EB3DF9" w:rsidRDefault="003B184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งบกำไรขาดทุน</w:t>
            </w:r>
          </w:p>
        </w:tc>
        <w:tc>
          <w:tcPr>
            <w:tcW w:w="1440" w:type="dxa"/>
          </w:tcPr>
          <w:p w14:paraId="4C47A0BD" w14:textId="77777777" w:rsidR="003B1845" w:rsidRPr="00EB3DF9" w:rsidDel="00F1312C" w:rsidRDefault="003B1845" w:rsidP="00EB3DF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440" w:type="dxa"/>
            <w:vAlign w:val="bottom"/>
          </w:tcPr>
          <w:p w14:paraId="4A8B6328" w14:textId="602D7E00" w:rsidR="003B1845" w:rsidRPr="00EB3DF9" w:rsidDel="00F1312C" w:rsidRDefault="003B1845" w:rsidP="00EB3DF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485" w:type="dxa"/>
            <w:vAlign w:val="bottom"/>
          </w:tcPr>
          <w:p w14:paraId="6067E1A7" w14:textId="77777777" w:rsidR="003B1845" w:rsidRPr="00EB3DF9" w:rsidDel="00F1312C" w:rsidRDefault="003B1845" w:rsidP="00EB3DF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485" w:type="dxa"/>
            <w:vAlign w:val="bottom"/>
          </w:tcPr>
          <w:p w14:paraId="0C48A1A2" w14:textId="77777777" w:rsidR="003B1845" w:rsidRPr="00EB3DF9" w:rsidDel="00F1312C" w:rsidRDefault="003B1845" w:rsidP="00EB3DF9">
            <w:pPr>
              <w:pStyle w:val="acctfourfigures"/>
              <w:tabs>
                <w:tab w:val="clear" w:pos="765"/>
                <w:tab w:val="decimal" w:pos="540"/>
                <w:tab w:val="decimal" w:pos="630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3B1845" w:rsidRPr="00EB3DF9" w14:paraId="3CE91241" w14:textId="77777777" w:rsidTr="005E01C7">
        <w:trPr>
          <w:trHeight w:val="20"/>
          <w:tblHeader/>
        </w:trPr>
        <w:tc>
          <w:tcPr>
            <w:tcW w:w="3582" w:type="dxa"/>
            <w:shd w:val="clear" w:color="auto" w:fill="auto"/>
            <w:vAlign w:val="bottom"/>
          </w:tcPr>
          <w:p w14:paraId="563FF1EE" w14:textId="77777777" w:rsidR="003B1845" w:rsidRPr="00EB3DF9" w:rsidRDefault="003B184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EB3DF9">
              <w:rPr>
                <w:cs/>
              </w:rPr>
              <w:t>รายได้</w:t>
            </w:r>
            <w:r w:rsidRPr="00EB3DF9">
              <w:rPr>
                <w:cs/>
              </w:rPr>
              <w:tab/>
            </w:r>
          </w:p>
        </w:tc>
        <w:tc>
          <w:tcPr>
            <w:tcW w:w="1440" w:type="dxa"/>
          </w:tcPr>
          <w:p w14:paraId="3AC8BE5F" w14:textId="008276B9" w:rsidR="003B1845" w:rsidRPr="00EB3DF9" w:rsidRDefault="00FB226E" w:rsidP="00EB3DF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11,015</w:t>
            </w:r>
          </w:p>
        </w:tc>
        <w:tc>
          <w:tcPr>
            <w:tcW w:w="1440" w:type="dxa"/>
            <w:vAlign w:val="bottom"/>
          </w:tcPr>
          <w:p w14:paraId="6E311A4A" w14:textId="6713418A" w:rsidR="003B1845" w:rsidRPr="00EB3DF9" w:rsidRDefault="009A33E7" w:rsidP="00EB3DF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1,303</w:t>
            </w:r>
          </w:p>
        </w:tc>
        <w:tc>
          <w:tcPr>
            <w:tcW w:w="1485" w:type="dxa"/>
            <w:vAlign w:val="bottom"/>
          </w:tcPr>
          <w:p w14:paraId="6CCA791F" w14:textId="3A6F3011" w:rsidR="003B1845" w:rsidRPr="00EB3DF9" w:rsidRDefault="007B3C26" w:rsidP="00EB3DF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15,860</w:t>
            </w:r>
          </w:p>
        </w:tc>
        <w:tc>
          <w:tcPr>
            <w:tcW w:w="1485" w:type="dxa"/>
            <w:vAlign w:val="bottom"/>
          </w:tcPr>
          <w:p w14:paraId="2E959E5D" w14:textId="77777777" w:rsidR="003B1845" w:rsidRPr="00EB3DF9" w:rsidRDefault="003B1845" w:rsidP="00EB3DF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16,939</w:t>
            </w:r>
          </w:p>
        </w:tc>
      </w:tr>
      <w:tr w:rsidR="003B1845" w:rsidRPr="00EB3DF9" w14:paraId="226018CF" w14:textId="77777777" w:rsidTr="005E01C7">
        <w:trPr>
          <w:trHeight w:val="20"/>
          <w:tblHeader/>
        </w:trPr>
        <w:tc>
          <w:tcPr>
            <w:tcW w:w="3582" w:type="dxa"/>
            <w:shd w:val="clear" w:color="auto" w:fill="auto"/>
            <w:vAlign w:val="bottom"/>
          </w:tcPr>
          <w:p w14:paraId="546E117E" w14:textId="77777777" w:rsidR="003B1845" w:rsidRPr="00EB3DF9" w:rsidRDefault="003B184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EB3DF9">
              <w:rPr>
                <w:cs/>
              </w:rPr>
              <w:t>กำไร</w:t>
            </w:r>
            <w:r w:rsidRPr="00EB3DF9">
              <w:rPr>
                <w:rFonts w:hint="cs"/>
                <w:cs/>
              </w:rPr>
              <w:t xml:space="preserve"> (ขาดทุน) </w:t>
            </w:r>
            <w:r w:rsidRPr="00EB3DF9">
              <w:rPr>
                <w:cs/>
              </w:rPr>
              <w:t>สุทธิ</w:t>
            </w:r>
          </w:p>
        </w:tc>
        <w:tc>
          <w:tcPr>
            <w:tcW w:w="1440" w:type="dxa"/>
          </w:tcPr>
          <w:p w14:paraId="160A4687" w14:textId="094253C8" w:rsidR="003B1845" w:rsidRPr="00EB3DF9" w:rsidRDefault="005036A1" w:rsidP="00EB3DF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="00FB226E" w:rsidRPr="00EB3DF9">
              <w:rPr>
                <w:rFonts w:ascii="Angsana New" w:eastAsia="Calibri" w:hAnsi="Angsana New" w:hint="cs"/>
                <w:sz w:val="30"/>
                <w:szCs w:val="30"/>
                <w:cs/>
                <w:lang w:val="en-US" w:eastAsia="en-GB" w:bidi="th-TH"/>
              </w:rPr>
              <w:t>267</w:t>
            </w:r>
            <w:r w:rsidRPr="00EB3DF9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1DA1EC5C" w14:textId="15C33F24" w:rsidR="003B1845" w:rsidRPr="00EB3DF9" w:rsidRDefault="009A33E7" w:rsidP="00EB3DF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599</w:t>
            </w:r>
            <w:r w:rsidRPr="00EB3DF9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485" w:type="dxa"/>
            <w:vAlign w:val="bottom"/>
          </w:tcPr>
          <w:p w14:paraId="67F55A3D" w14:textId="2FEBF882" w:rsidR="003B1845" w:rsidRPr="00EB3DF9" w:rsidRDefault="007B3C26" w:rsidP="00EB3DF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3,86</w:t>
            </w: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1485" w:type="dxa"/>
            <w:vAlign w:val="bottom"/>
          </w:tcPr>
          <w:p w14:paraId="4A93C7AD" w14:textId="77777777" w:rsidR="003B1845" w:rsidRPr="00EB3DF9" w:rsidRDefault="003B1845" w:rsidP="00EB3DF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3,633</w:t>
            </w:r>
          </w:p>
        </w:tc>
      </w:tr>
      <w:tr w:rsidR="003B1845" w:rsidRPr="00EB3DF9" w14:paraId="50DC690E" w14:textId="77777777" w:rsidTr="005E01C7">
        <w:trPr>
          <w:trHeight w:val="20"/>
          <w:tblHeader/>
        </w:trPr>
        <w:tc>
          <w:tcPr>
            <w:tcW w:w="3582" w:type="dxa"/>
            <w:shd w:val="clear" w:color="auto" w:fill="auto"/>
            <w:vAlign w:val="bottom"/>
          </w:tcPr>
          <w:p w14:paraId="5BA47252" w14:textId="77777777" w:rsidR="003B1845" w:rsidRPr="00EB3DF9" w:rsidRDefault="003B184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EB3DF9">
              <w:rPr>
                <w:cs/>
              </w:rPr>
              <w:t>กำไร (ขาดทุน) เบ็ดเสร็จอื่น</w:t>
            </w:r>
          </w:p>
        </w:tc>
        <w:tc>
          <w:tcPr>
            <w:tcW w:w="1440" w:type="dxa"/>
          </w:tcPr>
          <w:p w14:paraId="77A8A64B" w14:textId="757CE540" w:rsidR="003B1845" w:rsidRPr="00EB3DF9" w:rsidRDefault="005036A1" w:rsidP="00EB3DF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EC2ABAC" w14:textId="71D7A5F9" w:rsidR="003B1845" w:rsidRPr="00EB3DF9" w:rsidRDefault="009A33E7" w:rsidP="00EB3DF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1485" w:type="dxa"/>
            <w:vAlign w:val="bottom"/>
          </w:tcPr>
          <w:p w14:paraId="1D40D74E" w14:textId="12A73FA9" w:rsidR="003B1845" w:rsidRPr="00EB3DF9" w:rsidRDefault="007B3C26" w:rsidP="00EB3DF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484</w:t>
            </w:r>
            <w:r w:rsidRPr="00EB3DF9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485" w:type="dxa"/>
            <w:vAlign w:val="bottom"/>
          </w:tcPr>
          <w:p w14:paraId="5B907B70" w14:textId="77777777" w:rsidR="003B1845" w:rsidRPr="00EB3DF9" w:rsidRDefault="003B1845" w:rsidP="00EB3DF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484</w:t>
            </w:r>
          </w:p>
        </w:tc>
      </w:tr>
      <w:tr w:rsidR="003B1845" w:rsidRPr="00EB3DF9" w14:paraId="0362A39D" w14:textId="77777777" w:rsidTr="005E01C7">
        <w:trPr>
          <w:trHeight w:val="80"/>
          <w:tblHeader/>
        </w:trPr>
        <w:tc>
          <w:tcPr>
            <w:tcW w:w="3582" w:type="dxa"/>
            <w:shd w:val="clear" w:color="auto" w:fill="auto"/>
            <w:vAlign w:val="bottom"/>
          </w:tcPr>
          <w:p w14:paraId="32B7111C" w14:textId="682AD738" w:rsidR="003B1845" w:rsidRPr="00EB3DF9" w:rsidRDefault="003B184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EB3DF9">
              <w:rPr>
                <w:b/>
                <w:bCs/>
                <w:cs/>
              </w:rPr>
              <w:t>กำไร</w:t>
            </w:r>
            <w:r w:rsidR="00F829DD" w:rsidRPr="00EB3DF9">
              <w:rPr>
                <w:b/>
                <w:bCs/>
                <w:cs/>
              </w:rPr>
              <w:t xml:space="preserve"> (</w:t>
            </w:r>
            <w:r w:rsidRPr="00EB3DF9">
              <w:rPr>
                <w:b/>
                <w:bCs/>
                <w:cs/>
              </w:rPr>
              <w:t>ขาดทุน</w:t>
            </w:r>
            <w:r w:rsidR="00F829DD" w:rsidRPr="00EB3DF9">
              <w:rPr>
                <w:b/>
                <w:bCs/>
                <w:cs/>
              </w:rPr>
              <w:t xml:space="preserve">) </w:t>
            </w:r>
            <w:r w:rsidRPr="00EB3DF9">
              <w:rPr>
                <w:b/>
                <w:bCs/>
                <w:cs/>
              </w:rPr>
              <w:t>เบ็ดเสร็จรวมสำหรับปี</w:t>
            </w:r>
          </w:p>
        </w:tc>
        <w:tc>
          <w:tcPr>
            <w:tcW w:w="1440" w:type="dxa"/>
          </w:tcPr>
          <w:p w14:paraId="5D73BB31" w14:textId="573CF5B9" w:rsidR="003B1845" w:rsidRPr="00EB3DF9" w:rsidRDefault="00FB0842" w:rsidP="00EB3DF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GB" w:bidi="th-TH"/>
              </w:rPr>
              <w:t>(</w:t>
            </w:r>
            <w:r w:rsidRPr="00EB3DF9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267</w:t>
            </w:r>
            <w:r w:rsidR="005036A1" w:rsidRPr="00EB3DF9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34181C8A" w14:textId="063C3779" w:rsidR="003B1845" w:rsidRPr="00EB3DF9" w:rsidRDefault="009A33E7" w:rsidP="00EB3DF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GB" w:bidi="th-TH"/>
              </w:rPr>
              <w:t>(</w:t>
            </w:r>
            <w:r w:rsidRPr="00EB3DF9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  <w:t>599</w:t>
            </w:r>
            <w:r w:rsidRPr="00EB3DF9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485" w:type="dxa"/>
            <w:vAlign w:val="bottom"/>
          </w:tcPr>
          <w:p w14:paraId="1C0BAAE8" w14:textId="35780F08" w:rsidR="003B1845" w:rsidRPr="00EB3DF9" w:rsidRDefault="007B3C26" w:rsidP="00EB3DF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EB3DF9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3,376</w:t>
            </w:r>
          </w:p>
        </w:tc>
        <w:tc>
          <w:tcPr>
            <w:tcW w:w="1485" w:type="dxa"/>
            <w:vAlign w:val="bottom"/>
          </w:tcPr>
          <w:p w14:paraId="06A858C8" w14:textId="77777777" w:rsidR="003B1845" w:rsidRPr="00EB3DF9" w:rsidRDefault="003B1845" w:rsidP="00EB3DF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  <w:t>4,117</w:t>
            </w:r>
          </w:p>
        </w:tc>
      </w:tr>
      <w:tr w:rsidR="003B1845" w:rsidRPr="00EB3DF9" w14:paraId="0316BFCB" w14:textId="77777777" w:rsidTr="005E01C7">
        <w:trPr>
          <w:trHeight w:val="20"/>
          <w:tblHeader/>
        </w:trPr>
        <w:tc>
          <w:tcPr>
            <w:tcW w:w="3582" w:type="dxa"/>
            <w:shd w:val="clear" w:color="auto" w:fill="auto"/>
            <w:vAlign w:val="bottom"/>
          </w:tcPr>
          <w:p w14:paraId="7A2B5EED" w14:textId="77777777" w:rsidR="003B1845" w:rsidRPr="00EB3DF9" w:rsidRDefault="003B184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กำไรขาดทุนเบ็ดเสร็จรวมตาม</w:t>
            </w:r>
            <w:r w:rsidRPr="00EB3DF9">
              <w:rPr>
                <w:b/>
                <w:bCs/>
                <w:cs/>
              </w:rPr>
              <w:br/>
            </w:r>
            <w:r w:rsidRPr="00EB3DF9">
              <w:rPr>
                <w:rFonts w:hint="cs"/>
                <w:b/>
                <w:bCs/>
                <w:cs/>
              </w:rPr>
              <w:t xml:space="preserve">   </w:t>
            </w:r>
            <w:r w:rsidRPr="00EB3DF9">
              <w:rPr>
                <w:b/>
                <w:bCs/>
                <w:cs/>
              </w:rPr>
              <w:t>ส่วนได้เสียของกลุ่มบริษัท (*)</w:t>
            </w:r>
          </w:p>
        </w:tc>
        <w:tc>
          <w:tcPr>
            <w:tcW w:w="1440" w:type="dxa"/>
          </w:tcPr>
          <w:p w14:paraId="7CC613F4" w14:textId="77777777" w:rsidR="003B1845" w:rsidRPr="00EB3DF9" w:rsidRDefault="003B1845" w:rsidP="00EB3DF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</w:p>
          <w:p w14:paraId="4B2331E8" w14:textId="2A09A7C6" w:rsidR="003B1845" w:rsidRPr="00EB3DF9" w:rsidRDefault="00957586" w:rsidP="00EB3DF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EB3DF9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26</w:t>
            </w:r>
          </w:p>
        </w:tc>
        <w:tc>
          <w:tcPr>
            <w:tcW w:w="1440" w:type="dxa"/>
            <w:vAlign w:val="bottom"/>
          </w:tcPr>
          <w:p w14:paraId="6CE5A055" w14:textId="35A76C43" w:rsidR="003B1845" w:rsidRPr="00EB3DF9" w:rsidRDefault="009A33E7" w:rsidP="00EB3DF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GB" w:bidi="th-TH"/>
              </w:rPr>
              <w:t>(</w:t>
            </w:r>
            <w:r w:rsidRPr="00EB3DF9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  <w:t>3</w:t>
            </w:r>
            <w:r w:rsidRPr="00EB3DF9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485" w:type="dxa"/>
            <w:vAlign w:val="bottom"/>
          </w:tcPr>
          <w:p w14:paraId="4044CEFF" w14:textId="1F0CC0C8" w:rsidR="003B1845" w:rsidRPr="00EB3DF9" w:rsidRDefault="008E080D" w:rsidP="00EB3DF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  <w:t>32</w:t>
            </w:r>
            <w:r w:rsidR="00932050" w:rsidRPr="00EB3DF9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1485" w:type="dxa"/>
            <w:vAlign w:val="bottom"/>
          </w:tcPr>
          <w:p w14:paraId="2AC5D8B1" w14:textId="77777777" w:rsidR="003B1845" w:rsidRPr="00EB3DF9" w:rsidRDefault="003B1845" w:rsidP="00EB3DF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  <w:t>192</w:t>
            </w:r>
          </w:p>
        </w:tc>
      </w:tr>
    </w:tbl>
    <w:p w14:paraId="52B4FFC3" w14:textId="77777777" w:rsidR="005E01C7" w:rsidRPr="00EB3DF9" w:rsidRDefault="005E01C7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17CE66AE" w14:textId="4F49AA1A" w:rsidR="00AF77DC" w:rsidRPr="00EB3DF9" w:rsidRDefault="0045564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  <w:r w:rsidRPr="00EB3DF9">
        <w:rPr>
          <w:cs/>
        </w:rPr>
        <w:t xml:space="preserve">(*) </w:t>
      </w:r>
      <w:r w:rsidR="00AF77DC" w:rsidRPr="00EB3DF9">
        <w:rPr>
          <w:rFonts w:hint="cs"/>
          <w:cs/>
        </w:rPr>
        <w:t>กำไรขาดทุนเบ็ดเสร็จรวมตามส่วนได้เสียของกลุ่มบริษัท</w:t>
      </w:r>
      <w:r w:rsidRPr="00EB3DF9">
        <w:rPr>
          <w:cs/>
        </w:rPr>
        <w:t xml:space="preserve"> </w:t>
      </w:r>
      <w:r w:rsidR="0038654A" w:rsidRPr="00EB3DF9">
        <w:t>OKEA AS</w:t>
      </w:r>
      <w:r w:rsidR="007F4402" w:rsidRPr="00EB3DF9">
        <w:t>A</w:t>
      </w:r>
      <w:r w:rsidRPr="00EB3DF9">
        <w:rPr>
          <w:cs/>
        </w:rPr>
        <w:t xml:space="preserve"> </w:t>
      </w:r>
      <w:r w:rsidRPr="00EB3DF9">
        <w:rPr>
          <w:rFonts w:hint="cs"/>
          <w:cs/>
        </w:rPr>
        <w:t xml:space="preserve">สำหรับปี </w:t>
      </w:r>
      <w:r w:rsidR="0038654A" w:rsidRPr="00EB3DF9">
        <w:t>256</w:t>
      </w:r>
      <w:r w:rsidR="008E36B7" w:rsidRPr="00EB3DF9">
        <w:t>1</w:t>
      </w:r>
      <w:r w:rsidRPr="00EB3DF9">
        <w:rPr>
          <w:cs/>
        </w:rPr>
        <w:t xml:space="preserve"> </w:t>
      </w:r>
      <w:r w:rsidR="00AF77DC" w:rsidRPr="00EB3DF9">
        <w:rPr>
          <w:rFonts w:hint="cs"/>
          <w:cs/>
        </w:rPr>
        <w:t>คำนวณจากกำไร</w:t>
      </w:r>
      <w:r w:rsidR="0038654A" w:rsidRPr="00EB3DF9">
        <w:rPr>
          <w:rFonts w:hint="cs"/>
          <w:cs/>
        </w:rPr>
        <w:t>ขาดทุนเบ็ดเสร็จรวมตั้งแต่วันที่เข้า</w:t>
      </w:r>
      <w:r w:rsidR="00AF77DC" w:rsidRPr="00EB3DF9">
        <w:rPr>
          <w:rFonts w:hint="cs"/>
          <w:cs/>
        </w:rPr>
        <w:t>ซื้อ</w:t>
      </w:r>
      <w:r w:rsidR="0038654A" w:rsidRPr="00EB3DF9">
        <w:rPr>
          <w:rFonts w:hint="cs"/>
          <w:cs/>
        </w:rPr>
        <w:t>กิจการจน</w:t>
      </w:r>
      <w:r w:rsidR="00AF77DC" w:rsidRPr="00EB3DF9">
        <w:rPr>
          <w:rFonts w:hint="cs"/>
          <w:cs/>
        </w:rPr>
        <w:t>ถึงวัน</w:t>
      </w:r>
      <w:r w:rsidR="0038654A" w:rsidRPr="00EB3DF9">
        <w:rPr>
          <w:rFonts w:hint="cs"/>
          <w:cs/>
        </w:rPr>
        <w:t>สิ้นงวด</w:t>
      </w:r>
    </w:p>
    <w:p w14:paraId="6445D968" w14:textId="0C3983AE" w:rsidR="00A76B63" w:rsidRPr="00EB3DF9" w:rsidRDefault="00A76B63" w:rsidP="00EB3DF9">
      <w:pPr>
        <w:spacing w:line="240" w:lineRule="auto"/>
        <w:contextualSpacing/>
        <w:rPr>
          <w:sz w:val="2"/>
          <w:szCs w:val="2"/>
        </w:rPr>
      </w:pPr>
    </w:p>
    <w:tbl>
      <w:tblPr>
        <w:tblpPr w:leftFromText="180" w:rightFromText="180" w:vertAnchor="text" w:horzAnchor="page" w:tblpX="1603" w:tblpY="210"/>
        <w:tblW w:w="9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440"/>
        <w:gridCol w:w="1530"/>
        <w:gridCol w:w="1440"/>
      </w:tblGrid>
      <w:tr w:rsidR="009B5961" w:rsidRPr="00EB3DF9" w14:paraId="257EC2A2" w14:textId="77777777" w:rsidTr="005E01C7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66B24D76" w14:textId="77777777" w:rsidR="009B5961" w:rsidRPr="00EB3DF9" w:rsidRDefault="009B596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</w:p>
        </w:tc>
        <w:tc>
          <w:tcPr>
            <w:tcW w:w="2880" w:type="dxa"/>
            <w:gridSpan w:val="2"/>
          </w:tcPr>
          <w:p w14:paraId="5DE03569" w14:textId="77777777" w:rsidR="0098749A" w:rsidRPr="00EB3DF9" w:rsidRDefault="0098749A" w:rsidP="00EB3DF9">
            <w:pPr>
              <w:pStyle w:val="acctfourfigures"/>
              <w:tabs>
                <w:tab w:val="decimal" w:pos="540"/>
              </w:tabs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1528A2C" w14:textId="580F81BC" w:rsidR="009B5961" w:rsidRPr="00EB3DF9" w:rsidRDefault="009B5961" w:rsidP="00EB3DF9">
            <w:pPr>
              <w:pStyle w:val="acctfourfigures"/>
              <w:tabs>
                <w:tab w:val="decimal" w:pos="540"/>
              </w:tabs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B3DF9">
              <w:rPr>
                <w:rFonts w:ascii="Angsana New" w:eastAsia="Calibri" w:hAnsi="Angsana New"/>
                <w:b/>
                <w:bCs/>
                <w:sz w:val="30"/>
                <w:szCs w:val="30"/>
                <w:lang w:val="en-US" w:bidi="th-TH"/>
              </w:rPr>
              <w:t>OKEA AS</w:t>
            </w:r>
            <w:r w:rsidR="003B1845" w:rsidRPr="00EB3DF9">
              <w:rPr>
                <w:rFonts w:ascii="Angsana New" w:eastAsia="Calibri" w:hAnsi="Angsana New"/>
                <w:b/>
                <w:bCs/>
                <w:sz w:val="30"/>
                <w:szCs w:val="30"/>
                <w:lang w:val="en-US" w:bidi="th-TH"/>
              </w:rPr>
              <w:t>A</w:t>
            </w:r>
            <w:r w:rsidR="007F4402" w:rsidRPr="00EB3DF9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</w:p>
        </w:tc>
        <w:tc>
          <w:tcPr>
            <w:tcW w:w="2970" w:type="dxa"/>
            <w:gridSpan w:val="2"/>
            <w:vAlign w:val="bottom"/>
          </w:tcPr>
          <w:p w14:paraId="368B9FD0" w14:textId="77777777" w:rsidR="009B5961" w:rsidRPr="00EB3DF9" w:rsidRDefault="009B5961" w:rsidP="00EB3DF9">
            <w:pPr>
              <w:pStyle w:val="acctfourfigures"/>
              <w:tabs>
                <w:tab w:val="clear" w:pos="765"/>
                <w:tab w:val="decimal" w:pos="540"/>
                <w:tab w:val="center" w:pos="2060"/>
                <w:tab w:val="right" w:pos="4121"/>
              </w:tabs>
              <w:spacing w:line="240" w:lineRule="atLeast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EB3DF9"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t xml:space="preserve">Star Energy Group </w:t>
            </w:r>
            <w:r w:rsidRPr="00EB3DF9"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br/>
              <w:t>Holdings Pte</w:t>
            </w:r>
            <w:r w:rsidRPr="00EB3DF9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bidi="th-TH"/>
              </w:rPr>
              <w:t xml:space="preserve">. </w:t>
            </w:r>
            <w:r w:rsidRPr="00EB3DF9"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t>Ltd</w:t>
            </w:r>
            <w:r w:rsidRPr="00EB3DF9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</w:p>
        </w:tc>
      </w:tr>
      <w:tr w:rsidR="009B5961" w:rsidRPr="00EB3DF9" w14:paraId="45270090" w14:textId="77777777" w:rsidTr="005E01C7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0AFD930D" w14:textId="77777777" w:rsidR="009B5961" w:rsidRPr="00EB3DF9" w:rsidRDefault="009B596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1440" w:type="dxa"/>
          </w:tcPr>
          <w:p w14:paraId="342EFB6A" w14:textId="561363F0" w:rsidR="009B5961" w:rsidRPr="00EB3DF9" w:rsidRDefault="009B5961" w:rsidP="00EB3DF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440" w:type="dxa"/>
            <w:vAlign w:val="bottom"/>
          </w:tcPr>
          <w:p w14:paraId="3CFF172A" w14:textId="440DF43A" w:rsidR="009B5961" w:rsidRPr="00EB3DF9" w:rsidRDefault="009B5961" w:rsidP="00EB3DF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2561</w:t>
            </w:r>
          </w:p>
        </w:tc>
        <w:tc>
          <w:tcPr>
            <w:tcW w:w="1530" w:type="dxa"/>
            <w:vAlign w:val="bottom"/>
          </w:tcPr>
          <w:p w14:paraId="21287E00" w14:textId="77777777" w:rsidR="009B5961" w:rsidRPr="00EB3DF9" w:rsidRDefault="009B5961" w:rsidP="00EB3DF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29769460" w14:textId="77777777" w:rsidR="009B5961" w:rsidRPr="00EB3DF9" w:rsidRDefault="009B5961" w:rsidP="00EB3DF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2561</w:t>
            </w:r>
          </w:p>
        </w:tc>
      </w:tr>
      <w:tr w:rsidR="009B5961" w:rsidRPr="00EB3DF9" w14:paraId="0C11D3EC" w14:textId="77777777" w:rsidTr="005E01C7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5A2049CE" w14:textId="77777777" w:rsidR="009B5961" w:rsidRPr="00EB3DF9" w:rsidRDefault="009B596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5850" w:type="dxa"/>
            <w:gridSpan w:val="4"/>
          </w:tcPr>
          <w:p w14:paraId="23BC5B93" w14:textId="1DAEE158" w:rsidR="009B5961" w:rsidRPr="00EB3DF9" w:rsidRDefault="009B5961" w:rsidP="00EB3DF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EB3DF9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(ล้านบาท)</w:t>
            </w:r>
          </w:p>
        </w:tc>
      </w:tr>
      <w:tr w:rsidR="009B5961" w:rsidRPr="00EB3DF9" w14:paraId="578A1BC4" w14:textId="77777777" w:rsidTr="005E01C7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22FBBD15" w14:textId="77777777" w:rsidR="009B5961" w:rsidRPr="00EB3DF9" w:rsidRDefault="009B596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 xml:space="preserve">ณ วันที่ </w:t>
            </w:r>
            <w:r w:rsidRPr="00EB3DF9">
              <w:rPr>
                <w:b/>
                <w:bCs/>
              </w:rPr>
              <w:t xml:space="preserve">31 </w:t>
            </w:r>
            <w:r w:rsidRPr="00EB3DF9">
              <w:rPr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</w:tcPr>
          <w:p w14:paraId="1FE40F17" w14:textId="77777777" w:rsidR="009B5961" w:rsidRPr="00EB3DF9" w:rsidRDefault="009B5961" w:rsidP="00EB3DF9">
            <w:pPr>
              <w:pStyle w:val="acctfourfigures"/>
              <w:tabs>
                <w:tab w:val="clear" w:pos="765"/>
                <w:tab w:val="decimal" w:pos="241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440" w:type="dxa"/>
            <w:vAlign w:val="bottom"/>
          </w:tcPr>
          <w:p w14:paraId="2E9198E2" w14:textId="31F1AF6F" w:rsidR="009B5961" w:rsidRPr="00EB3DF9" w:rsidRDefault="009B5961" w:rsidP="00EB3DF9">
            <w:pPr>
              <w:pStyle w:val="acctfourfigures"/>
              <w:tabs>
                <w:tab w:val="clear" w:pos="765"/>
                <w:tab w:val="decimal" w:pos="241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530" w:type="dxa"/>
            <w:vAlign w:val="bottom"/>
          </w:tcPr>
          <w:p w14:paraId="22A2F02B" w14:textId="77777777" w:rsidR="009B5961" w:rsidRPr="00EB3DF9" w:rsidRDefault="009B5961" w:rsidP="00EB3DF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440" w:type="dxa"/>
            <w:vAlign w:val="bottom"/>
          </w:tcPr>
          <w:p w14:paraId="5FE461D5" w14:textId="77777777" w:rsidR="009B5961" w:rsidRPr="00EB3DF9" w:rsidRDefault="009B5961" w:rsidP="00EB3DF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</w:p>
        </w:tc>
      </w:tr>
      <w:tr w:rsidR="009B5961" w:rsidRPr="00EB3DF9" w14:paraId="6C0841F1" w14:textId="77777777" w:rsidTr="005E01C7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685823EA" w14:textId="77777777" w:rsidR="009B5961" w:rsidRPr="00EB3DF9" w:rsidRDefault="009B596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440" w:type="dxa"/>
          </w:tcPr>
          <w:p w14:paraId="73260CF5" w14:textId="77777777" w:rsidR="009B5961" w:rsidRPr="00EB3DF9" w:rsidRDefault="009B5961" w:rsidP="00EB3DF9">
            <w:pPr>
              <w:pStyle w:val="acctfourfigures"/>
              <w:tabs>
                <w:tab w:val="clear" w:pos="765"/>
                <w:tab w:val="decimal" w:pos="241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440" w:type="dxa"/>
            <w:vAlign w:val="bottom"/>
          </w:tcPr>
          <w:p w14:paraId="1866AF90" w14:textId="0B23B010" w:rsidR="009B5961" w:rsidRPr="00EB3DF9" w:rsidRDefault="009B5961" w:rsidP="00EB3DF9">
            <w:pPr>
              <w:pStyle w:val="acctfourfigures"/>
              <w:tabs>
                <w:tab w:val="clear" w:pos="765"/>
                <w:tab w:val="decimal" w:pos="241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530" w:type="dxa"/>
            <w:vAlign w:val="bottom"/>
          </w:tcPr>
          <w:p w14:paraId="3669DBD7" w14:textId="77777777" w:rsidR="009B5961" w:rsidRPr="00EB3DF9" w:rsidRDefault="009B5961" w:rsidP="00EB3DF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440" w:type="dxa"/>
            <w:vAlign w:val="bottom"/>
          </w:tcPr>
          <w:p w14:paraId="1623873F" w14:textId="77777777" w:rsidR="009B5961" w:rsidRPr="00EB3DF9" w:rsidRDefault="009B5961" w:rsidP="00EB3DF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</w:p>
        </w:tc>
      </w:tr>
      <w:tr w:rsidR="009B5961" w:rsidRPr="00EB3DF9" w14:paraId="5B978B61" w14:textId="77777777" w:rsidTr="005E01C7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13D6B463" w14:textId="77777777" w:rsidR="009B5961" w:rsidRPr="00EB3DF9" w:rsidRDefault="009B596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EB3DF9">
              <w:rPr>
                <w:cs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4F3DBEB1" w14:textId="7981B94E" w:rsidR="009B5961" w:rsidRPr="00EB3DF9" w:rsidRDefault="00DB1023" w:rsidP="00EB3DF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8,</w:t>
            </w:r>
            <w:r w:rsidRPr="00EB3DF9">
              <w:rPr>
                <w:rFonts w:ascii="Angsana New" w:eastAsia="Calibri" w:hAnsi="Angsana New" w:hint="cs"/>
                <w:sz w:val="30"/>
                <w:szCs w:val="30"/>
                <w:cs/>
                <w:lang w:val="en-US" w:eastAsia="en-GB" w:bidi="th-TH"/>
              </w:rPr>
              <w:t>17</w:t>
            </w: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1440" w:type="dxa"/>
            <w:vAlign w:val="bottom"/>
          </w:tcPr>
          <w:p w14:paraId="2ED2FAEE" w14:textId="37BFD2F8" w:rsidR="009B5961" w:rsidRPr="00EB3DF9" w:rsidRDefault="009B5961" w:rsidP="00EB3DF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6,242</w:t>
            </w:r>
          </w:p>
        </w:tc>
        <w:tc>
          <w:tcPr>
            <w:tcW w:w="1530" w:type="dxa"/>
            <w:vAlign w:val="bottom"/>
          </w:tcPr>
          <w:p w14:paraId="6EF14271" w14:textId="5E40E5F6" w:rsidR="009B5961" w:rsidRPr="00EB3DF9" w:rsidRDefault="0076159E" w:rsidP="00EB3DF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9,029</w:t>
            </w:r>
          </w:p>
        </w:tc>
        <w:tc>
          <w:tcPr>
            <w:tcW w:w="1440" w:type="dxa"/>
            <w:vAlign w:val="bottom"/>
          </w:tcPr>
          <w:p w14:paraId="388EDBEB" w14:textId="77777777" w:rsidR="009B5961" w:rsidRPr="00EB3DF9" w:rsidRDefault="009B5961" w:rsidP="00EB3DF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10,960</w:t>
            </w:r>
          </w:p>
        </w:tc>
      </w:tr>
      <w:tr w:rsidR="009B5961" w:rsidRPr="00EB3DF9" w14:paraId="7E0A4701" w14:textId="77777777" w:rsidTr="005E01C7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5FCAED3D" w14:textId="77777777" w:rsidR="009B5961" w:rsidRPr="00EB3DF9" w:rsidRDefault="009B596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EB3DF9">
              <w:rPr>
                <w:cs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616E4D15" w14:textId="4E48671F" w:rsidR="009B5961" w:rsidRPr="00EB3DF9" w:rsidRDefault="00DB1023" w:rsidP="00EB3DF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28,9</w:t>
            </w: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31</w:t>
            </w:r>
          </w:p>
        </w:tc>
        <w:tc>
          <w:tcPr>
            <w:tcW w:w="1440" w:type="dxa"/>
            <w:vAlign w:val="bottom"/>
          </w:tcPr>
          <w:p w14:paraId="06FC37AC" w14:textId="6B37D8D4" w:rsidR="009B5961" w:rsidRPr="00EB3DF9" w:rsidRDefault="009B5961" w:rsidP="00EB3DF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33,795</w:t>
            </w:r>
          </w:p>
        </w:tc>
        <w:tc>
          <w:tcPr>
            <w:tcW w:w="1530" w:type="dxa"/>
            <w:vAlign w:val="bottom"/>
          </w:tcPr>
          <w:p w14:paraId="14F0744A" w14:textId="48497CA7" w:rsidR="009B5961" w:rsidRPr="00EB3DF9" w:rsidRDefault="0076159E" w:rsidP="00EB3DF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103,064</w:t>
            </w:r>
          </w:p>
        </w:tc>
        <w:tc>
          <w:tcPr>
            <w:tcW w:w="1440" w:type="dxa"/>
            <w:vAlign w:val="bottom"/>
          </w:tcPr>
          <w:p w14:paraId="67A9F433" w14:textId="77777777" w:rsidR="009B5961" w:rsidRPr="00EB3DF9" w:rsidRDefault="009B5961" w:rsidP="00EB3DF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110,385</w:t>
            </w:r>
          </w:p>
        </w:tc>
      </w:tr>
      <w:tr w:rsidR="009B5961" w:rsidRPr="00EB3DF9" w14:paraId="74C7555E" w14:textId="77777777" w:rsidTr="005E01C7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6B52E294" w14:textId="77777777" w:rsidR="009B5961" w:rsidRPr="00EB3DF9" w:rsidRDefault="009B596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EB3DF9">
              <w:rPr>
                <w:cs/>
              </w:rPr>
              <w:t>หนี้สินหมุนเวียน</w:t>
            </w:r>
          </w:p>
        </w:tc>
        <w:tc>
          <w:tcPr>
            <w:tcW w:w="1440" w:type="dxa"/>
          </w:tcPr>
          <w:p w14:paraId="3321AF69" w14:textId="5A15958F" w:rsidR="009B5961" w:rsidRPr="00EB3DF9" w:rsidRDefault="0053176B" w:rsidP="00EB3DF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="00DB1023" w:rsidRPr="00EB3DF9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5,963</w:t>
            </w:r>
            <w:r w:rsidRPr="00EB3DF9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65CB3349" w14:textId="12C7FD07" w:rsidR="009B5961" w:rsidRPr="00EB3DF9" w:rsidRDefault="009B5961" w:rsidP="00EB3DF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4,756</w:t>
            </w:r>
            <w:r w:rsidRPr="00EB3DF9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3F7B6A89" w14:textId="346CC30C" w:rsidR="009B5961" w:rsidRPr="00EB3DF9" w:rsidRDefault="0076159E" w:rsidP="00EB3DF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4,835</w:t>
            </w:r>
            <w:r w:rsidRPr="00EB3DF9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7CB2DCA3" w14:textId="77777777" w:rsidR="009B5961" w:rsidRPr="00EB3DF9" w:rsidRDefault="009B5961" w:rsidP="00EB3DF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6,421</w:t>
            </w:r>
            <w:r w:rsidRPr="00EB3DF9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  <w:tr w:rsidR="009B5961" w:rsidRPr="00EB3DF9" w14:paraId="15A95BB1" w14:textId="77777777" w:rsidTr="005E01C7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1E22F69B" w14:textId="77777777" w:rsidR="009B5961" w:rsidRPr="00EB3DF9" w:rsidRDefault="009B596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EB3DF9">
              <w:rPr>
                <w:cs/>
              </w:rPr>
              <w:t>หนี้สินไม่หมุนเวียน</w:t>
            </w:r>
          </w:p>
        </w:tc>
        <w:tc>
          <w:tcPr>
            <w:tcW w:w="1440" w:type="dxa"/>
          </w:tcPr>
          <w:p w14:paraId="4663C836" w14:textId="6F4B629B" w:rsidR="009B5961" w:rsidRPr="00EB3DF9" w:rsidRDefault="0053176B" w:rsidP="00EB3DF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="00DB1023" w:rsidRPr="00EB3DF9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25,622</w:t>
            </w:r>
            <w:r w:rsidRPr="00EB3DF9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3E5B4ABC" w14:textId="42BDFDB4" w:rsidR="009B5961" w:rsidRPr="00EB3DF9" w:rsidRDefault="009B5961" w:rsidP="00EB3DF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29,534</w:t>
            </w:r>
            <w:r w:rsidRPr="00EB3DF9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4F4EF180" w14:textId="7200FC51" w:rsidR="009B5961" w:rsidRPr="00EB3DF9" w:rsidRDefault="0076159E" w:rsidP="00EB3DF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71,169</w:t>
            </w:r>
            <w:r w:rsidRPr="00EB3DF9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2293A839" w14:textId="77777777" w:rsidR="009B5961" w:rsidRPr="00EB3DF9" w:rsidRDefault="009B5961" w:rsidP="00EB3DF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78,840</w:t>
            </w:r>
            <w:r w:rsidRPr="00EB3DF9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  <w:tr w:rsidR="009B5961" w:rsidRPr="00EB3DF9" w14:paraId="083374AB" w14:textId="77777777" w:rsidTr="005E01C7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1D2F45A2" w14:textId="77777777" w:rsidR="009B5961" w:rsidRPr="00EB3DF9" w:rsidRDefault="009B596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สินทรัพย์สุทธิ (ร้อยละ</w:t>
            </w:r>
            <w:r w:rsidRPr="00EB3DF9">
              <w:rPr>
                <w:b/>
                <w:bCs/>
              </w:rPr>
              <w:t xml:space="preserve"> 100</w:t>
            </w:r>
            <w:r w:rsidRPr="00EB3DF9">
              <w:rPr>
                <w:b/>
                <w:bCs/>
                <w:cs/>
              </w:rPr>
              <w:t>)</w:t>
            </w:r>
          </w:p>
        </w:tc>
        <w:tc>
          <w:tcPr>
            <w:tcW w:w="1440" w:type="dxa"/>
          </w:tcPr>
          <w:p w14:paraId="352F474A" w14:textId="294BF364" w:rsidR="009B5961" w:rsidRPr="00EB3DF9" w:rsidRDefault="00DB1023" w:rsidP="00EB3DF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EB3DF9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  <w:t>5,521</w:t>
            </w:r>
          </w:p>
        </w:tc>
        <w:tc>
          <w:tcPr>
            <w:tcW w:w="1440" w:type="dxa"/>
            <w:vAlign w:val="bottom"/>
          </w:tcPr>
          <w:p w14:paraId="398F1166" w14:textId="392B15BF" w:rsidR="009B5961" w:rsidRPr="00EB3DF9" w:rsidRDefault="009B5961" w:rsidP="00EB3DF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  <w:t>5,747</w:t>
            </w:r>
          </w:p>
        </w:tc>
        <w:tc>
          <w:tcPr>
            <w:tcW w:w="1530" w:type="dxa"/>
            <w:vAlign w:val="bottom"/>
          </w:tcPr>
          <w:p w14:paraId="409B3CB6" w14:textId="69EC1020" w:rsidR="009B5961" w:rsidRPr="00EB3DF9" w:rsidRDefault="0076159E" w:rsidP="00EB3DF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  <w:t>36,089</w:t>
            </w:r>
          </w:p>
        </w:tc>
        <w:tc>
          <w:tcPr>
            <w:tcW w:w="1440" w:type="dxa"/>
            <w:vAlign w:val="bottom"/>
          </w:tcPr>
          <w:p w14:paraId="1E74F6F9" w14:textId="77777777" w:rsidR="009B5961" w:rsidRPr="00EB3DF9" w:rsidRDefault="009B5961" w:rsidP="00EB3DF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  <w:t>36,084</w:t>
            </w:r>
          </w:p>
        </w:tc>
      </w:tr>
      <w:tr w:rsidR="009B5961" w:rsidRPr="00EB3DF9" w14:paraId="242879E1" w14:textId="77777777" w:rsidTr="005E01C7">
        <w:trPr>
          <w:trHeight w:val="20"/>
          <w:tblHeader/>
        </w:trPr>
        <w:tc>
          <w:tcPr>
            <w:tcW w:w="3600" w:type="dxa"/>
            <w:shd w:val="clear" w:color="auto" w:fill="auto"/>
          </w:tcPr>
          <w:p w14:paraId="390F7F2A" w14:textId="77777777" w:rsidR="009B5961" w:rsidRPr="00EB3DF9" w:rsidRDefault="009B596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EB3DF9">
              <w:rPr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440" w:type="dxa"/>
          </w:tcPr>
          <w:p w14:paraId="1FC89F21" w14:textId="35780A7B" w:rsidR="009B5961" w:rsidRPr="00EB3DF9" w:rsidRDefault="00DB1023" w:rsidP="00EB3DF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2,568</w:t>
            </w:r>
          </w:p>
        </w:tc>
        <w:tc>
          <w:tcPr>
            <w:tcW w:w="1440" w:type="dxa"/>
            <w:vAlign w:val="bottom"/>
          </w:tcPr>
          <w:p w14:paraId="228E4D32" w14:textId="6423F577" w:rsidR="009B5961" w:rsidRPr="00EB3DF9" w:rsidRDefault="009B5961" w:rsidP="00EB3DF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2,681</w:t>
            </w:r>
          </w:p>
        </w:tc>
        <w:tc>
          <w:tcPr>
            <w:tcW w:w="1530" w:type="dxa"/>
            <w:vAlign w:val="bottom"/>
          </w:tcPr>
          <w:p w14:paraId="48342FF6" w14:textId="0104F219" w:rsidR="009B5961" w:rsidRPr="00EB3DF9" w:rsidRDefault="0076159E" w:rsidP="00EB3DF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8,124</w:t>
            </w:r>
          </w:p>
        </w:tc>
        <w:tc>
          <w:tcPr>
            <w:tcW w:w="1440" w:type="dxa"/>
            <w:vAlign w:val="bottom"/>
          </w:tcPr>
          <w:p w14:paraId="1520BE12" w14:textId="77777777" w:rsidR="009B5961" w:rsidRPr="00EB3DF9" w:rsidRDefault="009B5961" w:rsidP="00EB3DF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7,922</w:t>
            </w:r>
          </w:p>
        </w:tc>
      </w:tr>
      <w:tr w:rsidR="009B5961" w:rsidRPr="00EB3DF9" w14:paraId="46BC1E45" w14:textId="77777777" w:rsidTr="005E01C7">
        <w:trPr>
          <w:trHeight w:val="20"/>
          <w:tblHeader/>
        </w:trPr>
        <w:tc>
          <w:tcPr>
            <w:tcW w:w="3600" w:type="dxa"/>
            <w:shd w:val="clear" w:color="auto" w:fill="auto"/>
          </w:tcPr>
          <w:p w14:paraId="3FD86F33" w14:textId="77777777" w:rsidR="009B5961" w:rsidRPr="00EB3DF9" w:rsidRDefault="009B596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EB3DF9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1440" w:type="dxa"/>
          </w:tcPr>
          <w:p w14:paraId="4185F38F" w14:textId="2938FFE5" w:rsidR="009B5961" w:rsidRPr="00EB3DF9" w:rsidRDefault="00FB226E" w:rsidP="00EB3DF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937</w:t>
            </w:r>
          </w:p>
        </w:tc>
        <w:tc>
          <w:tcPr>
            <w:tcW w:w="1440" w:type="dxa"/>
            <w:vAlign w:val="bottom"/>
          </w:tcPr>
          <w:p w14:paraId="6D2ED5C9" w14:textId="24843B64" w:rsidR="009B5961" w:rsidRPr="00EB3DF9" w:rsidRDefault="009B5961" w:rsidP="00EB3DF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966</w:t>
            </w:r>
          </w:p>
        </w:tc>
        <w:tc>
          <w:tcPr>
            <w:tcW w:w="1530" w:type="dxa"/>
            <w:vAlign w:val="bottom"/>
          </w:tcPr>
          <w:p w14:paraId="38CC6D31" w14:textId="2770F817" w:rsidR="009B5961" w:rsidRPr="00EB3DF9" w:rsidRDefault="0076159E" w:rsidP="00EB3DF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4,373</w:t>
            </w:r>
          </w:p>
        </w:tc>
        <w:tc>
          <w:tcPr>
            <w:tcW w:w="1440" w:type="dxa"/>
            <w:vAlign w:val="bottom"/>
          </w:tcPr>
          <w:p w14:paraId="1585BD4E" w14:textId="77777777" w:rsidR="009B5961" w:rsidRPr="00EB3DF9" w:rsidRDefault="009B5961" w:rsidP="00EB3DF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4,373</w:t>
            </w:r>
          </w:p>
        </w:tc>
      </w:tr>
      <w:tr w:rsidR="009B5961" w:rsidRPr="00EB3DF9" w14:paraId="5D4F76C4" w14:textId="77777777" w:rsidTr="005E01C7">
        <w:trPr>
          <w:trHeight w:val="20"/>
          <w:tblHeader/>
        </w:trPr>
        <w:tc>
          <w:tcPr>
            <w:tcW w:w="3600" w:type="dxa"/>
            <w:shd w:val="clear" w:color="auto" w:fill="auto"/>
          </w:tcPr>
          <w:p w14:paraId="39E21B1A" w14:textId="77777777" w:rsidR="009B5961" w:rsidRPr="00EB3DF9" w:rsidRDefault="009B596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440" w:type="dxa"/>
          </w:tcPr>
          <w:p w14:paraId="2FECB65E" w14:textId="1819FF9A" w:rsidR="009B5961" w:rsidRPr="00EB3DF9" w:rsidRDefault="00DB1023" w:rsidP="00EB3DF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EB3DF9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3,505</w:t>
            </w:r>
          </w:p>
        </w:tc>
        <w:tc>
          <w:tcPr>
            <w:tcW w:w="1440" w:type="dxa"/>
            <w:vAlign w:val="bottom"/>
          </w:tcPr>
          <w:p w14:paraId="32368CB6" w14:textId="3BFF2CA5" w:rsidR="009B5961" w:rsidRPr="00EB3DF9" w:rsidRDefault="009B5961" w:rsidP="00EB3DF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EB3DF9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3,647</w:t>
            </w:r>
          </w:p>
        </w:tc>
        <w:tc>
          <w:tcPr>
            <w:tcW w:w="1530" w:type="dxa"/>
            <w:vAlign w:val="bottom"/>
          </w:tcPr>
          <w:p w14:paraId="71C0FAE8" w14:textId="5D7E224B" w:rsidR="009B5961" w:rsidRPr="00EB3DF9" w:rsidRDefault="0076159E" w:rsidP="00EB3DF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  <w:t>12,497</w:t>
            </w:r>
          </w:p>
        </w:tc>
        <w:tc>
          <w:tcPr>
            <w:tcW w:w="1440" w:type="dxa"/>
            <w:vAlign w:val="bottom"/>
          </w:tcPr>
          <w:p w14:paraId="1366797D" w14:textId="77777777" w:rsidR="009B5961" w:rsidRPr="00EB3DF9" w:rsidRDefault="009B5961" w:rsidP="00EB3DF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240" w:lineRule="atLeas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  <w:r w:rsidRPr="00EB3DF9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  <w:t>12,295</w:t>
            </w:r>
          </w:p>
        </w:tc>
      </w:tr>
    </w:tbl>
    <w:p w14:paraId="4C8C2C8C" w14:textId="77777777" w:rsidR="00A76B63" w:rsidRPr="00EB3DF9" w:rsidRDefault="00A76B63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3895CD8D" w14:textId="77777777" w:rsidR="007941B7" w:rsidRPr="00EB3DF9" w:rsidRDefault="0012391C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  <w:r w:rsidRPr="00EB3DF9">
        <w:rPr>
          <w:rFonts w:hint="cs"/>
          <w:i/>
          <w:iCs/>
          <w:cs/>
        </w:rPr>
        <w:t>บริษัทร่วมและ</w:t>
      </w:r>
      <w:r w:rsidR="007941B7" w:rsidRPr="00EB3DF9">
        <w:rPr>
          <w:rFonts w:hint="cs"/>
          <w:i/>
          <w:iCs/>
          <w:cs/>
        </w:rPr>
        <w:t>การร่วมค้าที่ไม่มี</w:t>
      </w:r>
      <w:r w:rsidR="006E163D" w:rsidRPr="00EB3DF9">
        <w:rPr>
          <w:rFonts w:hint="cs"/>
          <w:i/>
          <w:iCs/>
          <w:cs/>
        </w:rPr>
        <w:t>สา</w:t>
      </w:r>
      <w:r w:rsidR="007941B7" w:rsidRPr="00EB3DF9">
        <w:rPr>
          <w:rFonts w:hint="cs"/>
          <w:i/>
          <w:iCs/>
          <w:cs/>
        </w:rPr>
        <w:t>ระสำคัญ</w:t>
      </w:r>
    </w:p>
    <w:p w14:paraId="65FB7A21" w14:textId="77777777" w:rsidR="009B168B" w:rsidRPr="00EB3DF9" w:rsidRDefault="009B168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7B893101" w14:textId="77777777" w:rsidR="003E3C9F" w:rsidRPr="00EB3DF9" w:rsidRDefault="00960C55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alibri"/>
          <w:lang w:val="en-GB" w:eastAsia="en-GB"/>
        </w:rPr>
      </w:pPr>
      <w:r w:rsidRPr="00EB3DF9">
        <w:rPr>
          <w:rFonts w:hint="cs"/>
          <w:cs/>
        </w:rPr>
        <w:t>ตารางต่อไปนี้</w:t>
      </w:r>
      <w:r w:rsidR="007941B7" w:rsidRPr="00EB3DF9">
        <w:rPr>
          <w:rFonts w:hint="cs"/>
          <w:cs/>
        </w:rPr>
        <w:t>สรุปข้อมูลทางการเงินของส่วนได้เสียของกลุ่มบริษัทใน</w:t>
      </w:r>
      <w:r w:rsidR="0012391C" w:rsidRPr="00EB3DF9">
        <w:rPr>
          <w:rFonts w:hint="cs"/>
          <w:cs/>
        </w:rPr>
        <w:t>บริษัทร่วมและ</w:t>
      </w:r>
      <w:r w:rsidR="007941B7" w:rsidRPr="00EB3DF9">
        <w:rPr>
          <w:rFonts w:hint="cs"/>
          <w:cs/>
        </w:rPr>
        <w:t>การร่วมค้าที่ไม่มีสาระสำคัญจากจำนวนเงินที่รายงานในงบการเงินรวมของกลุ่มบริษัท</w:t>
      </w:r>
    </w:p>
    <w:p w14:paraId="5929FE94" w14:textId="77777777" w:rsidR="00D35F40" w:rsidRPr="00EB3DF9" w:rsidRDefault="00D35F4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alibri"/>
          <w:lang w:val="en-GB" w:eastAsia="en-GB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779"/>
        <w:gridCol w:w="1204"/>
        <w:gridCol w:w="1206"/>
      </w:tblGrid>
      <w:tr w:rsidR="004F40CA" w:rsidRPr="00EB3DF9" w14:paraId="7427CAB9" w14:textId="77777777" w:rsidTr="003B1DEE">
        <w:trPr>
          <w:trHeight w:val="424"/>
        </w:trPr>
        <w:tc>
          <w:tcPr>
            <w:tcW w:w="3689" w:type="pct"/>
          </w:tcPr>
          <w:p w14:paraId="3B18607D" w14:textId="77777777" w:rsidR="004F40CA" w:rsidRPr="00EB3DF9" w:rsidRDefault="004F40CA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5" w:type="pct"/>
            <w:shd w:val="clear" w:color="auto" w:fill="auto"/>
          </w:tcPr>
          <w:p w14:paraId="313A6464" w14:textId="77777777" w:rsidR="004F40CA" w:rsidRPr="00EB3DF9" w:rsidRDefault="008C4A0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56" w:type="pct"/>
            <w:shd w:val="clear" w:color="auto" w:fill="auto"/>
          </w:tcPr>
          <w:p w14:paraId="282A2706" w14:textId="77777777" w:rsidR="004F40CA" w:rsidRPr="00EB3DF9" w:rsidRDefault="008C4A0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F40CA" w:rsidRPr="00EB3DF9" w14:paraId="2E37932D" w14:textId="77777777" w:rsidTr="003B1DEE">
        <w:trPr>
          <w:trHeight w:val="424"/>
        </w:trPr>
        <w:tc>
          <w:tcPr>
            <w:tcW w:w="3689" w:type="pct"/>
          </w:tcPr>
          <w:p w14:paraId="3599083B" w14:textId="77777777" w:rsidR="004F40CA" w:rsidRPr="00EB3DF9" w:rsidRDefault="004F40CA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1" w:type="pct"/>
            <w:gridSpan w:val="2"/>
            <w:shd w:val="clear" w:color="auto" w:fill="auto"/>
          </w:tcPr>
          <w:p w14:paraId="4ADD7E00" w14:textId="77777777" w:rsidR="004F40CA" w:rsidRPr="00EB3DF9" w:rsidRDefault="004F40CA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4A09" w:rsidRPr="00EB3DF9" w14:paraId="6B3F20DD" w14:textId="77777777" w:rsidTr="003B1DEE">
        <w:trPr>
          <w:trHeight w:val="403"/>
        </w:trPr>
        <w:tc>
          <w:tcPr>
            <w:tcW w:w="3689" w:type="pct"/>
          </w:tcPr>
          <w:p w14:paraId="251602A3" w14:textId="77777777" w:rsidR="008C4A09" w:rsidRPr="00EB3DF9" w:rsidRDefault="008C4A0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right="-45"/>
              <w:jc w:val="thaiDistribute"/>
              <w:rPr>
                <w:cs/>
              </w:rPr>
            </w:pPr>
            <w:r w:rsidRPr="00EB3DF9">
              <w:rPr>
                <w:rFonts w:eastAsia="Calibri" w:hint="cs"/>
                <w:cs/>
                <w:lang w:val="en-GB" w:eastAsia="en-GB"/>
              </w:rPr>
              <w:t>มูลค่าตามบัญชีของส่วนได้เสียในบริษัทร่วมและการร่วมค้าที่ไม่มีสาระสำคัญ</w:t>
            </w:r>
          </w:p>
        </w:tc>
        <w:tc>
          <w:tcPr>
            <w:tcW w:w="655" w:type="pct"/>
          </w:tcPr>
          <w:p w14:paraId="586FE029" w14:textId="4C549B0F" w:rsidR="008C4A09" w:rsidRPr="00EB3DF9" w:rsidRDefault="007F5A1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atLeast"/>
            </w:pPr>
            <w:r w:rsidRPr="00EB3DF9">
              <w:t>2,035</w:t>
            </w:r>
          </w:p>
        </w:tc>
        <w:tc>
          <w:tcPr>
            <w:tcW w:w="656" w:type="pct"/>
          </w:tcPr>
          <w:p w14:paraId="56F76088" w14:textId="77777777" w:rsidR="008C4A09" w:rsidRPr="00EB3DF9" w:rsidRDefault="008C4A0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atLeast"/>
            </w:pPr>
            <w:r w:rsidRPr="00EB3DF9">
              <w:t>2,106</w:t>
            </w:r>
          </w:p>
        </w:tc>
      </w:tr>
      <w:tr w:rsidR="008C4A09" w:rsidRPr="00EB3DF9" w14:paraId="619848A4" w14:textId="77777777" w:rsidTr="003B1DEE">
        <w:trPr>
          <w:trHeight w:val="424"/>
        </w:trPr>
        <w:tc>
          <w:tcPr>
            <w:tcW w:w="3689" w:type="pct"/>
          </w:tcPr>
          <w:p w14:paraId="6FDCA7DB" w14:textId="77777777" w:rsidR="008C4A09" w:rsidRPr="00EB3DF9" w:rsidRDefault="008C4A0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right="-45"/>
              <w:jc w:val="thaiDistribute"/>
              <w:rPr>
                <w:cs/>
              </w:rPr>
            </w:pPr>
            <w:r w:rsidRPr="00EB3DF9">
              <w:rPr>
                <w:rFonts w:eastAsia="Calibri"/>
                <w:cs/>
                <w:lang w:val="en-GB" w:eastAsia="en-GB"/>
              </w:rPr>
              <w:t>ส่วนแบ่งกำไรสุทธิจากเงินลงทุนในบริษัทร่วมและการร่วมค้า</w:t>
            </w:r>
            <w:r w:rsidRPr="00EB3DF9">
              <w:rPr>
                <w:rFonts w:eastAsia="Calibri" w:hint="cs"/>
                <w:cs/>
                <w:lang w:val="en-GB" w:eastAsia="en-GB"/>
              </w:rPr>
              <w:t>ที่อยู่ในงบการเงินรวม</w:t>
            </w:r>
          </w:p>
        </w:tc>
        <w:tc>
          <w:tcPr>
            <w:tcW w:w="655" w:type="pct"/>
          </w:tcPr>
          <w:p w14:paraId="7F207A36" w14:textId="77777777" w:rsidR="008C4A09" w:rsidRPr="00EB3DF9" w:rsidRDefault="008C4A0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atLeast"/>
            </w:pPr>
          </w:p>
        </w:tc>
        <w:tc>
          <w:tcPr>
            <w:tcW w:w="656" w:type="pct"/>
          </w:tcPr>
          <w:p w14:paraId="1BFD5AFC" w14:textId="77777777" w:rsidR="008C4A09" w:rsidRPr="00EB3DF9" w:rsidRDefault="008C4A0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atLeast"/>
            </w:pPr>
          </w:p>
        </w:tc>
      </w:tr>
      <w:tr w:rsidR="008C4A09" w:rsidRPr="00EB3DF9" w14:paraId="26F23C50" w14:textId="77777777" w:rsidTr="003B1DEE">
        <w:trPr>
          <w:trHeight w:val="424"/>
        </w:trPr>
        <w:tc>
          <w:tcPr>
            <w:tcW w:w="3689" w:type="pct"/>
          </w:tcPr>
          <w:p w14:paraId="2A27A647" w14:textId="12BA5AB7" w:rsidR="008C4A09" w:rsidRPr="00EB3DF9" w:rsidRDefault="008C4A09" w:rsidP="00EB3DF9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right="-45"/>
              <w:jc w:val="thaiDistribute"/>
              <w:rPr>
                <w:cs/>
              </w:rPr>
            </w:pPr>
            <w:r w:rsidRPr="00EB3DF9">
              <w:rPr>
                <w:rFonts w:eastAsia="Calibri" w:hint="cs"/>
                <w:cs/>
                <w:lang w:eastAsia="en-GB"/>
              </w:rPr>
              <w:t>กำไร</w:t>
            </w:r>
            <w:r w:rsidRPr="00EB3DF9">
              <w:rPr>
                <w:rFonts w:eastAsia="Calibri" w:hint="cs"/>
                <w:cs/>
                <w:lang w:val="en-GB" w:eastAsia="en-GB"/>
              </w:rPr>
              <w:t>สำหรับปี</w:t>
            </w:r>
          </w:p>
        </w:tc>
        <w:tc>
          <w:tcPr>
            <w:tcW w:w="655" w:type="pct"/>
          </w:tcPr>
          <w:p w14:paraId="4E22BE72" w14:textId="740C1777" w:rsidR="008C4A09" w:rsidRPr="00EB3DF9" w:rsidRDefault="009320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atLeast"/>
            </w:pPr>
            <w:r w:rsidRPr="00EB3DF9">
              <w:t>51</w:t>
            </w:r>
          </w:p>
        </w:tc>
        <w:tc>
          <w:tcPr>
            <w:tcW w:w="656" w:type="pct"/>
          </w:tcPr>
          <w:p w14:paraId="25F0EE49" w14:textId="77777777" w:rsidR="008C4A09" w:rsidRPr="00EB3DF9" w:rsidRDefault="008C4A0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atLeast"/>
            </w:pPr>
            <w:r w:rsidRPr="00EB3DF9">
              <w:t>93</w:t>
            </w:r>
          </w:p>
        </w:tc>
      </w:tr>
      <w:tr w:rsidR="008C4A09" w:rsidRPr="00EB3DF9" w14:paraId="57926FE1" w14:textId="77777777" w:rsidTr="003B1DEE">
        <w:trPr>
          <w:trHeight w:val="403"/>
        </w:trPr>
        <w:tc>
          <w:tcPr>
            <w:tcW w:w="3689" w:type="pct"/>
          </w:tcPr>
          <w:p w14:paraId="3600A214" w14:textId="1236E1B2" w:rsidR="008C4A09" w:rsidRPr="00EB3DF9" w:rsidRDefault="008C4A09" w:rsidP="00EB3DF9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right="-45"/>
              <w:jc w:val="thaiDistribute"/>
              <w:rPr>
                <w:cs/>
              </w:rPr>
            </w:pPr>
            <w:r w:rsidRPr="00EB3DF9">
              <w:rPr>
                <w:rFonts w:hint="cs"/>
                <w:cs/>
              </w:rPr>
              <w:t>กำไรขาดทุนเบ็ดเสร็จอื่น</w:t>
            </w:r>
          </w:p>
        </w:tc>
        <w:tc>
          <w:tcPr>
            <w:tcW w:w="655" w:type="pct"/>
          </w:tcPr>
          <w:p w14:paraId="5156AB03" w14:textId="1ECC4495" w:rsidR="008C4A09" w:rsidRPr="00EB3DF9" w:rsidRDefault="0093205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atLeast"/>
            </w:pPr>
            <w:r w:rsidRPr="00EB3DF9">
              <w:rPr>
                <w:cs/>
              </w:rPr>
              <w:t>-</w:t>
            </w:r>
          </w:p>
        </w:tc>
        <w:tc>
          <w:tcPr>
            <w:tcW w:w="656" w:type="pct"/>
          </w:tcPr>
          <w:p w14:paraId="04EB7274" w14:textId="77777777" w:rsidR="008C4A09" w:rsidRPr="00EB3DF9" w:rsidRDefault="008C4A09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atLeast"/>
            </w:pPr>
            <w:r w:rsidRPr="00EB3DF9">
              <w:rPr>
                <w:cs/>
              </w:rPr>
              <w:t>-</w:t>
            </w:r>
          </w:p>
        </w:tc>
      </w:tr>
      <w:tr w:rsidR="008C4A09" w:rsidRPr="00EB3DF9" w14:paraId="33166534" w14:textId="77777777" w:rsidTr="003B1DEE">
        <w:trPr>
          <w:trHeight w:val="403"/>
        </w:trPr>
        <w:tc>
          <w:tcPr>
            <w:tcW w:w="3689" w:type="pct"/>
          </w:tcPr>
          <w:p w14:paraId="27DAFD3B" w14:textId="5E7D1A84" w:rsidR="008C4A09" w:rsidRPr="00EB3DF9" w:rsidRDefault="008C4A09" w:rsidP="00EB3DF9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right="-45"/>
              <w:jc w:val="thaiDistribute"/>
              <w:rPr>
                <w:b/>
                <w:bCs/>
                <w:cs/>
              </w:rPr>
            </w:pPr>
            <w:r w:rsidRPr="00EB3DF9">
              <w:rPr>
                <w:rFonts w:eastAsia="Calibri" w:hint="cs"/>
                <w:b/>
                <w:bCs/>
                <w:cs/>
                <w:lang w:eastAsia="en-GB"/>
              </w:rPr>
              <w:t>กำไรขาดทุนเบ็ดเสร็จรวม</w:t>
            </w:r>
          </w:p>
        </w:tc>
        <w:tc>
          <w:tcPr>
            <w:tcW w:w="655" w:type="pct"/>
          </w:tcPr>
          <w:p w14:paraId="173188E4" w14:textId="7AA5CE7D" w:rsidR="008C4A09" w:rsidRPr="00EB3DF9" w:rsidRDefault="0093205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atLeast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51</w:t>
            </w:r>
          </w:p>
        </w:tc>
        <w:tc>
          <w:tcPr>
            <w:tcW w:w="656" w:type="pct"/>
          </w:tcPr>
          <w:p w14:paraId="625D5F1A" w14:textId="77777777" w:rsidR="008C4A09" w:rsidRPr="00EB3DF9" w:rsidRDefault="008C4A09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atLeast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93</w:t>
            </w:r>
          </w:p>
        </w:tc>
      </w:tr>
    </w:tbl>
    <w:p w14:paraId="7D353FEC" w14:textId="77777777" w:rsidR="004F40CA" w:rsidRPr="00EB3DF9" w:rsidRDefault="004F40CA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alibri"/>
          <w:lang w:val="en-GB" w:eastAsia="en-GB"/>
        </w:rPr>
      </w:pPr>
    </w:p>
    <w:p w14:paraId="7EE23E3C" w14:textId="77777777" w:rsidR="00A82122" w:rsidRPr="00EB3DF9" w:rsidRDefault="00D9580C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br w:type="page"/>
      </w:r>
      <w:r w:rsidR="00A82122"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อสังหาริมทรัพย์เพื่อการลงทุน</w:t>
      </w:r>
    </w:p>
    <w:p w14:paraId="487A8D97" w14:textId="77777777" w:rsidR="004476D0" w:rsidRPr="00EB3DF9" w:rsidRDefault="004476D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4F40CA" w:rsidRPr="00EB3DF9" w14:paraId="6B2E1221" w14:textId="77777777" w:rsidTr="005E01C7">
        <w:trPr>
          <w:tblHeader/>
        </w:trPr>
        <w:tc>
          <w:tcPr>
            <w:tcW w:w="4230" w:type="dxa"/>
            <w:shd w:val="clear" w:color="auto" w:fill="auto"/>
          </w:tcPr>
          <w:p w14:paraId="2096B532" w14:textId="77777777" w:rsidR="004F40CA" w:rsidRPr="00EB3DF9" w:rsidRDefault="004F40CA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50B202C0" w14:textId="77777777" w:rsidR="004F40CA" w:rsidRPr="00EB3DF9" w:rsidRDefault="004F40CA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58205372" w14:textId="77777777" w:rsidR="004F40CA" w:rsidRPr="00EB3DF9" w:rsidRDefault="004F40CA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4F40CA" w:rsidRPr="00EB3DF9" w14:paraId="06589379" w14:textId="77777777" w:rsidTr="005E01C7">
        <w:trPr>
          <w:tblHeader/>
        </w:trPr>
        <w:tc>
          <w:tcPr>
            <w:tcW w:w="4230" w:type="dxa"/>
          </w:tcPr>
          <w:p w14:paraId="617A7465" w14:textId="77777777" w:rsidR="004F40CA" w:rsidRPr="00EB3DF9" w:rsidRDefault="004F40CA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7" w:type="dxa"/>
          </w:tcPr>
          <w:p w14:paraId="31D04300" w14:textId="77777777" w:rsidR="004F40CA" w:rsidRPr="00EB3DF9" w:rsidRDefault="008C4A0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14:paraId="1DA71797" w14:textId="77777777" w:rsidR="004F40CA" w:rsidRPr="00EB3DF9" w:rsidRDefault="008C4A0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37" w:type="dxa"/>
          </w:tcPr>
          <w:p w14:paraId="2E40C55D" w14:textId="77777777" w:rsidR="004F40CA" w:rsidRPr="00EB3DF9" w:rsidRDefault="008C4A0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14:paraId="05E03B88" w14:textId="77777777" w:rsidR="004F40CA" w:rsidRPr="00EB3DF9" w:rsidRDefault="008C4A0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F40CA" w:rsidRPr="00EB3DF9" w14:paraId="16378931" w14:textId="77777777" w:rsidTr="005E01C7">
        <w:trPr>
          <w:tblHeader/>
        </w:trPr>
        <w:tc>
          <w:tcPr>
            <w:tcW w:w="4230" w:type="dxa"/>
          </w:tcPr>
          <w:p w14:paraId="0F1E2BE0" w14:textId="77777777" w:rsidR="004F40CA" w:rsidRPr="00EB3DF9" w:rsidRDefault="004F40CA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950" w:type="dxa"/>
            <w:gridSpan w:val="4"/>
          </w:tcPr>
          <w:p w14:paraId="1385FC95" w14:textId="77777777" w:rsidR="004F40CA" w:rsidRPr="00EB3DF9" w:rsidRDefault="004F40CA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F40CA" w:rsidRPr="00EB3DF9" w14:paraId="6509AD51" w14:textId="77777777" w:rsidTr="005E01C7">
        <w:tc>
          <w:tcPr>
            <w:tcW w:w="4230" w:type="dxa"/>
          </w:tcPr>
          <w:p w14:paraId="6B96E4F4" w14:textId="77777777" w:rsidR="004F40CA" w:rsidRPr="00EB3DF9" w:rsidRDefault="004F40CA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37" w:type="dxa"/>
          </w:tcPr>
          <w:p w14:paraId="16DA61C6" w14:textId="77777777" w:rsidR="004F40CA" w:rsidRPr="00EB3DF9" w:rsidRDefault="004F40CA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52E5A998" w14:textId="77777777" w:rsidR="004F40CA" w:rsidRPr="00EB3DF9" w:rsidRDefault="004F40CA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4FA7FCB1" w14:textId="77777777" w:rsidR="004F40CA" w:rsidRPr="00EB3DF9" w:rsidRDefault="004F40CA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7A95EF49" w14:textId="77777777" w:rsidR="004F40CA" w:rsidRPr="00EB3DF9" w:rsidRDefault="004F40CA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8C4A09" w:rsidRPr="00EB3DF9" w14:paraId="52AE0734" w14:textId="77777777" w:rsidTr="005E01C7">
        <w:tc>
          <w:tcPr>
            <w:tcW w:w="4230" w:type="dxa"/>
          </w:tcPr>
          <w:p w14:paraId="3F4AE88C" w14:textId="77777777" w:rsidR="008C4A09" w:rsidRPr="00EB3DF9" w:rsidRDefault="008C4A0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B3DF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37" w:type="dxa"/>
          </w:tcPr>
          <w:p w14:paraId="37C820D2" w14:textId="0F15162A" w:rsidR="008C4A09" w:rsidRPr="00EB3DF9" w:rsidRDefault="00AC18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127</w:t>
            </w:r>
          </w:p>
        </w:tc>
        <w:tc>
          <w:tcPr>
            <w:tcW w:w="1238" w:type="dxa"/>
          </w:tcPr>
          <w:p w14:paraId="139FE997" w14:textId="77777777" w:rsidR="008C4A09" w:rsidRPr="00EB3DF9" w:rsidRDefault="008C4A0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343</w:t>
            </w:r>
          </w:p>
        </w:tc>
        <w:tc>
          <w:tcPr>
            <w:tcW w:w="1237" w:type="dxa"/>
          </w:tcPr>
          <w:p w14:paraId="78D0FC66" w14:textId="762C1FC7" w:rsidR="008C4A09" w:rsidRPr="00EB3DF9" w:rsidRDefault="00AC18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683</w:t>
            </w:r>
          </w:p>
        </w:tc>
        <w:tc>
          <w:tcPr>
            <w:tcW w:w="1238" w:type="dxa"/>
          </w:tcPr>
          <w:p w14:paraId="046FDE41" w14:textId="77777777" w:rsidR="008C4A09" w:rsidRPr="00EB3DF9" w:rsidRDefault="008C4A0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899</w:t>
            </w:r>
          </w:p>
        </w:tc>
      </w:tr>
      <w:tr w:rsidR="008C4A09" w:rsidRPr="00EB3DF9" w14:paraId="1AA628F4" w14:textId="77777777" w:rsidTr="005E01C7">
        <w:tc>
          <w:tcPr>
            <w:tcW w:w="4230" w:type="dxa"/>
          </w:tcPr>
          <w:p w14:paraId="79573A71" w14:textId="77777777" w:rsidR="008C4A09" w:rsidRPr="00EB3DF9" w:rsidRDefault="008C4A0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1237" w:type="dxa"/>
          </w:tcPr>
          <w:p w14:paraId="2269F81D" w14:textId="3EB7789B" w:rsidR="008C4A09" w:rsidRPr="00EB3DF9" w:rsidRDefault="009A1BD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</w:tcPr>
          <w:p w14:paraId="56603C23" w14:textId="77777777" w:rsidR="008C4A09" w:rsidRPr="00EB3DF9" w:rsidRDefault="008C4A09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216</w:t>
            </w:r>
            <w:r w:rsidRPr="00EB3DF9">
              <w:rPr>
                <w:cs/>
              </w:rPr>
              <w:t>)</w:t>
            </w:r>
          </w:p>
        </w:tc>
        <w:tc>
          <w:tcPr>
            <w:tcW w:w="1237" w:type="dxa"/>
          </w:tcPr>
          <w:p w14:paraId="44EFEF1E" w14:textId="5DB6D766" w:rsidR="008C4A09" w:rsidRPr="00EB3DF9" w:rsidRDefault="00AC18C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</w:tcPr>
          <w:p w14:paraId="43B53B06" w14:textId="77777777" w:rsidR="008C4A09" w:rsidRPr="00EB3DF9" w:rsidRDefault="008C4A09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216</w:t>
            </w:r>
            <w:r w:rsidRPr="00EB3DF9">
              <w:rPr>
                <w:cs/>
              </w:rPr>
              <w:t>)</w:t>
            </w:r>
          </w:p>
        </w:tc>
      </w:tr>
      <w:tr w:rsidR="008C4A09" w:rsidRPr="00EB3DF9" w14:paraId="4449E339" w14:textId="77777777" w:rsidTr="005E01C7">
        <w:tc>
          <w:tcPr>
            <w:tcW w:w="4230" w:type="dxa"/>
          </w:tcPr>
          <w:p w14:paraId="737DCEF6" w14:textId="77777777" w:rsidR="008C4A09" w:rsidRPr="00EB3DF9" w:rsidRDefault="008C4A0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3D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7" w:type="dxa"/>
          </w:tcPr>
          <w:p w14:paraId="3C79A7A8" w14:textId="5E15AF86" w:rsidR="008C4A09" w:rsidRPr="00EB3DF9" w:rsidRDefault="009A1BD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127</w:t>
            </w:r>
          </w:p>
        </w:tc>
        <w:tc>
          <w:tcPr>
            <w:tcW w:w="1238" w:type="dxa"/>
          </w:tcPr>
          <w:p w14:paraId="2221AE47" w14:textId="77777777" w:rsidR="008C4A09" w:rsidRPr="00EB3DF9" w:rsidRDefault="008C4A09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127</w:t>
            </w:r>
          </w:p>
        </w:tc>
        <w:tc>
          <w:tcPr>
            <w:tcW w:w="1237" w:type="dxa"/>
          </w:tcPr>
          <w:p w14:paraId="01278FE5" w14:textId="6CBCD67A" w:rsidR="008C4A09" w:rsidRPr="00EB3DF9" w:rsidRDefault="00AC18C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683</w:t>
            </w:r>
          </w:p>
        </w:tc>
        <w:tc>
          <w:tcPr>
            <w:tcW w:w="1238" w:type="dxa"/>
          </w:tcPr>
          <w:p w14:paraId="65C7FD36" w14:textId="77777777" w:rsidR="008C4A09" w:rsidRPr="00EB3DF9" w:rsidRDefault="008C4A09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683</w:t>
            </w:r>
          </w:p>
        </w:tc>
      </w:tr>
      <w:tr w:rsidR="008C4A09" w:rsidRPr="00EB3DF9" w14:paraId="18EB3C6E" w14:textId="77777777" w:rsidTr="005E01C7">
        <w:tc>
          <w:tcPr>
            <w:tcW w:w="4230" w:type="dxa"/>
          </w:tcPr>
          <w:p w14:paraId="619EE882" w14:textId="77777777" w:rsidR="008C4A09" w:rsidRPr="00EB3DF9" w:rsidRDefault="008C4A0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84AA529" w14:textId="77777777" w:rsidR="008C4A09" w:rsidRPr="00EB3DF9" w:rsidRDefault="008C4A0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52AED8E1" w14:textId="77777777" w:rsidR="008C4A09" w:rsidRPr="00EB3DF9" w:rsidRDefault="008C4A0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18C3186A" w14:textId="77777777" w:rsidR="008C4A09" w:rsidRPr="00EB3DF9" w:rsidRDefault="008C4A0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0F8C6AD6" w14:textId="77777777" w:rsidR="008C4A09" w:rsidRPr="00EB3DF9" w:rsidRDefault="008C4A0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8C4A09" w:rsidRPr="00EB3DF9" w14:paraId="29166679" w14:textId="77777777" w:rsidTr="005E01C7">
        <w:tc>
          <w:tcPr>
            <w:tcW w:w="4230" w:type="dxa"/>
          </w:tcPr>
          <w:p w14:paraId="137A13A4" w14:textId="77777777" w:rsidR="008C4A09" w:rsidRPr="00EB3DF9" w:rsidRDefault="008C4A0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b/>
                <w:bCs/>
                <w:i/>
                <w:iCs/>
              </w:rPr>
            </w:pPr>
            <w:r w:rsidRPr="00EB3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237" w:type="dxa"/>
          </w:tcPr>
          <w:p w14:paraId="4D503F96" w14:textId="77777777" w:rsidR="008C4A09" w:rsidRPr="00EB3DF9" w:rsidRDefault="008C4A0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238" w:type="dxa"/>
          </w:tcPr>
          <w:p w14:paraId="1AA44280" w14:textId="77777777" w:rsidR="008C4A09" w:rsidRPr="00EB3DF9" w:rsidRDefault="008C4A0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237" w:type="dxa"/>
          </w:tcPr>
          <w:p w14:paraId="2A97D648" w14:textId="77777777" w:rsidR="008C4A09" w:rsidRPr="00EB3DF9" w:rsidRDefault="008C4A0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238" w:type="dxa"/>
          </w:tcPr>
          <w:p w14:paraId="1E046153" w14:textId="77777777" w:rsidR="008C4A09" w:rsidRPr="00EB3DF9" w:rsidRDefault="008C4A0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</w:tr>
      <w:tr w:rsidR="00AC18C3" w:rsidRPr="00EB3DF9" w14:paraId="3A09A7CC" w14:textId="77777777" w:rsidTr="005E01C7">
        <w:trPr>
          <w:trHeight w:val="58"/>
        </w:trPr>
        <w:tc>
          <w:tcPr>
            <w:tcW w:w="4230" w:type="dxa"/>
          </w:tcPr>
          <w:p w14:paraId="5B660812" w14:textId="77777777" w:rsidR="00AC18C3" w:rsidRPr="00EB3DF9" w:rsidRDefault="00AC18C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B3DF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37" w:type="dxa"/>
            <w:vAlign w:val="bottom"/>
          </w:tcPr>
          <w:p w14:paraId="74508BC1" w14:textId="3BCB0E22" w:rsidR="00AC18C3" w:rsidRPr="00EB3DF9" w:rsidRDefault="00AC18C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10E568F" w14:textId="77777777" w:rsidR="00AC18C3" w:rsidRPr="00EB3DF9" w:rsidRDefault="00AC18C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2E1B9812" w14:textId="5C5660B5" w:rsidR="00AC18C3" w:rsidRPr="00EB3DF9" w:rsidRDefault="00AC18C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73A5C87F" w14:textId="77777777" w:rsidR="00AC18C3" w:rsidRPr="00EB3DF9" w:rsidRDefault="00AC18C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-</w:t>
            </w:r>
          </w:p>
        </w:tc>
      </w:tr>
      <w:tr w:rsidR="00AC18C3" w:rsidRPr="00EB3DF9" w14:paraId="206D61C9" w14:textId="77777777" w:rsidTr="005E01C7">
        <w:trPr>
          <w:trHeight w:val="58"/>
        </w:trPr>
        <w:tc>
          <w:tcPr>
            <w:tcW w:w="4230" w:type="dxa"/>
          </w:tcPr>
          <w:p w14:paraId="1F771A19" w14:textId="77777777" w:rsidR="00AC18C3" w:rsidRPr="00EB3DF9" w:rsidRDefault="00AC18C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3D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7" w:type="dxa"/>
          </w:tcPr>
          <w:p w14:paraId="3730F485" w14:textId="77EA0C3C" w:rsidR="00AC18C3" w:rsidRPr="00EB3DF9" w:rsidRDefault="00AC18C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-</w:t>
            </w:r>
          </w:p>
        </w:tc>
        <w:tc>
          <w:tcPr>
            <w:tcW w:w="1238" w:type="dxa"/>
          </w:tcPr>
          <w:p w14:paraId="6C215813" w14:textId="77777777" w:rsidR="00AC18C3" w:rsidRPr="00EB3DF9" w:rsidRDefault="00AC18C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-</w:t>
            </w:r>
          </w:p>
        </w:tc>
        <w:tc>
          <w:tcPr>
            <w:tcW w:w="1237" w:type="dxa"/>
          </w:tcPr>
          <w:p w14:paraId="563CAEDD" w14:textId="3C1A7258" w:rsidR="00AC18C3" w:rsidRPr="00EB3DF9" w:rsidRDefault="00AC18C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-</w:t>
            </w:r>
          </w:p>
        </w:tc>
        <w:tc>
          <w:tcPr>
            <w:tcW w:w="1238" w:type="dxa"/>
          </w:tcPr>
          <w:p w14:paraId="710D25BB" w14:textId="77777777" w:rsidR="00AC18C3" w:rsidRPr="00EB3DF9" w:rsidRDefault="00AC18C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-</w:t>
            </w:r>
          </w:p>
        </w:tc>
      </w:tr>
      <w:tr w:rsidR="00AC18C3" w:rsidRPr="00EB3DF9" w14:paraId="1B31B475" w14:textId="77777777" w:rsidTr="005E01C7">
        <w:trPr>
          <w:trHeight w:val="58"/>
        </w:trPr>
        <w:tc>
          <w:tcPr>
            <w:tcW w:w="4230" w:type="dxa"/>
          </w:tcPr>
          <w:p w14:paraId="1F4D1066" w14:textId="77777777" w:rsidR="00AC18C3" w:rsidRPr="00EB3DF9" w:rsidRDefault="00AC18C3" w:rsidP="00EB3DF9">
            <w:pPr>
              <w:tabs>
                <w:tab w:val="decimal" w:pos="540"/>
              </w:tabs>
              <w:spacing w:line="240" w:lineRule="auto"/>
            </w:pPr>
          </w:p>
        </w:tc>
        <w:tc>
          <w:tcPr>
            <w:tcW w:w="1237" w:type="dxa"/>
          </w:tcPr>
          <w:p w14:paraId="6A7ACB41" w14:textId="77777777" w:rsidR="00AC18C3" w:rsidRPr="00EB3DF9" w:rsidRDefault="00AC18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03D47148" w14:textId="77777777" w:rsidR="00AC18C3" w:rsidRPr="00EB3DF9" w:rsidRDefault="00AC18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</w:tcPr>
          <w:p w14:paraId="080A8384" w14:textId="77777777" w:rsidR="00AC18C3" w:rsidRPr="00EB3DF9" w:rsidRDefault="00AC18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166426D0" w14:textId="77777777" w:rsidR="00AC18C3" w:rsidRPr="00EB3DF9" w:rsidRDefault="00AC18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AC18C3" w:rsidRPr="00EB3DF9" w14:paraId="277D5D97" w14:textId="77777777" w:rsidTr="005E01C7">
        <w:trPr>
          <w:trHeight w:val="58"/>
        </w:trPr>
        <w:tc>
          <w:tcPr>
            <w:tcW w:w="4230" w:type="dxa"/>
          </w:tcPr>
          <w:p w14:paraId="5CE4BD80" w14:textId="77777777" w:rsidR="00AC18C3" w:rsidRPr="00EB3DF9" w:rsidRDefault="00AC18C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37" w:type="dxa"/>
          </w:tcPr>
          <w:p w14:paraId="4E46BEE7" w14:textId="77777777" w:rsidR="00AC18C3" w:rsidRPr="00EB3DF9" w:rsidRDefault="00AC18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0B1670DF" w14:textId="77777777" w:rsidR="00AC18C3" w:rsidRPr="00EB3DF9" w:rsidRDefault="00AC18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76F4E364" w14:textId="77777777" w:rsidR="00AC18C3" w:rsidRPr="00EB3DF9" w:rsidRDefault="00AC18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2BC45F00" w14:textId="77777777" w:rsidR="00AC18C3" w:rsidRPr="00EB3DF9" w:rsidRDefault="00AC18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AC18C3" w:rsidRPr="00EB3DF9" w14:paraId="41024AC9" w14:textId="77777777" w:rsidTr="005E01C7">
        <w:trPr>
          <w:trHeight w:val="58"/>
        </w:trPr>
        <w:tc>
          <w:tcPr>
            <w:tcW w:w="4230" w:type="dxa"/>
          </w:tcPr>
          <w:p w14:paraId="0F7C347D" w14:textId="77777777" w:rsidR="00AC18C3" w:rsidRPr="00EB3DF9" w:rsidRDefault="00AC18C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3D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237" w:type="dxa"/>
          </w:tcPr>
          <w:p w14:paraId="2AF64F97" w14:textId="464E7960" w:rsidR="00AC18C3" w:rsidRPr="00EB3DF9" w:rsidRDefault="00AC18C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127</w:t>
            </w:r>
          </w:p>
        </w:tc>
        <w:tc>
          <w:tcPr>
            <w:tcW w:w="1238" w:type="dxa"/>
          </w:tcPr>
          <w:p w14:paraId="465825D4" w14:textId="77777777" w:rsidR="00AC18C3" w:rsidRPr="00EB3DF9" w:rsidRDefault="00AC18C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343</w:t>
            </w:r>
          </w:p>
        </w:tc>
        <w:tc>
          <w:tcPr>
            <w:tcW w:w="1237" w:type="dxa"/>
          </w:tcPr>
          <w:p w14:paraId="3EB004EA" w14:textId="7DA6DC9F" w:rsidR="00AC18C3" w:rsidRPr="00EB3DF9" w:rsidRDefault="00AC18C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683</w:t>
            </w:r>
          </w:p>
        </w:tc>
        <w:tc>
          <w:tcPr>
            <w:tcW w:w="1238" w:type="dxa"/>
          </w:tcPr>
          <w:p w14:paraId="01B9691E" w14:textId="77777777" w:rsidR="00AC18C3" w:rsidRPr="00EB3DF9" w:rsidRDefault="00AC18C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899</w:t>
            </w:r>
          </w:p>
        </w:tc>
      </w:tr>
      <w:tr w:rsidR="00AC18C3" w:rsidRPr="00EB3DF9" w14:paraId="7E2FBCF3" w14:textId="77777777" w:rsidTr="005E01C7">
        <w:trPr>
          <w:trHeight w:val="58"/>
        </w:trPr>
        <w:tc>
          <w:tcPr>
            <w:tcW w:w="4230" w:type="dxa"/>
          </w:tcPr>
          <w:p w14:paraId="0FFBE547" w14:textId="77777777" w:rsidR="00AC18C3" w:rsidRPr="00EB3DF9" w:rsidRDefault="00AC18C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EB3D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7" w:type="dxa"/>
          </w:tcPr>
          <w:p w14:paraId="4D97A09F" w14:textId="5DA05206" w:rsidR="00AC18C3" w:rsidRPr="00EB3DF9" w:rsidRDefault="009A1BDE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127</w:t>
            </w:r>
          </w:p>
        </w:tc>
        <w:tc>
          <w:tcPr>
            <w:tcW w:w="1238" w:type="dxa"/>
          </w:tcPr>
          <w:p w14:paraId="4CF9C6B5" w14:textId="77777777" w:rsidR="00AC18C3" w:rsidRPr="00EB3DF9" w:rsidRDefault="00AC18C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127</w:t>
            </w:r>
          </w:p>
        </w:tc>
        <w:tc>
          <w:tcPr>
            <w:tcW w:w="1237" w:type="dxa"/>
          </w:tcPr>
          <w:p w14:paraId="2548EA84" w14:textId="5207FB0F" w:rsidR="00AC18C3" w:rsidRPr="00EB3DF9" w:rsidRDefault="00AC18C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683</w:t>
            </w:r>
          </w:p>
        </w:tc>
        <w:tc>
          <w:tcPr>
            <w:tcW w:w="1238" w:type="dxa"/>
          </w:tcPr>
          <w:p w14:paraId="79599ED8" w14:textId="77777777" w:rsidR="00AC18C3" w:rsidRPr="00EB3DF9" w:rsidRDefault="00AC18C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683</w:t>
            </w:r>
          </w:p>
        </w:tc>
      </w:tr>
      <w:tr w:rsidR="00AC18C3" w:rsidRPr="00EB3DF9" w14:paraId="0CEF6460" w14:textId="77777777" w:rsidTr="005E01C7">
        <w:trPr>
          <w:trHeight w:val="58"/>
        </w:trPr>
        <w:tc>
          <w:tcPr>
            <w:tcW w:w="4230" w:type="dxa"/>
          </w:tcPr>
          <w:p w14:paraId="0870B97B" w14:textId="77777777" w:rsidR="00AC18C3" w:rsidRPr="00EB3DF9" w:rsidRDefault="00AC18C3" w:rsidP="00EB3DF9">
            <w:pPr>
              <w:tabs>
                <w:tab w:val="decimal" w:pos="540"/>
              </w:tabs>
              <w:spacing w:line="240" w:lineRule="auto"/>
            </w:pPr>
          </w:p>
        </w:tc>
        <w:tc>
          <w:tcPr>
            <w:tcW w:w="1237" w:type="dxa"/>
          </w:tcPr>
          <w:p w14:paraId="67885941" w14:textId="77777777" w:rsidR="00AC18C3" w:rsidRPr="00EB3DF9" w:rsidRDefault="00AC18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74D50DF1" w14:textId="77777777" w:rsidR="00AC18C3" w:rsidRPr="00EB3DF9" w:rsidRDefault="00AC18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</w:tcPr>
          <w:p w14:paraId="2C84D601" w14:textId="77777777" w:rsidR="00AC18C3" w:rsidRPr="00EB3DF9" w:rsidRDefault="00AC18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7F12BD26" w14:textId="77777777" w:rsidR="00AC18C3" w:rsidRPr="00EB3DF9" w:rsidRDefault="00AC18C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AC18C3" w:rsidRPr="00EB3DF9" w14:paraId="5096C8A3" w14:textId="77777777" w:rsidTr="005E01C7">
        <w:trPr>
          <w:trHeight w:val="58"/>
        </w:trPr>
        <w:tc>
          <w:tcPr>
            <w:tcW w:w="4230" w:type="dxa"/>
          </w:tcPr>
          <w:p w14:paraId="56EA7D3B" w14:textId="77777777" w:rsidR="00AC18C3" w:rsidRPr="00EB3DF9" w:rsidRDefault="00AC18C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237" w:type="dxa"/>
          </w:tcPr>
          <w:p w14:paraId="7CD32FC6" w14:textId="7CA40978" w:rsidR="00AC18C3" w:rsidRPr="00EB3DF9" w:rsidRDefault="0053253E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346</w:t>
            </w:r>
          </w:p>
        </w:tc>
        <w:tc>
          <w:tcPr>
            <w:tcW w:w="1238" w:type="dxa"/>
          </w:tcPr>
          <w:p w14:paraId="4CDCBBFC" w14:textId="77777777" w:rsidR="00AC18C3" w:rsidRPr="00EB3DF9" w:rsidRDefault="00AC18C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346</w:t>
            </w:r>
          </w:p>
        </w:tc>
        <w:tc>
          <w:tcPr>
            <w:tcW w:w="1237" w:type="dxa"/>
          </w:tcPr>
          <w:p w14:paraId="4B249288" w14:textId="72D61AB5" w:rsidR="00AC18C3" w:rsidRPr="00EB3DF9" w:rsidRDefault="00AC18C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984</w:t>
            </w:r>
          </w:p>
        </w:tc>
        <w:tc>
          <w:tcPr>
            <w:tcW w:w="1238" w:type="dxa"/>
          </w:tcPr>
          <w:p w14:paraId="55163908" w14:textId="77777777" w:rsidR="00AC18C3" w:rsidRPr="00EB3DF9" w:rsidRDefault="00AC18C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984</w:t>
            </w:r>
          </w:p>
        </w:tc>
      </w:tr>
    </w:tbl>
    <w:p w14:paraId="439C0229" w14:textId="77777777" w:rsidR="00D9580C" w:rsidRPr="00EB3DF9" w:rsidRDefault="00D9580C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530BBCC7" w14:textId="2634B6FF" w:rsidR="00F421FF" w:rsidRPr="00EB3DF9" w:rsidRDefault="002C4EE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EB3DF9">
        <w:rPr>
          <w:rFonts w:hint="cs"/>
          <w:cs/>
        </w:rPr>
        <w:t>ในระหว่างปี</w:t>
      </w:r>
      <w:r w:rsidR="00EA6D28" w:rsidRPr="00EB3DF9">
        <w:rPr>
          <w:cs/>
        </w:rPr>
        <w:t xml:space="preserve"> </w:t>
      </w:r>
      <w:r w:rsidR="00EA6D28" w:rsidRPr="00EB3DF9">
        <w:t>256</w:t>
      </w:r>
      <w:r w:rsidR="008C4A09" w:rsidRPr="00EB3DF9">
        <w:t>1</w:t>
      </w:r>
      <w:r w:rsidR="00193708" w:rsidRPr="00EB3DF9">
        <w:rPr>
          <w:cs/>
        </w:rPr>
        <w:t xml:space="preserve"> </w:t>
      </w:r>
      <w:r w:rsidRPr="00EB3DF9">
        <w:rPr>
          <w:rFonts w:hint="cs"/>
          <w:cs/>
        </w:rPr>
        <w:t>บริษัทได้โอนอสัง</w:t>
      </w:r>
      <w:r w:rsidR="00447B17" w:rsidRPr="00EB3DF9">
        <w:rPr>
          <w:rFonts w:hint="cs"/>
          <w:cs/>
        </w:rPr>
        <w:t>หาริมทรัพย์เพื่อการลงทุนบางส่วน</w:t>
      </w:r>
      <w:r w:rsidRPr="00EB3DF9">
        <w:rPr>
          <w:rFonts w:hint="cs"/>
          <w:cs/>
        </w:rPr>
        <w:t>ไปเป็นที่ดินเนื่องจากบริษัทได้เริ่มพัฒนาที่ดินดังกล่าวบางส่วนเพื่อใช้ในการ</w:t>
      </w:r>
      <w:r w:rsidR="004163A2" w:rsidRPr="00EB3DF9">
        <w:rPr>
          <w:rFonts w:hint="cs"/>
          <w:cs/>
        </w:rPr>
        <w:t>ดำเนินธุรกิจของบริษัท</w:t>
      </w:r>
    </w:p>
    <w:p w14:paraId="04560EFD" w14:textId="77777777" w:rsidR="00BE00B9" w:rsidRPr="00EB3DF9" w:rsidRDefault="00BE00B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7489BA93" w14:textId="77777777" w:rsidR="00AD3023" w:rsidRPr="00EB3DF9" w:rsidRDefault="00BE00B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EB3DF9">
        <w:rPr>
          <w:cs/>
        </w:rPr>
        <w:t>มูลค่ายุติธรรม</w:t>
      </w:r>
      <w:r w:rsidRPr="00EB3DF9">
        <w:rPr>
          <w:rFonts w:hint="cs"/>
          <w:cs/>
        </w:rPr>
        <w:t>เป็นราคา</w:t>
      </w:r>
      <w:r w:rsidRPr="00EB3DF9">
        <w:rPr>
          <w:cs/>
        </w:rPr>
        <w:t>ประเมินโดยผู้ประเมินราคาอิสระ โดยพิจารณาเปรียบเทียบราคาตลาด</w:t>
      </w:r>
    </w:p>
    <w:p w14:paraId="62C7A238" w14:textId="77777777" w:rsidR="005214F1" w:rsidRPr="00EB3DF9" w:rsidRDefault="005214F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1FA73243" w14:textId="77777777" w:rsidR="009E45D4" w:rsidRPr="00EB3DF9" w:rsidRDefault="009E45D4" w:rsidP="00EB3DF9">
      <w:pPr>
        <w:pStyle w:val="index"/>
        <w:framePr w:w="10455" w:wrap="auto" w:hAnchor="text" w:x="990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cs/>
          <w:lang w:bidi="th-TH"/>
        </w:rPr>
        <w:sectPr w:rsidR="009E45D4" w:rsidRPr="00EB3DF9" w:rsidSect="009026E5">
          <w:headerReference w:type="default" r:id="rId16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p w14:paraId="6C3FE7BD" w14:textId="77777777" w:rsidR="009E45D4" w:rsidRPr="00EB3DF9" w:rsidRDefault="004762B0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B3DF9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ab/>
      </w:r>
      <w:r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6AAA2EBA" w14:textId="77777777" w:rsidR="006227E2" w:rsidRPr="00EB3DF9" w:rsidRDefault="006227E2" w:rsidP="00EB3DF9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rtl/>
          <w:cs/>
          <w:lang w:bidi="th-TH"/>
        </w:rPr>
      </w:pPr>
    </w:p>
    <w:tbl>
      <w:tblPr>
        <w:tblW w:w="15645" w:type="dxa"/>
        <w:jc w:val="center"/>
        <w:tblLayout w:type="fixed"/>
        <w:tblLook w:val="01E0" w:firstRow="1" w:lastRow="1" w:firstColumn="1" w:lastColumn="1" w:noHBand="0" w:noVBand="0"/>
      </w:tblPr>
      <w:tblGrid>
        <w:gridCol w:w="2481"/>
        <w:gridCol w:w="1196"/>
        <w:gridCol w:w="1197"/>
        <w:gridCol w:w="1197"/>
        <w:gridCol w:w="1196"/>
        <w:gridCol w:w="1197"/>
        <w:gridCol w:w="1197"/>
        <w:gridCol w:w="1197"/>
        <w:gridCol w:w="1196"/>
        <w:gridCol w:w="1197"/>
        <w:gridCol w:w="1197"/>
        <w:gridCol w:w="1197"/>
      </w:tblGrid>
      <w:tr w:rsidR="006227E2" w:rsidRPr="00EB3DF9" w14:paraId="190B39DA" w14:textId="77777777" w:rsidTr="003B456A">
        <w:trPr>
          <w:trHeight w:val="209"/>
          <w:tblHeader/>
          <w:jc w:val="center"/>
        </w:trPr>
        <w:tc>
          <w:tcPr>
            <w:tcW w:w="2481" w:type="dxa"/>
          </w:tcPr>
          <w:p w14:paraId="1DCF7328" w14:textId="77777777" w:rsidR="006227E2" w:rsidRPr="00EB3DF9" w:rsidRDefault="006227E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3164" w:type="dxa"/>
            <w:gridSpan w:val="11"/>
          </w:tcPr>
          <w:p w14:paraId="3A819A5A" w14:textId="77777777" w:rsidR="006227E2" w:rsidRPr="00EB3DF9" w:rsidRDefault="006227E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num" w:pos="1134"/>
              </w:tabs>
              <w:spacing w:line="240" w:lineRule="auto"/>
              <w:ind w:right="-45" w:hanging="1134"/>
              <w:jc w:val="center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27E2" w:rsidRPr="00EB3DF9" w14:paraId="0E723187" w14:textId="77777777" w:rsidTr="003B456A">
        <w:trPr>
          <w:tblHeader/>
          <w:jc w:val="center"/>
        </w:trPr>
        <w:tc>
          <w:tcPr>
            <w:tcW w:w="2481" w:type="dxa"/>
          </w:tcPr>
          <w:p w14:paraId="5EB71ACA" w14:textId="77777777" w:rsidR="006227E2" w:rsidRPr="00EB3DF9" w:rsidRDefault="006227E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96" w:type="dxa"/>
            <w:vAlign w:val="bottom"/>
          </w:tcPr>
          <w:p w14:paraId="318B92DF" w14:textId="77777777" w:rsidR="006227E2" w:rsidRPr="00EB3DF9" w:rsidRDefault="006227E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ที่ดิน</w:t>
            </w:r>
          </w:p>
        </w:tc>
        <w:tc>
          <w:tcPr>
            <w:tcW w:w="1197" w:type="dxa"/>
            <w:vAlign w:val="bottom"/>
          </w:tcPr>
          <w:p w14:paraId="528E4688" w14:textId="77777777" w:rsidR="006227E2" w:rsidRPr="00EB3DF9" w:rsidRDefault="006227E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อาคาร</w:t>
            </w:r>
          </w:p>
        </w:tc>
        <w:tc>
          <w:tcPr>
            <w:tcW w:w="1197" w:type="dxa"/>
            <w:vAlign w:val="bottom"/>
          </w:tcPr>
          <w:p w14:paraId="3734C139" w14:textId="77777777" w:rsidR="006227E2" w:rsidRPr="00EB3DF9" w:rsidRDefault="006227E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เครื่องจักร</w:t>
            </w:r>
            <w:r w:rsidRPr="00EB3DF9">
              <w:rPr>
                <w:rFonts w:eastAsia="Calibri"/>
                <w:sz w:val="26"/>
                <w:szCs w:val="26"/>
              </w:rPr>
              <w:br/>
            </w:r>
            <w:r w:rsidRPr="00EB3DF9">
              <w:rPr>
                <w:rFonts w:eastAsia="Calibri"/>
                <w:sz w:val="26"/>
                <w:szCs w:val="26"/>
                <w:cs/>
              </w:rPr>
              <w:t>อุปกรณ์หอกลั่นและคลังน้ำมัน</w:t>
            </w:r>
          </w:p>
        </w:tc>
        <w:tc>
          <w:tcPr>
            <w:tcW w:w="1196" w:type="dxa"/>
            <w:vAlign w:val="bottom"/>
          </w:tcPr>
          <w:p w14:paraId="7DE57E2C" w14:textId="77777777" w:rsidR="006227E2" w:rsidRPr="00EB3DF9" w:rsidRDefault="006227E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อุปกรณ์</w:t>
            </w:r>
          </w:p>
          <w:p w14:paraId="68264F59" w14:textId="77777777" w:rsidR="006227E2" w:rsidRPr="00EB3DF9" w:rsidRDefault="006227E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197" w:type="dxa"/>
            <w:vAlign w:val="bottom"/>
          </w:tcPr>
          <w:p w14:paraId="20BF02CB" w14:textId="77777777" w:rsidR="006227E2" w:rsidRPr="00EB3DF9" w:rsidRDefault="006227E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EB3DF9">
              <w:rPr>
                <w:rFonts w:eastAsia="Calibri" w:hint="cs"/>
                <w:sz w:val="26"/>
                <w:szCs w:val="26"/>
                <w:cs/>
              </w:rPr>
              <w:t>สินทรัพย์เพื่อ</w:t>
            </w:r>
            <w:r w:rsidRPr="00EB3DF9">
              <w:rPr>
                <w:rFonts w:eastAsia="Calibri"/>
                <w:sz w:val="26"/>
                <w:szCs w:val="26"/>
                <w:cs/>
              </w:rPr>
              <w:br/>
            </w:r>
            <w:r w:rsidRPr="00EB3DF9">
              <w:rPr>
                <w:rFonts w:eastAsia="Calibri" w:hint="cs"/>
                <w:sz w:val="26"/>
                <w:szCs w:val="26"/>
                <w:cs/>
              </w:rPr>
              <w:t>การสำรวจและผลิตปิโตรเลียม</w:t>
            </w:r>
          </w:p>
        </w:tc>
        <w:tc>
          <w:tcPr>
            <w:tcW w:w="1197" w:type="dxa"/>
            <w:vAlign w:val="bottom"/>
          </w:tcPr>
          <w:p w14:paraId="5ADAEA14" w14:textId="77777777" w:rsidR="006227E2" w:rsidRPr="00EB3DF9" w:rsidRDefault="006227E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1197" w:type="dxa"/>
            <w:vAlign w:val="bottom"/>
          </w:tcPr>
          <w:p w14:paraId="1B52F448" w14:textId="77777777" w:rsidR="006227E2" w:rsidRPr="00EB3DF9" w:rsidRDefault="006227E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แพลตินั่ม</w:t>
            </w:r>
          </w:p>
          <w:p w14:paraId="58724107" w14:textId="77777777" w:rsidR="006227E2" w:rsidRPr="00EB3DF9" w:rsidRDefault="006227E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แคตตาลีส</w:t>
            </w:r>
          </w:p>
        </w:tc>
        <w:tc>
          <w:tcPr>
            <w:tcW w:w="1196" w:type="dxa"/>
            <w:vAlign w:val="bottom"/>
          </w:tcPr>
          <w:p w14:paraId="32357F56" w14:textId="77777777" w:rsidR="006227E2" w:rsidRPr="00EB3DF9" w:rsidRDefault="006227E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97" w:type="dxa"/>
            <w:vAlign w:val="bottom"/>
          </w:tcPr>
          <w:p w14:paraId="4962DF42" w14:textId="77777777" w:rsidR="006227E2" w:rsidRPr="00EB3DF9" w:rsidRDefault="006227E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สินทรัพย์</w:t>
            </w:r>
          </w:p>
          <w:p w14:paraId="711BB8B8" w14:textId="77777777" w:rsidR="006227E2" w:rsidRPr="00EB3DF9" w:rsidRDefault="006227E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อื่น</w:t>
            </w:r>
            <w:r w:rsidRPr="00EB3DF9">
              <w:rPr>
                <w:rFonts w:eastAsia="Calibri" w:hint="cs"/>
                <w:sz w:val="26"/>
                <w:szCs w:val="26"/>
                <w:cs/>
              </w:rPr>
              <w:t xml:space="preserve"> </w:t>
            </w:r>
            <w:r w:rsidRPr="00EB3DF9">
              <w:rPr>
                <w:rFonts w:eastAsia="Calibri"/>
                <w:sz w:val="26"/>
                <w:szCs w:val="26"/>
                <w:cs/>
              </w:rPr>
              <w:t>ๆ</w:t>
            </w:r>
          </w:p>
        </w:tc>
        <w:tc>
          <w:tcPr>
            <w:tcW w:w="1197" w:type="dxa"/>
            <w:vAlign w:val="bottom"/>
          </w:tcPr>
          <w:p w14:paraId="4F8A7190" w14:textId="77777777" w:rsidR="006227E2" w:rsidRPr="00EB3DF9" w:rsidRDefault="006227E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197" w:type="dxa"/>
            <w:vAlign w:val="bottom"/>
          </w:tcPr>
          <w:p w14:paraId="0D3391EF" w14:textId="77777777" w:rsidR="006227E2" w:rsidRPr="00EB3DF9" w:rsidRDefault="006227E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รวม</w:t>
            </w:r>
          </w:p>
        </w:tc>
      </w:tr>
      <w:tr w:rsidR="006227E2" w:rsidRPr="00EB3DF9" w14:paraId="1D484AB7" w14:textId="77777777" w:rsidTr="003B456A">
        <w:trPr>
          <w:tblHeader/>
          <w:jc w:val="center"/>
        </w:trPr>
        <w:tc>
          <w:tcPr>
            <w:tcW w:w="2481" w:type="dxa"/>
          </w:tcPr>
          <w:p w14:paraId="4DE2C842" w14:textId="77777777" w:rsidR="006227E2" w:rsidRPr="00EB3DF9" w:rsidRDefault="006227E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3164" w:type="dxa"/>
            <w:gridSpan w:val="11"/>
            <w:vAlign w:val="bottom"/>
          </w:tcPr>
          <w:p w14:paraId="10295902" w14:textId="77777777" w:rsidR="006227E2" w:rsidRPr="00EB3DF9" w:rsidRDefault="006227E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EB3DF9">
              <w:rPr>
                <w:rFonts w:eastAsia="Calibri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227E2" w:rsidRPr="00EB3DF9" w14:paraId="6F38D45C" w14:textId="77777777" w:rsidTr="003B456A">
        <w:trPr>
          <w:jc w:val="center"/>
        </w:trPr>
        <w:tc>
          <w:tcPr>
            <w:tcW w:w="2481" w:type="dxa"/>
          </w:tcPr>
          <w:p w14:paraId="79670FAA" w14:textId="77777777" w:rsidR="006227E2" w:rsidRPr="00EB3DF9" w:rsidRDefault="006227E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96" w:type="dxa"/>
          </w:tcPr>
          <w:p w14:paraId="01D0EE03" w14:textId="77777777" w:rsidR="006227E2" w:rsidRPr="00EB3DF9" w:rsidRDefault="006227E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14:paraId="4747A94E" w14:textId="77777777" w:rsidR="006227E2" w:rsidRPr="00EB3DF9" w:rsidRDefault="006227E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97" w:type="dxa"/>
          </w:tcPr>
          <w:p w14:paraId="2336E25E" w14:textId="77777777" w:rsidR="006227E2" w:rsidRPr="00EB3DF9" w:rsidRDefault="006227E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96" w:type="dxa"/>
          </w:tcPr>
          <w:p w14:paraId="0B96F024" w14:textId="77777777" w:rsidR="006227E2" w:rsidRPr="00EB3DF9" w:rsidRDefault="006227E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97" w:type="dxa"/>
          </w:tcPr>
          <w:p w14:paraId="38874D33" w14:textId="77777777" w:rsidR="006227E2" w:rsidRPr="00EB3DF9" w:rsidRDefault="006227E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97" w:type="dxa"/>
          </w:tcPr>
          <w:p w14:paraId="39A9793E" w14:textId="77777777" w:rsidR="006227E2" w:rsidRPr="00EB3DF9" w:rsidRDefault="006227E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97" w:type="dxa"/>
          </w:tcPr>
          <w:p w14:paraId="359CFF97" w14:textId="77777777" w:rsidR="006227E2" w:rsidRPr="00EB3DF9" w:rsidRDefault="006227E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96" w:type="dxa"/>
          </w:tcPr>
          <w:p w14:paraId="630602F1" w14:textId="77777777" w:rsidR="006227E2" w:rsidRPr="00EB3DF9" w:rsidRDefault="006227E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97" w:type="dxa"/>
          </w:tcPr>
          <w:p w14:paraId="78ABD581" w14:textId="77777777" w:rsidR="006227E2" w:rsidRPr="00EB3DF9" w:rsidRDefault="006227E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97" w:type="dxa"/>
          </w:tcPr>
          <w:p w14:paraId="732A9CA9" w14:textId="77777777" w:rsidR="006227E2" w:rsidRPr="00EB3DF9" w:rsidRDefault="006227E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97" w:type="dxa"/>
          </w:tcPr>
          <w:p w14:paraId="44C907B0" w14:textId="77777777" w:rsidR="006227E2" w:rsidRPr="00EB3DF9" w:rsidRDefault="006227E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</w:tr>
      <w:tr w:rsidR="00451627" w:rsidRPr="00EB3DF9" w14:paraId="434C36D4" w14:textId="77777777" w:rsidTr="003B456A">
        <w:trPr>
          <w:jc w:val="center"/>
        </w:trPr>
        <w:tc>
          <w:tcPr>
            <w:tcW w:w="2481" w:type="dxa"/>
          </w:tcPr>
          <w:p w14:paraId="7237BD10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 xml:space="preserve">ณ วันที่ </w:t>
            </w:r>
            <w:r w:rsidRPr="00EB3DF9">
              <w:rPr>
                <w:rFonts w:eastAsia="Calibri"/>
                <w:sz w:val="26"/>
                <w:szCs w:val="26"/>
              </w:rPr>
              <w:t>1</w:t>
            </w:r>
            <w:r w:rsidRPr="00EB3DF9">
              <w:rPr>
                <w:rFonts w:eastAsia="Calibri"/>
                <w:sz w:val="26"/>
                <w:szCs w:val="26"/>
                <w:cs/>
              </w:rPr>
              <w:t xml:space="preserve"> มกราคม </w:t>
            </w:r>
            <w:r w:rsidRPr="00EB3DF9">
              <w:rPr>
                <w:rFonts w:eastAsia="Calibri"/>
                <w:sz w:val="26"/>
                <w:szCs w:val="26"/>
              </w:rPr>
              <w:t>2561</w:t>
            </w:r>
          </w:p>
        </w:tc>
        <w:tc>
          <w:tcPr>
            <w:tcW w:w="1196" w:type="dxa"/>
            <w:vAlign w:val="bottom"/>
          </w:tcPr>
          <w:p w14:paraId="5F5D0187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3,236</w:t>
            </w:r>
          </w:p>
        </w:tc>
        <w:tc>
          <w:tcPr>
            <w:tcW w:w="1197" w:type="dxa"/>
            <w:vAlign w:val="bottom"/>
          </w:tcPr>
          <w:p w14:paraId="0E10757B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3,578</w:t>
            </w:r>
          </w:p>
        </w:tc>
        <w:tc>
          <w:tcPr>
            <w:tcW w:w="1197" w:type="dxa"/>
            <w:vAlign w:val="bottom"/>
          </w:tcPr>
          <w:p w14:paraId="2877B691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47,636</w:t>
            </w:r>
          </w:p>
        </w:tc>
        <w:tc>
          <w:tcPr>
            <w:tcW w:w="1196" w:type="dxa"/>
            <w:vAlign w:val="bottom"/>
          </w:tcPr>
          <w:p w14:paraId="13A3AC13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12,757</w:t>
            </w:r>
          </w:p>
        </w:tc>
        <w:tc>
          <w:tcPr>
            <w:tcW w:w="1197" w:type="dxa"/>
            <w:vAlign w:val="bottom"/>
          </w:tcPr>
          <w:p w14:paraId="090D0EC0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EB3DF9">
              <w:rPr>
                <w:rFonts w:eastAsia="Calibri"/>
                <w:sz w:val="26"/>
                <w:szCs w:val="26"/>
              </w:rPr>
              <w:t>7,713</w:t>
            </w:r>
          </w:p>
        </w:tc>
        <w:tc>
          <w:tcPr>
            <w:tcW w:w="1197" w:type="dxa"/>
            <w:vAlign w:val="bottom"/>
          </w:tcPr>
          <w:p w14:paraId="54FB97EB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7,681</w:t>
            </w:r>
          </w:p>
        </w:tc>
        <w:tc>
          <w:tcPr>
            <w:tcW w:w="1197" w:type="dxa"/>
            <w:vAlign w:val="bottom"/>
          </w:tcPr>
          <w:p w14:paraId="52FFE6BD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239</w:t>
            </w:r>
          </w:p>
        </w:tc>
        <w:tc>
          <w:tcPr>
            <w:tcW w:w="1196" w:type="dxa"/>
            <w:vAlign w:val="bottom"/>
          </w:tcPr>
          <w:p w14:paraId="3E43CEBB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394</w:t>
            </w:r>
          </w:p>
        </w:tc>
        <w:tc>
          <w:tcPr>
            <w:tcW w:w="1197" w:type="dxa"/>
            <w:vAlign w:val="bottom"/>
          </w:tcPr>
          <w:p w14:paraId="4A5EAF41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28</w:t>
            </w:r>
          </w:p>
        </w:tc>
        <w:tc>
          <w:tcPr>
            <w:tcW w:w="1197" w:type="dxa"/>
            <w:vAlign w:val="bottom"/>
          </w:tcPr>
          <w:p w14:paraId="2D7629DB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2,365</w:t>
            </w:r>
          </w:p>
        </w:tc>
        <w:tc>
          <w:tcPr>
            <w:tcW w:w="1197" w:type="dxa"/>
            <w:vAlign w:val="bottom"/>
          </w:tcPr>
          <w:p w14:paraId="293076D9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85,627</w:t>
            </w:r>
          </w:p>
        </w:tc>
      </w:tr>
      <w:tr w:rsidR="00451627" w:rsidRPr="00EB3DF9" w14:paraId="59890B74" w14:textId="77777777" w:rsidTr="00BD6604">
        <w:trPr>
          <w:jc w:val="center"/>
        </w:trPr>
        <w:tc>
          <w:tcPr>
            <w:tcW w:w="2481" w:type="dxa"/>
          </w:tcPr>
          <w:p w14:paraId="5DE02E3E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AE872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 xml:space="preserve"> 489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45B25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 xml:space="preserve">10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96C7D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 xml:space="preserve"> 96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3CD48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197" w:type="dxa"/>
          </w:tcPr>
          <w:p w14:paraId="2126FCC7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C2BEB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50</w:t>
            </w:r>
          </w:p>
        </w:tc>
        <w:tc>
          <w:tcPr>
            <w:tcW w:w="1197" w:type="dxa"/>
          </w:tcPr>
          <w:p w14:paraId="20EDC29B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F89A7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35</w:t>
            </w:r>
          </w:p>
        </w:tc>
        <w:tc>
          <w:tcPr>
            <w:tcW w:w="1197" w:type="dxa"/>
          </w:tcPr>
          <w:p w14:paraId="7260A13C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66546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7,459</w:t>
            </w:r>
          </w:p>
        </w:tc>
        <w:tc>
          <w:tcPr>
            <w:tcW w:w="1197" w:type="dxa"/>
          </w:tcPr>
          <w:p w14:paraId="7637E640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8,141</w:t>
            </w:r>
          </w:p>
        </w:tc>
      </w:tr>
      <w:tr w:rsidR="00451627" w:rsidRPr="00EB3DF9" w14:paraId="6BCA9E1D" w14:textId="77777777" w:rsidTr="00BD6604">
        <w:trPr>
          <w:trHeight w:val="227"/>
          <w:jc w:val="center"/>
        </w:trPr>
        <w:tc>
          <w:tcPr>
            <w:tcW w:w="2481" w:type="dxa"/>
          </w:tcPr>
          <w:p w14:paraId="79893F79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โอน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54F919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216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E4FC89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227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B9066A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 xml:space="preserve">2,515 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37C089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647</w:t>
            </w:r>
          </w:p>
        </w:tc>
        <w:tc>
          <w:tcPr>
            <w:tcW w:w="1197" w:type="dxa"/>
          </w:tcPr>
          <w:p w14:paraId="78E2322A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42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AB72C4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1,058</w:t>
            </w:r>
          </w:p>
        </w:tc>
        <w:tc>
          <w:tcPr>
            <w:tcW w:w="1197" w:type="dxa"/>
          </w:tcPr>
          <w:p w14:paraId="045E8646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51E054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197" w:type="dxa"/>
          </w:tcPr>
          <w:p w14:paraId="1517D980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FFB4F4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4,493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42CDC9FC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129</w:t>
            </w:r>
          </w:p>
        </w:tc>
      </w:tr>
      <w:tr w:rsidR="00451627" w:rsidRPr="00EB3DF9" w14:paraId="5B938481" w14:textId="77777777" w:rsidTr="00BD6604">
        <w:trPr>
          <w:trHeight w:val="272"/>
          <w:jc w:val="center"/>
        </w:trPr>
        <w:tc>
          <w:tcPr>
            <w:tcW w:w="2481" w:type="dxa"/>
          </w:tcPr>
          <w:p w14:paraId="5720A902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08FEA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9DC3D8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 xml:space="preserve"> (</w:t>
            </w:r>
            <w:r w:rsidRPr="00EB3DF9">
              <w:rPr>
                <w:rFonts w:eastAsia="Calibri"/>
                <w:sz w:val="26"/>
                <w:szCs w:val="26"/>
              </w:rPr>
              <w:t>56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6F2C61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1,036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066944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2,097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3701425A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7,587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5B38B5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360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349B5291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BB6436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37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410035CC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1CA635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26210397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11,173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451627" w:rsidRPr="00EB3DF9" w14:paraId="2BA7F320" w14:textId="77777777" w:rsidTr="00BD6604">
        <w:trPr>
          <w:trHeight w:val="227"/>
          <w:jc w:val="center"/>
        </w:trPr>
        <w:tc>
          <w:tcPr>
            <w:tcW w:w="2481" w:type="dxa"/>
          </w:tcPr>
          <w:p w14:paraId="454F4219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ผล</w:t>
            </w:r>
            <w:r w:rsidRPr="00EB3DF9">
              <w:rPr>
                <w:rFonts w:eastAsia="Calibri" w:hint="cs"/>
                <w:sz w:val="26"/>
                <w:szCs w:val="26"/>
                <w:cs/>
              </w:rPr>
              <w:t>กระทบ</w:t>
            </w:r>
            <w:r w:rsidRPr="00EB3DF9">
              <w:rPr>
                <w:sz w:val="26"/>
                <w:szCs w:val="26"/>
                <w:cs/>
              </w:rPr>
              <w:t>จาก</w:t>
            </w:r>
            <w:r w:rsidRPr="00EB3DF9">
              <w:rPr>
                <w:rFonts w:hint="cs"/>
                <w:sz w:val="26"/>
                <w:szCs w:val="26"/>
                <w:cs/>
              </w:rPr>
              <w:t>อัต</w:t>
            </w:r>
            <w:r w:rsidRPr="00EB3DF9">
              <w:rPr>
                <w:sz w:val="26"/>
                <w:szCs w:val="26"/>
                <w:cs/>
              </w:rPr>
              <w:t>ราแลกเปลี่ยน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A78EE1" w14:textId="77777777" w:rsidR="00451627" w:rsidRPr="00EB3DF9" w:rsidRDefault="00451627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210065" w14:textId="77777777" w:rsidR="00451627" w:rsidRPr="00EB3DF9" w:rsidRDefault="00451627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18CE12" w14:textId="77777777" w:rsidR="00451627" w:rsidRPr="00EB3DF9" w:rsidRDefault="00451627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A68F42" w14:textId="77777777" w:rsidR="00451627" w:rsidRPr="00EB3DF9" w:rsidRDefault="00451627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31</w:t>
            </w:r>
          </w:p>
        </w:tc>
        <w:tc>
          <w:tcPr>
            <w:tcW w:w="1197" w:type="dxa"/>
          </w:tcPr>
          <w:p w14:paraId="6ED2C797" w14:textId="77777777" w:rsidR="00451627" w:rsidRPr="00EB3DF9" w:rsidRDefault="00451627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85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3FEC5C" w14:textId="77777777" w:rsidR="00451627" w:rsidRPr="00EB3DF9" w:rsidRDefault="00451627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5A5B4CAD" w14:textId="77777777" w:rsidR="00451627" w:rsidRPr="00EB3DF9" w:rsidRDefault="00451627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997F15" w14:textId="77777777" w:rsidR="00451627" w:rsidRPr="00EB3DF9" w:rsidRDefault="00451627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4AAD3A98" w14:textId="77777777" w:rsidR="00451627" w:rsidRPr="00EB3DF9" w:rsidRDefault="00451627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ADBDB2" w14:textId="77777777" w:rsidR="00451627" w:rsidRPr="00EB3DF9" w:rsidRDefault="00451627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 xml:space="preserve">8 </w:t>
            </w:r>
          </w:p>
        </w:tc>
        <w:tc>
          <w:tcPr>
            <w:tcW w:w="1197" w:type="dxa"/>
          </w:tcPr>
          <w:p w14:paraId="0E5345C3" w14:textId="77777777" w:rsidR="00451627" w:rsidRPr="00EB3DF9" w:rsidRDefault="00451627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42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451627" w:rsidRPr="00EB3DF9" w14:paraId="3F2299C2" w14:textId="77777777" w:rsidTr="00BD6604">
        <w:trPr>
          <w:trHeight w:val="227"/>
          <w:jc w:val="center"/>
        </w:trPr>
        <w:tc>
          <w:tcPr>
            <w:tcW w:w="2481" w:type="dxa"/>
          </w:tcPr>
          <w:p w14:paraId="6526EFAF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 xml:space="preserve">31 </w:t>
            </w:r>
            <w:r w:rsidRPr="00EB3DF9">
              <w:rPr>
                <w:rFonts w:eastAsia="Calibr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 xml:space="preserve"> 2561</w:t>
            </w: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</w:t>
            </w:r>
            <w:r w:rsidRPr="00EB3DF9">
              <w:rPr>
                <w:rFonts w:eastAsia="Calibri" w:hint="cs"/>
                <w:b/>
                <w:bCs/>
                <w:sz w:val="26"/>
                <w:szCs w:val="26"/>
                <w:cs/>
              </w:rPr>
              <w:t>และ</w:t>
            </w: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br/>
            </w:r>
            <w:r w:rsidRPr="00EB3DF9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 xml:space="preserve">1 </w:t>
            </w:r>
            <w:r w:rsidRPr="00EB3DF9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</w:tcPr>
          <w:p w14:paraId="21C5FD58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4394DA9B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 xml:space="preserve">3,945 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40934AA5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6DA369B7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 xml:space="preserve">3,759 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311B8027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07101696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49,211</w:t>
            </w: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</w:tcPr>
          <w:p w14:paraId="0F3F37BC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0749E677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 xml:space="preserve">11,339 </w:t>
            </w:r>
          </w:p>
        </w:tc>
        <w:tc>
          <w:tcPr>
            <w:tcW w:w="1197" w:type="dxa"/>
            <w:shd w:val="clear" w:color="auto" w:fill="auto"/>
          </w:tcPr>
          <w:p w14:paraId="391B1B6D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5FF80747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493C1119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2068D1E9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8,429</w:t>
            </w:r>
          </w:p>
        </w:tc>
        <w:tc>
          <w:tcPr>
            <w:tcW w:w="1197" w:type="dxa"/>
            <w:shd w:val="clear" w:color="auto" w:fill="auto"/>
          </w:tcPr>
          <w:p w14:paraId="7049ABB6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554D5DAD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 xml:space="preserve">239 </w:t>
            </w: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</w:tcPr>
          <w:p w14:paraId="140F99BB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35895348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 xml:space="preserve">393 </w:t>
            </w:r>
          </w:p>
        </w:tc>
        <w:tc>
          <w:tcPr>
            <w:tcW w:w="1197" w:type="dxa"/>
            <w:shd w:val="clear" w:color="auto" w:fill="auto"/>
          </w:tcPr>
          <w:p w14:paraId="704CBB68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4ABE8535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 xml:space="preserve">28 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0A0928FC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1C760026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 xml:space="preserve">5,339 </w:t>
            </w:r>
          </w:p>
        </w:tc>
        <w:tc>
          <w:tcPr>
            <w:tcW w:w="1197" w:type="dxa"/>
          </w:tcPr>
          <w:p w14:paraId="75F078E9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255B6AF2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82,682</w:t>
            </w:r>
          </w:p>
        </w:tc>
      </w:tr>
      <w:tr w:rsidR="0053253E" w:rsidRPr="00EB3DF9" w14:paraId="23B50D8C" w14:textId="77777777" w:rsidTr="00BD6604">
        <w:trPr>
          <w:trHeight w:val="227"/>
          <w:jc w:val="center"/>
        </w:trPr>
        <w:tc>
          <w:tcPr>
            <w:tcW w:w="2481" w:type="dxa"/>
          </w:tcPr>
          <w:p w14:paraId="48B9ACE5" w14:textId="77777777" w:rsidR="004C5C0E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ได้มาจากการซื้อธุรกิจ</w:t>
            </w:r>
            <w:r w:rsidR="004C5C0E" w:rsidRPr="00EB3DF9">
              <w:rPr>
                <w:rFonts w:eastAsia="Calibri"/>
                <w:sz w:val="26"/>
                <w:szCs w:val="26"/>
                <w:cs/>
              </w:rPr>
              <w:t xml:space="preserve"> </w:t>
            </w:r>
          </w:p>
          <w:p w14:paraId="19A34E5C" w14:textId="55E18BB6" w:rsidR="0053253E" w:rsidRPr="00EB3DF9" w:rsidRDefault="004C5C0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6"/>
              <w:outlineLvl w:val="0"/>
              <w:rPr>
                <w:rFonts w:eastAsia="Calibri"/>
                <w:i/>
                <w:iCs/>
                <w:sz w:val="26"/>
                <w:szCs w:val="26"/>
              </w:rPr>
            </w:pPr>
            <w:r w:rsidRPr="00EB3DF9">
              <w:rPr>
                <w:rFonts w:eastAsia="Calibri"/>
                <w:i/>
                <w:iCs/>
                <w:sz w:val="26"/>
                <w:szCs w:val="26"/>
                <w:cs/>
              </w:rPr>
              <w:t>(</w:t>
            </w:r>
            <w:r w:rsidRPr="00EB3DF9">
              <w:rPr>
                <w:rFonts w:eastAsia="Calibri" w:hint="cs"/>
                <w:i/>
                <w:iCs/>
                <w:sz w:val="26"/>
                <w:szCs w:val="26"/>
                <w:cs/>
              </w:rPr>
              <w:t xml:space="preserve">หมายเหตุ </w:t>
            </w:r>
            <w:r w:rsidRPr="00EB3DF9">
              <w:rPr>
                <w:rFonts w:eastAsia="Calibri"/>
                <w:i/>
                <w:iCs/>
                <w:sz w:val="26"/>
                <w:szCs w:val="26"/>
              </w:rPr>
              <w:t>5</w:t>
            </w:r>
            <w:r w:rsidRPr="00EB3DF9">
              <w:rPr>
                <w:rFonts w:eastAsia="Calibri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</w:tcPr>
          <w:p w14:paraId="75AB24A0" w14:textId="77777777" w:rsidR="005E01C7" w:rsidRPr="00EB3DF9" w:rsidRDefault="005E01C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2901E1CF" w14:textId="46CB05D2" w:rsidR="0053253E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0A41C4C0" w14:textId="77777777" w:rsidR="005E01C7" w:rsidRPr="00EB3DF9" w:rsidRDefault="005E01C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4840997E" w14:textId="41A8F813" w:rsidR="0053253E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79EBEACC" w14:textId="77777777" w:rsidR="005E01C7" w:rsidRPr="00EB3DF9" w:rsidRDefault="005E01C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714D41B3" w14:textId="1825B70B" w:rsidR="0053253E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</w:tcPr>
          <w:p w14:paraId="6D19F84B" w14:textId="77777777" w:rsidR="005E01C7" w:rsidRPr="00EB3DF9" w:rsidRDefault="005E01C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3BDE6272" w14:textId="5E1877E7" w:rsidR="0053253E" w:rsidRPr="00EB3DF9" w:rsidRDefault="000B28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6</w:t>
            </w:r>
          </w:p>
        </w:tc>
        <w:tc>
          <w:tcPr>
            <w:tcW w:w="1197" w:type="dxa"/>
            <w:shd w:val="clear" w:color="auto" w:fill="auto"/>
          </w:tcPr>
          <w:p w14:paraId="67342897" w14:textId="77777777" w:rsidR="005E01C7" w:rsidRPr="00EB3DF9" w:rsidRDefault="005E01C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5D7370FA" w14:textId="18574664" w:rsidR="0053253E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220E99E0" w14:textId="77777777" w:rsidR="005E01C7" w:rsidRPr="00EB3DF9" w:rsidRDefault="005E01C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30C1FE30" w14:textId="570626E2" w:rsidR="0053253E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14:paraId="0517AB04" w14:textId="77777777" w:rsidR="005E01C7" w:rsidRPr="00EB3DF9" w:rsidRDefault="005E01C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1D414956" w14:textId="2531DDD3" w:rsidR="0053253E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</w:tcPr>
          <w:p w14:paraId="77D3679A" w14:textId="77777777" w:rsidR="005E01C7" w:rsidRPr="00EB3DF9" w:rsidRDefault="005E01C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6CA7302C" w14:textId="7808773D" w:rsidR="0053253E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14:paraId="51D975D0" w14:textId="77777777" w:rsidR="005E01C7" w:rsidRPr="00EB3DF9" w:rsidRDefault="005E01C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64EFF035" w14:textId="043A764F" w:rsidR="0053253E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1C12D94F" w14:textId="77777777" w:rsidR="005E01C7" w:rsidRPr="00EB3DF9" w:rsidRDefault="005E01C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63DF1491" w14:textId="1E89807C" w:rsidR="0053253E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76359397" w14:textId="77777777" w:rsidR="005E01C7" w:rsidRPr="00EB3DF9" w:rsidRDefault="005E01C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0024ED6D" w14:textId="45BD1920" w:rsidR="0053253E" w:rsidRPr="00EB3DF9" w:rsidRDefault="000B283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9</w:t>
            </w:r>
          </w:p>
        </w:tc>
      </w:tr>
      <w:tr w:rsidR="00451627" w:rsidRPr="00EB3DF9" w14:paraId="0F9EBDA2" w14:textId="77777777" w:rsidTr="0053253E">
        <w:trPr>
          <w:trHeight w:val="216"/>
          <w:jc w:val="center"/>
        </w:trPr>
        <w:tc>
          <w:tcPr>
            <w:tcW w:w="2481" w:type="dxa"/>
          </w:tcPr>
          <w:p w14:paraId="2D718B22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F36127" w14:textId="50F4A07F" w:rsidR="00451627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206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E31226" w14:textId="071B73BC" w:rsidR="00451627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207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3C14BE" w14:textId="69BFAB5A" w:rsidR="00451627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50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F4AE2B" w14:textId="336A5E08" w:rsidR="00451627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197" w:type="dxa"/>
          </w:tcPr>
          <w:p w14:paraId="4CCA65E3" w14:textId="425E6724" w:rsidR="00451627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B38D22" w14:textId="55E64278" w:rsidR="00451627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18</w:t>
            </w:r>
          </w:p>
        </w:tc>
        <w:tc>
          <w:tcPr>
            <w:tcW w:w="1197" w:type="dxa"/>
          </w:tcPr>
          <w:p w14:paraId="023A18C3" w14:textId="2F0A50E6" w:rsidR="00451627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D4A84A" w14:textId="64DF169C" w:rsidR="00451627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48</w:t>
            </w:r>
          </w:p>
        </w:tc>
        <w:tc>
          <w:tcPr>
            <w:tcW w:w="1197" w:type="dxa"/>
          </w:tcPr>
          <w:p w14:paraId="3E48E23F" w14:textId="6D56F147" w:rsidR="00451627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1C60AC" w14:textId="392938C5" w:rsidR="00451627" w:rsidRPr="00EB3DF9" w:rsidRDefault="00BA5A8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7,973</w:t>
            </w:r>
          </w:p>
        </w:tc>
        <w:tc>
          <w:tcPr>
            <w:tcW w:w="1197" w:type="dxa"/>
          </w:tcPr>
          <w:p w14:paraId="14B57037" w14:textId="0D66CFE7" w:rsidR="00451627" w:rsidRPr="00EB3DF9" w:rsidRDefault="006367A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8,503</w:t>
            </w:r>
          </w:p>
        </w:tc>
      </w:tr>
      <w:tr w:rsidR="00451627" w:rsidRPr="00EB3DF9" w14:paraId="00CFCC04" w14:textId="77777777" w:rsidTr="003B456A">
        <w:trPr>
          <w:trHeight w:val="272"/>
          <w:jc w:val="center"/>
        </w:trPr>
        <w:tc>
          <w:tcPr>
            <w:tcW w:w="2481" w:type="dxa"/>
          </w:tcPr>
          <w:p w14:paraId="57DDA68C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โอน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4B39A0" w14:textId="6CA77891" w:rsidR="00451627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EE971F" w14:textId="189D833F" w:rsidR="00451627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179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2884F6" w14:textId="281DC9F8" w:rsidR="00451627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988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819F38" w14:textId="6DB01A58" w:rsidR="00451627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640</w:t>
            </w:r>
          </w:p>
        </w:tc>
        <w:tc>
          <w:tcPr>
            <w:tcW w:w="1197" w:type="dxa"/>
          </w:tcPr>
          <w:p w14:paraId="79C5F69D" w14:textId="3C50D24B" w:rsidR="00451627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92EBFB" w14:textId="586FC01D" w:rsidR="00451627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535</w:t>
            </w:r>
          </w:p>
        </w:tc>
        <w:tc>
          <w:tcPr>
            <w:tcW w:w="1197" w:type="dxa"/>
          </w:tcPr>
          <w:p w14:paraId="3173DB45" w14:textId="0095738E" w:rsidR="00451627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AFACCC" w14:textId="6FD8B32C" w:rsidR="00451627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2284F9EF" w14:textId="73B516C9" w:rsidR="00451627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7507E9" w14:textId="6B9C02A6" w:rsidR="00451627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="00BA5A8E" w:rsidRPr="00EB3DF9">
              <w:rPr>
                <w:rFonts w:eastAsia="Calibri"/>
                <w:sz w:val="26"/>
                <w:szCs w:val="26"/>
              </w:rPr>
              <w:t>2</w:t>
            </w:r>
            <w:r w:rsidRPr="00EB3DF9">
              <w:rPr>
                <w:rFonts w:eastAsia="Calibri"/>
                <w:sz w:val="26"/>
                <w:szCs w:val="26"/>
              </w:rPr>
              <w:t>,</w:t>
            </w:r>
            <w:r w:rsidR="00BA5A8E" w:rsidRPr="00EB3DF9">
              <w:rPr>
                <w:rFonts w:eastAsia="Calibri"/>
                <w:sz w:val="26"/>
                <w:szCs w:val="26"/>
              </w:rPr>
              <w:t>446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3EBD576D" w14:textId="19B2D20E" w:rsidR="00451627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="006367A3" w:rsidRPr="00EB3DF9">
              <w:rPr>
                <w:rFonts w:eastAsia="Calibri"/>
                <w:sz w:val="26"/>
                <w:szCs w:val="26"/>
              </w:rPr>
              <w:t>100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451627" w:rsidRPr="00EB3DF9" w14:paraId="2043A7A0" w14:textId="77777777" w:rsidTr="003B456A">
        <w:trPr>
          <w:trHeight w:val="227"/>
          <w:jc w:val="center"/>
        </w:trPr>
        <w:tc>
          <w:tcPr>
            <w:tcW w:w="2481" w:type="dxa"/>
          </w:tcPr>
          <w:p w14:paraId="3ED259A5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C5DE85" w14:textId="35539BB7" w:rsidR="00451627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F64F83" w14:textId="1D44EF64" w:rsidR="00451627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84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551B18" w14:textId="193C4E72" w:rsidR="00451627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161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FD6500" w14:textId="2C4E89F3" w:rsidR="00451627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2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12187F74" w14:textId="633B0859" w:rsidR="00451627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DE3F6F" w14:textId="3C567E6D" w:rsidR="00451627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157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79346B4C" w14:textId="6F5F9679" w:rsidR="00451627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054AFA" w14:textId="34F66E66" w:rsidR="00451627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21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451A4923" w14:textId="3C89E795" w:rsidR="00451627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74A859" w14:textId="74C5A5A7" w:rsidR="00451627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426B0FA3" w14:textId="18909622" w:rsidR="00451627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425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451627" w:rsidRPr="00EB3DF9" w14:paraId="3F616C22" w14:textId="77777777" w:rsidTr="003B456A">
        <w:trPr>
          <w:trHeight w:val="227"/>
          <w:jc w:val="center"/>
        </w:trPr>
        <w:tc>
          <w:tcPr>
            <w:tcW w:w="2481" w:type="dxa"/>
          </w:tcPr>
          <w:p w14:paraId="5E825C92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ผล</w:t>
            </w:r>
            <w:r w:rsidRPr="00EB3DF9">
              <w:rPr>
                <w:rFonts w:eastAsia="Calibri" w:hint="cs"/>
                <w:sz w:val="26"/>
                <w:szCs w:val="26"/>
                <w:cs/>
              </w:rPr>
              <w:t>กระทบ</w:t>
            </w:r>
            <w:r w:rsidRPr="00EB3DF9">
              <w:rPr>
                <w:sz w:val="26"/>
                <w:szCs w:val="26"/>
                <w:cs/>
              </w:rPr>
              <w:t>จาก</w:t>
            </w:r>
            <w:r w:rsidRPr="00EB3DF9">
              <w:rPr>
                <w:rFonts w:hint="cs"/>
                <w:sz w:val="26"/>
                <w:szCs w:val="26"/>
                <w:cs/>
              </w:rPr>
              <w:t>อัต</w:t>
            </w:r>
            <w:r w:rsidRPr="00EB3DF9">
              <w:rPr>
                <w:sz w:val="26"/>
                <w:szCs w:val="26"/>
                <w:cs/>
              </w:rPr>
              <w:t>ราแลกเปลี่ยน</w:t>
            </w: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</w:tcPr>
          <w:p w14:paraId="4A2636C3" w14:textId="521139FB" w:rsidR="00451627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22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370FBBFE" w14:textId="6DEC1988" w:rsidR="00451627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9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71ABE15A" w14:textId="42B7C49A" w:rsidR="00451627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</w:tcPr>
          <w:p w14:paraId="69F130FB" w14:textId="3CF4CB1B" w:rsidR="00451627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7</w:t>
            </w:r>
            <w:r w:rsidR="00A335AE" w:rsidRPr="00EB3DF9">
              <w:rPr>
                <w:rFonts w:eastAsia="Calibri"/>
                <w:sz w:val="26"/>
                <w:szCs w:val="26"/>
              </w:rPr>
              <w:t>3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shd w:val="clear" w:color="auto" w:fill="auto"/>
          </w:tcPr>
          <w:p w14:paraId="64F0ED9D" w14:textId="0634885A" w:rsidR="00451627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09D89779" w14:textId="6AE18F04" w:rsidR="00451627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1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shd w:val="clear" w:color="auto" w:fill="auto"/>
          </w:tcPr>
          <w:p w14:paraId="5537C4F6" w14:textId="26E72B2F" w:rsidR="00451627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</w:tcPr>
          <w:p w14:paraId="578C008F" w14:textId="1496989A" w:rsidR="00451627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14:paraId="30FE5D12" w14:textId="63A7F550" w:rsidR="00451627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29453D54" w14:textId="654F5860" w:rsidR="00451627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103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604E856C" w14:textId="7D72CB4B" w:rsidR="00451627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20</w:t>
            </w:r>
            <w:r w:rsidR="009D7C0B" w:rsidRPr="00EB3DF9">
              <w:rPr>
                <w:rFonts w:eastAsia="Calibri"/>
                <w:sz w:val="26"/>
                <w:szCs w:val="26"/>
              </w:rPr>
              <w:t>8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451627" w:rsidRPr="00EB3DF9" w14:paraId="40E8E2CA" w14:textId="77777777" w:rsidTr="003B456A">
        <w:trPr>
          <w:jc w:val="center"/>
        </w:trPr>
        <w:tc>
          <w:tcPr>
            <w:tcW w:w="2481" w:type="dxa"/>
          </w:tcPr>
          <w:p w14:paraId="177E1D69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 xml:space="preserve">31 </w:t>
            </w:r>
            <w:r w:rsidRPr="00EB3DF9">
              <w:rPr>
                <w:rFonts w:eastAsia="Calibr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 xml:space="preserve"> 2562</w:t>
            </w:r>
          </w:p>
        </w:tc>
        <w:tc>
          <w:tcPr>
            <w:tcW w:w="1196" w:type="dxa"/>
          </w:tcPr>
          <w:p w14:paraId="5C3AFC71" w14:textId="3466968D" w:rsidR="00451627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4,133</w:t>
            </w:r>
          </w:p>
        </w:tc>
        <w:tc>
          <w:tcPr>
            <w:tcW w:w="1197" w:type="dxa"/>
          </w:tcPr>
          <w:p w14:paraId="5DF356D6" w14:textId="699B4869" w:rsidR="00451627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4,055</w:t>
            </w:r>
          </w:p>
        </w:tc>
        <w:tc>
          <w:tcPr>
            <w:tcW w:w="1197" w:type="dxa"/>
          </w:tcPr>
          <w:p w14:paraId="5B573D23" w14:textId="3DB8FFEC" w:rsidR="00451627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50,088</w:t>
            </w:r>
          </w:p>
        </w:tc>
        <w:tc>
          <w:tcPr>
            <w:tcW w:w="1196" w:type="dxa"/>
          </w:tcPr>
          <w:p w14:paraId="3CD1490C" w14:textId="0D66FD81" w:rsidR="00451627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11,911</w:t>
            </w:r>
          </w:p>
        </w:tc>
        <w:tc>
          <w:tcPr>
            <w:tcW w:w="1197" w:type="dxa"/>
          </w:tcPr>
          <w:p w14:paraId="43EC2953" w14:textId="1F58C088" w:rsidR="00451627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55FA386E" w14:textId="2409340F" w:rsidR="00451627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8,824</w:t>
            </w:r>
          </w:p>
        </w:tc>
        <w:tc>
          <w:tcPr>
            <w:tcW w:w="1197" w:type="dxa"/>
          </w:tcPr>
          <w:p w14:paraId="7B53C7A6" w14:textId="44737990" w:rsidR="00451627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239</w:t>
            </w:r>
          </w:p>
        </w:tc>
        <w:tc>
          <w:tcPr>
            <w:tcW w:w="1196" w:type="dxa"/>
          </w:tcPr>
          <w:p w14:paraId="581F1687" w14:textId="74B6E571" w:rsidR="00451627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420</w:t>
            </w:r>
          </w:p>
        </w:tc>
        <w:tc>
          <w:tcPr>
            <w:tcW w:w="1197" w:type="dxa"/>
          </w:tcPr>
          <w:p w14:paraId="3BB0102F" w14:textId="1E0A7CA4" w:rsidR="00451627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197" w:type="dxa"/>
          </w:tcPr>
          <w:p w14:paraId="6C69BE6D" w14:textId="54A72B48" w:rsidR="00451627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10,763</w:t>
            </w:r>
          </w:p>
        </w:tc>
        <w:tc>
          <w:tcPr>
            <w:tcW w:w="1197" w:type="dxa"/>
          </w:tcPr>
          <w:p w14:paraId="2FBB5642" w14:textId="0D0FCA82" w:rsidR="00451627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90,461</w:t>
            </w:r>
          </w:p>
        </w:tc>
      </w:tr>
      <w:tr w:rsidR="00451627" w:rsidRPr="00EB3DF9" w14:paraId="4173F775" w14:textId="77777777" w:rsidTr="003B456A">
        <w:trPr>
          <w:jc w:val="center"/>
        </w:trPr>
        <w:tc>
          <w:tcPr>
            <w:tcW w:w="2481" w:type="dxa"/>
          </w:tcPr>
          <w:p w14:paraId="41513DCB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64BC697D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2B27CAF6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30A1FE15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519D46BE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19AFBC12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197" w:type="dxa"/>
            <w:vAlign w:val="bottom"/>
          </w:tcPr>
          <w:p w14:paraId="05CEB83D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667EAA64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245B9AF1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6953D681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50591397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045163F2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</w:tr>
      <w:tr w:rsidR="00451627" w:rsidRPr="00EB3DF9" w14:paraId="5FD9A511" w14:textId="77777777" w:rsidTr="00EC3233">
        <w:trPr>
          <w:jc w:val="center"/>
        </w:trPr>
        <w:tc>
          <w:tcPr>
            <w:tcW w:w="3677" w:type="dxa"/>
            <w:gridSpan w:val="2"/>
          </w:tcPr>
          <w:p w14:paraId="349DC4DC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197" w:type="dxa"/>
            <w:vAlign w:val="bottom"/>
          </w:tcPr>
          <w:p w14:paraId="2395EBEA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49882821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077855B4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2E7C9A75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197" w:type="dxa"/>
            <w:vAlign w:val="bottom"/>
          </w:tcPr>
          <w:p w14:paraId="7D3E3997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573453CF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0D801314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0568A8CE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1B20A5B4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4E81AD14" w14:textId="77777777" w:rsidR="00451627" w:rsidRPr="00EB3DF9" w:rsidRDefault="0045162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</w:tr>
      <w:tr w:rsidR="00F31185" w:rsidRPr="00EB3DF9" w14:paraId="4A49B0A1" w14:textId="77777777" w:rsidTr="003B456A">
        <w:trPr>
          <w:jc w:val="center"/>
        </w:trPr>
        <w:tc>
          <w:tcPr>
            <w:tcW w:w="2481" w:type="dxa"/>
          </w:tcPr>
          <w:p w14:paraId="3B9E5DFC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B3DF9">
              <w:rPr>
                <w:rFonts w:eastAsia="Calibri" w:hint="cs"/>
                <w:sz w:val="26"/>
                <w:szCs w:val="26"/>
                <w:cs/>
              </w:rPr>
              <w:t>ณ วันที่</w:t>
            </w:r>
            <w:r w:rsidRPr="00EB3DF9">
              <w:rPr>
                <w:rFonts w:eastAsia="Calibri"/>
                <w:sz w:val="26"/>
                <w:szCs w:val="26"/>
                <w:cs/>
              </w:rPr>
              <w:t xml:space="preserve"> </w:t>
            </w:r>
            <w:r w:rsidRPr="00EB3DF9">
              <w:rPr>
                <w:rFonts w:eastAsia="Calibri"/>
                <w:sz w:val="26"/>
                <w:szCs w:val="26"/>
              </w:rPr>
              <w:t>1</w:t>
            </w:r>
            <w:r w:rsidRPr="00EB3DF9">
              <w:rPr>
                <w:rFonts w:eastAsia="Calibri"/>
                <w:sz w:val="26"/>
                <w:szCs w:val="26"/>
                <w:cs/>
              </w:rPr>
              <w:t xml:space="preserve"> มกราคม </w:t>
            </w:r>
            <w:r w:rsidRPr="00EB3DF9">
              <w:rPr>
                <w:rFonts w:eastAsia="Calibri"/>
                <w:sz w:val="26"/>
                <w:szCs w:val="26"/>
              </w:rPr>
              <w:t>2561</w:t>
            </w:r>
          </w:p>
        </w:tc>
        <w:tc>
          <w:tcPr>
            <w:tcW w:w="1196" w:type="dxa"/>
            <w:vAlign w:val="bottom"/>
          </w:tcPr>
          <w:p w14:paraId="45885A19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12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vAlign w:val="bottom"/>
          </w:tcPr>
          <w:p w14:paraId="1AF54AD9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1,044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vAlign w:val="bottom"/>
          </w:tcPr>
          <w:p w14:paraId="4F453189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23,893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6" w:type="dxa"/>
            <w:vAlign w:val="bottom"/>
          </w:tcPr>
          <w:p w14:paraId="2C8A3248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1,613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vAlign w:val="bottom"/>
          </w:tcPr>
          <w:p w14:paraId="4CB7C202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6,498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vAlign w:val="bottom"/>
          </w:tcPr>
          <w:p w14:paraId="409A9600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4,283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vAlign w:val="bottom"/>
          </w:tcPr>
          <w:p w14:paraId="05795E96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vAlign w:val="bottom"/>
          </w:tcPr>
          <w:p w14:paraId="1C2E5924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231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vAlign w:val="bottom"/>
          </w:tcPr>
          <w:p w14:paraId="391E79D8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4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vAlign w:val="bottom"/>
          </w:tcPr>
          <w:p w14:paraId="61351D0C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vAlign w:val="bottom"/>
          </w:tcPr>
          <w:p w14:paraId="4DA83D6F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37,578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F31185" w:rsidRPr="00EB3DF9" w14:paraId="0A5957A8" w14:textId="77777777" w:rsidTr="00BD6604">
        <w:trPr>
          <w:jc w:val="center"/>
        </w:trPr>
        <w:tc>
          <w:tcPr>
            <w:tcW w:w="2481" w:type="dxa"/>
          </w:tcPr>
          <w:p w14:paraId="0809DA26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ค่าเสื่อมราคาสำหรับ</w:t>
            </w:r>
            <w:r w:rsidRPr="00EB3DF9">
              <w:rPr>
                <w:rFonts w:eastAsia="Calibri" w:hint="cs"/>
                <w:sz w:val="26"/>
                <w:szCs w:val="26"/>
                <w:cs/>
              </w:rPr>
              <w:t>ปี</w:t>
            </w:r>
          </w:p>
        </w:tc>
        <w:tc>
          <w:tcPr>
            <w:tcW w:w="1196" w:type="dxa"/>
          </w:tcPr>
          <w:p w14:paraId="7D02861E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64E03471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174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0848C386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2,972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6" w:type="dxa"/>
          </w:tcPr>
          <w:p w14:paraId="6A819171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566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07B58AE0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133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5A9D594A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567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61774246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</w:tcPr>
          <w:p w14:paraId="373661D4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44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3C53D928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1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77BEB6E2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6A7AF6C2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4,457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F31185" w:rsidRPr="00EB3DF9" w14:paraId="1B336EBE" w14:textId="77777777" w:rsidTr="003B456A">
        <w:trPr>
          <w:jc w:val="center"/>
        </w:trPr>
        <w:tc>
          <w:tcPr>
            <w:tcW w:w="2481" w:type="dxa"/>
          </w:tcPr>
          <w:p w14:paraId="20848014" w14:textId="110D7C8E" w:rsidR="00F31185" w:rsidRPr="00EB3DF9" w:rsidRDefault="003C07A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5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="00F31185" w:rsidRPr="00EB3DF9">
              <w:rPr>
                <w:rFonts w:eastAsia="Calibri" w:hint="cs"/>
                <w:sz w:val="26"/>
                <w:szCs w:val="26"/>
                <w:cs/>
              </w:rPr>
              <w:t>ขาดทุน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  <w:r w:rsidR="00F31185" w:rsidRPr="00EB3DF9">
              <w:rPr>
                <w:rFonts w:eastAsia="Calibri" w:hint="cs"/>
                <w:sz w:val="26"/>
                <w:szCs w:val="26"/>
                <w:cs/>
              </w:rPr>
              <w:t xml:space="preserve"> กลับรายการขาดทุนจาก</w:t>
            </w:r>
            <w:r w:rsidR="00F31185" w:rsidRPr="00EB3DF9">
              <w:rPr>
                <w:rFonts w:eastAsia="Calibri"/>
                <w:sz w:val="26"/>
                <w:szCs w:val="26"/>
                <w:cs/>
              </w:rPr>
              <w:br/>
            </w:r>
            <w:r w:rsidR="00F31185" w:rsidRPr="00EB3DF9">
              <w:rPr>
                <w:rFonts w:eastAsia="Calibri" w:hint="cs"/>
                <w:sz w:val="26"/>
                <w:szCs w:val="26"/>
                <w:cs/>
              </w:rPr>
              <w:t xml:space="preserve">   การด้อยค่า</w:t>
            </w:r>
          </w:p>
        </w:tc>
        <w:tc>
          <w:tcPr>
            <w:tcW w:w="1196" w:type="dxa"/>
            <w:vAlign w:val="bottom"/>
          </w:tcPr>
          <w:p w14:paraId="16325403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6</w:t>
            </w:r>
          </w:p>
        </w:tc>
        <w:tc>
          <w:tcPr>
            <w:tcW w:w="1197" w:type="dxa"/>
            <w:vAlign w:val="bottom"/>
          </w:tcPr>
          <w:p w14:paraId="23CDBB47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197" w:type="dxa"/>
            <w:vAlign w:val="bottom"/>
          </w:tcPr>
          <w:p w14:paraId="26965183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13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6" w:type="dxa"/>
            <w:vAlign w:val="bottom"/>
          </w:tcPr>
          <w:p w14:paraId="6FC1C356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197" w:type="dxa"/>
            <w:vAlign w:val="bottom"/>
          </w:tcPr>
          <w:p w14:paraId="776FB5A5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412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vAlign w:val="bottom"/>
          </w:tcPr>
          <w:p w14:paraId="13988171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197" w:type="dxa"/>
            <w:vAlign w:val="bottom"/>
          </w:tcPr>
          <w:p w14:paraId="5CAA8153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vAlign w:val="bottom"/>
          </w:tcPr>
          <w:p w14:paraId="14302C9D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vAlign w:val="bottom"/>
          </w:tcPr>
          <w:p w14:paraId="172C4640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vAlign w:val="bottom"/>
          </w:tcPr>
          <w:p w14:paraId="188FB61B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vAlign w:val="bottom"/>
          </w:tcPr>
          <w:p w14:paraId="5C49EDC4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418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F31185" w:rsidRPr="00EB3DF9" w14:paraId="5A7B2E49" w14:textId="77777777" w:rsidTr="00BD6604">
        <w:trPr>
          <w:jc w:val="center"/>
        </w:trPr>
        <w:tc>
          <w:tcPr>
            <w:tcW w:w="2481" w:type="dxa"/>
          </w:tcPr>
          <w:p w14:paraId="1F2C3023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EB3DF9">
              <w:rPr>
                <w:rFonts w:eastAsia="Calibr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196" w:type="dxa"/>
          </w:tcPr>
          <w:p w14:paraId="7D3F82A2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08836B7A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34BEED14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2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6" w:type="dxa"/>
          </w:tcPr>
          <w:p w14:paraId="1B99F63A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7C87E05D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03B75310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197" w:type="dxa"/>
          </w:tcPr>
          <w:p w14:paraId="2AFA4948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</w:tcPr>
          <w:p w14:paraId="5EDA1909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6FFF4BDA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300DE561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20258565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1</w:t>
            </w:r>
          </w:p>
        </w:tc>
      </w:tr>
      <w:tr w:rsidR="00F31185" w:rsidRPr="00EB3DF9" w14:paraId="1C8D7918" w14:textId="77777777" w:rsidTr="00F31185">
        <w:trPr>
          <w:jc w:val="center"/>
        </w:trPr>
        <w:tc>
          <w:tcPr>
            <w:tcW w:w="2481" w:type="dxa"/>
          </w:tcPr>
          <w:p w14:paraId="42AB8202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96" w:type="dxa"/>
          </w:tcPr>
          <w:p w14:paraId="48A75840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56F15AB4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18</w:t>
            </w:r>
          </w:p>
        </w:tc>
        <w:tc>
          <w:tcPr>
            <w:tcW w:w="1197" w:type="dxa"/>
          </w:tcPr>
          <w:p w14:paraId="043181DD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1,011</w:t>
            </w:r>
          </w:p>
        </w:tc>
        <w:tc>
          <w:tcPr>
            <w:tcW w:w="1196" w:type="dxa"/>
          </w:tcPr>
          <w:p w14:paraId="7A4F9FEC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200</w:t>
            </w:r>
          </w:p>
        </w:tc>
        <w:tc>
          <w:tcPr>
            <w:tcW w:w="1197" w:type="dxa"/>
          </w:tcPr>
          <w:p w14:paraId="5BB71A1E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6,963</w:t>
            </w:r>
          </w:p>
        </w:tc>
        <w:tc>
          <w:tcPr>
            <w:tcW w:w="1197" w:type="dxa"/>
          </w:tcPr>
          <w:p w14:paraId="1A71D4A1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340</w:t>
            </w:r>
          </w:p>
        </w:tc>
        <w:tc>
          <w:tcPr>
            <w:tcW w:w="1197" w:type="dxa"/>
          </w:tcPr>
          <w:p w14:paraId="1BF6F543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</w:tcPr>
          <w:p w14:paraId="6C2BDDD5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 xml:space="preserve">37 </w:t>
            </w:r>
          </w:p>
        </w:tc>
        <w:tc>
          <w:tcPr>
            <w:tcW w:w="1197" w:type="dxa"/>
          </w:tcPr>
          <w:p w14:paraId="69EA340E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58DBEAB4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07C7F1A2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 xml:space="preserve">8,569 </w:t>
            </w:r>
          </w:p>
        </w:tc>
      </w:tr>
      <w:tr w:rsidR="00F31185" w:rsidRPr="00EB3DF9" w14:paraId="35186BA7" w14:textId="77777777" w:rsidTr="00F31185">
        <w:trPr>
          <w:jc w:val="center"/>
        </w:trPr>
        <w:tc>
          <w:tcPr>
            <w:tcW w:w="2481" w:type="dxa"/>
          </w:tcPr>
          <w:p w14:paraId="7A6B4BC2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ผล</w:t>
            </w:r>
            <w:r w:rsidRPr="00EB3DF9">
              <w:rPr>
                <w:rFonts w:hint="cs"/>
                <w:sz w:val="26"/>
                <w:szCs w:val="26"/>
                <w:cs/>
              </w:rPr>
              <w:t>กระทบ</w:t>
            </w:r>
            <w:r w:rsidRPr="00EB3DF9">
              <w:rPr>
                <w:sz w:val="26"/>
                <w:szCs w:val="26"/>
                <w:cs/>
              </w:rPr>
              <w:t>จาก</w:t>
            </w:r>
            <w:r w:rsidRPr="00EB3DF9">
              <w:rPr>
                <w:rFonts w:hint="cs"/>
                <w:sz w:val="26"/>
                <w:szCs w:val="26"/>
                <w:cs/>
              </w:rPr>
              <w:t>อัต</w:t>
            </w:r>
            <w:r w:rsidRPr="00EB3DF9">
              <w:rPr>
                <w:sz w:val="26"/>
                <w:szCs w:val="26"/>
                <w:cs/>
              </w:rPr>
              <w:t>ราแลกเปลี่ยน</w:t>
            </w:r>
          </w:p>
        </w:tc>
        <w:tc>
          <w:tcPr>
            <w:tcW w:w="1196" w:type="dxa"/>
          </w:tcPr>
          <w:p w14:paraId="01463A9B" w14:textId="77777777" w:rsidR="00F31185" w:rsidRPr="00EB3DF9" w:rsidRDefault="00F31185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7E42F9C9" w14:textId="77777777" w:rsidR="00F31185" w:rsidRPr="00EB3DF9" w:rsidRDefault="00F31185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197" w:type="dxa"/>
          </w:tcPr>
          <w:p w14:paraId="6A759E09" w14:textId="77777777" w:rsidR="00F31185" w:rsidRPr="00EB3DF9" w:rsidRDefault="00F31185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</w:tcPr>
          <w:p w14:paraId="3D3CBAFA" w14:textId="77777777" w:rsidR="00F31185" w:rsidRPr="00EB3DF9" w:rsidRDefault="00F31185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2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5DDDDE63" w14:textId="77777777" w:rsidR="00F31185" w:rsidRPr="00EB3DF9" w:rsidRDefault="00F31185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80</w:t>
            </w:r>
          </w:p>
        </w:tc>
        <w:tc>
          <w:tcPr>
            <w:tcW w:w="1197" w:type="dxa"/>
          </w:tcPr>
          <w:p w14:paraId="23A96671" w14:textId="77777777" w:rsidR="00F31185" w:rsidRPr="00EB3DF9" w:rsidRDefault="00F31185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34CBB4CC" w14:textId="77777777" w:rsidR="00F31185" w:rsidRPr="00EB3DF9" w:rsidRDefault="00F31185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</w:tcPr>
          <w:p w14:paraId="05E3D559" w14:textId="77777777" w:rsidR="00F31185" w:rsidRPr="00EB3DF9" w:rsidRDefault="00F31185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107C65A4" w14:textId="77777777" w:rsidR="00F31185" w:rsidRPr="00EB3DF9" w:rsidRDefault="00F31185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0F5401CC" w14:textId="77777777" w:rsidR="00F31185" w:rsidRPr="00EB3DF9" w:rsidRDefault="00F31185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24D5B1F3" w14:textId="77777777" w:rsidR="00F31185" w:rsidRPr="00EB3DF9" w:rsidRDefault="00F31185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 xml:space="preserve">78 </w:t>
            </w:r>
          </w:p>
        </w:tc>
      </w:tr>
      <w:tr w:rsidR="00F31185" w:rsidRPr="00EB3DF9" w14:paraId="35FCAB8F" w14:textId="77777777" w:rsidTr="00F31185">
        <w:trPr>
          <w:jc w:val="center"/>
        </w:trPr>
        <w:tc>
          <w:tcPr>
            <w:tcW w:w="2481" w:type="dxa"/>
          </w:tcPr>
          <w:p w14:paraId="04E6BE3D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 xml:space="preserve">31 </w:t>
            </w:r>
            <w:r w:rsidRPr="00EB3DF9">
              <w:rPr>
                <w:rFonts w:eastAsia="Calibr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 xml:space="preserve"> 2561</w:t>
            </w: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</w:t>
            </w:r>
            <w:r w:rsidRPr="00EB3DF9">
              <w:rPr>
                <w:rFonts w:eastAsia="Calibri" w:hint="cs"/>
                <w:b/>
                <w:bCs/>
                <w:sz w:val="26"/>
                <w:szCs w:val="26"/>
                <w:cs/>
              </w:rPr>
              <w:t>และ</w:t>
            </w: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br/>
            </w:r>
            <w:r w:rsidRPr="00EB3DF9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 xml:space="preserve">1 </w:t>
            </w:r>
            <w:r w:rsidRPr="00EB3DF9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96" w:type="dxa"/>
          </w:tcPr>
          <w:p w14:paraId="231CD219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23B4DBCE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>6</w:t>
            </w: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6C6135B1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6855A88E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>1,200</w:t>
            </w: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39304719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0C24590F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>25,869</w:t>
            </w: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96" w:type="dxa"/>
          </w:tcPr>
          <w:p w14:paraId="69795928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6F5E4306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>1,981</w:t>
            </w: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0E3E21D0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00A3D9F2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28ECC0ED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1DB21DCA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>4,506</w:t>
            </w: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552D9D9E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5204A6AD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</w:tcPr>
          <w:p w14:paraId="177B2F24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6BCC27F4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>238</w:t>
            </w: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1225BE78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4D08BAC3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>5</w:t>
            </w: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62F1BB61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6EAE71B2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354CA45D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584A5070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>33,805</w:t>
            </w: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F31185" w:rsidRPr="00EB3DF9" w14:paraId="002E67F5" w14:textId="77777777" w:rsidTr="003B456A">
        <w:trPr>
          <w:jc w:val="center"/>
        </w:trPr>
        <w:tc>
          <w:tcPr>
            <w:tcW w:w="2481" w:type="dxa"/>
          </w:tcPr>
          <w:p w14:paraId="394E62BE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ค่าเสื่อมราคาสำหรับ</w:t>
            </w:r>
            <w:r w:rsidRPr="00EB3DF9">
              <w:rPr>
                <w:rFonts w:eastAsia="Calibri" w:hint="cs"/>
                <w:sz w:val="26"/>
                <w:szCs w:val="26"/>
                <w:cs/>
              </w:rPr>
              <w:t>ปี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EEC0B" w14:textId="2B206494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20D62" w14:textId="04EA6DAF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177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82299" w14:textId="057A57E4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3,137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6" w:type="dxa"/>
          </w:tcPr>
          <w:p w14:paraId="3D0411B0" w14:textId="01A213AF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520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75910" w14:textId="092590F1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0A9A1" w14:textId="14CE9E92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595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28C87821" w14:textId="31CCD186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56062" w14:textId="4BB3F05A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48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F53A3" w14:textId="34FB1FAF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1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72786B5B" w14:textId="0EE30227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10BB656B" w14:textId="03745B22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4,478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F31185" w:rsidRPr="00EB3DF9" w14:paraId="63C0B32C" w14:textId="77777777" w:rsidTr="003B456A">
        <w:trPr>
          <w:jc w:val="center"/>
        </w:trPr>
        <w:tc>
          <w:tcPr>
            <w:tcW w:w="2481" w:type="dxa"/>
          </w:tcPr>
          <w:p w14:paraId="0F56CA52" w14:textId="09FA911B" w:rsidR="00F31185" w:rsidRPr="00EB3DF9" w:rsidRDefault="003C07A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5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C54A1" w14:textId="5EA948F9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7661A" w14:textId="08384151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4FFFE" w14:textId="7AE7A153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10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6" w:type="dxa"/>
            <w:vAlign w:val="bottom"/>
          </w:tcPr>
          <w:p w14:paraId="489D8BC3" w14:textId="69A2500A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7A589" w14:textId="342FECA6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64F9D" w14:textId="05810915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1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vAlign w:val="bottom"/>
          </w:tcPr>
          <w:p w14:paraId="47090184" w14:textId="6DCC1CA9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C09BB" w14:textId="32E1BD42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E3088" w14:textId="136DB62C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vAlign w:val="bottom"/>
          </w:tcPr>
          <w:p w14:paraId="0A78DD4D" w14:textId="5ED6F46E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vAlign w:val="bottom"/>
          </w:tcPr>
          <w:p w14:paraId="59CE8B3E" w14:textId="591824DB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sz w:val="26"/>
                <w:szCs w:val="26"/>
              </w:rPr>
              <w:t>11</w:t>
            </w:r>
            <w:r w:rsidRPr="00EB3DF9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F31185" w:rsidRPr="00EB3DF9" w14:paraId="7DFFF3AC" w14:textId="77777777" w:rsidTr="003B456A">
        <w:trPr>
          <w:jc w:val="center"/>
        </w:trPr>
        <w:tc>
          <w:tcPr>
            <w:tcW w:w="2481" w:type="dxa"/>
          </w:tcPr>
          <w:p w14:paraId="72A67D2B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EB3DF9">
              <w:rPr>
                <w:rFonts w:eastAsia="Calibr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CC0D2" w14:textId="5ECF1A2C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E2F34" w14:textId="62D090B4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59B8E" w14:textId="61423C17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</w:tcPr>
          <w:p w14:paraId="012D833D" w14:textId="744D2ED1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06DD0" w14:textId="79A4E2F6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1964F" w14:textId="04A286A0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197" w:type="dxa"/>
          </w:tcPr>
          <w:p w14:paraId="1C004086" w14:textId="29DCA412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816D7" w14:textId="112776AA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11EDB" w14:textId="71CAA091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60198ED9" w14:textId="786884B2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4F8A0C1F" w14:textId="39F8A6E7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1</w:t>
            </w:r>
          </w:p>
        </w:tc>
      </w:tr>
      <w:tr w:rsidR="00F31185" w:rsidRPr="00EB3DF9" w14:paraId="6B148A0B" w14:textId="77777777" w:rsidTr="003B456A">
        <w:trPr>
          <w:jc w:val="center"/>
        </w:trPr>
        <w:tc>
          <w:tcPr>
            <w:tcW w:w="2481" w:type="dxa"/>
          </w:tcPr>
          <w:p w14:paraId="5F341BB2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77293" w14:textId="0BE97B27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3555C" w14:textId="12E4C878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74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E69E3" w14:textId="38321F31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157</w:t>
            </w:r>
          </w:p>
        </w:tc>
        <w:tc>
          <w:tcPr>
            <w:tcW w:w="1196" w:type="dxa"/>
          </w:tcPr>
          <w:p w14:paraId="3770FD89" w14:textId="10E01D93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B42F8" w14:textId="58A48EE2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4E18A" w14:textId="78FC36B8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145</w:t>
            </w:r>
          </w:p>
        </w:tc>
        <w:tc>
          <w:tcPr>
            <w:tcW w:w="1197" w:type="dxa"/>
          </w:tcPr>
          <w:p w14:paraId="194D1C83" w14:textId="78920EC6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B9BF7" w14:textId="245074B0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21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B2C6B" w14:textId="734987AB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42D3EEF8" w14:textId="67827B0F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578381B9" w14:textId="1F3FBF4A" w:rsidR="00F31185" w:rsidRPr="00EB3DF9" w:rsidRDefault="005325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398</w:t>
            </w:r>
          </w:p>
        </w:tc>
      </w:tr>
      <w:tr w:rsidR="00F31185" w:rsidRPr="00EB3DF9" w14:paraId="487E273E" w14:textId="77777777" w:rsidTr="003B456A">
        <w:trPr>
          <w:jc w:val="center"/>
        </w:trPr>
        <w:tc>
          <w:tcPr>
            <w:tcW w:w="2481" w:type="dxa"/>
          </w:tcPr>
          <w:p w14:paraId="0E00C129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ผล</w:t>
            </w:r>
            <w:r w:rsidRPr="00EB3DF9">
              <w:rPr>
                <w:rFonts w:hint="cs"/>
                <w:sz w:val="26"/>
                <w:szCs w:val="26"/>
                <w:cs/>
              </w:rPr>
              <w:t>กระทบ</w:t>
            </w:r>
            <w:r w:rsidRPr="00EB3DF9">
              <w:rPr>
                <w:sz w:val="26"/>
                <w:szCs w:val="26"/>
                <w:cs/>
              </w:rPr>
              <w:t>จาก</w:t>
            </w:r>
            <w:r w:rsidRPr="00EB3DF9">
              <w:rPr>
                <w:rFonts w:hint="cs"/>
                <w:sz w:val="26"/>
                <w:szCs w:val="26"/>
                <w:cs/>
              </w:rPr>
              <w:t>อัต</w:t>
            </w:r>
            <w:r w:rsidRPr="00EB3DF9">
              <w:rPr>
                <w:sz w:val="26"/>
                <w:szCs w:val="26"/>
                <w:cs/>
              </w:rPr>
              <w:t>ราแลกเปลี่ยน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FEEA6E" w14:textId="571D13F3" w:rsidR="00F31185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746211" w14:textId="4EA0B24B" w:rsidR="00F31185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6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E2F36D" w14:textId="26D6C6AB" w:rsidR="00F31185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</w:tcPr>
          <w:p w14:paraId="5BA180DA" w14:textId="7C4F000D" w:rsidR="00F31185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11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D90662" w14:textId="629CC39B" w:rsidR="00F31185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D6B99C" w14:textId="61AC9A9E" w:rsidR="00F31185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197" w:type="dxa"/>
          </w:tcPr>
          <w:p w14:paraId="6D9B97F8" w14:textId="4B7BBA63" w:rsidR="00F31185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22006E" w14:textId="100C02C4" w:rsidR="00F31185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772ED7" w14:textId="407601CC" w:rsidR="00F31185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6B4CAE64" w14:textId="3AFDE13D" w:rsidR="00F31185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77CB2CAF" w14:textId="75DED356" w:rsidR="00F31185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EB3DF9">
              <w:rPr>
                <w:rFonts w:eastAsia="Calibri"/>
                <w:sz w:val="26"/>
                <w:szCs w:val="26"/>
              </w:rPr>
              <w:t>18</w:t>
            </w:r>
          </w:p>
        </w:tc>
      </w:tr>
      <w:tr w:rsidR="00F31185" w:rsidRPr="00EB3DF9" w14:paraId="523E98F4" w14:textId="77777777" w:rsidTr="003B456A">
        <w:trPr>
          <w:jc w:val="center"/>
        </w:trPr>
        <w:tc>
          <w:tcPr>
            <w:tcW w:w="2481" w:type="dxa"/>
          </w:tcPr>
          <w:p w14:paraId="2AB43E21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>31</w:t>
            </w:r>
            <w:r w:rsidRPr="00EB3DF9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</w:tcPr>
          <w:p w14:paraId="5FC05233" w14:textId="2BDC9B43" w:rsidR="00F31185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>6</w:t>
            </w: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701E630A" w14:textId="033B38D1" w:rsidR="00F31185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>1,297</w:t>
            </w: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58CA61C7" w14:textId="65FC4301" w:rsidR="00F31185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>28,859</w:t>
            </w: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96" w:type="dxa"/>
            <w:shd w:val="clear" w:color="auto" w:fill="auto"/>
          </w:tcPr>
          <w:p w14:paraId="671605E7" w14:textId="7FF250DB" w:rsidR="00F31185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>2,489</w:t>
            </w: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52ED5D5D" w14:textId="7A800312" w:rsidR="00F31185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77238895" w14:textId="5A8BE6A8" w:rsidR="00F31185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>4,955</w:t>
            </w: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shd w:val="clear" w:color="auto" w:fill="auto"/>
          </w:tcPr>
          <w:p w14:paraId="293BA721" w14:textId="64A038BD" w:rsidR="00F31185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</w:tcPr>
          <w:p w14:paraId="70875F26" w14:textId="5EE450E2" w:rsidR="00F31185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>265</w:t>
            </w: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145A1D8F" w14:textId="2E941144" w:rsidR="00F31185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>6</w:t>
            </w: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602CA807" w14:textId="2B96BFD6" w:rsidR="00F31185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2C36ED69" w14:textId="7E4502FA" w:rsidR="00F31185" w:rsidRPr="00EB3DF9" w:rsidRDefault="005325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>37,877</w:t>
            </w: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F31185" w:rsidRPr="00EB3DF9" w14:paraId="38156609" w14:textId="77777777" w:rsidTr="003B456A">
        <w:trPr>
          <w:jc w:val="center"/>
        </w:trPr>
        <w:tc>
          <w:tcPr>
            <w:tcW w:w="2481" w:type="dxa"/>
          </w:tcPr>
          <w:p w14:paraId="467EB13E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6260E2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B6AE9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137F2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FBC2DCF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63173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13B4B0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A078859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069D74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D34881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2A913CC7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20D575D0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</w:tr>
      <w:tr w:rsidR="00B05C28" w:rsidRPr="00EB3DF9" w14:paraId="1B9861F2" w14:textId="77777777" w:rsidTr="003B456A">
        <w:trPr>
          <w:jc w:val="center"/>
        </w:trPr>
        <w:tc>
          <w:tcPr>
            <w:tcW w:w="2481" w:type="dxa"/>
          </w:tcPr>
          <w:p w14:paraId="61B1862D" w14:textId="77777777" w:rsidR="00B05C28" w:rsidRPr="00EB3DF9" w:rsidRDefault="00B05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7562CE" w14:textId="77777777" w:rsidR="00B05C28" w:rsidRPr="00EB3DF9" w:rsidRDefault="00B05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5C7FB6" w14:textId="77777777" w:rsidR="00B05C28" w:rsidRPr="00EB3DF9" w:rsidRDefault="00B05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9C1ACC" w14:textId="77777777" w:rsidR="00B05C28" w:rsidRPr="00EB3DF9" w:rsidRDefault="00B05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6BCC7FF" w14:textId="77777777" w:rsidR="00B05C28" w:rsidRPr="00EB3DF9" w:rsidRDefault="00B05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14AD8" w14:textId="77777777" w:rsidR="00B05C28" w:rsidRPr="00EB3DF9" w:rsidRDefault="00B05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B105B3" w14:textId="77777777" w:rsidR="00B05C28" w:rsidRPr="00EB3DF9" w:rsidRDefault="00B05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2349DF1" w14:textId="77777777" w:rsidR="00B05C28" w:rsidRPr="00EB3DF9" w:rsidRDefault="00B05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BDEF9" w14:textId="77777777" w:rsidR="00B05C28" w:rsidRPr="00EB3DF9" w:rsidRDefault="00B05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C5C7AE" w14:textId="77777777" w:rsidR="00B05C28" w:rsidRPr="00EB3DF9" w:rsidRDefault="00B05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4B8A4B28" w14:textId="77777777" w:rsidR="00B05C28" w:rsidRPr="00EB3DF9" w:rsidRDefault="00B05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13721B92" w14:textId="77777777" w:rsidR="00B05C28" w:rsidRPr="00EB3DF9" w:rsidRDefault="00B05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</w:tr>
      <w:tr w:rsidR="00F31185" w:rsidRPr="00EB3DF9" w14:paraId="507B5FC1" w14:textId="77777777" w:rsidTr="003B456A">
        <w:trPr>
          <w:jc w:val="center"/>
        </w:trPr>
        <w:tc>
          <w:tcPr>
            <w:tcW w:w="2481" w:type="dxa"/>
          </w:tcPr>
          <w:p w14:paraId="6874D076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EB3DF9">
              <w:rPr>
                <w:rFonts w:eastAsia="Calibr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6E3973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ED0E8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C15635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A1507E5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DCB176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0CA77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1B425D4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1BED64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ED1B9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2770691F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1E7D859B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</w:tr>
      <w:tr w:rsidR="00F31185" w:rsidRPr="00EB3DF9" w14:paraId="435DABA0" w14:textId="77777777" w:rsidTr="003B456A">
        <w:trPr>
          <w:jc w:val="center"/>
        </w:trPr>
        <w:tc>
          <w:tcPr>
            <w:tcW w:w="2481" w:type="dxa"/>
          </w:tcPr>
          <w:p w14:paraId="28153DCA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 xml:space="preserve">1 </w:t>
            </w: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>25</w:t>
            </w:r>
            <w:r w:rsidRPr="00EB3DF9">
              <w:rPr>
                <w:rFonts w:eastAsia="Calibri" w:hint="cs"/>
                <w:b/>
                <w:bCs/>
                <w:sz w:val="26"/>
                <w:szCs w:val="26"/>
                <w:cs/>
              </w:rPr>
              <w:t>6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F03D95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3,224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756BF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2,534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79A27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23,743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6F1AFED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11,144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F6BDD7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1,215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DD9110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3,398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1312CFE2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239</w:t>
            </w: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DD180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163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1B0D21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1197" w:type="dxa"/>
            <w:vAlign w:val="bottom"/>
          </w:tcPr>
          <w:p w14:paraId="0CD38342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2,365</w:t>
            </w:r>
          </w:p>
        </w:tc>
        <w:tc>
          <w:tcPr>
            <w:tcW w:w="1197" w:type="dxa"/>
            <w:vAlign w:val="bottom"/>
          </w:tcPr>
          <w:p w14:paraId="295F2D68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48,049</w:t>
            </w:r>
          </w:p>
        </w:tc>
      </w:tr>
      <w:tr w:rsidR="00F31185" w:rsidRPr="00EB3DF9" w14:paraId="0CC6A622" w14:textId="77777777" w:rsidTr="00BD6604">
        <w:trPr>
          <w:trHeight w:val="125"/>
          <w:jc w:val="center"/>
        </w:trPr>
        <w:tc>
          <w:tcPr>
            <w:tcW w:w="2481" w:type="dxa"/>
          </w:tcPr>
          <w:p w14:paraId="7B8DDF7B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EB3DF9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 xml:space="preserve">31 </w:t>
            </w:r>
            <w:r w:rsidRPr="00EB3DF9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>2561</w:t>
            </w: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</w:t>
            </w:r>
            <w:r w:rsidRPr="00EB3DF9">
              <w:rPr>
                <w:rFonts w:eastAsia="Calibri" w:hint="cs"/>
                <w:b/>
                <w:bCs/>
                <w:sz w:val="26"/>
                <w:szCs w:val="26"/>
                <w:cs/>
              </w:rPr>
              <w:t>และ</w:t>
            </w: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br/>
            </w:r>
            <w:r w:rsidRPr="00EB3DF9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 xml:space="preserve">1 </w:t>
            </w:r>
            <w:r w:rsidRPr="00EB3DF9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</w:tcPr>
          <w:p w14:paraId="0CC36108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3E6E2063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3,939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21DD3D73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3F8B2331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2,559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57D1F467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2C99F8F3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23,342</w:t>
            </w:r>
          </w:p>
        </w:tc>
        <w:tc>
          <w:tcPr>
            <w:tcW w:w="1196" w:type="dxa"/>
            <w:shd w:val="clear" w:color="auto" w:fill="auto"/>
          </w:tcPr>
          <w:p w14:paraId="29F03A7A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000016A4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9,358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1E714D86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7BB7CD24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5545E64C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75A0D423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 xml:space="preserve"> 3,923</w:t>
            </w:r>
          </w:p>
        </w:tc>
        <w:tc>
          <w:tcPr>
            <w:tcW w:w="1197" w:type="dxa"/>
            <w:shd w:val="clear" w:color="auto" w:fill="auto"/>
          </w:tcPr>
          <w:p w14:paraId="35F73D73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68FD2CA2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 xml:space="preserve"> 239 </w:t>
            </w: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</w:tcPr>
          <w:p w14:paraId="53A6241C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27C4172C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 xml:space="preserve"> 155 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28B9B406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773C1721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 xml:space="preserve"> 23 </w:t>
            </w:r>
          </w:p>
        </w:tc>
        <w:tc>
          <w:tcPr>
            <w:tcW w:w="1197" w:type="dxa"/>
          </w:tcPr>
          <w:p w14:paraId="57503BBB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3C1060C2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 xml:space="preserve"> 5,339</w:t>
            </w:r>
          </w:p>
        </w:tc>
        <w:tc>
          <w:tcPr>
            <w:tcW w:w="1197" w:type="dxa"/>
          </w:tcPr>
          <w:p w14:paraId="5B5CB490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0E87DA19" w14:textId="77777777" w:rsidR="00F31185" w:rsidRPr="00EB3DF9" w:rsidRDefault="00F3118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 xml:space="preserve"> 48,877 </w:t>
            </w:r>
          </w:p>
        </w:tc>
      </w:tr>
      <w:tr w:rsidR="00F31185" w:rsidRPr="00EB3DF9" w14:paraId="4187765E" w14:textId="77777777" w:rsidTr="003B456A">
        <w:trPr>
          <w:trHeight w:val="125"/>
          <w:jc w:val="center"/>
        </w:trPr>
        <w:tc>
          <w:tcPr>
            <w:tcW w:w="2481" w:type="dxa"/>
          </w:tcPr>
          <w:p w14:paraId="3BE030E8" w14:textId="77777777" w:rsidR="00F31185" w:rsidRPr="00EB3DF9" w:rsidRDefault="00F3118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>31</w:t>
            </w:r>
            <w:r w:rsidRPr="00EB3DF9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B3DF9">
              <w:rPr>
                <w:rFonts w:eastAsia="Calibr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</w:tcPr>
          <w:p w14:paraId="22C103DB" w14:textId="124CF736" w:rsidR="00F31185" w:rsidRPr="00EB3DF9" w:rsidRDefault="00480FE9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4,127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61BDBEA6" w14:textId="14495A29" w:rsidR="00F31185" w:rsidRPr="00EB3DF9" w:rsidRDefault="00480FE9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2,758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4747DB31" w14:textId="4B9393D1" w:rsidR="00F31185" w:rsidRPr="00EB3DF9" w:rsidRDefault="00480FE9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21,22</w:t>
            </w:r>
            <w:r w:rsidR="00A52815" w:rsidRPr="00EB3DF9">
              <w:rPr>
                <w:rFonts w:eastAsia="Calibr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196" w:type="dxa"/>
            <w:shd w:val="clear" w:color="auto" w:fill="auto"/>
          </w:tcPr>
          <w:p w14:paraId="2AB0CE6E" w14:textId="21C6DE16" w:rsidR="00F31185" w:rsidRPr="00EB3DF9" w:rsidRDefault="00480FE9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9,42</w:t>
            </w:r>
            <w:r w:rsidR="00A52815" w:rsidRPr="00EB3DF9">
              <w:rPr>
                <w:rFonts w:eastAsia="Calibr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5BEC0D74" w14:textId="2DE11720" w:rsidR="00F31185" w:rsidRPr="00EB3DF9" w:rsidRDefault="00480FE9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09CCFD86" w14:textId="1682FF05" w:rsidR="00F31185" w:rsidRPr="00EB3DF9" w:rsidRDefault="00480FE9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3,869</w:t>
            </w:r>
          </w:p>
        </w:tc>
        <w:tc>
          <w:tcPr>
            <w:tcW w:w="1197" w:type="dxa"/>
            <w:shd w:val="clear" w:color="auto" w:fill="auto"/>
          </w:tcPr>
          <w:p w14:paraId="1826C41D" w14:textId="6438CABD" w:rsidR="00F31185" w:rsidRPr="00EB3DF9" w:rsidRDefault="00480FE9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239</w:t>
            </w: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</w:tcPr>
          <w:p w14:paraId="223E5C7C" w14:textId="660291BD" w:rsidR="00F31185" w:rsidRPr="00EB3DF9" w:rsidRDefault="00480FE9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15</w:t>
            </w:r>
            <w:r w:rsidR="00A52815" w:rsidRPr="00EB3DF9">
              <w:rPr>
                <w:rFonts w:eastAsia="Calibr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4D6ED39E" w14:textId="59F4B0E4" w:rsidR="00F31185" w:rsidRPr="00EB3DF9" w:rsidRDefault="00A5281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1197" w:type="dxa"/>
          </w:tcPr>
          <w:p w14:paraId="2FB934AF" w14:textId="2E55B52B" w:rsidR="00F31185" w:rsidRPr="00EB3DF9" w:rsidRDefault="00480FE9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10,76</w:t>
            </w:r>
            <w:r w:rsidR="00A52815" w:rsidRPr="00EB3DF9">
              <w:rPr>
                <w:rFonts w:eastAsia="Calibr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197" w:type="dxa"/>
          </w:tcPr>
          <w:p w14:paraId="6F26E0B5" w14:textId="1F770852" w:rsidR="00F31185" w:rsidRPr="00EB3DF9" w:rsidRDefault="00480FE9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EB3DF9">
              <w:rPr>
                <w:rFonts w:eastAsia="Calibri"/>
                <w:b/>
                <w:bCs/>
                <w:sz w:val="26"/>
                <w:szCs w:val="26"/>
              </w:rPr>
              <w:t>52,584</w:t>
            </w:r>
          </w:p>
        </w:tc>
      </w:tr>
    </w:tbl>
    <w:p w14:paraId="04D4BC4F" w14:textId="77777777" w:rsidR="00B6127C" w:rsidRPr="00EB3DF9" w:rsidRDefault="00B6127C" w:rsidP="00EB3DF9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val="en-US"/>
        </w:rPr>
      </w:pPr>
    </w:p>
    <w:p w14:paraId="7048D31A" w14:textId="71C48121" w:rsidR="00815AE1" w:rsidRPr="00EB3DF9" w:rsidRDefault="00815AE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  <w:r w:rsidRPr="00EB3DF9">
        <w:rPr>
          <w:cs/>
        </w:rPr>
        <w:t xml:space="preserve">ณ วันที่ </w:t>
      </w:r>
      <w:r w:rsidRPr="00EB3DF9">
        <w:t>31</w:t>
      </w:r>
      <w:r w:rsidRPr="00EB3DF9">
        <w:rPr>
          <w:cs/>
        </w:rPr>
        <w:t xml:space="preserve"> ธันวาคม </w:t>
      </w:r>
      <w:r w:rsidRPr="00EB3DF9">
        <w:t>256</w:t>
      </w:r>
      <w:r w:rsidR="00185AA3" w:rsidRPr="00EB3DF9">
        <w:t>2</w:t>
      </w:r>
      <w:r w:rsidRPr="00EB3DF9">
        <w:rPr>
          <w:cs/>
        </w:rPr>
        <w:t xml:space="preserve"> บริษัทย่อยบางแห่งได้ทำสัญญาจำนองที่ดิน อาคาร และเครื่องจักรกับสถาบันการเงินเพื่อเป็นหลักประกันวงเงินสินเชื่อที่ได้รับจากสถาบันการเงินเหล่านั้น มูลค่าตามบัญชีเป็นจำนวน </w:t>
      </w:r>
      <w:r w:rsidR="00926B6F" w:rsidRPr="00EB3DF9">
        <w:t>12,561</w:t>
      </w:r>
      <w:r w:rsidRPr="00EB3DF9">
        <w:rPr>
          <w:cs/>
        </w:rPr>
        <w:t xml:space="preserve"> ล้านบาท </w:t>
      </w:r>
      <w:r w:rsidRPr="00EB3DF9">
        <w:rPr>
          <w:i/>
          <w:iCs/>
          <w:cs/>
        </w:rPr>
        <w:t>(</w:t>
      </w:r>
      <w:r w:rsidRPr="00EB3DF9">
        <w:rPr>
          <w:i/>
          <w:iCs/>
        </w:rPr>
        <w:t>256</w:t>
      </w:r>
      <w:r w:rsidR="00185AA3" w:rsidRPr="00EB3DF9">
        <w:rPr>
          <w:i/>
          <w:iCs/>
        </w:rPr>
        <w:t>1</w:t>
      </w:r>
      <w:r w:rsidRPr="00EB3DF9">
        <w:rPr>
          <w:i/>
          <w:iCs/>
          <w:cs/>
        </w:rPr>
        <w:t xml:space="preserve">: </w:t>
      </w:r>
      <w:r w:rsidR="00185AA3" w:rsidRPr="00EB3DF9">
        <w:rPr>
          <w:i/>
          <w:iCs/>
        </w:rPr>
        <w:t>13,478</w:t>
      </w:r>
      <w:r w:rsidRPr="00EB3DF9">
        <w:rPr>
          <w:i/>
          <w:iCs/>
          <w:cs/>
        </w:rPr>
        <w:t xml:space="preserve"> ล้านบาท)</w:t>
      </w:r>
    </w:p>
    <w:p w14:paraId="34D77353" w14:textId="77777777" w:rsidR="00815AE1" w:rsidRPr="00EB3DF9" w:rsidRDefault="00815AE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486FF9C3" w14:textId="079DAE93" w:rsidR="00815AE1" w:rsidRPr="00EB3DF9" w:rsidRDefault="006C1DEE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  <w:r w:rsidRPr="00EB3DF9">
        <w:rPr>
          <w:cs/>
        </w:rPr>
        <w:t xml:space="preserve">ณ วันที่ </w:t>
      </w:r>
      <w:r w:rsidRPr="00EB3DF9">
        <w:t>3</w:t>
      </w:r>
      <w:r w:rsidR="00311EEE" w:rsidRPr="00EB3DF9">
        <w:t>1</w:t>
      </w:r>
      <w:r w:rsidRPr="00EB3DF9">
        <w:rPr>
          <w:cs/>
        </w:rPr>
        <w:t xml:space="preserve"> ธันวาคม </w:t>
      </w:r>
      <w:r w:rsidRPr="00EB3DF9">
        <w:t>256</w:t>
      </w:r>
      <w:r w:rsidR="00185AA3" w:rsidRPr="00EB3DF9">
        <w:t>2</w:t>
      </w:r>
      <w:r w:rsidR="00815AE1" w:rsidRPr="00EB3DF9">
        <w:rPr>
          <w:cs/>
        </w:rPr>
        <w:t xml:space="preserve"> กลุ่มบริษัทมีต้นทุนการกู้ยืมที่เกี่ยวข้องกับการก่อสร้างโรงงานใหม่ได้บันทึกเป็นส่ว</w:t>
      </w:r>
      <w:r w:rsidRPr="00EB3DF9">
        <w:rPr>
          <w:cs/>
        </w:rPr>
        <w:t xml:space="preserve">นหนึ่งของต้นทุนสินทรัพย์จํานวน </w:t>
      </w:r>
      <w:r w:rsidR="00926B6F" w:rsidRPr="00EB3DF9">
        <w:t>196</w:t>
      </w:r>
      <w:r w:rsidR="00815AE1" w:rsidRPr="00EB3DF9">
        <w:rPr>
          <w:cs/>
        </w:rPr>
        <w:t xml:space="preserve"> ล้านบาท </w:t>
      </w:r>
      <w:r w:rsidRPr="00EB3DF9">
        <w:rPr>
          <w:i/>
          <w:iCs/>
          <w:cs/>
        </w:rPr>
        <w:t>(</w:t>
      </w:r>
      <w:r w:rsidRPr="00EB3DF9">
        <w:rPr>
          <w:i/>
          <w:iCs/>
        </w:rPr>
        <w:t>256</w:t>
      </w:r>
      <w:r w:rsidR="00185AA3" w:rsidRPr="00EB3DF9">
        <w:rPr>
          <w:i/>
          <w:iCs/>
        </w:rPr>
        <w:t>1</w:t>
      </w:r>
      <w:r w:rsidR="00815AE1" w:rsidRPr="00EB3DF9">
        <w:rPr>
          <w:i/>
          <w:iCs/>
          <w:cs/>
        </w:rPr>
        <w:t xml:space="preserve">: </w:t>
      </w:r>
      <w:r w:rsidR="00185AA3" w:rsidRPr="00EB3DF9">
        <w:rPr>
          <w:i/>
          <w:iCs/>
        </w:rPr>
        <w:t>76</w:t>
      </w:r>
      <w:r w:rsidR="00815AE1" w:rsidRPr="00EB3DF9">
        <w:rPr>
          <w:i/>
          <w:iCs/>
          <w:cs/>
        </w:rPr>
        <w:t xml:space="preserve"> ล้านบาท)</w:t>
      </w:r>
      <w:r w:rsidR="00815AE1" w:rsidRPr="00EB3DF9">
        <w:rPr>
          <w:cs/>
        </w:rPr>
        <w:t xml:space="preserve"> มีอัตราดอกเบี้ยที่รับรู้ ร้อยละ </w:t>
      </w:r>
      <w:r w:rsidR="00710A5B" w:rsidRPr="00EB3DF9">
        <w:t>3</w:t>
      </w:r>
      <w:r w:rsidR="00710A5B" w:rsidRPr="00EB3DF9">
        <w:rPr>
          <w:cs/>
        </w:rPr>
        <w:t>.</w:t>
      </w:r>
      <w:r w:rsidR="00710A5B" w:rsidRPr="00EB3DF9">
        <w:t>00</w:t>
      </w:r>
      <w:r w:rsidR="00880F33" w:rsidRPr="00EB3DF9">
        <w:rPr>
          <w:cs/>
        </w:rPr>
        <w:t xml:space="preserve"> </w:t>
      </w:r>
      <w:r w:rsidR="006D40D4" w:rsidRPr="00EB3DF9">
        <w:rPr>
          <w:cs/>
        </w:rPr>
        <w:t>-</w:t>
      </w:r>
      <w:r w:rsidR="00880F33" w:rsidRPr="00EB3DF9">
        <w:rPr>
          <w:cs/>
        </w:rPr>
        <w:t xml:space="preserve"> </w:t>
      </w:r>
      <w:r w:rsidR="00710A5B" w:rsidRPr="00EB3DF9">
        <w:t>4</w:t>
      </w:r>
      <w:r w:rsidR="00710A5B" w:rsidRPr="00EB3DF9">
        <w:rPr>
          <w:cs/>
        </w:rPr>
        <w:t>.</w:t>
      </w:r>
      <w:r w:rsidR="00710A5B" w:rsidRPr="00EB3DF9">
        <w:t>41</w:t>
      </w:r>
      <w:r w:rsidR="00815AE1" w:rsidRPr="00EB3DF9">
        <w:rPr>
          <w:cs/>
        </w:rPr>
        <w:t xml:space="preserve"> </w:t>
      </w:r>
      <w:r w:rsidRPr="00EB3DF9">
        <w:rPr>
          <w:i/>
          <w:iCs/>
          <w:cs/>
        </w:rPr>
        <w:t>(</w:t>
      </w:r>
      <w:r w:rsidRPr="00EB3DF9">
        <w:rPr>
          <w:i/>
          <w:iCs/>
        </w:rPr>
        <w:t>256</w:t>
      </w:r>
      <w:r w:rsidR="00185AA3" w:rsidRPr="00EB3DF9">
        <w:rPr>
          <w:i/>
          <w:iCs/>
        </w:rPr>
        <w:t>1</w:t>
      </w:r>
      <w:r w:rsidRPr="00EB3DF9">
        <w:rPr>
          <w:i/>
          <w:iCs/>
          <w:cs/>
        </w:rPr>
        <w:t xml:space="preserve">: ร้อยละ </w:t>
      </w:r>
      <w:r w:rsidRPr="00EB3DF9">
        <w:rPr>
          <w:i/>
          <w:iCs/>
        </w:rPr>
        <w:t>1</w:t>
      </w:r>
      <w:r w:rsidRPr="00EB3DF9">
        <w:rPr>
          <w:i/>
          <w:iCs/>
          <w:cs/>
        </w:rPr>
        <w:t>.</w:t>
      </w:r>
      <w:r w:rsidR="00185AA3" w:rsidRPr="00EB3DF9">
        <w:rPr>
          <w:i/>
          <w:iCs/>
        </w:rPr>
        <w:t>8</w:t>
      </w:r>
      <w:r w:rsidRPr="00EB3DF9">
        <w:rPr>
          <w:i/>
          <w:iCs/>
        </w:rPr>
        <w:t>5</w:t>
      </w:r>
      <w:r w:rsidR="00815AE1" w:rsidRPr="00EB3DF9">
        <w:rPr>
          <w:i/>
          <w:iCs/>
          <w:cs/>
        </w:rPr>
        <w:t xml:space="preserve"> </w:t>
      </w:r>
      <w:r w:rsidR="00185AA3" w:rsidRPr="00EB3DF9">
        <w:rPr>
          <w:i/>
          <w:iCs/>
          <w:cs/>
        </w:rPr>
        <w:t>-</w:t>
      </w:r>
      <w:r w:rsidR="00815AE1" w:rsidRPr="00EB3DF9">
        <w:rPr>
          <w:i/>
          <w:iCs/>
          <w:cs/>
        </w:rPr>
        <w:t xml:space="preserve"> </w:t>
      </w:r>
      <w:r w:rsidR="00185AA3" w:rsidRPr="00EB3DF9">
        <w:rPr>
          <w:i/>
          <w:iCs/>
        </w:rPr>
        <w:t>4</w:t>
      </w:r>
      <w:r w:rsidR="00185AA3" w:rsidRPr="00EB3DF9">
        <w:rPr>
          <w:i/>
          <w:iCs/>
          <w:cs/>
        </w:rPr>
        <w:t>.</w:t>
      </w:r>
      <w:r w:rsidR="00185AA3" w:rsidRPr="00EB3DF9">
        <w:rPr>
          <w:i/>
          <w:iCs/>
        </w:rPr>
        <w:t>55</w:t>
      </w:r>
      <w:r w:rsidR="00815AE1" w:rsidRPr="00EB3DF9">
        <w:rPr>
          <w:i/>
          <w:iCs/>
          <w:cs/>
        </w:rPr>
        <w:t>)</w:t>
      </w:r>
      <w:r w:rsidR="00815AE1" w:rsidRPr="00EB3DF9">
        <w:rPr>
          <w:cs/>
        </w:rPr>
        <w:t xml:space="preserve"> </w:t>
      </w:r>
      <w:r w:rsidRPr="00EB3DF9">
        <w:rPr>
          <w:i/>
          <w:iCs/>
          <w:cs/>
        </w:rPr>
        <w:t xml:space="preserve">(ดูหมายเหตุ </w:t>
      </w:r>
      <w:r w:rsidRPr="00EB3DF9">
        <w:rPr>
          <w:i/>
          <w:iCs/>
        </w:rPr>
        <w:t>3</w:t>
      </w:r>
      <w:r w:rsidR="00926B6F" w:rsidRPr="00EB3DF9">
        <w:rPr>
          <w:i/>
          <w:iCs/>
        </w:rPr>
        <w:t>6</w:t>
      </w:r>
      <w:r w:rsidR="00815AE1" w:rsidRPr="00EB3DF9">
        <w:rPr>
          <w:i/>
          <w:iCs/>
          <w:cs/>
        </w:rPr>
        <w:t>)</w:t>
      </w:r>
    </w:p>
    <w:p w14:paraId="0ACD9A0A" w14:textId="77777777" w:rsidR="00815AE1" w:rsidRPr="00EB3DF9" w:rsidRDefault="00815AE1" w:rsidP="00EB3DF9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val="en-US"/>
        </w:rPr>
      </w:pPr>
    </w:p>
    <w:p w14:paraId="0C9B3034" w14:textId="4B4AF870" w:rsidR="00815AE1" w:rsidRPr="00EB3DF9" w:rsidRDefault="00815AE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  <w:r w:rsidRPr="00EB3DF9">
        <w:rPr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EB3DF9">
        <w:t xml:space="preserve">31 </w:t>
      </w:r>
      <w:r w:rsidRPr="00EB3DF9">
        <w:rPr>
          <w:cs/>
        </w:rPr>
        <w:t xml:space="preserve">ธันวาคม </w:t>
      </w:r>
      <w:r w:rsidRPr="00EB3DF9">
        <w:t>256</w:t>
      </w:r>
      <w:r w:rsidR="00185AA3" w:rsidRPr="00EB3DF9">
        <w:t>2</w:t>
      </w:r>
      <w:r w:rsidRPr="00EB3DF9">
        <w:rPr>
          <w:cs/>
        </w:rPr>
        <w:t xml:space="preserve"> มีจำนวน </w:t>
      </w:r>
      <w:r w:rsidR="00184AB5" w:rsidRPr="00EB3DF9">
        <w:t>11</w:t>
      </w:r>
      <w:r w:rsidR="0099619E" w:rsidRPr="00EB3DF9">
        <w:t>,</w:t>
      </w:r>
      <w:r w:rsidR="00184AB5" w:rsidRPr="00EB3DF9">
        <w:t>113</w:t>
      </w:r>
      <w:r w:rsidRPr="00EB3DF9">
        <w:rPr>
          <w:cs/>
        </w:rPr>
        <w:t xml:space="preserve"> ล้านบาท </w:t>
      </w:r>
      <w:r w:rsidRPr="00EB3DF9">
        <w:rPr>
          <w:i/>
          <w:iCs/>
          <w:cs/>
        </w:rPr>
        <w:t>(</w:t>
      </w:r>
      <w:r w:rsidRPr="00EB3DF9">
        <w:rPr>
          <w:i/>
          <w:iCs/>
        </w:rPr>
        <w:t>256</w:t>
      </w:r>
      <w:r w:rsidR="00185AA3" w:rsidRPr="00EB3DF9">
        <w:rPr>
          <w:i/>
          <w:iCs/>
        </w:rPr>
        <w:t>1</w:t>
      </w:r>
      <w:r w:rsidRPr="00EB3DF9">
        <w:rPr>
          <w:i/>
          <w:iCs/>
          <w:cs/>
        </w:rPr>
        <w:t xml:space="preserve">: </w:t>
      </w:r>
      <w:r w:rsidR="00185AA3" w:rsidRPr="00EB3DF9">
        <w:rPr>
          <w:i/>
          <w:iCs/>
        </w:rPr>
        <w:t>8,368</w:t>
      </w:r>
      <w:r w:rsidRPr="00EB3DF9">
        <w:rPr>
          <w:i/>
          <w:iCs/>
          <w:cs/>
        </w:rPr>
        <w:t xml:space="preserve"> ล้านบาท)</w:t>
      </w:r>
    </w:p>
    <w:p w14:paraId="42A393AD" w14:textId="77777777" w:rsidR="00E63872" w:rsidRPr="00EB3DF9" w:rsidRDefault="00E63872" w:rsidP="00EB3DF9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cs/>
          <w:lang w:val="en-US" w:bidi="th-TH"/>
        </w:rPr>
        <w:sectPr w:rsidR="00E63872" w:rsidRPr="00EB3DF9" w:rsidSect="009026E5">
          <w:headerReference w:type="default" r:id="rId17"/>
          <w:footerReference w:type="default" r:id="rId18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W w:w="14730" w:type="dxa"/>
        <w:jc w:val="center"/>
        <w:tblLayout w:type="fixed"/>
        <w:tblLook w:val="01E0" w:firstRow="1" w:lastRow="1" w:firstColumn="1" w:lastColumn="1" w:noHBand="0" w:noVBand="0"/>
      </w:tblPr>
      <w:tblGrid>
        <w:gridCol w:w="2382"/>
        <w:gridCol w:w="1234"/>
        <w:gridCol w:w="1235"/>
        <w:gridCol w:w="1235"/>
        <w:gridCol w:w="1235"/>
        <w:gridCol w:w="1235"/>
        <w:gridCol w:w="1234"/>
        <w:gridCol w:w="1235"/>
        <w:gridCol w:w="1235"/>
        <w:gridCol w:w="1235"/>
        <w:gridCol w:w="1235"/>
      </w:tblGrid>
      <w:tr w:rsidR="006B0222" w:rsidRPr="00EB3DF9" w14:paraId="6CF83336" w14:textId="77777777" w:rsidTr="003B456A">
        <w:trPr>
          <w:tblHeader/>
          <w:jc w:val="center"/>
        </w:trPr>
        <w:tc>
          <w:tcPr>
            <w:tcW w:w="2382" w:type="dxa"/>
          </w:tcPr>
          <w:p w14:paraId="45EBB98B" w14:textId="77777777" w:rsidR="006B0222" w:rsidRPr="00EB3DF9" w:rsidRDefault="006B022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48" w:type="dxa"/>
            <w:gridSpan w:val="10"/>
            <w:vAlign w:val="bottom"/>
          </w:tcPr>
          <w:p w14:paraId="7F39F1A5" w14:textId="77777777" w:rsidR="006B0222" w:rsidRPr="00EB3DF9" w:rsidRDefault="006B022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0222" w:rsidRPr="00EB3DF9" w14:paraId="5142DD6B" w14:textId="77777777" w:rsidTr="003B456A">
        <w:trPr>
          <w:tblHeader/>
          <w:jc w:val="center"/>
        </w:trPr>
        <w:tc>
          <w:tcPr>
            <w:tcW w:w="2382" w:type="dxa"/>
          </w:tcPr>
          <w:p w14:paraId="08D18A98" w14:textId="77777777" w:rsidR="006B0222" w:rsidRPr="00EB3DF9" w:rsidRDefault="006B022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4" w:type="dxa"/>
            <w:vAlign w:val="bottom"/>
          </w:tcPr>
          <w:p w14:paraId="69BE92F4" w14:textId="77777777" w:rsidR="006B0222" w:rsidRPr="00EB3DF9" w:rsidRDefault="006B022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ที่ดิน</w:t>
            </w:r>
          </w:p>
        </w:tc>
        <w:tc>
          <w:tcPr>
            <w:tcW w:w="1235" w:type="dxa"/>
            <w:vAlign w:val="bottom"/>
          </w:tcPr>
          <w:p w14:paraId="4F187B26" w14:textId="77777777" w:rsidR="006B0222" w:rsidRPr="00EB3DF9" w:rsidRDefault="006B022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อาคาร</w:t>
            </w:r>
          </w:p>
        </w:tc>
        <w:tc>
          <w:tcPr>
            <w:tcW w:w="1235" w:type="dxa"/>
            <w:vAlign w:val="bottom"/>
          </w:tcPr>
          <w:p w14:paraId="793938D8" w14:textId="77777777" w:rsidR="006B0222" w:rsidRPr="00EB3DF9" w:rsidRDefault="006B022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เครื่องจักร</w:t>
            </w:r>
            <w:r w:rsidRPr="00EB3DF9">
              <w:rPr>
                <w:rFonts w:eastAsia="Calibri"/>
                <w:sz w:val="28"/>
                <w:szCs w:val="28"/>
                <w:cs/>
              </w:rPr>
              <w:br/>
              <w:t>อุปกรณ์หอกลั่นและคลังน้ำมัน</w:t>
            </w:r>
          </w:p>
        </w:tc>
        <w:tc>
          <w:tcPr>
            <w:tcW w:w="1235" w:type="dxa"/>
            <w:vAlign w:val="bottom"/>
          </w:tcPr>
          <w:p w14:paraId="2346A0B8" w14:textId="77777777" w:rsidR="006B0222" w:rsidRPr="00EB3DF9" w:rsidRDefault="006B022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อุปกรณ์</w:t>
            </w:r>
            <w:r w:rsidRPr="00EB3DF9">
              <w:rPr>
                <w:rFonts w:eastAsia="Calibri"/>
                <w:sz w:val="28"/>
                <w:szCs w:val="28"/>
                <w:cs/>
              </w:rPr>
              <w:br/>
            </w:r>
            <w:r w:rsidRPr="00EB3DF9">
              <w:rPr>
                <w:rFonts w:eastAsia="Calibri" w:hint="cs"/>
                <w:sz w:val="28"/>
                <w:szCs w:val="28"/>
                <w:cs/>
              </w:rPr>
              <w:t>ผลิตไฟฟ้า</w:t>
            </w:r>
          </w:p>
        </w:tc>
        <w:tc>
          <w:tcPr>
            <w:tcW w:w="1235" w:type="dxa"/>
            <w:vAlign w:val="bottom"/>
          </w:tcPr>
          <w:p w14:paraId="67907C32" w14:textId="77777777" w:rsidR="006B0222" w:rsidRPr="00EB3DF9" w:rsidRDefault="006B022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อุปกรณ์จำหน่าย</w:t>
            </w:r>
            <w:r w:rsidRPr="00EB3DF9">
              <w:rPr>
                <w:rFonts w:eastAsia="Calibri"/>
                <w:sz w:val="28"/>
                <w:szCs w:val="28"/>
                <w:cs/>
              </w:rPr>
              <w:br/>
              <w:t>และอุปกรณ์สำนักงาน</w:t>
            </w:r>
          </w:p>
        </w:tc>
        <w:tc>
          <w:tcPr>
            <w:tcW w:w="1234" w:type="dxa"/>
            <w:vAlign w:val="bottom"/>
          </w:tcPr>
          <w:p w14:paraId="2CF983B3" w14:textId="77777777" w:rsidR="006B0222" w:rsidRPr="00EB3DF9" w:rsidRDefault="006B022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แพลตินั่ม</w:t>
            </w:r>
          </w:p>
          <w:p w14:paraId="7B3E3554" w14:textId="77777777" w:rsidR="006B0222" w:rsidRPr="00EB3DF9" w:rsidRDefault="006B022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แคตตาลีส</w:t>
            </w:r>
          </w:p>
        </w:tc>
        <w:tc>
          <w:tcPr>
            <w:tcW w:w="1235" w:type="dxa"/>
            <w:vAlign w:val="bottom"/>
          </w:tcPr>
          <w:p w14:paraId="1C90C669" w14:textId="77777777" w:rsidR="006B0222" w:rsidRPr="00EB3DF9" w:rsidRDefault="006B022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35" w:type="dxa"/>
            <w:vAlign w:val="bottom"/>
          </w:tcPr>
          <w:p w14:paraId="79187D63" w14:textId="77777777" w:rsidR="006B0222" w:rsidRPr="00EB3DF9" w:rsidRDefault="006B022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สินทรัพย์</w:t>
            </w:r>
            <w:r w:rsidRPr="00EB3DF9">
              <w:rPr>
                <w:rFonts w:eastAsia="Calibri"/>
                <w:sz w:val="28"/>
                <w:szCs w:val="28"/>
                <w:cs/>
              </w:rPr>
              <w:br/>
              <w:t>อื่น</w:t>
            </w:r>
            <w:r w:rsidRPr="00EB3DF9"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 w:rsidRPr="00EB3DF9">
              <w:rPr>
                <w:rFonts w:eastAsia="Calibri"/>
                <w:sz w:val="28"/>
                <w:szCs w:val="28"/>
                <w:cs/>
              </w:rPr>
              <w:t>ๆ</w:t>
            </w:r>
          </w:p>
        </w:tc>
        <w:tc>
          <w:tcPr>
            <w:tcW w:w="1235" w:type="dxa"/>
            <w:vAlign w:val="bottom"/>
          </w:tcPr>
          <w:p w14:paraId="3B8F379A" w14:textId="77777777" w:rsidR="006B0222" w:rsidRPr="00EB3DF9" w:rsidRDefault="006B022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235" w:type="dxa"/>
            <w:vAlign w:val="bottom"/>
          </w:tcPr>
          <w:p w14:paraId="0054D382" w14:textId="77777777" w:rsidR="006B0222" w:rsidRPr="00EB3DF9" w:rsidRDefault="006B022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รวม</w:t>
            </w:r>
          </w:p>
        </w:tc>
      </w:tr>
      <w:tr w:rsidR="006B0222" w:rsidRPr="00EB3DF9" w14:paraId="0CA8342C" w14:textId="77777777" w:rsidTr="003B456A">
        <w:trPr>
          <w:tblHeader/>
          <w:jc w:val="center"/>
        </w:trPr>
        <w:tc>
          <w:tcPr>
            <w:tcW w:w="2382" w:type="dxa"/>
          </w:tcPr>
          <w:p w14:paraId="0D353EBF" w14:textId="77777777" w:rsidR="006B0222" w:rsidRPr="00EB3DF9" w:rsidRDefault="006B022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48" w:type="dxa"/>
            <w:gridSpan w:val="10"/>
            <w:vAlign w:val="bottom"/>
          </w:tcPr>
          <w:p w14:paraId="4EB4E453" w14:textId="77777777" w:rsidR="006B0222" w:rsidRPr="00EB3DF9" w:rsidRDefault="006B022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i/>
                <w:iCs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B0222" w:rsidRPr="00EB3DF9" w14:paraId="374C9610" w14:textId="77777777" w:rsidTr="003B456A">
        <w:trPr>
          <w:jc w:val="center"/>
        </w:trPr>
        <w:tc>
          <w:tcPr>
            <w:tcW w:w="2382" w:type="dxa"/>
          </w:tcPr>
          <w:p w14:paraId="2BE644AB" w14:textId="77777777" w:rsidR="006B0222" w:rsidRPr="00EB3DF9" w:rsidRDefault="006B022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34" w:type="dxa"/>
          </w:tcPr>
          <w:p w14:paraId="3BE50EF1" w14:textId="77777777" w:rsidR="006B0222" w:rsidRPr="00EB3DF9" w:rsidRDefault="006B022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235" w:type="dxa"/>
          </w:tcPr>
          <w:p w14:paraId="5D7AFD94" w14:textId="77777777" w:rsidR="006B0222" w:rsidRPr="00EB3DF9" w:rsidRDefault="006B022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525F0249" w14:textId="77777777" w:rsidR="006B0222" w:rsidRPr="00EB3DF9" w:rsidRDefault="006B022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21E79D76" w14:textId="77777777" w:rsidR="006B0222" w:rsidRPr="00EB3DF9" w:rsidRDefault="006B022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4D9083C5" w14:textId="77777777" w:rsidR="006B0222" w:rsidRPr="00EB3DF9" w:rsidRDefault="006B022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4" w:type="dxa"/>
          </w:tcPr>
          <w:p w14:paraId="3C1BF67B" w14:textId="77777777" w:rsidR="006B0222" w:rsidRPr="00EB3DF9" w:rsidRDefault="006B022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17CBA554" w14:textId="77777777" w:rsidR="006B0222" w:rsidRPr="00EB3DF9" w:rsidRDefault="006B022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7A92366B" w14:textId="77777777" w:rsidR="006B0222" w:rsidRPr="00EB3DF9" w:rsidRDefault="006B022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563E9BD5" w14:textId="77777777" w:rsidR="006B0222" w:rsidRPr="00EB3DF9" w:rsidRDefault="006B022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3AED290C" w14:textId="77777777" w:rsidR="006B0222" w:rsidRPr="00EB3DF9" w:rsidRDefault="006B022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</w:tr>
      <w:tr w:rsidR="007740C6" w:rsidRPr="00EB3DF9" w14:paraId="6C4B5D4F" w14:textId="77777777" w:rsidTr="003B456A">
        <w:trPr>
          <w:jc w:val="center"/>
        </w:trPr>
        <w:tc>
          <w:tcPr>
            <w:tcW w:w="2382" w:type="dxa"/>
          </w:tcPr>
          <w:p w14:paraId="1025C273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 xml:space="preserve">ณ วันที่ </w:t>
            </w:r>
            <w:r w:rsidRPr="00EB3DF9">
              <w:rPr>
                <w:rFonts w:eastAsia="Calibri"/>
                <w:sz w:val="28"/>
                <w:szCs w:val="28"/>
              </w:rPr>
              <w:t>1</w:t>
            </w:r>
            <w:r w:rsidRPr="00EB3DF9">
              <w:rPr>
                <w:rFonts w:eastAsia="Calibri"/>
                <w:sz w:val="28"/>
                <w:szCs w:val="28"/>
                <w:cs/>
              </w:rPr>
              <w:t xml:space="preserve"> มกราคม </w:t>
            </w:r>
            <w:r w:rsidRPr="00EB3DF9">
              <w:rPr>
                <w:rFonts w:eastAsia="Calibri"/>
                <w:sz w:val="28"/>
                <w:szCs w:val="28"/>
              </w:rPr>
              <w:t>2561</w:t>
            </w:r>
          </w:p>
        </w:tc>
        <w:tc>
          <w:tcPr>
            <w:tcW w:w="1234" w:type="dxa"/>
            <w:vAlign w:val="bottom"/>
          </w:tcPr>
          <w:p w14:paraId="13A17911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1,728</w:t>
            </w:r>
          </w:p>
        </w:tc>
        <w:tc>
          <w:tcPr>
            <w:tcW w:w="1235" w:type="dxa"/>
            <w:vAlign w:val="bottom"/>
          </w:tcPr>
          <w:p w14:paraId="34AE3900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744</w:t>
            </w:r>
          </w:p>
        </w:tc>
        <w:tc>
          <w:tcPr>
            <w:tcW w:w="1235" w:type="dxa"/>
            <w:vAlign w:val="bottom"/>
          </w:tcPr>
          <w:p w14:paraId="1ACD74D7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43,462</w:t>
            </w:r>
          </w:p>
        </w:tc>
        <w:tc>
          <w:tcPr>
            <w:tcW w:w="1235" w:type="dxa"/>
            <w:vAlign w:val="bottom"/>
          </w:tcPr>
          <w:p w14:paraId="57082CA7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6FA5E69F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7,154</w:t>
            </w:r>
          </w:p>
        </w:tc>
        <w:tc>
          <w:tcPr>
            <w:tcW w:w="1234" w:type="dxa"/>
            <w:vAlign w:val="bottom"/>
          </w:tcPr>
          <w:p w14:paraId="4A8D4770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239</w:t>
            </w:r>
          </w:p>
        </w:tc>
        <w:tc>
          <w:tcPr>
            <w:tcW w:w="1235" w:type="dxa"/>
            <w:vAlign w:val="bottom"/>
          </w:tcPr>
          <w:p w14:paraId="28FA8043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338</w:t>
            </w:r>
          </w:p>
        </w:tc>
        <w:tc>
          <w:tcPr>
            <w:tcW w:w="1235" w:type="dxa"/>
            <w:vAlign w:val="bottom"/>
          </w:tcPr>
          <w:p w14:paraId="2D174563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28</w:t>
            </w:r>
          </w:p>
        </w:tc>
        <w:tc>
          <w:tcPr>
            <w:tcW w:w="1235" w:type="dxa"/>
            <w:vAlign w:val="bottom"/>
          </w:tcPr>
          <w:p w14:paraId="70CD9F88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1,369</w:t>
            </w:r>
          </w:p>
        </w:tc>
        <w:tc>
          <w:tcPr>
            <w:tcW w:w="1235" w:type="dxa"/>
            <w:vAlign w:val="bottom"/>
          </w:tcPr>
          <w:p w14:paraId="1B6E29EE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55,062</w:t>
            </w:r>
          </w:p>
        </w:tc>
      </w:tr>
      <w:tr w:rsidR="007740C6" w:rsidRPr="00EB3DF9" w14:paraId="2BB04D04" w14:textId="77777777" w:rsidTr="003B456A">
        <w:trPr>
          <w:jc w:val="center"/>
        </w:trPr>
        <w:tc>
          <w:tcPr>
            <w:tcW w:w="2382" w:type="dxa"/>
          </w:tcPr>
          <w:p w14:paraId="22479557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34" w:type="dxa"/>
            <w:vAlign w:val="bottom"/>
          </w:tcPr>
          <w:p w14:paraId="2F38E4FA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384</w:t>
            </w:r>
          </w:p>
        </w:tc>
        <w:tc>
          <w:tcPr>
            <w:tcW w:w="1235" w:type="dxa"/>
            <w:vAlign w:val="bottom"/>
          </w:tcPr>
          <w:p w14:paraId="34B51167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21697A4E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49</w:t>
            </w:r>
          </w:p>
        </w:tc>
        <w:tc>
          <w:tcPr>
            <w:tcW w:w="1235" w:type="dxa"/>
            <w:vAlign w:val="bottom"/>
          </w:tcPr>
          <w:p w14:paraId="6685CCAA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360976CA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4" w:type="dxa"/>
            <w:vAlign w:val="bottom"/>
          </w:tcPr>
          <w:p w14:paraId="241F05D7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552FD681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29</w:t>
            </w:r>
          </w:p>
        </w:tc>
        <w:tc>
          <w:tcPr>
            <w:tcW w:w="1235" w:type="dxa"/>
            <w:vAlign w:val="bottom"/>
          </w:tcPr>
          <w:p w14:paraId="2745050E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1DDFBD09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5,271</w:t>
            </w:r>
          </w:p>
        </w:tc>
        <w:tc>
          <w:tcPr>
            <w:tcW w:w="1235" w:type="dxa"/>
            <w:vAlign w:val="bottom"/>
          </w:tcPr>
          <w:p w14:paraId="2B63B8AB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5,733</w:t>
            </w:r>
          </w:p>
        </w:tc>
      </w:tr>
      <w:tr w:rsidR="007740C6" w:rsidRPr="00EB3DF9" w14:paraId="5352E383" w14:textId="77777777" w:rsidTr="003B456A">
        <w:trPr>
          <w:jc w:val="center"/>
        </w:trPr>
        <w:tc>
          <w:tcPr>
            <w:tcW w:w="2382" w:type="dxa"/>
          </w:tcPr>
          <w:p w14:paraId="25876494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โอน</w:t>
            </w:r>
          </w:p>
        </w:tc>
        <w:tc>
          <w:tcPr>
            <w:tcW w:w="1234" w:type="dxa"/>
            <w:vAlign w:val="bottom"/>
          </w:tcPr>
          <w:p w14:paraId="562A383D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216</w:t>
            </w:r>
          </w:p>
        </w:tc>
        <w:tc>
          <w:tcPr>
            <w:tcW w:w="1235" w:type="dxa"/>
            <w:vAlign w:val="bottom"/>
          </w:tcPr>
          <w:p w14:paraId="2CBC5806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29</w:t>
            </w:r>
          </w:p>
        </w:tc>
        <w:tc>
          <w:tcPr>
            <w:tcW w:w="1235" w:type="dxa"/>
            <w:vAlign w:val="bottom"/>
          </w:tcPr>
          <w:p w14:paraId="5089AC2E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2,255</w:t>
            </w:r>
          </w:p>
        </w:tc>
        <w:tc>
          <w:tcPr>
            <w:tcW w:w="1235" w:type="dxa"/>
            <w:vAlign w:val="bottom"/>
          </w:tcPr>
          <w:p w14:paraId="4C9F3DEC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/>
                <w:sz w:val="28"/>
                <w:szCs w:val="28"/>
              </w:rPr>
              <w:t>72</w:t>
            </w:r>
          </w:p>
        </w:tc>
        <w:tc>
          <w:tcPr>
            <w:tcW w:w="1235" w:type="dxa"/>
            <w:vAlign w:val="bottom"/>
          </w:tcPr>
          <w:p w14:paraId="14175F14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1,006</w:t>
            </w:r>
          </w:p>
        </w:tc>
        <w:tc>
          <w:tcPr>
            <w:tcW w:w="1234" w:type="dxa"/>
            <w:vAlign w:val="bottom"/>
          </w:tcPr>
          <w:p w14:paraId="5FA73BA9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2DA8A17B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3947B26B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0E947855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3,402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70D916F7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176</w:t>
            </w:r>
          </w:p>
        </w:tc>
      </w:tr>
      <w:tr w:rsidR="007740C6" w:rsidRPr="00EB3DF9" w14:paraId="55FA44A2" w14:textId="77777777" w:rsidTr="003B456A">
        <w:trPr>
          <w:jc w:val="center"/>
        </w:trPr>
        <w:tc>
          <w:tcPr>
            <w:tcW w:w="2382" w:type="dxa"/>
          </w:tcPr>
          <w:p w14:paraId="2DEEF414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34" w:type="dxa"/>
            <w:vAlign w:val="bottom"/>
          </w:tcPr>
          <w:p w14:paraId="431674CA" w14:textId="77777777" w:rsidR="007740C6" w:rsidRPr="00EB3DF9" w:rsidRDefault="007740C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4F8B34D6" w14:textId="77777777" w:rsidR="007740C6" w:rsidRPr="00EB3DF9" w:rsidRDefault="007740C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16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2A76CC36" w14:textId="77777777" w:rsidR="007740C6" w:rsidRPr="00EB3DF9" w:rsidRDefault="007740C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1,032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2A84FE9F" w14:textId="77777777" w:rsidR="007740C6" w:rsidRPr="00EB3DF9" w:rsidRDefault="007740C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4B28ECC8" w14:textId="77777777" w:rsidR="007740C6" w:rsidRPr="00EB3DF9" w:rsidRDefault="007740C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352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  <w:vAlign w:val="bottom"/>
          </w:tcPr>
          <w:p w14:paraId="7C109862" w14:textId="77777777" w:rsidR="007740C6" w:rsidRPr="00EB3DF9" w:rsidRDefault="007740C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23B2DEBD" w14:textId="77777777" w:rsidR="007740C6" w:rsidRPr="00EB3DF9" w:rsidRDefault="007740C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36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2017CB4F" w14:textId="77777777" w:rsidR="007740C6" w:rsidRPr="00EB3DF9" w:rsidRDefault="007740C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4BDF5696" w14:textId="77777777" w:rsidR="007740C6" w:rsidRPr="00EB3DF9" w:rsidRDefault="007740C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52099DDF" w14:textId="77777777" w:rsidR="007740C6" w:rsidRPr="00EB3DF9" w:rsidRDefault="007740C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1,436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7740C6" w:rsidRPr="00EB3DF9" w14:paraId="12EE0E59" w14:textId="77777777" w:rsidTr="003B456A">
        <w:trPr>
          <w:jc w:val="center"/>
        </w:trPr>
        <w:tc>
          <w:tcPr>
            <w:tcW w:w="2382" w:type="dxa"/>
          </w:tcPr>
          <w:p w14:paraId="7D27E5C5" w14:textId="48E41C36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 xml:space="preserve">31 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2561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F10430" w:rsidRPr="00EB3DF9">
              <w:rPr>
                <w:rFonts w:eastAsia="Calibri"/>
                <w:b/>
                <w:bCs/>
                <w:sz w:val="28"/>
                <w:szCs w:val="28"/>
              </w:rPr>
              <w:br/>
            </w:r>
            <w:r w:rsidR="00F10430" w:rsidRPr="00EB3DF9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  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และวันที่ 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 xml:space="preserve">1 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34" w:type="dxa"/>
            <w:vAlign w:val="bottom"/>
          </w:tcPr>
          <w:p w14:paraId="7EA6BE7C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2,328</w:t>
            </w:r>
          </w:p>
        </w:tc>
        <w:tc>
          <w:tcPr>
            <w:tcW w:w="1235" w:type="dxa"/>
            <w:vAlign w:val="bottom"/>
          </w:tcPr>
          <w:p w14:paraId="5DE68811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757</w:t>
            </w:r>
          </w:p>
        </w:tc>
        <w:tc>
          <w:tcPr>
            <w:tcW w:w="1235" w:type="dxa"/>
            <w:vAlign w:val="bottom"/>
          </w:tcPr>
          <w:p w14:paraId="6FFED91A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44,734</w:t>
            </w:r>
          </w:p>
        </w:tc>
        <w:tc>
          <w:tcPr>
            <w:tcW w:w="1235" w:type="dxa"/>
            <w:vAlign w:val="bottom"/>
          </w:tcPr>
          <w:p w14:paraId="1EDBADFD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1235" w:type="dxa"/>
            <w:vAlign w:val="bottom"/>
          </w:tcPr>
          <w:p w14:paraId="6CAE79FB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7,808</w:t>
            </w:r>
          </w:p>
        </w:tc>
        <w:tc>
          <w:tcPr>
            <w:tcW w:w="1234" w:type="dxa"/>
            <w:vAlign w:val="bottom"/>
          </w:tcPr>
          <w:p w14:paraId="7C8A7F6D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1235" w:type="dxa"/>
            <w:vAlign w:val="bottom"/>
          </w:tcPr>
          <w:p w14:paraId="68477281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331</w:t>
            </w:r>
          </w:p>
        </w:tc>
        <w:tc>
          <w:tcPr>
            <w:tcW w:w="1235" w:type="dxa"/>
            <w:vAlign w:val="bottom"/>
          </w:tcPr>
          <w:p w14:paraId="1800AD16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235" w:type="dxa"/>
            <w:vAlign w:val="bottom"/>
          </w:tcPr>
          <w:p w14:paraId="6CFCDFE2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3,238</w:t>
            </w:r>
          </w:p>
        </w:tc>
        <w:tc>
          <w:tcPr>
            <w:tcW w:w="1235" w:type="dxa"/>
            <w:vAlign w:val="bottom"/>
          </w:tcPr>
          <w:p w14:paraId="3C25D877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59,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535</w:t>
            </w:r>
          </w:p>
        </w:tc>
      </w:tr>
      <w:tr w:rsidR="00164A3C" w:rsidRPr="00EB3DF9" w14:paraId="721C184A" w14:textId="77777777" w:rsidTr="003B456A">
        <w:trPr>
          <w:jc w:val="center"/>
        </w:trPr>
        <w:tc>
          <w:tcPr>
            <w:tcW w:w="2382" w:type="dxa"/>
          </w:tcPr>
          <w:p w14:paraId="51A919E3" w14:textId="77777777" w:rsidR="00164A3C" w:rsidRPr="00EB3DF9" w:rsidRDefault="00164A3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30416" w14:textId="714E08E4" w:rsidR="00164A3C" w:rsidRPr="00EB3DF9" w:rsidRDefault="00164A3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41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0AC0B" w14:textId="019FFB0B" w:rsidR="00164A3C" w:rsidRPr="00EB3DF9" w:rsidRDefault="00164A3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4D29F" w14:textId="3AD4E058" w:rsidR="00164A3C" w:rsidRPr="00EB3DF9" w:rsidRDefault="00164A3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24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1198C" w14:textId="495314B4" w:rsidR="00164A3C" w:rsidRPr="00EB3DF9" w:rsidRDefault="00164A3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006DC609" w14:textId="33A4DDB7" w:rsidR="00164A3C" w:rsidRPr="00EB3DF9" w:rsidRDefault="00164A3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4" w:type="dxa"/>
            <w:vAlign w:val="bottom"/>
          </w:tcPr>
          <w:p w14:paraId="0E530743" w14:textId="1574BF9C" w:rsidR="00164A3C" w:rsidRPr="00EB3DF9" w:rsidRDefault="00164A3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A4D77" w14:textId="5BB90B26" w:rsidR="00164A3C" w:rsidRPr="00EB3DF9" w:rsidRDefault="00164A3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26</w:t>
            </w:r>
          </w:p>
        </w:tc>
        <w:tc>
          <w:tcPr>
            <w:tcW w:w="1235" w:type="dxa"/>
            <w:vAlign w:val="bottom"/>
          </w:tcPr>
          <w:p w14:paraId="178A8F15" w14:textId="0AE38B7A" w:rsidR="00164A3C" w:rsidRPr="00EB3DF9" w:rsidRDefault="00164A3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FE757" w14:textId="20F62D96" w:rsidR="00164A3C" w:rsidRPr="00EB3DF9" w:rsidRDefault="00164A3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5,796</w:t>
            </w:r>
          </w:p>
        </w:tc>
        <w:tc>
          <w:tcPr>
            <w:tcW w:w="1235" w:type="dxa"/>
            <w:vAlign w:val="bottom"/>
          </w:tcPr>
          <w:p w14:paraId="467ADA78" w14:textId="01154A9C" w:rsidR="00164A3C" w:rsidRPr="00EB3DF9" w:rsidRDefault="00164A3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/>
                <w:sz w:val="28"/>
                <w:szCs w:val="28"/>
              </w:rPr>
              <w:t>5,887</w:t>
            </w:r>
          </w:p>
        </w:tc>
      </w:tr>
      <w:tr w:rsidR="00164A3C" w:rsidRPr="00EB3DF9" w14:paraId="7063B79A" w14:textId="77777777" w:rsidTr="003B456A">
        <w:trPr>
          <w:trHeight w:val="227"/>
          <w:jc w:val="center"/>
        </w:trPr>
        <w:tc>
          <w:tcPr>
            <w:tcW w:w="2382" w:type="dxa"/>
          </w:tcPr>
          <w:p w14:paraId="3ADCC1E6" w14:textId="77777777" w:rsidR="00164A3C" w:rsidRPr="00EB3DF9" w:rsidRDefault="00164A3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โอน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076780" w14:textId="4BD38E5A" w:rsidR="00164A3C" w:rsidRPr="00EB3DF9" w:rsidRDefault="00164A3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1A7643" w14:textId="09B17B10" w:rsidR="00164A3C" w:rsidRPr="00EB3DF9" w:rsidRDefault="00164A3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37BD3B" w14:textId="16DFCBA5" w:rsidR="00164A3C" w:rsidRPr="00EB3DF9" w:rsidRDefault="00164A3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570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6378EA" w14:textId="28EEDCC1" w:rsidR="00164A3C" w:rsidRPr="00EB3DF9" w:rsidRDefault="00164A3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1B22AC36" w14:textId="47A7A7F5" w:rsidR="00164A3C" w:rsidRPr="00EB3DF9" w:rsidRDefault="00164A3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477</w:t>
            </w:r>
          </w:p>
        </w:tc>
        <w:tc>
          <w:tcPr>
            <w:tcW w:w="1234" w:type="dxa"/>
            <w:vAlign w:val="bottom"/>
          </w:tcPr>
          <w:p w14:paraId="1C354932" w14:textId="79B51C8D" w:rsidR="00164A3C" w:rsidRPr="00EB3DF9" w:rsidRDefault="00164A3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45B1C5" w14:textId="2F5C6AF3" w:rsidR="00164A3C" w:rsidRPr="00EB3DF9" w:rsidRDefault="00164A3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63C1ABA7" w14:textId="4BC09FFE" w:rsidR="00164A3C" w:rsidRPr="00EB3DF9" w:rsidRDefault="00164A3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E324C0" w14:textId="71B4E78F" w:rsidR="00164A3C" w:rsidRPr="00EB3DF9" w:rsidRDefault="00164A3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1,144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00058FA1" w14:textId="4785C9A8" w:rsidR="00164A3C" w:rsidRPr="00EB3DF9" w:rsidRDefault="00164A3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87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164A3C" w:rsidRPr="00EB3DF9" w14:paraId="2D5B2616" w14:textId="77777777" w:rsidTr="003B456A">
        <w:trPr>
          <w:trHeight w:val="227"/>
          <w:jc w:val="center"/>
        </w:trPr>
        <w:tc>
          <w:tcPr>
            <w:tcW w:w="2382" w:type="dxa"/>
          </w:tcPr>
          <w:p w14:paraId="3C877DEB" w14:textId="77777777" w:rsidR="00164A3C" w:rsidRPr="00EB3DF9" w:rsidRDefault="00164A3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F66216" w14:textId="5CE617F4" w:rsidR="00164A3C" w:rsidRPr="00EB3DF9" w:rsidRDefault="00164A3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1DA4EE" w14:textId="4E2386CF" w:rsidR="00164A3C" w:rsidRPr="00EB3DF9" w:rsidRDefault="00164A3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151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4D2E7A" w14:textId="08E258B8" w:rsidR="00164A3C" w:rsidRPr="00EB3DF9" w:rsidRDefault="00164A3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153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FCED71" w14:textId="30ED1488" w:rsidR="00164A3C" w:rsidRPr="00EB3DF9" w:rsidRDefault="00164A3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242DC9EA" w14:textId="3E839738" w:rsidR="00164A3C" w:rsidRPr="00EB3DF9" w:rsidRDefault="00164A3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178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  <w:vAlign w:val="bottom"/>
          </w:tcPr>
          <w:p w14:paraId="0BA7E2E3" w14:textId="7F2AA1F7" w:rsidR="00164A3C" w:rsidRPr="00EB3DF9" w:rsidRDefault="00164A3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B7DFE1" w14:textId="5876AA54" w:rsidR="00164A3C" w:rsidRPr="00EB3DF9" w:rsidRDefault="00164A3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16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2314842C" w14:textId="242F15FF" w:rsidR="00164A3C" w:rsidRPr="00EB3DF9" w:rsidRDefault="00164A3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1F3FC2" w14:textId="1E818B89" w:rsidR="00164A3C" w:rsidRPr="00EB3DF9" w:rsidRDefault="00164A3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7ADDE305" w14:textId="5DDF98DD" w:rsidR="00164A3C" w:rsidRPr="00EB3DF9" w:rsidRDefault="00164A3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498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7740C6" w:rsidRPr="00EB3DF9" w14:paraId="56EFE983" w14:textId="77777777" w:rsidTr="003B456A">
        <w:trPr>
          <w:trHeight w:val="227"/>
          <w:jc w:val="center"/>
        </w:trPr>
        <w:tc>
          <w:tcPr>
            <w:tcW w:w="2382" w:type="dxa"/>
          </w:tcPr>
          <w:p w14:paraId="1CD0E9CB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 xml:space="preserve">31 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 xml:space="preserve"> 2562</w:t>
            </w: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A5D562" w14:textId="480FED6C" w:rsidR="007740C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2,369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7D2C4" w14:textId="6FBAE016" w:rsidR="007740C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616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D6B97" w14:textId="6D2CEB1D" w:rsidR="007740C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45,175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55726" w14:textId="126856EA" w:rsidR="007740C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1235" w:type="dxa"/>
            <w:vAlign w:val="bottom"/>
          </w:tcPr>
          <w:p w14:paraId="681D17BB" w14:textId="2573266F" w:rsidR="007740C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8,107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F245359" w14:textId="053F83F5" w:rsidR="007740C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E652E" w14:textId="2B02940A" w:rsidR="007740C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341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2A9C8C79" w14:textId="712DCCA0" w:rsidR="007740C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C5D40C" w14:textId="357CE865" w:rsidR="007740C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7,8</w:t>
            </w:r>
            <w:r w:rsidR="00164A3C" w:rsidRPr="00EB3DF9">
              <w:rPr>
                <w:rFonts w:eastAsia="Calibri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235" w:type="dxa"/>
            <w:vAlign w:val="bottom"/>
          </w:tcPr>
          <w:p w14:paraId="0A64C540" w14:textId="58769C93" w:rsidR="007740C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6</w:t>
            </w:r>
            <w:r w:rsidR="00164A3C" w:rsidRPr="00EB3DF9">
              <w:rPr>
                <w:rFonts w:eastAsia="Calibri"/>
                <w:b/>
                <w:bCs/>
                <w:sz w:val="28"/>
                <w:szCs w:val="28"/>
              </w:rPr>
              <w:t>4,837</w:t>
            </w:r>
          </w:p>
        </w:tc>
      </w:tr>
      <w:tr w:rsidR="007740C6" w:rsidRPr="00EB3DF9" w14:paraId="6ADAE996" w14:textId="77777777" w:rsidTr="003B456A">
        <w:trPr>
          <w:trHeight w:val="227"/>
          <w:jc w:val="center"/>
        </w:trPr>
        <w:tc>
          <w:tcPr>
            <w:tcW w:w="2382" w:type="dxa"/>
          </w:tcPr>
          <w:p w14:paraId="4CDE2872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C27FCD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D7B8B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695373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325FE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65C53220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5920DFF2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C3D73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6B0E4C40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902D89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1C2FA508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7740C6" w:rsidRPr="00EB3DF9" w14:paraId="7B8914A3" w14:textId="77777777" w:rsidTr="003B456A">
        <w:trPr>
          <w:trHeight w:val="227"/>
          <w:jc w:val="center"/>
        </w:trPr>
        <w:tc>
          <w:tcPr>
            <w:tcW w:w="2382" w:type="dxa"/>
          </w:tcPr>
          <w:p w14:paraId="6B401CD8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9F8654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101BC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DC4C21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618F16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46BB3DFF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184634FC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B56C0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28EBEE3A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1EDED0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0156D72A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7740C6" w:rsidRPr="00EB3DF9" w14:paraId="3F7E3712" w14:textId="77777777" w:rsidTr="003B456A">
        <w:trPr>
          <w:trHeight w:val="227"/>
          <w:jc w:val="center"/>
        </w:trPr>
        <w:tc>
          <w:tcPr>
            <w:tcW w:w="2382" w:type="dxa"/>
          </w:tcPr>
          <w:p w14:paraId="54E99BC3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97876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EFA92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BF7340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551A3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1B09CFEE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627A9EA6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52132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4C773B4D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AE566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29AF272A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F10430" w:rsidRPr="00EB3DF9" w14:paraId="42E2F727" w14:textId="77777777" w:rsidTr="003B456A">
        <w:trPr>
          <w:trHeight w:val="227"/>
          <w:jc w:val="center"/>
        </w:trPr>
        <w:tc>
          <w:tcPr>
            <w:tcW w:w="2382" w:type="dxa"/>
          </w:tcPr>
          <w:p w14:paraId="61F8D64E" w14:textId="77777777" w:rsidR="00F10430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2499A" w14:textId="77777777" w:rsidR="00F10430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E558F" w14:textId="77777777" w:rsidR="00F10430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54D22" w14:textId="77777777" w:rsidR="00F10430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CC055" w14:textId="77777777" w:rsidR="00F10430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158B5273" w14:textId="77777777" w:rsidR="00F10430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1CE6C9E4" w14:textId="77777777" w:rsidR="00F10430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BE793" w14:textId="77777777" w:rsidR="00F10430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7B4FD1A2" w14:textId="77777777" w:rsidR="00F10430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A2EE2" w14:textId="77777777" w:rsidR="00F10430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2D5577D5" w14:textId="77777777" w:rsidR="00F10430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7740C6" w:rsidRPr="00EB3DF9" w14:paraId="65DF1DEE" w14:textId="77777777" w:rsidTr="00EC3233">
        <w:trPr>
          <w:trHeight w:val="227"/>
          <w:jc w:val="center"/>
        </w:trPr>
        <w:tc>
          <w:tcPr>
            <w:tcW w:w="3616" w:type="dxa"/>
            <w:gridSpan w:val="2"/>
          </w:tcPr>
          <w:p w14:paraId="149973D9" w14:textId="3769FD26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</w:t>
            </w:r>
            <w:r w:rsidR="00772DCE" w:rsidRPr="00EB3DF9">
              <w:rPr>
                <w:rFonts w:eastAsia="Calibri" w:hint="cs"/>
                <w:b/>
                <w:bCs/>
                <w:i/>
                <w:iCs/>
                <w:sz w:val="28"/>
                <w:szCs w:val="28"/>
                <w:cs/>
              </w:rPr>
              <w:t>ะ</w:t>
            </w:r>
            <w:r w:rsidRPr="00EB3DF9">
              <w:rPr>
                <w:rFonts w:eastAsia="Calibri" w:hint="cs"/>
                <w:b/>
                <w:bCs/>
                <w:i/>
                <w:iCs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E08AC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F9B34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2093D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59F919A3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459700F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2CD43B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70D69AAC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F89E02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23D2B7BA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7740C6" w:rsidRPr="00EB3DF9" w14:paraId="393FCA77" w14:textId="77777777" w:rsidTr="003B456A">
        <w:trPr>
          <w:trHeight w:val="227"/>
          <w:jc w:val="center"/>
        </w:trPr>
        <w:tc>
          <w:tcPr>
            <w:tcW w:w="2382" w:type="dxa"/>
          </w:tcPr>
          <w:p w14:paraId="3B8C189D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 xml:space="preserve">ณ วันที่ </w:t>
            </w:r>
            <w:r w:rsidRPr="00EB3DF9">
              <w:rPr>
                <w:rFonts w:eastAsia="Calibri"/>
                <w:sz w:val="28"/>
                <w:szCs w:val="28"/>
              </w:rPr>
              <w:t>1</w:t>
            </w:r>
            <w:r w:rsidRPr="00EB3DF9">
              <w:rPr>
                <w:rFonts w:eastAsia="Calibri"/>
                <w:sz w:val="28"/>
                <w:szCs w:val="28"/>
                <w:cs/>
              </w:rPr>
              <w:t xml:space="preserve"> มกราคม </w:t>
            </w:r>
            <w:r w:rsidRPr="00EB3DF9">
              <w:rPr>
                <w:rFonts w:eastAsia="Calibri"/>
                <w:sz w:val="28"/>
                <w:szCs w:val="28"/>
              </w:rPr>
              <w:t>2561</w:t>
            </w: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9211F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12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84CD1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561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C7F4B8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22,855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042E5C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2373281C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4,018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13D685DA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9C135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205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67D5CCE4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4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224157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0D315969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27,655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7740C6" w:rsidRPr="00EB3DF9" w14:paraId="59D12164" w14:textId="77777777" w:rsidTr="003B456A">
        <w:trPr>
          <w:jc w:val="center"/>
        </w:trPr>
        <w:tc>
          <w:tcPr>
            <w:tcW w:w="2382" w:type="dxa"/>
          </w:tcPr>
          <w:p w14:paraId="5F470F58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ค่าเสื่อมราคาสำหรับ</w:t>
            </w:r>
            <w:r w:rsidRPr="00EB3DF9">
              <w:rPr>
                <w:rFonts w:eastAsia="Calibr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34" w:type="dxa"/>
            <w:vAlign w:val="bottom"/>
          </w:tcPr>
          <w:p w14:paraId="4424942F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4A55BA85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26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55E16C49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2,702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440422E8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3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6DBBF7D1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488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  <w:vAlign w:val="bottom"/>
          </w:tcPr>
          <w:p w14:paraId="5F1F0F73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45A098CD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35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3D12CB23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1507CF51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67A9027B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3,255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7740C6" w:rsidRPr="00EB3DF9" w14:paraId="6032EDC6" w14:textId="77777777" w:rsidTr="003B456A">
        <w:trPr>
          <w:jc w:val="center"/>
        </w:trPr>
        <w:tc>
          <w:tcPr>
            <w:tcW w:w="2382" w:type="dxa"/>
          </w:tcPr>
          <w:p w14:paraId="46FAEB12" w14:textId="5BD4DA5B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 w:hint="cs"/>
                <w:sz w:val="28"/>
                <w:szCs w:val="28"/>
                <w:cs/>
              </w:rPr>
              <w:t>ขาดทุน) กลับรายการ</w:t>
            </w:r>
            <w:r w:rsidR="00F10430" w:rsidRPr="00EB3DF9">
              <w:rPr>
                <w:rFonts w:eastAsia="Calibri"/>
                <w:sz w:val="28"/>
                <w:szCs w:val="28"/>
              </w:rPr>
              <w:br/>
            </w:r>
            <w:r w:rsidR="00F10430" w:rsidRPr="00EB3DF9">
              <w:rPr>
                <w:rFonts w:eastAsia="Calibri"/>
                <w:sz w:val="28"/>
                <w:szCs w:val="28"/>
                <w:cs/>
              </w:rPr>
              <w:t xml:space="preserve">   </w:t>
            </w:r>
            <w:r w:rsidRPr="00EB3DF9">
              <w:rPr>
                <w:rFonts w:eastAsia="Calibr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34" w:type="dxa"/>
            <w:vAlign w:val="bottom"/>
          </w:tcPr>
          <w:p w14:paraId="2318E10A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1235" w:type="dxa"/>
            <w:vAlign w:val="bottom"/>
          </w:tcPr>
          <w:p w14:paraId="0C7E0BC3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5A95E41F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13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435D6083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704C66F7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vAlign w:val="bottom"/>
          </w:tcPr>
          <w:p w14:paraId="3E1708B8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14B63F68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2EAB33FA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78F5C453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0779A170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6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7740C6" w:rsidRPr="00EB3DF9" w14:paraId="1A62BCB3" w14:textId="77777777" w:rsidTr="003B456A">
        <w:trPr>
          <w:jc w:val="center"/>
        </w:trPr>
        <w:tc>
          <w:tcPr>
            <w:tcW w:w="2382" w:type="dxa"/>
          </w:tcPr>
          <w:p w14:paraId="1CD8A597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34" w:type="dxa"/>
            <w:vAlign w:val="bottom"/>
          </w:tcPr>
          <w:p w14:paraId="3E555178" w14:textId="77777777" w:rsidR="007740C6" w:rsidRPr="00EB3DF9" w:rsidRDefault="007740C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6A234A99" w14:textId="77777777" w:rsidR="007740C6" w:rsidRPr="00EB3DF9" w:rsidRDefault="007740C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1235" w:type="dxa"/>
            <w:vAlign w:val="bottom"/>
          </w:tcPr>
          <w:p w14:paraId="66F1BFE6" w14:textId="77777777" w:rsidR="007740C6" w:rsidRPr="00EB3DF9" w:rsidRDefault="007740C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1,010</w:t>
            </w:r>
          </w:p>
        </w:tc>
        <w:tc>
          <w:tcPr>
            <w:tcW w:w="1235" w:type="dxa"/>
            <w:vAlign w:val="bottom"/>
          </w:tcPr>
          <w:p w14:paraId="635BBF1B" w14:textId="77777777" w:rsidR="007740C6" w:rsidRPr="00EB3DF9" w:rsidRDefault="007740C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51BF65DE" w14:textId="77777777" w:rsidR="007740C6" w:rsidRPr="00EB3DF9" w:rsidRDefault="007740C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332</w:t>
            </w:r>
          </w:p>
        </w:tc>
        <w:tc>
          <w:tcPr>
            <w:tcW w:w="1234" w:type="dxa"/>
            <w:vAlign w:val="bottom"/>
          </w:tcPr>
          <w:p w14:paraId="36B3E78A" w14:textId="77777777" w:rsidR="007740C6" w:rsidRPr="00EB3DF9" w:rsidRDefault="007740C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2EC67692" w14:textId="77777777" w:rsidR="007740C6" w:rsidRPr="00EB3DF9" w:rsidRDefault="007740C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36</w:t>
            </w:r>
          </w:p>
        </w:tc>
        <w:tc>
          <w:tcPr>
            <w:tcW w:w="1235" w:type="dxa"/>
            <w:vAlign w:val="bottom"/>
          </w:tcPr>
          <w:p w14:paraId="0EBF85ED" w14:textId="77777777" w:rsidR="007740C6" w:rsidRPr="00EB3DF9" w:rsidRDefault="007740C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64818221" w14:textId="77777777" w:rsidR="007740C6" w:rsidRPr="00EB3DF9" w:rsidRDefault="007740C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576A0C32" w14:textId="77777777" w:rsidR="007740C6" w:rsidRPr="00EB3DF9" w:rsidRDefault="007740C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1,388</w:t>
            </w:r>
          </w:p>
        </w:tc>
      </w:tr>
      <w:tr w:rsidR="007740C6" w:rsidRPr="00EB3DF9" w14:paraId="61FED324" w14:textId="77777777" w:rsidTr="003B456A">
        <w:trPr>
          <w:jc w:val="center"/>
        </w:trPr>
        <w:tc>
          <w:tcPr>
            <w:tcW w:w="2382" w:type="dxa"/>
          </w:tcPr>
          <w:p w14:paraId="58EDCD08" w14:textId="24F5F684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 xml:space="preserve">31 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2561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F10430" w:rsidRPr="00EB3DF9">
              <w:rPr>
                <w:rFonts w:eastAsia="Calibri"/>
                <w:b/>
                <w:bCs/>
                <w:sz w:val="28"/>
                <w:szCs w:val="28"/>
              </w:rPr>
              <w:br/>
            </w:r>
            <w:r w:rsidR="00F10430" w:rsidRPr="00EB3DF9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  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และวันที่ 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 xml:space="preserve">1 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34" w:type="dxa"/>
            <w:vAlign w:val="bottom"/>
          </w:tcPr>
          <w:p w14:paraId="35DF99FA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6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5E22DF24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577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7AD74151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24,560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2EF1A714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3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07A37E6A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4,17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3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  <w:vAlign w:val="bottom"/>
          </w:tcPr>
          <w:p w14:paraId="26355B50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67FCC561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204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672D18B7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5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481A15B2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2BBF391D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29,52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8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7740C6" w:rsidRPr="00EB3DF9" w14:paraId="4507319C" w14:textId="77777777" w:rsidTr="003B456A">
        <w:trPr>
          <w:jc w:val="center"/>
        </w:trPr>
        <w:tc>
          <w:tcPr>
            <w:tcW w:w="2382" w:type="dxa"/>
          </w:tcPr>
          <w:p w14:paraId="07F70278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ค่าเสื่อมราคาสำหรับ</w:t>
            </w:r>
            <w:r w:rsidRPr="00EB3DF9">
              <w:rPr>
                <w:rFonts w:eastAsia="Calibr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668C5" w14:textId="35849DAD" w:rsidR="007740C6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E29BB" w14:textId="14AA575E" w:rsidR="007740C6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19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3AE72" w14:textId="445054B4" w:rsidR="007740C6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2,838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81825" w14:textId="74207F5A" w:rsidR="007740C6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6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3EB2F6EB" w14:textId="5C1C99FC" w:rsidR="007740C6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513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  <w:vAlign w:val="bottom"/>
          </w:tcPr>
          <w:p w14:paraId="72B7670A" w14:textId="40FECFD4" w:rsidR="007740C6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8EA64" w14:textId="61E0839B" w:rsidR="007740C6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37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4A643" w14:textId="4F0BADEC" w:rsidR="007740C6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2CAB516D" w14:textId="5D9F9983" w:rsidR="007740C6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435F95EB" w14:textId="30978EAD" w:rsidR="007740C6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3,414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7740C6" w:rsidRPr="00EB3DF9" w14:paraId="48AB8389" w14:textId="77777777" w:rsidTr="003B456A">
        <w:trPr>
          <w:jc w:val="center"/>
        </w:trPr>
        <w:tc>
          <w:tcPr>
            <w:tcW w:w="2382" w:type="dxa"/>
          </w:tcPr>
          <w:p w14:paraId="40071453" w14:textId="359F07D5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38825" w14:textId="768B193E" w:rsidR="007740C6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AE509" w14:textId="71F708B1" w:rsidR="007740C6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14BD6" w14:textId="4136C39B" w:rsidR="007740C6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10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701BF" w14:textId="288F6B20" w:rsidR="007740C6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07BACE49" w14:textId="51D3908E" w:rsidR="007740C6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  <w:vAlign w:val="bottom"/>
          </w:tcPr>
          <w:p w14:paraId="24888E74" w14:textId="25A9D580" w:rsidR="007740C6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DBA01" w14:textId="5C420113" w:rsidR="007740C6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5853D" w14:textId="197866D2" w:rsidR="007740C6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31B55CF0" w14:textId="51373955" w:rsidR="007740C6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15BB2C9F" w14:textId="220BE6E6" w:rsidR="007740C6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11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7740C6" w:rsidRPr="00EB3DF9" w14:paraId="6401ACD0" w14:textId="77777777" w:rsidTr="003B456A">
        <w:trPr>
          <w:jc w:val="center"/>
        </w:trPr>
        <w:tc>
          <w:tcPr>
            <w:tcW w:w="2382" w:type="dxa"/>
          </w:tcPr>
          <w:p w14:paraId="76E20C50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F4854" w14:textId="55B22EE3" w:rsidR="007740C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86B4AD" w14:textId="17F52DC2" w:rsidR="007740C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113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CE3BD8" w14:textId="505ED28E" w:rsidR="007740C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153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DAB5FE" w14:textId="0147F8EC" w:rsidR="007740C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5984BA06" w14:textId="677A18C2" w:rsidR="007740C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164</w:t>
            </w:r>
          </w:p>
        </w:tc>
        <w:tc>
          <w:tcPr>
            <w:tcW w:w="1234" w:type="dxa"/>
            <w:vAlign w:val="bottom"/>
          </w:tcPr>
          <w:p w14:paraId="53E14F78" w14:textId="103123FD" w:rsidR="007740C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B29FE4" w14:textId="1BD1FA03" w:rsidR="007740C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16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AC9385" w14:textId="59F254B4" w:rsidR="007740C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67A416CD" w14:textId="3D0D0220" w:rsidR="007740C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1D0BAD3D" w14:textId="75F1593C" w:rsidR="007740C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446</w:t>
            </w:r>
          </w:p>
        </w:tc>
      </w:tr>
      <w:tr w:rsidR="007740C6" w:rsidRPr="00EB3DF9" w14:paraId="06AFB4A4" w14:textId="77777777" w:rsidTr="003B456A">
        <w:trPr>
          <w:jc w:val="center"/>
        </w:trPr>
        <w:tc>
          <w:tcPr>
            <w:tcW w:w="2382" w:type="dxa"/>
          </w:tcPr>
          <w:p w14:paraId="2F4F957C" w14:textId="3C23021A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 xml:space="preserve">31 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 xml:space="preserve"> 2562</w:t>
            </w: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267B6F" w14:textId="46FFAD4B" w:rsidR="007740C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6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5A0C72" w14:textId="719E78F4" w:rsidR="007740C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483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C30F4" w14:textId="7BDCC84F" w:rsidR="007740C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27,255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0EDBAE" w14:textId="312B291D" w:rsidR="007740C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9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730E7049" w14:textId="4C8FFD9A" w:rsidR="007740C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4,523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BF684B4" w14:textId="3151B0EF" w:rsidR="007740C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4D9B53" w14:textId="709FDE96" w:rsidR="007740C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225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C7FE4" w14:textId="5663DC29" w:rsidR="007740C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6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00D32546" w14:textId="041E96EB" w:rsidR="007740C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3F49A0EF" w14:textId="06336ED4" w:rsidR="007740C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32,507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7740C6" w:rsidRPr="00EB3DF9" w14:paraId="34CF1AD3" w14:textId="77777777" w:rsidTr="003B456A">
        <w:trPr>
          <w:jc w:val="center"/>
        </w:trPr>
        <w:tc>
          <w:tcPr>
            <w:tcW w:w="2382" w:type="dxa"/>
          </w:tcPr>
          <w:p w14:paraId="1DB19EEB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2A5EB5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02E93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87C206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B4D80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554901DD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6CD9575F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F9BA6A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716BB8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4D3E4B4F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69DBEAE4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</w:tr>
      <w:tr w:rsidR="00F10430" w:rsidRPr="00EB3DF9" w14:paraId="0B2DDC09" w14:textId="77777777" w:rsidTr="003B456A">
        <w:trPr>
          <w:jc w:val="center"/>
        </w:trPr>
        <w:tc>
          <w:tcPr>
            <w:tcW w:w="2382" w:type="dxa"/>
          </w:tcPr>
          <w:p w14:paraId="6C329D8C" w14:textId="77777777" w:rsidR="00F10430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D300FD" w14:textId="77777777" w:rsidR="00F10430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9D0EF" w14:textId="77777777" w:rsidR="00F10430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157BC" w14:textId="77777777" w:rsidR="00F10430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FAB54" w14:textId="77777777" w:rsidR="00F10430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4E5C7BCC" w14:textId="77777777" w:rsidR="00F10430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D06297C" w14:textId="77777777" w:rsidR="00F10430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254DD" w14:textId="77777777" w:rsidR="00F10430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2E5B75" w14:textId="77777777" w:rsidR="00F10430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367761AF" w14:textId="77777777" w:rsidR="00F10430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1CEB5523" w14:textId="77777777" w:rsidR="00F10430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</w:tr>
      <w:tr w:rsidR="001F30C8" w:rsidRPr="00EB3DF9" w14:paraId="5563BAE5" w14:textId="77777777" w:rsidTr="003B456A">
        <w:trPr>
          <w:jc w:val="center"/>
        </w:trPr>
        <w:tc>
          <w:tcPr>
            <w:tcW w:w="2382" w:type="dxa"/>
          </w:tcPr>
          <w:p w14:paraId="6B34BBE3" w14:textId="77777777" w:rsidR="001F30C8" w:rsidRPr="00EB3DF9" w:rsidRDefault="001F30C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18EE45" w14:textId="77777777" w:rsidR="001F30C8" w:rsidRPr="00EB3DF9" w:rsidRDefault="001F30C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79C22F" w14:textId="77777777" w:rsidR="001F30C8" w:rsidRPr="00EB3DF9" w:rsidRDefault="001F30C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B34E2" w14:textId="77777777" w:rsidR="001F30C8" w:rsidRPr="00EB3DF9" w:rsidRDefault="001F30C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8713C" w14:textId="77777777" w:rsidR="001F30C8" w:rsidRPr="00EB3DF9" w:rsidRDefault="001F30C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68ACC7F0" w14:textId="77777777" w:rsidR="001F30C8" w:rsidRPr="00EB3DF9" w:rsidRDefault="001F30C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77F246B" w14:textId="77777777" w:rsidR="001F30C8" w:rsidRPr="00EB3DF9" w:rsidRDefault="001F30C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A4FBBA" w14:textId="77777777" w:rsidR="001F30C8" w:rsidRPr="00EB3DF9" w:rsidRDefault="001F30C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5A0D20" w14:textId="77777777" w:rsidR="001F30C8" w:rsidRPr="00EB3DF9" w:rsidRDefault="001F30C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68B65685" w14:textId="77777777" w:rsidR="001F30C8" w:rsidRPr="00EB3DF9" w:rsidRDefault="001F30C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36221A9D" w14:textId="77777777" w:rsidR="001F30C8" w:rsidRPr="00EB3DF9" w:rsidRDefault="001F30C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</w:tr>
      <w:tr w:rsidR="007740C6" w:rsidRPr="00EB3DF9" w14:paraId="624B4E4A" w14:textId="77777777" w:rsidTr="003B456A">
        <w:trPr>
          <w:jc w:val="center"/>
        </w:trPr>
        <w:tc>
          <w:tcPr>
            <w:tcW w:w="2382" w:type="dxa"/>
          </w:tcPr>
          <w:p w14:paraId="0844DD02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  <w:r w:rsidRPr="00EB3DF9"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F4CB9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F3B7D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9DB90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90325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191A887F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29F332C0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EB595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B8FA0E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6C5DDEB3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68355D5B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7740C6" w:rsidRPr="00EB3DF9" w14:paraId="3936D191" w14:textId="77777777" w:rsidTr="003B456A">
        <w:trPr>
          <w:jc w:val="center"/>
        </w:trPr>
        <w:tc>
          <w:tcPr>
            <w:tcW w:w="2382" w:type="dxa"/>
          </w:tcPr>
          <w:p w14:paraId="7E074BBD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 xml:space="preserve">1 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25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6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19036" w14:textId="77777777" w:rsidR="007740C6" w:rsidRPr="00EB3DF9" w:rsidRDefault="007740C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1,716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65FE0" w14:textId="77777777" w:rsidR="007740C6" w:rsidRPr="00EB3DF9" w:rsidRDefault="007740C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183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902BE" w14:textId="77777777" w:rsidR="007740C6" w:rsidRPr="00EB3DF9" w:rsidRDefault="007740C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20,607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BB2238" w14:textId="77777777" w:rsidR="007740C6" w:rsidRPr="00EB3DF9" w:rsidRDefault="007740C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511C8719" w14:textId="77777777" w:rsidR="007740C6" w:rsidRPr="00EB3DF9" w:rsidRDefault="007740C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3,136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4E77B23B" w14:textId="77777777" w:rsidR="007740C6" w:rsidRPr="00EB3DF9" w:rsidRDefault="007740C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D6DB4" w14:textId="77777777" w:rsidR="007740C6" w:rsidRPr="00EB3DF9" w:rsidRDefault="007740C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133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667E49" w14:textId="77777777" w:rsidR="007740C6" w:rsidRPr="00EB3DF9" w:rsidRDefault="007740C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235" w:type="dxa"/>
            <w:vAlign w:val="bottom"/>
          </w:tcPr>
          <w:p w14:paraId="7807A5EF" w14:textId="77777777" w:rsidR="007740C6" w:rsidRPr="00EB3DF9" w:rsidRDefault="007740C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1,369</w:t>
            </w:r>
          </w:p>
        </w:tc>
        <w:tc>
          <w:tcPr>
            <w:tcW w:w="1235" w:type="dxa"/>
            <w:vAlign w:val="bottom"/>
          </w:tcPr>
          <w:p w14:paraId="5875C5EC" w14:textId="77777777" w:rsidR="007740C6" w:rsidRPr="00EB3DF9" w:rsidRDefault="007740C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27,407</w:t>
            </w:r>
          </w:p>
        </w:tc>
      </w:tr>
      <w:tr w:rsidR="007740C6" w:rsidRPr="00EB3DF9" w14:paraId="3E953EAD" w14:textId="77777777" w:rsidTr="003B456A">
        <w:trPr>
          <w:jc w:val="center"/>
        </w:trPr>
        <w:tc>
          <w:tcPr>
            <w:tcW w:w="2382" w:type="dxa"/>
          </w:tcPr>
          <w:p w14:paraId="0712718F" w14:textId="78704FF1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 xml:space="preserve">31 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 xml:space="preserve"> 2561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F10430" w:rsidRPr="00EB3DF9">
              <w:rPr>
                <w:rFonts w:eastAsia="Calibri"/>
                <w:b/>
                <w:bCs/>
                <w:sz w:val="28"/>
                <w:szCs w:val="28"/>
              </w:rPr>
              <w:br/>
            </w:r>
            <w:r w:rsidR="00F10430" w:rsidRPr="00EB3DF9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  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และวันที่ 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 xml:space="preserve">1 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9B322B" w14:textId="77777777" w:rsidR="007740C6" w:rsidRPr="00EB3DF9" w:rsidRDefault="007740C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2,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32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E096CF" w14:textId="77777777" w:rsidR="007740C6" w:rsidRPr="00EB3DF9" w:rsidRDefault="007740C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180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627FE" w14:textId="77777777" w:rsidR="007740C6" w:rsidRPr="00EB3DF9" w:rsidRDefault="007740C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20,17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38F5DF" w14:textId="77777777" w:rsidR="007740C6" w:rsidRPr="00EB3DF9" w:rsidRDefault="007740C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1235" w:type="dxa"/>
            <w:vAlign w:val="bottom"/>
          </w:tcPr>
          <w:p w14:paraId="4F3D3823" w14:textId="77777777" w:rsidR="007740C6" w:rsidRPr="00EB3DF9" w:rsidRDefault="007740C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3,635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7A9F8588" w14:textId="77777777" w:rsidR="007740C6" w:rsidRPr="00EB3DF9" w:rsidRDefault="007740C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2A50C" w14:textId="77777777" w:rsidR="007740C6" w:rsidRPr="00EB3DF9" w:rsidRDefault="007740C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127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1293E7" w14:textId="77777777" w:rsidR="007740C6" w:rsidRPr="00EB3DF9" w:rsidRDefault="007740C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1235" w:type="dxa"/>
            <w:vAlign w:val="bottom"/>
          </w:tcPr>
          <w:p w14:paraId="53C0D6E3" w14:textId="77777777" w:rsidR="007740C6" w:rsidRPr="00EB3DF9" w:rsidRDefault="007740C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3,238</w:t>
            </w:r>
          </w:p>
        </w:tc>
        <w:tc>
          <w:tcPr>
            <w:tcW w:w="1235" w:type="dxa"/>
            <w:vAlign w:val="bottom"/>
          </w:tcPr>
          <w:p w14:paraId="2800B7BB" w14:textId="77777777" w:rsidR="007740C6" w:rsidRPr="00EB3DF9" w:rsidRDefault="007740C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30,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007</w:t>
            </w:r>
          </w:p>
        </w:tc>
      </w:tr>
      <w:tr w:rsidR="007740C6" w:rsidRPr="00EB3DF9" w14:paraId="6418A3DB" w14:textId="77777777" w:rsidTr="003B456A">
        <w:trPr>
          <w:trHeight w:val="125"/>
          <w:jc w:val="center"/>
        </w:trPr>
        <w:tc>
          <w:tcPr>
            <w:tcW w:w="2382" w:type="dxa"/>
          </w:tcPr>
          <w:p w14:paraId="7E924018" w14:textId="77777777" w:rsidR="007740C6" w:rsidRPr="00EB3DF9" w:rsidRDefault="007740C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 xml:space="preserve">31 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 xml:space="preserve"> 2562</w:t>
            </w: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B1E356" w14:textId="466DA860" w:rsidR="007740C6" w:rsidRPr="00EB3DF9" w:rsidRDefault="00F1043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2,363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B3595" w14:textId="4BA3C9B8" w:rsidR="007740C6" w:rsidRPr="00EB3DF9" w:rsidRDefault="00F1043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133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358B6" w14:textId="5F963EA6" w:rsidR="007740C6" w:rsidRPr="00EB3DF9" w:rsidRDefault="00F1043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17,920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F382E" w14:textId="0EC0FB5A" w:rsidR="007740C6" w:rsidRPr="00EB3DF9" w:rsidRDefault="00F1043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1235" w:type="dxa"/>
            <w:vAlign w:val="bottom"/>
          </w:tcPr>
          <w:p w14:paraId="4E3B0311" w14:textId="6E24C6A2" w:rsidR="007740C6" w:rsidRPr="00EB3DF9" w:rsidRDefault="00F1043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3,584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48F19285" w14:textId="727D621E" w:rsidR="007740C6" w:rsidRPr="00EB3DF9" w:rsidRDefault="00F1043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8ECF01" w14:textId="52D72607" w:rsidR="007740C6" w:rsidRPr="00EB3DF9" w:rsidRDefault="00F1043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116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85FA2" w14:textId="714D6BD0" w:rsidR="007740C6" w:rsidRPr="00EB3DF9" w:rsidRDefault="00F1043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235" w:type="dxa"/>
            <w:vAlign w:val="bottom"/>
          </w:tcPr>
          <w:p w14:paraId="5969B6DF" w14:textId="57710B72" w:rsidR="007740C6" w:rsidRPr="00EB3DF9" w:rsidRDefault="00F1043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7,890</w:t>
            </w:r>
          </w:p>
        </w:tc>
        <w:tc>
          <w:tcPr>
            <w:tcW w:w="1235" w:type="dxa"/>
            <w:vAlign w:val="bottom"/>
          </w:tcPr>
          <w:p w14:paraId="47996DDD" w14:textId="168BEC4D" w:rsidR="007740C6" w:rsidRPr="00EB3DF9" w:rsidRDefault="00F1043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32,330</w:t>
            </w:r>
          </w:p>
        </w:tc>
      </w:tr>
    </w:tbl>
    <w:p w14:paraId="30FCE713" w14:textId="77777777" w:rsidR="00926B6F" w:rsidRPr="00EB3DF9" w:rsidRDefault="00926B6F" w:rsidP="00EB3DF9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="Angsana New" w:hAnsi="Angsana New"/>
          <w:sz w:val="30"/>
          <w:szCs w:val="30"/>
          <w:lang w:val="en-US"/>
        </w:rPr>
      </w:pPr>
    </w:p>
    <w:p w14:paraId="27E687AB" w14:textId="26BB7A48" w:rsidR="00BD51DE" w:rsidRPr="00EB3DF9" w:rsidRDefault="00926B6F" w:rsidP="00EB3DF9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 xml:space="preserve">ต้นทุนการกู้ยืมที่เกี่ยวข้องกับการก่อสร้างโรงงานใหม่ได้บันทึกเป็นส่วนหนึ่งของต้นทุนสินทรัพย์จํานวน </w:t>
      </w:r>
      <w:r w:rsidRPr="00EB3DF9">
        <w:rPr>
          <w:rFonts w:ascii="Angsana New" w:hAnsi="Angsana New"/>
          <w:sz w:val="30"/>
          <w:szCs w:val="30"/>
          <w:lang w:bidi="th-TH"/>
        </w:rPr>
        <w:t>188</w:t>
      </w:r>
      <w:r w:rsidRPr="00EB3DF9">
        <w:rPr>
          <w:rFonts w:ascii="Angsana New" w:hAnsi="Angsana New"/>
          <w:sz w:val="30"/>
          <w:szCs w:val="30"/>
          <w:cs/>
          <w:lang w:bidi="th-TH"/>
        </w:rPr>
        <w:t xml:space="preserve"> ล้านบาท </w:t>
      </w:r>
      <w:r w:rsidRPr="00EB3DF9">
        <w:rPr>
          <w:rFonts w:ascii="Angsana New" w:hAnsi="Angsana New"/>
          <w:i/>
          <w:iCs/>
          <w:sz w:val="30"/>
          <w:szCs w:val="30"/>
          <w:cs/>
          <w:lang w:bidi="th-TH"/>
        </w:rPr>
        <w:t>(</w:t>
      </w:r>
      <w:r w:rsidRPr="00EB3DF9">
        <w:rPr>
          <w:rFonts w:ascii="Angsana New" w:hAnsi="Angsana New"/>
          <w:i/>
          <w:iCs/>
          <w:sz w:val="30"/>
          <w:szCs w:val="30"/>
          <w:lang w:bidi="th-TH"/>
        </w:rPr>
        <w:t>2561</w:t>
      </w:r>
      <w:r w:rsidRPr="00EB3DF9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: </w:t>
      </w:r>
      <w:r w:rsidRPr="00EB3DF9">
        <w:rPr>
          <w:rFonts w:ascii="Angsana New" w:hAnsi="Angsana New"/>
          <w:i/>
          <w:iCs/>
          <w:sz w:val="30"/>
          <w:szCs w:val="30"/>
          <w:lang w:bidi="th-TH"/>
        </w:rPr>
        <w:t>75</w:t>
      </w:r>
      <w:r w:rsidRPr="00EB3DF9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ล้านบาท)</w:t>
      </w:r>
      <w:r w:rsidRPr="00EB3DF9">
        <w:rPr>
          <w:rFonts w:ascii="Angsana New" w:hAnsi="Angsana New"/>
          <w:sz w:val="30"/>
          <w:szCs w:val="30"/>
          <w:cs/>
          <w:lang w:bidi="th-TH"/>
        </w:rPr>
        <w:t xml:space="preserve"> มีอัตราดอกเบี้ยที่รับรู้ ร้อยละ </w:t>
      </w:r>
      <w:r w:rsidR="0091511D" w:rsidRPr="00EB3DF9">
        <w:rPr>
          <w:rFonts w:ascii="Angsana New" w:hAnsi="Angsana New"/>
          <w:sz w:val="30"/>
          <w:szCs w:val="30"/>
          <w:lang w:val="en-US" w:bidi="th-TH"/>
        </w:rPr>
        <w:t>4</w:t>
      </w:r>
      <w:r w:rsidR="0091511D" w:rsidRPr="00EB3DF9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="0091511D" w:rsidRPr="00EB3DF9">
        <w:rPr>
          <w:rFonts w:ascii="Angsana New" w:hAnsi="Angsana New"/>
          <w:sz w:val="30"/>
          <w:szCs w:val="30"/>
          <w:lang w:val="en-US" w:bidi="th-TH"/>
        </w:rPr>
        <w:t xml:space="preserve">00 </w:t>
      </w:r>
      <w:r w:rsidR="00F829DD" w:rsidRPr="00EB3DF9">
        <w:rPr>
          <w:rFonts w:ascii="Angsana New" w:hAnsi="Angsana New"/>
          <w:sz w:val="30"/>
          <w:szCs w:val="30"/>
          <w:cs/>
          <w:lang w:val="en-US" w:bidi="th-TH"/>
        </w:rPr>
        <w:t>-</w:t>
      </w:r>
      <w:r w:rsidR="0091511D" w:rsidRPr="00EB3DF9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1511D" w:rsidRPr="00EB3DF9">
        <w:rPr>
          <w:rFonts w:ascii="Angsana New" w:hAnsi="Angsana New"/>
          <w:sz w:val="30"/>
          <w:szCs w:val="30"/>
          <w:lang w:val="en-US" w:bidi="th-TH"/>
        </w:rPr>
        <w:t>4</w:t>
      </w:r>
      <w:r w:rsidR="0091511D" w:rsidRPr="00EB3DF9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="0091511D" w:rsidRPr="00EB3DF9">
        <w:rPr>
          <w:rFonts w:ascii="Angsana New" w:hAnsi="Angsana New"/>
          <w:sz w:val="30"/>
          <w:szCs w:val="30"/>
          <w:lang w:val="en-US" w:bidi="th-TH"/>
        </w:rPr>
        <w:t>41</w:t>
      </w:r>
      <w:r w:rsidRPr="00EB3DF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B3DF9">
        <w:rPr>
          <w:rFonts w:ascii="Angsana New" w:hAnsi="Angsana New"/>
          <w:i/>
          <w:iCs/>
          <w:sz w:val="30"/>
          <w:szCs w:val="30"/>
          <w:cs/>
          <w:lang w:bidi="th-TH"/>
        </w:rPr>
        <w:t>(</w:t>
      </w:r>
      <w:r w:rsidR="00F829DD" w:rsidRPr="00EB3DF9">
        <w:rPr>
          <w:rFonts w:ascii="Angsana New" w:hAnsi="Angsana New"/>
          <w:i/>
          <w:iCs/>
          <w:sz w:val="30"/>
          <w:szCs w:val="30"/>
          <w:lang w:val="en-US" w:bidi="th-TH"/>
        </w:rPr>
        <w:t>2561</w:t>
      </w:r>
      <w:r w:rsidRPr="00EB3DF9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: ร้อยละ </w:t>
      </w:r>
      <w:r w:rsidRPr="00EB3DF9">
        <w:rPr>
          <w:rFonts w:ascii="Angsana New" w:hAnsi="Angsana New"/>
          <w:i/>
          <w:iCs/>
          <w:sz w:val="30"/>
          <w:szCs w:val="30"/>
          <w:lang w:bidi="th-TH"/>
        </w:rPr>
        <w:t>4</w:t>
      </w:r>
      <w:r w:rsidRPr="00EB3DF9">
        <w:rPr>
          <w:rFonts w:ascii="Angsana New" w:hAnsi="Angsana New"/>
          <w:i/>
          <w:iCs/>
          <w:sz w:val="30"/>
          <w:szCs w:val="30"/>
          <w:cs/>
          <w:lang w:bidi="th-TH"/>
        </w:rPr>
        <w:t>.</w:t>
      </w:r>
      <w:r w:rsidRPr="00EB3DF9">
        <w:rPr>
          <w:rFonts w:ascii="Angsana New" w:hAnsi="Angsana New"/>
          <w:i/>
          <w:iCs/>
          <w:sz w:val="30"/>
          <w:szCs w:val="30"/>
          <w:lang w:bidi="th-TH"/>
        </w:rPr>
        <w:t>12</w:t>
      </w:r>
      <w:r w:rsidRPr="00EB3DF9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- </w:t>
      </w:r>
      <w:r w:rsidRPr="00EB3DF9">
        <w:rPr>
          <w:rFonts w:ascii="Angsana New" w:hAnsi="Angsana New"/>
          <w:i/>
          <w:iCs/>
          <w:sz w:val="30"/>
          <w:szCs w:val="30"/>
          <w:lang w:bidi="th-TH"/>
        </w:rPr>
        <w:t>4</w:t>
      </w:r>
      <w:r w:rsidRPr="00EB3DF9">
        <w:rPr>
          <w:rFonts w:ascii="Angsana New" w:hAnsi="Angsana New"/>
          <w:i/>
          <w:iCs/>
          <w:sz w:val="30"/>
          <w:szCs w:val="30"/>
          <w:cs/>
          <w:lang w:bidi="th-TH"/>
        </w:rPr>
        <w:t>.</w:t>
      </w:r>
      <w:r w:rsidRPr="00EB3DF9">
        <w:rPr>
          <w:rFonts w:ascii="Angsana New" w:hAnsi="Angsana New"/>
          <w:i/>
          <w:iCs/>
          <w:sz w:val="30"/>
          <w:szCs w:val="30"/>
          <w:lang w:bidi="th-TH"/>
        </w:rPr>
        <w:t>55</w:t>
      </w:r>
      <w:r w:rsidRPr="00EB3DF9">
        <w:rPr>
          <w:rFonts w:ascii="Angsana New" w:hAnsi="Angsana New"/>
          <w:i/>
          <w:iCs/>
          <w:sz w:val="30"/>
          <w:szCs w:val="30"/>
          <w:cs/>
          <w:lang w:bidi="th-TH"/>
        </w:rPr>
        <w:t>)</w:t>
      </w:r>
      <w:r w:rsidRPr="00EB3DF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B3DF9">
        <w:rPr>
          <w:rFonts w:ascii="Angsana New" w:hAnsi="Angsana New" w:hint="cs"/>
          <w:i/>
          <w:iCs/>
          <w:sz w:val="30"/>
          <w:szCs w:val="30"/>
          <w:cs/>
          <w:lang w:bidi="th-TH"/>
        </w:rPr>
        <w:t xml:space="preserve">(ดูหมายเหตุ </w:t>
      </w:r>
      <w:r w:rsidRPr="00EB3DF9">
        <w:rPr>
          <w:rFonts w:ascii="Angsana New" w:hAnsi="Angsana New"/>
          <w:i/>
          <w:iCs/>
          <w:sz w:val="30"/>
          <w:szCs w:val="30"/>
          <w:lang w:bidi="th-TH"/>
        </w:rPr>
        <w:t>36</w:t>
      </w:r>
      <w:r w:rsidRPr="00EB3DF9">
        <w:rPr>
          <w:rFonts w:ascii="Angsana New" w:hAnsi="Angsana New" w:hint="cs"/>
          <w:i/>
          <w:iCs/>
          <w:sz w:val="30"/>
          <w:szCs w:val="30"/>
          <w:cs/>
          <w:lang w:bidi="th-TH"/>
        </w:rPr>
        <w:t>)</w:t>
      </w:r>
    </w:p>
    <w:p w14:paraId="31E59532" w14:textId="464EAD9C" w:rsidR="00926B6F" w:rsidRPr="00EB3DF9" w:rsidRDefault="00926B6F" w:rsidP="00EB3DF9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="Angsana New" w:hAnsi="Angsana New"/>
          <w:sz w:val="30"/>
          <w:szCs w:val="30"/>
          <w:lang w:bidi="th-TH"/>
        </w:rPr>
      </w:pPr>
    </w:p>
    <w:p w14:paraId="53672318" w14:textId="026398D7" w:rsidR="00926B6F" w:rsidRPr="00EB3DF9" w:rsidRDefault="00926B6F" w:rsidP="00EB3DF9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EB3DF9">
        <w:rPr>
          <w:rFonts w:ascii="Angsana New" w:hAnsi="Angsana New"/>
          <w:sz w:val="30"/>
          <w:szCs w:val="30"/>
        </w:rPr>
        <w:t xml:space="preserve">31 </w:t>
      </w:r>
      <w:r w:rsidRPr="00EB3DF9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Pr="00EB3DF9">
        <w:rPr>
          <w:rFonts w:ascii="Angsana New" w:hAnsi="Angsana New"/>
          <w:sz w:val="30"/>
          <w:szCs w:val="30"/>
        </w:rPr>
        <w:t>2562</w:t>
      </w:r>
      <w:r w:rsidRPr="00EB3DF9">
        <w:rPr>
          <w:rFonts w:ascii="Angsana New" w:hAnsi="Angsana New"/>
          <w:sz w:val="30"/>
          <w:szCs w:val="30"/>
          <w:cs/>
          <w:lang w:bidi="th-TH"/>
        </w:rPr>
        <w:t xml:space="preserve"> มีจำนวน </w:t>
      </w:r>
      <w:r w:rsidR="00184AB5" w:rsidRPr="00EB3DF9">
        <w:rPr>
          <w:rFonts w:ascii="Angsana New" w:hAnsi="Angsana New"/>
          <w:sz w:val="30"/>
          <w:szCs w:val="30"/>
          <w:lang w:bidi="th-TH"/>
        </w:rPr>
        <w:t>10</w:t>
      </w:r>
      <w:r w:rsidRPr="00EB3DF9">
        <w:rPr>
          <w:rFonts w:ascii="Angsana New" w:hAnsi="Angsana New"/>
          <w:sz w:val="30"/>
          <w:szCs w:val="30"/>
          <w:lang w:bidi="th-TH"/>
        </w:rPr>
        <w:t>,</w:t>
      </w:r>
      <w:r w:rsidR="00184AB5" w:rsidRPr="00EB3DF9">
        <w:rPr>
          <w:rFonts w:ascii="Angsana New" w:hAnsi="Angsana New"/>
          <w:sz w:val="30"/>
          <w:szCs w:val="30"/>
          <w:lang w:bidi="th-TH"/>
        </w:rPr>
        <w:t>580</w:t>
      </w:r>
      <w:r w:rsidRPr="00EB3DF9">
        <w:rPr>
          <w:rFonts w:ascii="Angsana New" w:hAnsi="Angsana New"/>
          <w:sz w:val="30"/>
          <w:szCs w:val="30"/>
          <w:cs/>
          <w:lang w:bidi="th-TH"/>
        </w:rPr>
        <w:t xml:space="preserve"> ล้านบาท </w:t>
      </w:r>
      <w:r w:rsidRPr="00EB3DF9">
        <w:rPr>
          <w:rFonts w:ascii="Angsana New" w:hAnsi="Angsana New"/>
          <w:i/>
          <w:iCs/>
          <w:sz w:val="30"/>
          <w:szCs w:val="30"/>
          <w:cs/>
          <w:lang w:val="en-US" w:bidi="th-TH"/>
        </w:rPr>
        <w:t>(</w:t>
      </w:r>
      <w:r w:rsidRPr="00EB3DF9">
        <w:rPr>
          <w:rFonts w:ascii="Angsana New" w:hAnsi="Angsana New"/>
          <w:i/>
          <w:iCs/>
          <w:sz w:val="30"/>
          <w:szCs w:val="30"/>
        </w:rPr>
        <w:t>2561</w:t>
      </w:r>
      <w:r w:rsidRPr="00EB3DF9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: </w:t>
      </w:r>
      <w:r w:rsidRPr="00EB3DF9">
        <w:rPr>
          <w:rFonts w:ascii="Angsana New" w:hAnsi="Angsana New"/>
          <w:i/>
          <w:iCs/>
          <w:sz w:val="30"/>
          <w:szCs w:val="30"/>
        </w:rPr>
        <w:t xml:space="preserve">8,135 </w:t>
      </w:r>
      <w:r w:rsidRPr="00EB3DF9">
        <w:rPr>
          <w:rFonts w:ascii="Angsana New" w:hAnsi="Angsana New"/>
          <w:i/>
          <w:iCs/>
          <w:sz w:val="30"/>
          <w:szCs w:val="30"/>
          <w:cs/>
          <w:lang w:bidi="th-TH"/>
        </w:rPr>
        <w:t>ล้านบาท)</w:t>
      </w:r>
    </w:p>
    <w:p w14:paraId="64778367" w14:textId="77777777" w:rsidR="00926B6F" w:rsidRPr="00EB3DF9" w:rsidRDefault="00926B6F" w:rsidP="00EB3DF9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="Angsana New" w:hAnsi="Angsana New"/>
          <w:sz w:val="30"/>
          <w:szCs w:val="30"/>
          <w:cs/>
          <w:lang w:bidi="th-TH"/>
        </w:rPr>
        <w:sectPr w:rsidR="00926B6F" w:rsidRPr="00EB3DF9" w:rsidSect="009026E5">
          <w:headerReference w:type="default" r:id="rId19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bookmarkEnd w:id="3"/>
    <w:bookmarkEnd w:id="4"/>
    <w:p w14:paraId="220BD3CF" w14:textId="77777777" w:rsidR="008E5A9F" w:rsidRPr="00EB3DF9" w:rsidRDefault="008E5A9F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B3DF9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ค่าความนิยม</w:t>
      </w:r>
    </w:p>
    <w:p w14:paraId="3AC97302" w14:textId="77777777" w:rsidR="008E5A9F" w:rsidRPr="00EB3DF9" w:rsidRDefault="008E5A9F" w:rsidP="00EB3DF9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20"/>
        <w:gridCol w:w="2250"/>
      </w:tblGrid>
      <w:tr w:rsidR="00772A64" w:rsidRPr="00EB3DF9" w14:paraId="7F6A5E64" w14:textId="77777777" w:rsidTr="005E01C7">
        <w:trPr>
          <w:tblHeader/>
        </w:trPr>
        <w:tc>
          <w:tcPr>
            <w:tcW w:w="7020" w:type="dxa"/>
          </w:tcPr>
          <w:p w14:paraId="5D4DEDCA" w14:textId="77777777" w:rsidR="00772A64" w:rsidRPr="00EB3DF9" w:rsidRDefault="00772A6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11A844F6" w14:textId="77777777" w:rsidR="00772A64" w:rsidRPr="00EB3DF9" w:rsidRDefault="00772A6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EB3DF9">
              <w:rPr>
                <w:b/>
                <w:bCs/>
                <w:cs/>
              </w:rPr>
              <w:t>งบการเงินรวม</w:t>
            </w:r>
          </w:p>
        </w:tc>
      </w:tr>
      <w:tr w:rsidR="00772A64" w:rsidRPr="00EB3DF9" w14:paraId="1BBB08D6" w14:textId="77777777" w:rsidTr="005E01C7">
        <w:trPr>
          <w:tblHeader/>
        </w:trPr>
        <w:tc>
          <w:tcPr>
            <w:tcW w:w="7020" w:type="dxa"/>
          </w:tcPr>
          <w:p w14:paraId="2EB4180B" w14:textId="77777777" w:rsidR="00772A64" w:rsidRPr="00EB3DF9" w:rsidRDefault="00772A6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4E0B1F42" w14:textId="77777777" w:rsidR="00772A64" w:rsidRPr="00EB3DF9" w:rsidRDefault="00772A6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EB3DF9">
              <w:rPr>
                <w:i/>
                <w:iCs/>
                <w:cs/>
              </w:rPr>
              <w:t>(ล้านบาท)</w:t>
            </w:r>
          </w:p>
        </w:tc>
      </w:tr>
      <w:tr w:rsidR="00772A64" w:rsidRPr="00EB3DF9" w14:paraId="52A00D61" w14:textId="77777777" w:rsidTr="005E01C7">
        <w:tc>
          <w:tcPr>
            <w:tcW w:w="7020" w:type="dxa"/>
          </w:tcPr>
          <w:p w14:paraId="714EB5C2" w14:textId="77777777" w:rsidR="00772A64" w:rsidRPr="00EB3DF9" w:rsidRDefault="00772A6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i/>
                <w:iCs/>
              </w:rPr>
            </w:pPr>
            <w:r w:rsidRPr="00EB3DF9">
              <w:rPr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2250" w:type="dxa"/>
          </w:tcPr>
          <w:p w14:paraId="739FC045" w14:textId="77777777" w:rsidR="00772A64" w:rsidRPr="00EB3DF9" w:rsidRDefault="00772A6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772A64" w:rsidRPr="00EB3DF9" w14:paraId="2A47A713" w14:textId="77777777" w:rsidTr="005E01C7">
        <w:tc>
          <w:tcPr>
            <w:tcW w:w="7020" w:type="dxa"/>
          </w:tcPr>
          <w:p w14:paraId="612E14E2" w14:textId="3B4D0518" w:rsidR="00772A64" w:rsidRPr="00EB3DF9" w:rsidRDefault="00772A6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</w:pPr>
            <w:r w:rsidRPr="00EB3DF9">
              <w:rPr>
                <w:cs/>
              </w:rPr>
              <w:t xml:space="preserve">ณ วันที่ </w:t>
            </w:r>
            <w:r w:rsidR="00926B6F" w:rsidRPr="00EB3DF9">
              <w:t xml:space="preserve">1 </w:t>
            </w:r>
            <w:r w:rsidR="00926B6F" w:rsidRPr="00EB3DF9">
              <w:rPr>
                <w:rFonts w:hint="cs"/>
                <w:cs/>
              </w:rPr>
              <w:t xml:space="preserve">มกราคม </w:t>
            </w:r>
            <w:r w:rsidR="00926B6F" w:rsidRPr="00EB3DF9">
              <w:t>2561</w:t>
            </w:r>
          </w:p>
        </w:tc>
        <w:tc>
          <w:tcPr>
            <w:tcW w:w="2250" w:type="dxa"/>
            <w:vAlign w:val="bottom"/>
          </w:tcPr>
          <w:p w14:paraId="3FE4095A" w14:textId="77777777" w:rsidR="00772A64" w:rsidRPr="00EB3DF9" w:rsidRDefault="00772A64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</w:pPr>
            <w:r w:rsidRPr="00EB3DF9">
              <w:t>1,602</w:t>
            </w:r>
          </w:p>
        </w:tc>
      </w:tr>
      <w:tr w:rsidR="00772A64" w:rsidRPr="00EB3DF9" w14:paraId="34E98C81" w14:textId="77777777" w:rsidTr="005E01C7">
        <w:tc>
          <w:tcPr>
            <w:tcW w:w="7020" w:type="dxa"/>
            <w:shd w:val="clear" w:color="auto" w:fill="auto"/>
          </w:tcPr>
          <w:p w14:paraId="19E15487" w14:textId="77777777" w:rsidR="00772A64" w:rsidRPr="00EB3DF9" w:rsidRDefault="00772A6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 xml:space="preserve">ณ วันที่ </w:t>
            </w:r>
            <w:r w:rsidRPr="00EB3DF9">
              <w:rPr>
                <w:b/>
                <w:bCs/>
              </w:rPr>
              <w:t xml:space="preserve">31 </w:t>
            </w:r>
            <w:r w:rsidRPr="00EB3DF9">
              <w:rPr>
                <w:b/>
                <w:bCs/>
                <w:cs/>
              </w:rPr>
              <w:t xml:space="preserve">ธันวาคม </w:t>
            </w:r>
            <w:r w:rsidRPr="00EB3DF9">
              <w:rPr>
                <w:b/>
                <w:bCs/>
              </w:rPr>
              <w:t>256</w:t>
            </w:r>
            <w:r w:rsidR="00D0393C" w:rsidRPr="00EB3DF9">
              <w:rPr>
                <w:b/>
                <w:bCs/>
              </w:rPr>
              <w:t>1</w:t>
            </w:r>
            <w:r w:rsidRPr="00EB3DF9">
              <w:rPr>
                <w:b/>
                <w:bCs/>
                <w:cs/>
              </w:rPr>
              <w:t xml:space="preserve">  และ </w:t>
            </w:r>
            <w:r w:rsidRPr="00EB3DF9">
              <w:rPr>
                <w:b/>
                <w:bCs/>
              </w:rPr>
              <w:t>1</w:t>
            </w:r>
            <w:r w:rsidRPr="00EB3DF9">
              <w:rPr>
                <w:b/>
                <w:bCs/>
                <w:cs/>
              </w:rPr>
              <w:t xml:space="preserve"> มกราคม </w:t>
            </w:r>
            <w:r w:rsidRPr="00EB3DF9">
              <w:rPr>
                <w:b/>
                <w:bCs/>
              </w:rPr>
              <w:t>256</w:t>
            </w:r>
            <w:r w:rsidR="00D0393C" w:rsidRPr="00EB3DF9">
              <w:rPr>
                <w:b/>
                <w:bCs/>
              </w:rPr>
              <w:t>2</w:t>
            </w:r>
          </w:p>
        </w:tc>
        <w:tc>
          <w:tcPr>
            <w:tcW w:w="2250" w:type="dxa"/>
            <w:vAlign w:val="bottom"/>
          </w:tcPr>
          <w:p w14:paraId="74748399" w14:textId="77777777" w:rsidR="00772A64" w:rsidRPr="00EB3DF9" w:rsidRDefault="00772A6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1,602</w:t>
            </w:r>
          </w:p>
        </w:tc>
      </w:tr>
      <w:tr w:rsidR="00DC7CBA" w:rsidRPr="00EB3DF9" w14:paraId="1CAF60E2" w14:textId="77777777" w:rsidTr="005E01C7">
        <w:tc>
          <w:tcPr>
            <w:tcW w:w="7020" w:type="dxa"/>
            <w:shd w:val="clear" w:color="auto" w:fill="auto"/>
          </w:tcPr>
          <w:p w14:paraId="0FF35D4C" w14:textId="046ED215" w:rsidR="00DC7CBA" w:rsidRPr="00EB3DF9" w:rsidRDefault="00DC7CBA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b/>
                <w:bCs/>
                <w:cs/>
              </w:rPr>
            </w:pPr>
            <w:r w:rsidRPr="00EB3DF9">
              <w:rPr>
                <w:rFonts w:eastAsia="Calibri"/>
                <w:cs/>
              </w:rPr>
              <w:t>ได้มาจากการซื้อธุรกิจ</w:t>
            </w:r>
            <w:r w:rsidR="00926B6F" w:rsidRPr="00EB3DF9">
              <w:rPr>
                <w:rFonts w:eastAsia="Calibri"/>
                <w:cs/>
              </w:rPr>
              <w:t xml:space="preserve"> </w:t>
            </w:r>
            <w:r w:rsidR="00926B6F" w:rsidRPr="00EB3DF9">
              <w:rPr>
                <w:rFonts w:eastAsia="Calibri"/>
                <w:i/>
                <w:iCs/>
                <w:cs/>
              </w:rPr>
              <w:t>(</w:t>
            </w:r>
            <w:r w:rsidR="00926B6F" w:rsidRPr="00EB3DF9">
              <w:rPr>
                <w:rFonts w:eastAsia="Calibri" w:hint="cs"/>
                <w:i/>
                <w:iCs/>
                <w:cs/>
              </w:rPr>
              <w:t xml:space="preserve">หมายเหตุ </w:t>
            </w:r>
            <w:r w:rsidR="00926B6F" w:rsidRPr="00EB3DF9">
              <w:rPr>
                <w:rFonts w:eastAsia="Calibri"/>
                <w:i/>
                <w:iCs/>
              </w:rPr>
              <w:t>5</w:t>
            </w:r>
            <w:r w:rsidR="00926B6F" w:rsidRPr="00EB3DF9">
              <w:rPr>
                <w:rFonts w:eastAsia="Calibri"/>
                <w:i/>
                <w:iCs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064EEB8E" w14:textId="48435182" w:rsidR="00DC7CBA" w:rsidRPr="00EB3DF9" w:rsidRDefault="00AF0DE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</w:pPr>
            <w:r w:rsidRPr="00EB3DF9">
              <w:t>32</w:t>
            </w:r>
            <w:r w:rsidR="00887C7C" w:rsidRPr="00EB3DF9">
              <w:t>4</w:t>
            </w:r>
          </w:p>
        </w:tc>
      </w:tr>
      <w:tr w:rsidR="00DC7CBA" w:rsidRPr="00EB3DF9" w14:paraId="5A665F2B" w14:textId="77777777" w:rsidTr="005E01C7">
        <w:tc>
          <w:tcPr>
            <w:tcW w:w="7020" w:type="dxa"/>
            <w:shd w:val="clear" w:color="auto" w:fill="auto"/>
          </w:tcPr>
          <w:p w14:paraId="0C6617EB" w14:textId="17214515" w:rsidR="00DC7CBA" w:rsidRPr="00EB3DF9" w:rsidRDefault="00DC7CBA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b/>
                <w:bCs/>
                <w:cs/>
              </w:rPr>
            </w:pPr>
            <w:r w:rsidRPr="00EB3DF9">
              <w:rPr>
                <w:rFonts w:eastAsia="Calibri" w:hint="cs"/>
                <w:cs/>
              </w:rPr>
              <w:t>ผลกระทบจากอัตราแลกเปลี่ยน</w:t>
            </w:r>
          </w:p>
        </w:tc>
        <w:tc>
          <w:tcPr>
            <w:tcW w:w="2250" w:type="dxa"/>
            <w:vAlign w:val="bottom"/>
          </w:tcPr>
          <w:p w14:paraId="43B03823" w14:textId="057CD570" w:rsidR="00DC7CBA" w:rsidRPr="00EB3DF9" w:rsidRDefault="00DC7CBA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="00887C7C" w:rsidRPr="00EB3DF9">
              <w:t>5</w:t>
            </w:r>
            <w:r w:rsidRPr="00EB3DF9">
              <w:rPr>
                <w:cs/>
              </w:rPr>
              <w:t>)</w:t>
            </w:r>
          </w:p>
        </w:tc>
      </w:tr>
      <w:tr w:rsidR="00772A64" w:rsidRPr="00EB3DF9" w14:paraId="5C65F457" w14:textId="77777777" w:rsidTr="005E01C7">
        <w:tc>
          <w:tcPr>
            <w:tcW w:w="7020" w:type="dxa"/>
          </w:tcPr>
          <w:p w14:paraId="7EBFF784" w14:textId="77777777" w:rsidR="00772A64" w:rsidRPr="00EB3DF9" w:rsidRDefault="00772A6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cs/>
              </w:rPr>
            </w:pPr>
            <w:r w:rsidRPr="00EB3DF9">
              <w:rPr>
                <w:b/>
                <w:bCs/>
                <w:cs/>
              </w:rPr>
              <w:t xml:space="preserve">ณ วันที่ </w:t>
            </w:r>
            <w:r w:rsidRPr="00EB3DF9">
              <w:rPr>
                <w:b/>
                <w:bCs/>
              </w:rPr>
              <w:t xml:space="preserve">31 </w:t>
            </w:r>
            <w:r w:rsidRPr="00EB3DF9">
              <w:rPr>
                <w:b/>
                <w:bCs/>
                <w:cs/>
              </w:rPr>
              <w:t xml:space="preserve">ธันวาคม </w:t>
            </w:r>
            <w:r w:rsidRPr="00EB3DF9">
              <w:rPr>
                <w:b/>
                <w:bCs/>
              </w:rPr>
              <w:t>256</w:t>
            </w:r>
            <w:r w:rsidR="00D0393C" w:rsidRPr="00EB3DF9">
              <w:rPr>
                <w:b/>
                <w:bCs/>
              </w:rPr>
              <w:t>2</w:t>
            </w:r>
          </w:p>
        </w:tc>
        <w:tc>
          <w:tcPr>
            <w:tcW w:w="2250" w:type="dxa"/>
            <w:vAlign w:val="bottom"/>
          </w:tcPr>
          <w:p w14:paraId="25878E2C" w14:textId="3D1B5FAA" w:rsidR="00772A64" w:rsidRPr="00EB3DF9" w:rsidRDefault="00AF0DE9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</w:t>
            </w:r>
            <w:r w:rsidR="00DC7CBA" w:rsidRPr="00EB3DF9">
              <w:rPr>
                <w:b/>
                <w:bCs/>
              </w:rPr>
              <w:t>,</w:t>
            </w:r>
            <w:r w:rsidRPr="00EB3DF9">
              <w:rPr>
                <w:b/>
                <w:bCs/>
              </w:rPr>
              <w:t>921</w:t>
            </w:r>
          </w:p>
        </w:tc>
      </w:tr>
      <w:tr w:rsidR="00772A64" w:rsidRPr="00EB3DF9" w14:paraId="57AFC600" w14:textId="77777777" w:rsidTr="005E01C7">
        <w:tc>
          <w:tcPr>
            <w:tcW w:w="7020" w:type="dxa"/>
          </w:tcPr>
          <w:p w14:paraId="4E5B9CF3" w14:textId="77777777" w:rsidR="00772A64" w:rsidRPr="00EB3DF9" w:rsidRDefault="00772A6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cs/>
              </w:rPr>
            </w:pPr>
          </w:p>
        </w:tc>
        <w:tc>
          <w:tcPr>
            <w:tcW w:w="2250" w:type="dxa"/>
            <w:vAlign w:val="bottom"/>
          </w:tcPr>
          <w:p w14:paraId="2BA0ECF9" w14:textId="77777777" w:rsidR="00772A64" w:rsidRPr="00EB3DF9" w:rsidRDefault="00772A6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</w:pPr>
          </w:p>
        </w:tc>
      </w:tr>
      <w:tr w:rsidR="00772A64" w:rsidRPr="00EB3DF9" w14:paraId="4BB113B1" w14:textId="77777777" w:rsidTr="005E01C7">
        <w:tc>
          <w:tcPr>
            <w:tcW w:w="7020" w:type="dxa"/>
          </w:tcPr>
          <w:p w14:paraId="0D4BDB06" w14:textId="77777777" w:rsidR="00772A64" w:rsidRPr="00EB3DF9" w:rsidRDefault="00772A6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cs/>
              </w:rPr>
            </w:pPr>
            <w:r w:rsidRPr="00EB3DF9">
              <w:rPr>
                <w:rFonts w:hint="cs"/>
                <w:b/>
                <w:bCs/>
                <w:i/>
                <w:iCs/>
                <w:cs/>
              </w:rPr>
              <w:t>ขาดทุนจากการด้อยค่า</w:t>
            </w:r>
          </w:p>
        </w:tc>
        <w:tc>
          <w:tcPr>
            <w:tcW w:w="2250" w:type="dxa"/>
            <w:vAlign w:val="bottom"/>
          </w:tcPr>
          <w:p w14:paraId="321E33AC" w14:textId="77777777" w:rsidR="00772A64" w:rsidRPr="00EB3DF9" w:rsidRDefault="00772A6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</w:pPr>
          </w:p>
        </w:tc>
      </w:tr>
      <w:tr w:rsidR="00926B6F" w:rsidRPr="00EB3DF9" w14:paraId="01295268" w14:textId="77777777" w:rsidTr="005E01C7">
        <w:tc>
          <w:tcPr>
            <w:tcW w:w="7020" w:type="dxa"/>
          </w:tcPr>
          <w:p w14:paraId="6D602F4C" w14:textId="30F84710" w:rsidR="00926B6F" w:rsidRPr="00EB3DF9" w:rsidRDefault="00926B6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i/>
                <w:iCs/>
                <w:cs/>
              </w:rPr>
            </w:pPr>
            <w:r w:rsidRPr="00EB3DF9">
              <w:rPr>
                <w:cs/>
              </w:rPr>
              <w:t xml:space="preserve">ณ วันที่ </w:t>
            </w:r>
            <w:r w:rsidRPr="00EB3DF9">
              <w:t>1</w:t>
            </w:r>
            <w:r w:rsidRPr="00EB3DF9">
              <w:rPr>
                <w:cs/>
              </w:rPr>
              <w:t xml:space="preserve"> มกราคม </w:t>
            </w:r>
            <w:r w:rsidRPr="00EB3DF9">
              <w:t>2561</w:t>
            </w:r>
          </w:p>
        </w:tc>
        <w:tc>
          <w:tcPr>
            <w:tcW w:w="2250" w:type="dxa"/>
            <w:vAlign w:val="bottom"/>
          </w:tcPr>
          <w:p w14:paraId="1E0356E5" w14:textId="0C28E1A4" w:rsidR="00926B6F" w:rsidRPr="00EB3DF9" w:rsidRDefault="00926B6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926B6F" w:rsidRPr="00EB3DF9" w14:paraId="24AAC319" w14:textId="77777777" w:rsidTr="005E01C7">
        <w:tc>
          <w:tcPr>
            <w:tcW w:w="7020" w:type="dxa"/>
          </w:tcPr>
          <w:p w14:paraId="634D4EB5" w14:textId="77777777" w:rsidR="00926B6F" w:rsidRPr="00EB3DF9" w:rsidRDefault="00926B6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cs/>
              </w:rPr>
            </w:pPr>
            <w:r w:rsidRPr="00EB3DF9">
              <w:rPr>
                <w:b/>
                <w:bCs/>
                <w:cs/>
              </w:rPr>
              <w:t xml:space="preserve">ณ วันที่ </w:t>
            </w:r>
            <w:r w:rsidRPr="00EB3DF9">
              <w:rPr>
                <w:b/>
                <w:bCs/>
              </w:rPr>
              <w:t xml:space="preserve">31 </w:t>
            </w:r>
            <w:r w:rsidRPr="00EB3DF9">
              <w:rPr>
                <w:b/>
                <w:bCs/>
                <w:cs/>
              </w:rPr>
              <w:t xml:space="preserve">ธันวาคม </w:t>
            </w:r>
            <w:r w:rsidRPr="00EB3DF9">
              <w:rPr>
                <w:b/>
                <w:bCs/>
              </w:rPr>
              <w:t>2561</w:t>
            </w:r>
            <w:r w:rsidRPr="00EB3DF9">
              <w:rPr>
                <w:b/>
                <w:bCs/>
                <w:cs/>
              </w:rPr>
              <w:t xml:space="preserve">  และ </w:t>
            </w:r>
            <w:r w:rsidRPr="00EB3DF9">
              <w:rPr>
                <w:b/>
                <w:bCs/>
              </w:rPr>
              <w:t>1</w:t>
            </w:r>
            <w:r w:rsidRPr="00EB3DF9">
              <w:rPr>
                <w:b/>
                <w:bCs/>
                <w:cs/>
              </w:rPr>
              <w:t xml:space="preserve"> มกราคม </w:t>
            </w:r>
            <w:r w:rsidRPr="00EB3DF9">
              <w:rPr>
                <w:b/>
                <w:bCs/>
              </w:rPr>
              <w:t>2562</w:t>
            </w:r>
          </w:p>
        </w:tc>
        <w:tc>
          <w:tcPr>
            <w:tcW w:w="2250" w:type="dxa"/>
            <w:vAlign w:val="bottom"/>
          </w:tcPr>
          <w:p w14:paraId="27D154B1" w14:textId="77777777" w:rsidR="00926B6F" w:rsidRPr="00EB3DF9" w:rsidRDefault="00926B6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-</w:t>
            </w:r>
          </w:p>
        </w:tc>
      </w:tr>
      <w:tr w:rsidR="00926B6F" w:rsidRPr="00EB3DF9" w14:paraId="1AF5A6E3" w14:textId="77777777" w:rsidTr="005E01C7">
        <w:tc>
          <w:tcPr>
            <w:tcW w:w="7020" w:type="dxa"/>
            <w:shd w:val="clear" w:color="auto" w:fill="auto"/>
          </w:tcPr>
          <w:p w14:paraId="460B63C8" w14:textId="77777777" w:rsidR="00926B6F" w:rsidRPr="00EB3DF9" w:rsidRDefault="00926B6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 xml:space="preserve">ณ วันที่ </w:t>
            </w:r>
            <w:r w:rsidRPr="00EB3DF9">
              <w:rPr>
                <w:b/>
                <w:bCs/>
              </w:rPr>
              <w:t xml:space="preserve">31 </w:t>
            </w:r>
            <w:r w:rsidRPr="00EB3DF9">
              <w:rPr>
                <w:b/>
                <w:bCs/>
                <w:cs/>
              </w:rPr>
              <w:t xml:space="preserve">ธันวาคม </w:t>
            </w:r>
            <w:r w:rsidRPr="00EB3DF9">
              <w:rPr>
                <w:b/>
                <w:bCs/>
              </w:rPr>
              <w:t>2562</w:t>
            </w:r>
          </w:p>
        </w:tc>
        <w:tc>
          <w:tcPr>
            <w:tcW w:w="2250" w:type="dxa"/>
            <w:vAlign w:val="bottom"/>
          </w:tcPr>
          <w:p w14:paraId="3DFFD75C" w14:textId="0D9CAC2D" w:rsidR="00926B6F" w:rsidRPr="00EB3DF9" w:rsidRDefault="00926B6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 xml:space="preserve"> </w:t>
            </w:r>
            <w:r w:rsidRPr="00EB3DF9">
              <w:rPr>
                <w:rFonts w:hint="cs"/>
                <w:b/>
                <w:bCs/>
                <w:cs/>
              </w:rPr>
              <w:t>-</w:t>
            </w:r>
          </w:p>
        </w:tc>
      </w:tr>
      <w:tr w:rsidR="00926B6F" w:rsidRPr="00EB3DF9" w14:paraId="49D58BA5" w14:textId="77777777" w:rsidTr="005E01C7">
        <w:tc>
          <w:tcPr>
            <w:tcW w:w="7020" w:type="dxa"/>
            <w:shd w:val="clear" w:color="auto" w:fill="auto"/>
          </w:tcPr>
          <w:p w14:paraId="5D100A5C" w14:textId="77777777" w:rsidR="00926B6F" w:rsidRPr="00EB3DF9" w:rsidRDefault="00926B6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cs/>
              </w:rPr>
            </w:pPr>
          </w:p>
        </w:tc>
        <w:tc>
          <w:tcPr>
            <w:tcW w:w="2250" w:type="dxa"/>
            <w:vAlign w:val="bottom"/>
          </w:tcPr>
          <w:p w14:paraId="4B6A5898" w14:textId="77777777" w:rsidR="00926B6F" w:rsidRPr="00EB3DF9" w:rsidRDefault="00926B6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</w:pPr>
          </w:p>
        </w:tc>
      </w:tr>
      <w:tr w:rsidR="00926B6F" w:rsidRPr="00EB3DF9" w14:paraId="33EDDC99" w14:textId="77777777" w:rsidTr="005E01C7">
        <w:tc>
          <w:tcPr>
            <w:tcW w:w="7020" w:type="dxa"/>
            <w:shd w:val="clear" w:color="auto" w:fill="auto"/>
          </w:tcPr>
          <w:p w14:paraId="205B1D46" w14:textId="77777777" w:rsidR="00926B6F" w:rsidRPr="00EB3DF9" w:rsidRDefault="00926B6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i/>
                <w:iCs/>
                <w:cs/>
              </w:rPr>
            </w:pPr>
            <w:r w:rsidRPr="00EB3DF9">
              <w:rPr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2250" w:type="dxa"/>
            <w:vAlign w:val="bottom"/>
          </w:tcPr>
          <w:p w14:paraId="627EC238" w14:textId="77777777" w:rsidR="00926B6F" w:rsidRPr="00EB3DF9" w:rsidRDefault="00926B6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</w:pPr>
          </w:p>
        </w:tc>
      </w:tr>
      <w:tr w:rsidR="000B412D" w:rsidRPr="00EB3DF9" w14:paraId="782F8700" w14:textId="77777777" w:rsidTr="005E01C7">
        <w:tc>
          <w:tcPr>
            <w:tcW w:w="7020" w:type="dxa"/>
            <w:shd w:val="clear" w:color="auto" w:fill="auto"/>
          </w:tcPr>
          <w:p w14:paraId="1CC14BC4" w14:textId="2535E770" w:rsidR="000B412D" w:rsidRPr="00EB3DF9" w:rsidRDefault="000B412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i/>
                <w:iCs/>
                <w:cs/>
              </w:rPr>
            </w:pPr>
            <w:r w:rsidRPr="00EB3DF9">
              <w:rPr>
                <w:b/>
                <w:bCs/>
                <w:cs/>
              </w:rPr>
              <w:t xml:space="preserve">ณ วันที่ </w:t>
            </w:r>
            <w:r w:rsidRPr="00EB3DF9">
              <w:rPr>
                <w:b/>
                <w:bCs/>
              </w:rPr>
              <w:t>1</w:t>
            </w:r>
            <w:r w:rsidRPr="00EB3DF9">
              <w:rPr>
                <w:b/>
                <w:bCs/>
                <w:cs/>
              </w:rPr>
              <w:t xml:space="preserve"> มกราคม </w:t>
            </w:r>
            <w:r w:rsidRPr="00EB3DF9">
              <w:rPr>
                <w:b/>
                <w:bCs/>
              </w:rPr>
              <w:t>2561</w:t>
            </w:r>
          </w:p>
        </w:tc>
        <w:tc>
          <w:tcPr>
            <w:tcW w:w="2250" w:type="dxa"/>
            <w:vAlign w:val="bottom"/>
          </w:tcPr>
          <w:p w14:paraId="3E846550" w14:textId="404BA540" w:rsidR="000B412D" w:rsidRPr="00EB3DF9" w:rsidRDefault="000B412D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</w:pPr>
            <w:r w:rsidRPr="00EB3DF9">
              <w:rPr>
                <w:b/>
                <w:bCs/>
              </w:rPr>
              <w:t>1,602</w:t>
            </w:r>
          </w:p>
        </w:tc>
      </w:tr>
      <w:tr w:rsidR="000B412D" w:rsidRPr="00EB3DF9" w14:paraId="5753CF10" w14:textId="77777777" w:rsidTr="005E01C7">
        <w:tc>
          <w:tcPr>
            <w:tcW w:w="7020" w:type="dxa"/>
            <w:shd w:val="clear" w:color="auto" w:fill="auto"/>
          </w:tcPr>
          <w:p w14:paraId="4734B5E5" w14:textId="77777777" w:rsidR="000B412D" w:rsidRPr="00EB3DF9" w:rsidRDefault="000B412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 xml:space="preserve">ณ วันที่ </w:t>
            </w:r>
            <w:r w:rsidRPr="00EB3DF9">
              <w:rPr>
                <w:b/>
                <w:bCs/>
              </w:rPr>
              <w:t xml:space="preserve">31 </w:t>
            </w:r>
            <w:r w:rsidRPr="00EB3DF9">
              <w:rPr>
                <w:b/>
                <w:bCs/>
                <w:cs/>
              </w:rPr>
              <w:t xml:space="preserve">ธันวาคม </w:t>
            </w:r>
            <w:r w:rsidRPr="00EB3DF9">
              <w:rPr>
                <w:b/>
                <w:bCs/>
              </w:rPr>
              <w:t>2561</w:t>
            </w:r>
            <w:r w:rsidRPr="00EB3DF9">
              <w:rPr>
                <w:b/>
                <w:bCs/>
                <w:cs/>
              </w:rPr>
              <w:t xml:space="preserve">  และ </w:t>
            </w:r>
            <w:r w:rsidRPr="00EB3DF9">
              <w:rPr>
                <w:b/>
                <w:bCs/>
              </w:rPr>
              <w:t>1</w:t>
            </w:r>
            <w:r w:rsidRPr="00EB3DF9">
              <w:rPr>
                <w:b/>
                <w:bCs/>
                <w:cs/>
              </w:rPr>
              <w:t xml:space="preserve"> มกราคม </w:t>
            </w:r>
            <w:r w:rsidRPr="00EB3DF9">
              <w:rPr>
                <w:b/>
                <w:bCs/>
              </w:rPr>
              <w:t>2562</w:t>
            </w:r>
          </w:p>
        </w:tc>
        <w:tc>
          <w:tcPr>
            <w:tcW w:w="2250" w:type="dxa"/>
            <w:vAlign w:val="bottom"/>
          </w:tcPr>
          <w:p w14:paraId="4C32E3A3" w14:textId="77777777" w:rsidR="000B412D" w:rsidRPr="00EB3DF9" w:rsidRDefault="000B412D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1,602</w:t>
            </w:r>
          </w:p>
        </w:tc>
      </w:tr>
      <w:tr w:rsidR="000B412D" w:rsidRPr="00EB3DF9" w14:paraId="317FFFE7" w14:textId="77777777" w:rsidTr="005E01C7">
        <w:tc>
          <w:tcPr>
            <w:tcW w:w="7020" w:type="dxa"/>
            <w:shd w:val="clear" w:color="auto" w:fill="auto"/>
          </w:tcPr>
          <w:p w14:paraId="453B7367" w14:textId="77777777" w:rsidR="000B412D" w:rsidRPr="00EB3DF9" w:rsidRDefault="000B412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 xml:space="preserve">ณ วันที่ </w:t>
            </w:r>
            <w:r w:rsidRPr="00EB3DF9">
              <w:rPr>
                <w:b/>
                <w:bCs/>
              </w:rPr>
              <w:t xml:space="preserve">31 </w:t>
            </w:r>
            <w:r w:rsidRPr="00EB3DF9">
              <w:rPr>
                <w:b/>
                <w:bCs/>
                <w:cs/>
              </w:rPr>
              <w:t xml:space="preserve">ธันวาคม </w:t>
            </w:r>
            <w:r w:rsidRPr="00EB3DF9">
              <w:rPr>
                <w:b/>
                <w:bCs/>
              </w:rPr>
              <w:t>2562</w:t>
            </w:r>
          </w:p>
        </w:tc>
        <w:tc>
          <w:tcPr>
            <w:tcW w:w="2250" w:type="dxa"/>
            <w:vAlign w:val="bottom"/>
          </w:tcPr>
          <w:p w14:paraId="14C7010D" w14:textId="3EAB056D" w:rsidR="000B412D" w:rsidRPr="00EB3DF9" w:rsidRDefault="00364C2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</w:t>
            </w:r>
            <w:r w:rsidR="000B412D" w:rsidRPr="00EB3DF9">
              <w:rPr>
                <w:b/>
                <w:bCs/>
              </w:rPr>
              <w:t>,</w:t>
            </w:r>
            <w:r w:rsidRPr="00EB3DF9">
              <w:rPr>
                <w:b/>
                <w:bCs/>
              </w:rPr>
              <w:t>921</w:t>
            </w:r>
          </w:p>
        </w:tc>
      </w:tr>
    </w:tbl>
    <w:p w14:paraId="168912E4" w14:textId="77777777" w:rsidR="00FD62BD" w:rsidRPr="00EB3DF9" w:rsidRDefault="00FD62BD" w:rsidP="00EB3DF9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23A683BB" w14:textId="77777777" w:rsidR="008E5A9F" w:rsidRPr="00EB3DF9" w:rsidRDefault="008E5A9F" w:rsidP="00EB3DF9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i/>
          <w:iCs/>
          <w:sz w:val="30"/>
          <w:szCs w:val="30"/>
          <w:lang w:bidi="th-TH"/>
        </w:rPr>
      </w:pPr>
      <w:r w:rsidRPr="00EB3DF9">
        <w:rPr>
          <w:rFonts w:ascii="Angsana New" w:hAnsi="Angsana New"/>
          <w:i/>
          <w:iCs/>
          <w:sz w:val="30"/>
          <w:szCs w:val="30"/>
          <w:cs/>
          <w:lang w:bidi="th-TH"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46185AAD" w14:textId="77777777" w:rsidR="008E5A9F" w:rsidRPr="00EB3DF9" w:rsidRDefault="008E5A9F" w:rsidP="00EB3DF9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2F5B6C1A" w14:textId="712D6C7B" w:rsidR="00D2264A" w:rsidRPr="00EB3DF9" w:rsidRDefault="003821B0" w:rsidP="00EB3DF9">
      <w:pPr>
        <w:ind w:left="540"/>
        <w:jc w:val="thaiDistribute"/>
        <w:rPr>
          <w:lang w:val="en-GB"/>
        </w:rPr>
      </w:pPr>
      <w:r w:rsidRPr="00EB3DF9">
        <w:rPr>
          <w:rFonts w:hint="cs"/>
          <w:cs/>
          <w:lang w:val="en-GB"/>
        </w:rPr>
        <w:t xml:space="preserve">สำหรับค่าความนิยมจำนวน </w:t>
      </w:r>
      <w:r w:rsidRPr="00EB3DF9">
        <w:t xml:space="preserve">1,602 </w:t>
      </w:r>
      <w:r w:rsidRPr="00EB3DF9">
        <w:rPr>
          <w:rFonts w:hint="cs"/>
          <w:cs/>
        </w:rPr>
        <w:t>ล้านบาท ที่เกิดจาก</w:t>
      </w:r>
      <w:r w:rsidR="00D2264A" w:rsidRPr="00EB3DF9">
        <w:rPr>
          <w:cs/>
          <w:lang w:val="en-GB"/>
        </w:rPr>
        <w:t>การรวมธุรกิจ</w:t>
      </w:r>
      <w:r w:rsidR="00247DAE" w:rsidRPr="00EB3DF9">
        <w:rPr>
          <w:rFonts w:hint="cs"/>
          <w:cs/>
          <w:lang w:val="en-GB"/>
        </w:rPr>
        <w:t>ของกลุ่มบริษัท บีบีจีไอ จำกัด (มหาชน)</w:t>
      </w:r>
      <w:r w:rsidR="00D2264A" w:rsidRPr="00EB3DF9">
        <w:rPr>
          <w:cs/>
          <w:lang w:val="en-GB"/>
        </w:rPr>
        <w:t xml:space="preserve"> </w:t>
      </w:r>
      <w:r w:rsidRPr="00EB3DF9">
        <w:rPr>
          <w:cs/>
          <w:lang w:val="en-GB"/>
        </w:rPr>
        <w:br/>
      </w:r>
      <w:r w:rsidRPr="00EB3DF9">
        <w:rPr>
          <w:rFonts w:hint="cs"/>
          <w:cs/>
          <w:lang w:val="en-GB"/>
        </w:rPr>
        <w:t>กลุ่มบริษัทคำนวณมูลค่าที่คาดว่าจะได้รับคืน</w:t>
      </w:r>
      <w:r w:rsidR="00D2264A" w:rsidRPr="00EB3DF9">
        <w:rPr>
          <w:cs/>
          <w:lang w:val="en-GB"/>
        </w:rPr>
        <w:t>โดยวิธีมูลค่าจากการใช้ซึ่งเป็นการคิดลดประมาณการกระแสเงินสดในอนาคตสำหรับ</w:t>
      </w:r>
      <w:r w:rsidR="00D2264A" w:rsidRPr="00EB3DF9">
        <w:rPr>
          <w:lang w:val="en-GB"/>
        </w:rPr>
        <w:t xml:space="preserve"> 5 </w:t>
      </w:r>
      <w:r w:rsidR="00D2264A" w:rsidRPr="00EB3DF9">
        <w:rPr>
          <w:cs/>
          <w:lang w:val="en-GB"/>
        </w:rPr>
        <w:t xml:space="preserve">ปีข้างหน้า ข้อสมมติที่สำคัญในการประมาณการมูลค่าจากการใช้ ประกอบด้วยอัตราคิดลดซึ่งเป็นอัตราโดยประมาณหลังหักภาษีเงินได้ที่อ้างอิงจากอัตราดอกเบี้ยพันธบัตรรัฐบาลอายุ </w:t>
      </w:r>
      <w:r w:rsidR="00D2264A" w:rsidRPr="00EB3DF9">
        <w:rPr>
          <w:lang w:val="en-GB"/>
        </w:rPr>
        <w:t xml:space="preserve">10 </w:t>
      </w:r>
      <w:r w:rsidR="00D2264A" w:rsidRPr="00EB3DF9">
        <w:rPr>
          <w:cs/>
          <w:lang w:val="en-GB"/>
        </w:rPr>
        <w:t>ปี ซึ่งออกโดยรัฐบาลในตลาดที่เกี่ยวเนื่องกันและมีกระเงินสดที่เป็นสกุลเงินเดียวกัน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</w:t>
      </w:r>
    </w:p>
    <w:p w14:paraId="614EDF56" w14:textId="77777777" w:rsidR="00D2264A" w:rsidRPr="00EB3DF9" w:rsidRDefault="00D2264A" w:rsidP="00EB3DF9">
      <w:pPr>
        <w:ind w:left="540"/>
        <w:jc w:val="thaiDistribute"/>
      </w:pPr>
    </w:p>
    <w:p w14:paraId="29DAC16E" w14:textId="77777777" w:rsidR="00D2264A" w:rsidRPr="00EB3DF9" w:rsidRDefault="00D2264A" w:rsidP="00EB3DF9">
      <w:pPr>
        <w:ind w:left="540"/>
        <w:jc w:val="thaiDistribute"/>
        <w:rPr>
          <w:lang w:val="en-GB"/>
        </w:rPr>
      </w:pPr>
      <w:r w:rsidRPr="00EB3DF9">
        <w:rPr>
          <w:cs/>
          <w:lang w:val="en-GB"/>
        </w:rPr>
        <w:lastRenderedPageBreak/>
        <w:t xml:space="preserve">อัตราคิดลดของบริษัทในกลุ่มอุตสาหกรรมซึ่งบริษัทดำเนินงานอยู่ มีค่าเฉลี่ยอยู่ระหว่างร้อยละ </w:t>
      </w:r>
      <w:r w:rsidRPr="00EB3DF9">
        <w:rPr>
          <w:lang w:val="en-GB"/>
        </w:rPr>
        <w:t xml:space="preserve">5 </w:t>
      </w:r>
      <w:r w:rsidRPr="00EB3DF9">
        <w:rPr>
          <w:cs/>
          <w:lang w:val="en-GB"/>
        </w:rPr>
        <w:t xml:space="preserve">ถึง </w:t>
      </w:r>
      <w:r w:rsidRPr="00EB3DF9">
        <w:rPr>
          <w:lang w:val="en-GB"/>
        </w:rPr>
        <w:t xml:space="preserve">10 </w:t>
      </w:r>
      <w:r w:rsidRPr="00EB3DF9">
        <w:rPr>
          <w:cs/>
          <w:lang w:val="en-GB"/>
        </w:rPr>
        <w:t>ซึ่งอัตราคิดลดของบริษัทที่ใช้ในการคำนวณมูลค่าที่คาดว่าจะได้รับคืนอยู่ในค่าเฉลี่ยของกลุ่มอุตสาหกรรมดังกล่าว</w:t>
      </w:r>
    </w:p>
    <w:p w14:paraId="483B74F9" w14:textId="77777777" w:rsidR="00247DAE" w:rsidRPr="00EB3DF9" w:rsidRDefault="00247DAE" w:rsidP="00EB3DF9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24"/>
          <w:szCs w:val="24"/>
        </w:rPr>
      </w:pPr>
    </w:p>
    <w:p w14:paraId="2C035065" w14:textId="77777777" w:rsidR="00D2264A" w:rsidRPr="00EB3DF9" w:rsidRDefault="00D2264A" w:rsidP="00EB3DF9">
      <w:pPr>
        <w:ind w:left="540"/>
        <w:jc w:val="thaiDistribute"/>
        <w:rPr>
          <w:lang w:val="en-GB"/>
        </w:rPr>
      </w:pPr>
      <w:r w:rsidRPr="00EB3DF9">
        <w:rPr>
          <w:cs/>
          <w:lang w:val="en-GB"/>
        </w:rPr>
        <w:t>การทดสอบการด้อยค่าได้ถูกจัดทำโดยฝ่ายบริหารของบริษัทและไม่พบว่ามีการด้อยค่าเกิดขึ้นสำหรับค่าความนิยม</w:t>
      </w:r>
    </w:p>
    <w:p w14:paraId="163007AA" w14:textId="77777777" w:rsidR="00D2264A" w:rsidRPr="00EB3DF9" w:rsidRDefault="00D2264A" w:rsidP="00EB3DF9">
      <w:pPr>
        <w:ind w:left="540"/>
        <w:jc w:val="thaiDistribute"/>
        <w:rPr>
          <w:sz w:val="24"/>
          <w:szCs w:val="24"/>
          <w:lang w:val="en-GB"/>
        </w:rPr>
      </w:pPr>
    </w:p>
    <w:p w14:paraId="4BA2B77C" w14:textId="77777777" w:rsidR="00D2264A" w:rsidRPr="00EB3DF9" w:rsidRDefault="00D2264A" w:rsidP="00EB3DF9">
      <w:pPr>
        <w:ind w:left="540"/>
        <w:jc w:val="thaiDistribute"/>
        <w:rPr>
          <w:lang w:val="en-GB"/>
        </w:rPr>
      </w:pPr>
      <w:r w:rsidRPr="00EB3DF9">
        <w:rPr>
          <w:cs/>
          <w:lang w:val="en-GB"/>
        </w:rPr>
        <w:t>หากข้อสมมติฐานในการทดสอบการด้อยค่าของค่าความนิยมเปลี่ยนไป โดยอัตราคิดลดเพิ่มขึ้นร้อยละ 1 ต่อปีก็จะยังคงไม่มีค่าเผื่อการด้อยค่าของค่าความนิยม</w:t>
      </w:r>
    </w:p>
    <w:p w14:paraId="3C65E8C3" w14:textId="77777777" w:rsidR="006955D2" w:rsidRPr="00EB3DF9" w:rsidRDefault="006955D2" w:rsidP="00EB3DF9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24"/>
          <w:szCs w:val="24"/>
          <w:lang w:bidi="th-TH"/>
        </w:rPr>
      </w:pPr>
    </w:p>
    <w:p w14:paraId="2C9F5D14" w14:textId="77777777" w:rsidR="00D818BA" w:rsidRPr="00EB3DF9" w:rsidRDefault="00D818BA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B3DF9">
        <w:rPr>
          <w:rFonts w:ascii="Angsana New" w:hAnsi="Angsana New" w:hint="cs"/>
          <w:b/>
          <w:bCs/>
          <w:sz w:val="30"/>
          <w:szCs w:val="30"/>
          <w:cs/>
          <w:lang w:bidi="th-TH"/>
        </w:rPr>
        <w:t>สิทธิการเช่า</w:t>
      </w:r>
    </w:p>
    <w:p w14:paraId="78C292BE" w14:textId="77777777" w:rsidR="009E45D4" w:rsidRPr="00EB3DF9" w:rsidRDefault="009E45D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305"/>
        <w:gridCol w:w="1305"/>
      </w:tblGrid>
      <w:tr w:rsidR="004250AB" w:rsidRPr="00EB3DF9" w14:paraId="7ECD76FC" w14:textId="77777777" w:rsidTr="005E01C7">
        <w:trPr>
          <w:tblHeader/>
        </w:trPr>
        <w:tc>
          <w:tcPr>
            <w:tcW w:w="6570" w:type="dxa"/>
            <w:shd w:val="clear" w:color="auto" w:fill="auto"/>
          </w:tcPr>
          <w:p w14:paraId="5B8471FE" w14:textId="77777777" w:rsidR="004250AB" w:rsidRPr="00EB3DF9" w:rsidRDefault="004250A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0315F791" w14:textId="77777777" w:rsidR="004250AB" w:rsidRPr="00EB3DF9" w:rsidRDefault="004250A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EB3DF9">
              <w:rPr>
                <w:rFonts w:hint="cs"/>
                <w:b/>
                <w:bCs/>
                <w:cs/>
              </w:rPr>
              <w:t>งบการเงินรวมและ</w:t>
            </w:r>
          </w:p>
          <w:p w14:paraId="7CC7246D" w14:textId="77777777" w:rsidR="004250AB" w:rsidRPr="00EB3DF9" w:rsidRDefault="004250A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50AB" w:rsidRPr="00EB3DF9" w14:paraId="1517D326" w14:textId="77777777" w:rsidTr="005E01C7">
        <w:trPr>
          <w:tblHeader/>
        </w:trPr>
        <w:tc>
          <w:tcPr>
            <w:tcW w:w="6570" w:type="dxa"/>
            <w:shd w:val="clear" w:color="auto" w:fill="auto"/>
          </w:tcPr>
          <w:p w14:paraId="2B5AAF63" w14:textId="77777777" w:rsidR="004250AB" w:rsidRPr="00EB3DF9" w:rsidRDefault="004250A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305" w:type="dxa"/>
            <w:shd w:val="clear" w:color="auto" w:fill="auto"/>
          </w:tcPr>
          <w:p w14:paraId="51073CF5" w14:textId="77777777" w:rsidR="004250AB" w:rsidRPr="00EB3DF9" w:rsidRDefault="00D0393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  <w:shd w:val="clear" w:color="auto" w:fill="auto"/>
          </w:tcPr>
          <w:p w14:paraId="1DBA7499" w14:textId="77777777" w:rsidR="004250AB" w:rsidRPr="00EB3DF9" w:rsidRDefault="00D0393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250AB" w:rsidRPr="00EB3DF9" w14:paraId="5CFFB303" w14:textId="77777777" w:rsidTr="005E01C7">
        <w:tc>
          <w:tcPr>
            <w:tcW w:w="6570" w:type="dxa"/>
            <w:shd w:val="clear" w:color="auto" w:fill="auto"/>
          </w:tcPr>
          <w:p w14:paraId="4E0C09CF" w14:textId="77777777" w:rsidR="004250AB" w:rsidRPr="00EB3DF9" w:rsidRDefault="004250A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3EE11C19" w14:textId="77777777" w:rsidR="004250AB" w:rsidRPr="00EB3DF9" w:rsidRDefault="004250A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i/>
                <w:iCs/>
              </w:rPr>
            </w:pPr>
            <w:r w:rsidRPr="00EB3DF9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4250AB" w:rsidRPr="00EB3DF9" w14:paraId="78B5F62D" w14:textId="77777777" w:rsidTr="005E01C7">
        <w:tc>
          <w:tcPr>
            <w:tcW w:w="6570" w:type="dxa"/>
            <w:shd w:val="clear" w:color="auto" w:fill="auto"/>
          </w:tcPr>
          <w:p w14:paraId="58836250" w14:textId="77777777" w:rsidR="004250AB" w:rsidRPr="00EB3DF9" w:rsidRDefault="004250A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5" w:type="dxa"/>
            <w:shd w:val="clear" w:color="auto" w:fill="auto"/>
          </w:tcPr>
          <w:p w14:paraId="435F8A4D" w14:textId="77777777" w:rsidR="004250AB" w:rsidRPr="00EB3DF9" w:rsidRDefault="004250A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05" w:type="dxa"/>
            <w:shd w:val="clear" w:color="auto" w:fill="auto"/>
          </w:tcPr>
          <w:p w14:paraId="434993C0" w14:textId="77777777" w:rsidR="004250AB" w:rsidRPr="00EB3DF9" w:rsidRDefault="004250A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D0393C" w:rsidRPr="00EB3DF9" w14:paraId="72A77CEC" w14:textId="77777777" w:rsidTr="005E01C7">
        <w:tc>
          <w:tcPr>
            <w:tcW w:w="6570" w:type="dxa"/>
            <w:shd w:val="clear" w:color="auto" w:fill="auto"/>
          </w:tcPr>
          <w:p w14:paraId="77B21CD9" w14:textId="77777777" w:rsidR="00D0393C" w:rsidRPr="00EB3DF9" w:rsidRDefault="00D0393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B3DF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5" w:type="dxa"/>
            <w:shd w:val="clear" w:color="auto" w:fill="auto"/>
          </w:tcPr>
          <w:p w14:paraId="07099E75" w14:textId="26824BEA" w:rsidR="00D0393C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</w:pPr>
            <w:r w:rsidRPr="00EB3DF9">
              <w:t>4,184</w:t>
            </w:r>
          </w:p>
        </w:tc>
        <w:tc>
          <w:tcPr>
            <w:tcW w:w="1305" w:type="dxa"/>
            <w:shd w:val="clear" w:color="auto" w:fill="auto"/>
          </w:tcPr>
          <w:p w14:paraId="17109818" w14:textId="77777777" w:rsidR="00D0393C" w:rsidRPr="00EB3DF9" w:rsidRDefault="00D0393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</w:pPr>
            <w:r w:rsidRPr="00EB3DF9">
              <w:t>4,038</w:t>
            </w:r>
          </w:p>
        </w:tc>
      </w:tr>
      <w:tr w:rsidR="00D0393C" w:rsidRPr="00EB3DF9" w14:paraId="5BDC289D" w14:textId="77777777" w:rsidTr="005E01C7">
        <w:tc>
          <w:tcPr>
            <w:tcW w:w="6570" w:type="dxa"/>
            <w:shd w:val="clear" w:color="auto" w:fill="auto"/>
          </w:tcPr>
          <w:p w14:paraId="1E707062" w14:textId="77777777" w:rsidR="00D0393C" w:rsidRPr="00EB3DF9" w:rsidRDefault="00D0393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05" w:type="dxa"/>
            <w:shd w:val="clear" w:color="auto" w:fill="auto"/>
          </w:tcPr>
          <w:p w14:paraId="5A9422D0" w14:textId="231F2EBC" w:rsidR="00D0393C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</w:pPr>
            <w:r w:rsidRPr="00EB3DF9">
              <w:t>459</w:t>
            </w:r>
          </w:p>
        </w:tc>
        <w:tc>
          <w:tcPr>
            <w:tcW w:w="1305" w:type="dxa"/>
            <w:shd w:val="clear" w:color="auto" w:fill="auto"/>
          </w:tcPr>
          <w:p w14:paraId="00085CC9" w14:textId="77777777" w:rsidR="00D0393C" w:rsidRPr="00EB3DF9" w:rsidRDefault="00D0393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</w:pPr>
            <w:r w:rsidRPr="00EB3DF9">
              <w:t>805</w:t>
            </w:r>
          </w:p>
        </w:tc>
      </w:tr>
      <w:tr w:rsidR="00D0393C" w:rsidRPr="00EB3DF9" w14:paraId="0A420DBD" w14:textId="77777777" w:rsidTr="005E01C7">
        <w:tc>
          <w:tcPr>
            <w:tcW w:w="6570" w:type="dxa"/>
            <w:shd w:val="clear" w:color="auto" w:fill="auto"/>
          </w:tcPr>
          <w:p w14:paraId="280F0593" w14:textId="77777777" w:rsidR="00D0393C" w:rsidRPr="00EB3DF9" w:rsidRDefault="00D0393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05" w:type="dxa"/>
            <w:shd w:val="clear" w:color="auto" w:fill="auto"/>
          </w:tcPr>
          <w:p w14:paraId="6355A726" w14:textId="3A559673" w:rsidR="00D0393C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3</w:t>
            </w:r>
            <w:r w:rsidRPr="00EB3DF9">
              <w:rPr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14:paraId="67FA5955" w14:textId="77777777" w:rsidR="00D0393C" w:rsidRPr="00EB3DF9" w:rsidRDefault="00D0393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659</w:t>
            </w:r>
            <w:r w:rsidRPr="00EB3DF9">
              <w:rPr>
                <w:cs/>
              </w:rPr>
              <w:t>)</w:t>
            </w:r>
          </w:p>
        </w:tc>
      </w:tr>
      <w:tr w:rsidR="00D0393C" w:rsidRPr="00EB3DF9" w14:paraId="5A3AB970" w14:textId="77777777" w:rsidTr="005E01C7">
        <w:tc>
          <w:tcPr>
            <w:tcW w:w="6570" w:type="dxa"/>
            <w:shd w:val="clear" w:color="auto" w:fill="auto"/>
          </w:tcPr>
          <w:p w14:paraId="2315C8CE" w14:textId="77777777" w:rsidR="00D0393C" w:rsidRPr="00EB3DF9" w:rsidRDefault="00D0393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EB3D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5" w:type="dxa"/>
            <w:shd w:val="clear" w:color="auto" w:fill="auto"/>
          </w:tcPr>
          <w:p w14:paraId="15C542B5" w14:textId="068B0C29" w:rsidR="00D0393C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4,640</w:t>
            </w:r>
          </w:p>
        </w:tc>
        <w:tc>
          <w:tcPr>
            <w:tcW w:w="1305" w:type="dxa"/>
            <w:shd w:val="clear" w:color="auto" w:fill="auto"/>
          </w:tcPr>
          <w:p w14:paraId="4B9CD240" w14:textId="77777777" w:rsidR="00D0393C" w:rsidRPr="00EB3DF9" w:rsidRDefault="00D0393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4,184</w:t>
            </w:r>
          </w:p>
        </w:tc>
      </w:tr>
      <w:tr w:rsidR="00D0393C" w:rsidRPr="00EB3DF9" w14:paraId="686BD06E" w14:textId="77777777" w:rsidTr="005E01C7">
        <w:tc>
          <w:tcPr>
            <w:tcW w:w="6570" w:type="dxa"/>
            <w:shd w:val="clear" w:color="auto" w:fill="auto"/>
          </w:tcPr>
          <w:p w14:paraId="4EF84D6E" w14:textId="77777777" w:rsidR="00D0393C" w:rsidRPr="00EB3DF9" w:rsidRDefault="00D0393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b/>
                <w:bCs/>
                <w:i/>
                <w:iCs/>
              </w:rPr>
            </w:pPr>
            <w:r w:rsidRPr="00EB3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 w:rsidRPr="00EB3D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ตัดจำหน่าย</w:t>
            </w:r>
            <w:r w:rsidRPr="00EB3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305" w:type="dxa"/>
            <w:shd w:val="clear" w:color="auto" w:fill="auto"/>
          </w:tcPr>
          <w:p w14:paraId="26BF5A0B" w14:textId="77777777" w:rsidR="00D0393C" w:rsidRPr="00EB3DF9" w:rsidRDefault="00D0393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15EE0CC0" w14:textId="77777777" w:rsidR="00D0393C" w:rsidRPr="00EB3DF9" w:rsidRDefault="00D0393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cs/>
              </w:rPr>
            </w:pPr>
          </w:p>
        </w:tc>
      </w:tr>
      <w:tr w:rsidR="00D0393C" w:rsidRPr="00EB3DF9" w14:paraId="4F31E16F" w14:textId="77777777" w:rsidTr="005E01C7">
        <w:trPr>
          <w:trHeight w:val="58"/>
        </w:trPr>
        <w:tc>
          <w:tcPr>
            <w:tcW w:w="6570" w:type="dxa"/>
            <w:shd w:val="clear" w:color="auto" w:fill="auto"/>
          </w:tcPr>
          <w:p w14:paraId="0B27EC06" w14:textId="77777777" w:rsidR="00D0393C" w:rsidRPr="00EB3DF9" w:rsidRDefault="00D0393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B3DF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305" w:type="dxa"/>
            <w:shd w:val="clear" w:color="auto" w:fill="auto"/>
          </w:tcPr>
          <w:p w14:paraId="1596506A" w14:textId="742C39E2" w:rsidR="00D0393C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1,283</w:t>
            </w:r>
            <w:r w:rsidRPr="00EB3DF9">
              <w:rPr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14:paraId="4297A8C2" w14:textId="77777777" w:rsidR="00D0393C" w:rsidRPr="00EB3DF9" w:rsidRDefault="00D0393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1,727</w:t>
            </w:r>
            <w:r w:rsidRPr="00EB3DF9">
              <w:rPr>
                <w:cs/>
              </w:rPr>
              <w:t>)</w:t>
            </w:r>
          </w:p>
        </w:tc>
      </w:tr>
      <w:tr w:rsidR="00D0393C" w:rsidRPr="00EB3DF9" w14:paraId="25B55AD7" w14:textId="77777777" w:rsidTr="005E01C7">
        <w:trPr>
          <w:trHeight w:val="58"/>
        </w:trPr>
        <w:tc>
          <w:tcPr>
            <w:tcW w:w="6570" w:type="dxa"/>
            <w:shd w:val="clear" w:color="auto" w:fill="auto"/>
          </w:tcPr>
          <w:p w14:paraId="47A239B0" w14:textId="77777777" w:rsidR="00D0393C" w:rsidRPr="00EB3DF9" w:rsidRDefault="00D0393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05" w:type="dxa"/>
            <w:shd w:val="clear" w:color="auto" w:fill="auto"/>
          </w:tcPr>
          <w:p w14:paraId="358BF106" w14:textId="41D3A7B8" w:rsidR="00D0393C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235</w:t>
            </w:r>
            <w:r w:rsidRPr="00EB3DF9">
              <w:rPr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14:paraId="54AA5616" w14:textId="77777777" w:rsidR="00D0393C" w:rsidRPr="00EB3DF9" w:rsidRDefault="00D0393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215</w:t>
            </w:r>
            <w:r w:rsidRPr="00EB3DF9">
              <w:rPr>
                <w:cs/>
              </w:rPr>
              <w:t>)</w:t>
            </w:r>
          </w:p>
        </w:tc>
      </w:tr>
      <w:tr w:rsidR="00D0393C" w:rsidRPr="00EB3DF9" w14:paraId="26508E51" w14:textId="77777777" w:rsidTr="005E01C7">
        <w:trPr>
          <w:trHeight w:val="58"/>
        </w:trPr>
        <w:tc>
          <w:tcPr>
            <w:tcW w:w="6570" w:type="dxa"/>
            <w:shd w:val="clear" w:color="auto" w:fill="auto"/>
          </w:tcPr>
          <w:p w14:paraId="396AC392" w14:textId="77777777" w:rsidR="00D0393C" w:rsidRPr="00EB3DF9" w:rsidRDefault="00D0393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FDD8D3B" w14:textId="052A8D3E" w:rsidR="00D0393C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</w:pPr>
            <w:r w:rsidRPr="00EB3DF9">
              <w:t>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17FFE6F" w14:textId="77777777" w:rsidR="00D0393C" w:rsidRPr="00EB3DF9" w:rsidRDefault="00D0393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</w:pPr>
            <w:r w:rsidRPr="00EB3DF9">
              <w:t>659</w:t>
            </w:r>
          </w:p>
        </w:tc>
      </w:tr>
      <w:tr w:rsidR="00D0393C" w:rsidRPr="00EB3DF9" w14:paraId="65185BAA" w14:textId="77777777" w:rsidTr="005E01C7">
        <w:trPr>
          <w:trHeight w:val="58"/>
        </w:trPr>
        <w:tc>
          <w:tcPr>
            <w:tcW w:w="6570" w:type="dxa"/>
            <w:shd w:val="clear" w:color="auto" w:fill="auto"/>
          </w:tcPr>
          <w:p w14:paraId="7B70706C" w14:textId="77777777" w:rsidR="00D0393C" w:rsidRPr="00EB3DF9" w:rsidRDefault="00D0393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3D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5" w:type="dxa"/>
            <w:shd w:val="clear" w:color="auto" w:fill="auto"/>
          </w:tcPr>
          <w:p w14:paraId="2395D104" w14:textId="4DA5EDD1" w:rsidR="00D0393C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(</w:t>
            </w:r>
            <w:r w:rsidRPr="00EB3DF9">
              <w:rPr>
                <w:b/>
                <w:bCs/>
              </w:rPr>
              <w:t>1,515</w:t>
            </w:r>
            <w:r w:rsidRPr="00EB3DF9">
              <w:rPr>
                <w:b/>
                <w:bCs/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14:paraId="4580465E" w14:textId="77777777" w:rsidR="00D0393C" w:rsidRPr="00EB3DF9" w:rsidRDefault="00D0393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(</w:t>
            </w:r>
            <w:r w:rsidRPr="00EB3DF9">
              <w:rPr>
                <w:b/>
                <w:bCs/>
              </w:rPr>
              <w:t>1,283</w:t>
            </w:r>
            <w:r w:rsidRPr="00EB3DF9">
              <w:rPr>
                <w:b/>
                <w:bCs/>
                <w:cs/>
              </w:rPr>
              <w:t>)</w:t>
            </w:r>
          </w:p>
        </w:tc>
      </w:tr>
      <w:tr w:rsidR="00D0393C" w:rsidRPr="00EB3DF9" w14:paraId="7F2D0A9D" w14:textId="77777777" w:rsidTr="005E01C7">
        <w:trPr>
          <w:trHeight w:val="58"/>
        </w:trPr>
        <w:tc>
          <w:tcPr>
            <w:tcW w:w="6570" w:type="dxa"/>
            <w:shd w:val="clear" w:color="auto" w:fill="auto"/>
          </w:tcPr>
          <w:p w14:paraId="11117DEA" w14:textId="77777777" w:rsidR="00D0393C" w:rsidRPr="00EB3DF9" w:rsidRDefault="00D0393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05" w:type="dxa"/>
            <w:shd w:val="clear" w:color="auto" w:fill="auto"/>
          </w:tcPr>
          <w:p w14:paraId="67182191" w14:textId="77777777" w:rsidR="00D0393C" w:rsidRPr="00EB3DF9" w:rsidRDefault="00D0393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</w:pPr>
          </w:p>
        </w:tc>
        <w:tc>
          <w:tcPr>
            <w:tcW w:w="1305" w:type="dxa"/>
            <w:shd w:val="clear" w:color="auto" w:fill="auto"/>
          </w:tcPr>
          <w:p w14:paraId="23CCB449" w14:textId="77777777" w:rsidR="00D0393C" w:rsidRPr="00EB3DF9" w:rsidRDefault="00D0393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</w:pPr>
          </w:p>
        </w:tc>
      </w:tr>
      <w:tr w:rsidR="00D0393C" w:rsidRPr="00EB3DF9" w14:paraId="4FF62AA2" w14:textId="77777777" w:rsidTr="005E01C7">
        <w:trPr>
          <w:trHeight w:val="58"/>
        </w:trPr>
        <w:tc>
          <w:tcPr>
            <w:tcW w:w="6570" w:type="dxa"/>
            <w:shd w:val="clear" w:color="auto" w:fill="auto"/>
          </w:tcPr>
          <w:p w14:paraId="7DFD2EC7" w14:textId="77777777" w:rsidR="00D0393C" w:rsidRPr="00EB3DF9" w:rsidRDefault="00D0393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3D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305" w:type="dxa"/>
            <w:shd w:val="clear" w:color="auto" w:fill="auto"/>
          </w:tcPr>
          <w:p w14:paraId="74F89155" w14:textId="596F0B13" w:rsidR="00D0393C" w:rsidRPr="00EB3DF9" w:rsidRDefault="00F1043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2,901</w:t>
            </w:r>
          </w:p>
        </w:tc>
        <w:tc>
          <w:tcPr>
            <w:tcW w:w="1305" w:type="dxa"/>
            <w:shd w:val="clear" w:color="auto" w:fill="auto"/>
          </w:tcPr>
          <w:p w14:paraId="7EEC729F" w14:textId="77777777" w:rsidR="00D0393C" w:rsidRPr="00EB3DF9" w:rsidRDefault="00D0393C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2,311</w:t>
            </w:r>
          </w:p>
        </w:tc>
      </w:tr>
      <w:tr w:rsidR="00D0393C" w:rsidRPr="00EB3DF9" w14:paraId="32DE895A" w14:textId="77777777" w:rsidTr="005E01C7">
        <w:trPr>
          <w:trHeight w:val="58"/>
        </w:trPr>
        <w:tc>
          <w:tcPr>
            <w:tcW w:w="6570" w:type="dxa"/>
            <w:shd w:val="clear" w:color="auto" w:fill="auto"/>
          </w:tcPr>
          <w:p w14:paraId="31CE5FD8" w14:textId="77777777" w:rsidR="00D0393C" w:rsidRPr="00EB3DF9" w:rsidRDefault="00D0393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EB3D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5" w:type="dxa"/>
            <w:shd w:val="clear" w:color="auto" w:fill="auto"/>
          </w:tcPr>
          <w:p w14:paraId="553FB6E3" w14:textId="02CADD81" w:rsidR="00D0393C" w:rsidRPr="00EB3DF9" w:rsidRDefault="00F1043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3,125</w:t>
            </w:r>
          </w:p>
        </w:tc>
        <w:tc>
          <w:tcPr>
            <w:tcW w:w="1305" w:type="dxa"/>
            <w:shd w:val="clear" w:color="auto" w:fill="auto"/>
          </w:tcPr>
          <w:p w14:paraId="0857FF01" w14:textId="77777777" w:rsidR="00D0393C" w:rsidRPr="00EB3DF9" w:rsidRDefault="00D0393C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2,901</w:t>
            </w:r>
          </w:p>
        </w:tc>
      </w:tr>
    </w:tbl>
    <w:p w14:paraId="1E48202F" w14:textId="77777777" w:rsidR="00882BF0" w:rsidRPr="00EB3DF9" w:rsidRDefault="00882BF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5007606C" w14:textId="58A3B370" w:rsidR="00882BF0" w:rsidRPr="00EB3DF9" w:rsidRDefault="006F435F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EB3DF9">
        <w:rPr>
          <w:cs/>
        </w:rPr>
        <w:t xml:space="preserve">เมื่อวันที่ </w:t>
      </w:r>
      <w:r w:rsidRPr="00EB3DF9">
        <w:t xml:space="preserve">27 </w:t>
      </w:r>
      <w:r w:rsidRPr="00EB3DF9">
        <w:rPr>
          <w:cs/>
        </w:rPr>
        <w:t xml:space="preserve">กุมภาพันธ์ </w:t>
      </w:r>
      <w:r w:rsidR="00C848C5" w:rsidRPr="00EB3DF9">
        <w:t>2547</w:t>
      </w:r>
      <w:r w:rsidRPr="00EB3DF9">
        <w:rPr>
          <w:cs/>
        </w:rPr>
        <w:t xml:space="preserve"> กรมธนารักษ์ ได้อนุญาตให้บริษัทผ่อนชำระค่าธรรมเนียมจำนวนเงิน </w:t>
      </w:r>
      <w:r w:rsidR="00E47402" w:rsidRPr="00EB3DF9">
        <w:t>552</w:t>
      </w:r>
      <w:r w:rsidRPr="00EB3DF9">
        <w:rPr>
          <w:cs/>
        </w:rPr>
        <w:t xml:space="preserve"> ล้านบาท ในการต่ออายุสัญญาเช่าที่ราชพัสดุซึ่งเป็นที่ตั้งโรงกลั่นของบริษัท ตามหนังสือขอขยายระยะเวลาเช่าซึ่งสัญญาเช่าเดิมจะครบกำหนดใน วันที่ </w:t>
      </w:r>
      <w:r w:rsidRPr="00EB3DF9">
        <w:t xml:space="preserve">1 </w:t>
      </w:r>
      <w:r w:rsidRPr="00EB3DF9">
        <w:rPr>
          <w:cs/>
        </w:rPr>
        <w:t xml:space="preserve">เมษายน </w:t>
      </w:r>
      <w:r w:rsidRPr="00EB3DF9">
        <w:t xml:space="preserve">2558 </w:t>
      </w:r>
      <w:r w:rsidRPr="00EB3DF9">
        <w:rPr>
          <w:cs/>
        </w:rPr>
        <w:t xml:space="preserve">ออกไปอีก </w:t>
      </w:r>
      <w:r w:rsidR="00C848C5" w:rsidRPr="00EB3DF9">
        <w:t>18</w:t>
      </w:r>
      <w:r w:rsidRPr="00EB3DF9">
        <w:rPr>
          <w:cs/>
        </w:rPr>
        <w:t xml:space="preserve"> ปี เป็นสัญญาเช่าใหม่ซึ่งจะครบกำหนดสัญญาเช่าในวันที่ </w:t>
      </w:r>
      <w:r w:rsidR="00F10430" w:rsidRPr="00EB3DF9">
        <w:br/>
      </w:r>
      <w:r w:rsidRPr="00EB3DF9">
        <w:t xml:space="preserve">31 </w:t>
      </w:r>
      <w:r w:rsidRPr="00EB3DF9">
        <w:rPr>
          <w:cs/>
        </w:rPr>
        <w:t xml:space="preserve">มีนาคม </w:t>
      </w:r>
      <w:r w:rsidRPr="00EB3DF9">
        <w:t xml:space="preserve">2576 </w:t>
      </w:r>
      <w:r w:rsidRPr="00EB3DF9">
        <w:rPr>
          <w:cs/>
        </w:rPr>
        <w:t>บริษัทจึงได้ขยายระยะเวลาการตัดจำหน่ายสิทธิการเช่าเดิ</w:t>
      </w:r>
      <w:r w:rsidR="00C848C5" w:rsidRPr="00EB3DF9">
        <w:rPr>
          <w:cs/>
        </w:rPr>
        <w:t xml:space="preserve">มออกไปเป็นสิ้นสุด </w:t>
      </w:r>
      <w:r w:rsidR="00C848C5" w:rsidRPr="00EB3DF9">
        <w:t>31</w:t>
      </w:r>
      <w:r w:rsidR="00C848C5" w:rsidRPr="00EB3DF9">
        <w:rPr>
          <w:cs/>
        </w:rPr>
        <w:t xml:space="preserve"> มีนาคม </w:t>
      </w:r>
      <w:r w:rsidR="00C848C5" w:rsidRPr="00EB3DF9">
        <w:t>2576</w:t>
      </w:r>
      <w:r w:rsidRPr="00EB3DF9">
        <w:rPr>
          <w:cs/>
        </w:rPr>
        <w:t xml:space="preserve"> ตามระยะสัญญาใหม่ </w:t>
      </w:r>
      <w:r w:rsidR="004762B0" w:rsidRPr="00EB3DF9">
        <w:rPr>
          <w:cs/>
        </w:rPr>
        <w:t xml:space="preserve">ณ วันที่ </w:t>
      </w:r>
      <w:r w:rsidR="00C848C5" w:rsidRPr="00EB3DF9">
        <w:t>31</w:t>
      </w:r>
      <w:r w:rsidR="004762B0" w:rsidRPr="00EB3DF9">
        <w:rPr>
          <w:cs/>
        </w:rPr>
        <w:t xml:space="preserve"> ธันวาคม </w:t>
      </w:r>
      <w:r w:rsidR="00C848C5" w:rsidRPr="00EB3DF9">
        <w:t>256</w:t>
      </w:r>
      <w:r w:rsidR="00D0393C" w:rsidRPr="00EB3DF9">
        <w:t>2</w:t>
      </w:r>
      <w:r w:rsidR="00EA6D28" w:rsidRPr="00EB3DF9">
        <w:rPr>
          <w:cs/>
        </w:rPr>
        <w:t xml:space="preserve"> และ </w:t>
      </w:r>
      <w:r w:rsidR="00C848C5" w:rsidRPr="00EB3DF9">
        <w:t>256</w:t>
      </w:r>
      <w:r w:rsidR="00D0393C" w:rsidRPr="00EB3DF9">
        <w:t>1</w:t>
      </w:r>
      <w:r w:rsidR="008F040D" w:rsidRPr="00EB3DF9">
        <w:rPr>
          <w:cs/>
        </w:rPr>
        <w:t xml:space="preserve"> </w:t>
      </w:r>
      <w:r w:rsidR="00365BBC" w:rsidRPr="00EB3DF9">
        <w:rPr>
          <w:cs/>
        </w:rPr>
        <w:t>บริษัทไม่มียอด</w:t>
      </w:r>
      <w:r w:rsidR="004762B0" w:rsidRPr="00EB3DF9">
        <w:rPr>
          <w:cs/>
        </w:rPr>
        <w:t>หนี้สินจากสิทธิการเช่าระยะยาวดังกล่าว</w:t>
      </w:r>
    </w:p>
    <w:p w14:paraId="460AF5A9" w14:textId="77777777" w:rsidR="0007005C" w:rsidRPr="00EB3DF9" w:rsidRDefault="0007005C" w:rsidP="00EB3DF9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sz w:val="16"/>
          <w:szCs w:val="16"/>
          <w:cs/>
          <w:lang w:bidi="th-TH"/>
        </w:rPr>
        <w:sectPr w:rsidR="0007005C" w:rsidRPr="00EB3DF9" w:rsidSect="009026E5">
          <w:footerReference w:type="default" r:id="rId20"/>
          <w:pgSz w:w="11907" w:h="16840" w:code="9"/>
          <w:pgMar w:top="691" w:right="1152" w:bottom="576" w:left="1152" w:header="720" w:footer="720" w:gutter="0"/>
          <w:cols w:space="720"/>
        </w:sectPr>
      </w:pPr>
    </w:p>
    <w:p w14:paraId="2D7F39D9" w14:textId="77777777" w:rsidR="00947118" w:rsidRPr="00EB3DF9" w:rsidRDefault="00947118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B3DF9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สินทรัพย์ไม่มีตัวตน</w:t>
      </w:r>
      <w:r w:rsidRPr="00EB3DF9">
        <w:rPr>
          <w:rFonts w:ascii="Angsana New" w:hAnsi="Angsana New"/>
          <w:b/>
          <w:bCs/>
          <w:sz w:val="30"/>
          <w:szCs w:val="30"/>
          <w:lang w:bidi="th-TH"/>
        </w:rPr>
        <w:tab/>
      </w:r>
    </w:p>
    <w:p w14:paraId="04DB116D" w14:textId="77777777" w:rsidR="00C848C5" w:rsidRPr="00EB3DF9" w:rsidRDefault="00C848C5" w:rsidP="00EB3DF9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tbl>
      <w:tblPr>
        <w:tblW w:w="15629" w:type="dxa"/>
        <w:jc w:val="center"/>
        <w:tblLayout w:type="fixed"/>
        <w:tblLook w:val="01E0" w:firstRow="1" w:lastRow="1" w:firstColumn="1" w:lastColumn="1" w:noHBand="0" w:noVBand="0"/>
      </w:tblPr>
      <w:tblGrid>
        <w:gridCol w:w="3653"/>
        <w:gridCol w:w="1996"/>
        <w:gridCol w:w="1996"/>
        <w:gridCol w:w="1996"/>
        <w:gridCol w:w="1996"/>
        <w:gridCol w:w="1996"/>
        <w:gridCol w:w="1996"/>
      </w:tblGrid>
      <w:tr w:rsidR="00321962" w:rsidRPr="00EB3DF9" w14:paraId="79A597E0" w14:textId="77777777" w:rsidTr="00BB342D">
        <w:trPr>
          <w:tblHeader/>
          <w:jc w:val="center"/>
        </w:trPr>
        <w:tc>
          <w:tcPr>
            <w:tcW w:w="3653" w:type="dxa"/>
          </w:tcPr>
          <w:p w14:paraId="63384309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976" w:type="dxa"/>
            <w:gridSpan w:val="6"/>
            <w:vAlign w:val="bottom"/>
          </w:tcPr>
          <w:p w14:paraId="00709234" w14:textId="1D93EDF9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21962" w:rsidRPr="00EB3DF9" w14:paraId="532FF250" w14:textId="77777777" w:rsidTr="00321962">
        <w:trPr>
          <w:tblHeader/>
          <w:jc w:val="center"/>
        </w:trPr>
        <w:tc>
          <w:tcPr>
            <w:tcW w:w="3653" w:type="dxa"/>
          </w:tcPr>
          <w:p w14:paraId="60C0550D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996" w:type="dxa"/>
            <w:vAlign w:val="bottom"/>
          </w:tcPr>
          <w:p w14:paraId="4D8BAFA9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60" w:lineRule="exact"/>
              <w:contextualSpacing/>
              <w:jc w:val="center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ลิขสิทธิ์การใช้และต้นทุนพัฒนา</w:t>
            </w:r>
          </w:p>
          <w:p w14:paraId="02DEBB5E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โปรแกรมสำเร็จรูป</w:t>
            </w:r>
          </w:p>
        </w:tc>
        <w:tc>
          <w:tcPr>
            <w:tcW w:w="1996" w:type="dxa"/>
            <w:vAlign w:val="bottom"/>
          </w:tcPr>
          <w:p w14:paraId="35C6B7E0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60" w:lineRule="exact"/>
              <w:contextualSpacing/>
              <w:jc w:val="center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ค่าใช้จ่ายในการสำรวจและประเมินค่า</w:t>
            </w:r>
          </w:p>
          <w:p w14:paraId="2388E518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แหล่งทรัพยากร</w:t>
            </w:r>
          </w:p>
        </w:tc>
        <w:tc>
          <w:tcPr>
            <w:tcW w:w="1996" w:type="dxa"/>
            <w:vAlign w:val="bottom"/>
          </w:tcPr>
          <w:p w14:paraId="55C99698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sz w:val="28"/>
                <w:szCs w:val="28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1996" w:type="dxa"/>
            <w:vAlign w:val="bottom"/>
          </w:tcPr>
          <w:p w14:paraId="31A32CFF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hint="cs"/>
                <w:sz w:val="28"/>
                <w:szCs w:val="28"/>
                <w:cs/>
              </w:rPr>
              <w:t>สัญญาซื้อขายไฟฟ้า</w:t>
            </w:r>
          </w:p>
        </w:tc>
        <w:tc>
          <w:tcPr>
            <w:tcW w:w="1996" w:type="dxa"/>
          </w:tcPr>
          <w:p w14:paraId="44656B37" w14:textId="65189091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hint="cs"/>
                <w:cs/>
              </w:rPr>
              <w:t>สัญญาซื้อขายไฟฟ้าภายใต้ข้อตกลงสัมปทาน</w:t>
            </w:r>
          </w:p>
        </w:tc>
        <w:tc>
          <w:tcPr>
            <w:tcW w:w="1996" w:type="dxa"/>
            <w:vAlign w:val="bottom"/>
          </w:tcPr>
          <w:p w14:paraId="5C01FC11" w14:textId="1F596ADD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รวม</w:t>
            </w:r>
          </w:p>
        </w:tc>
      </w:tr>
      <w:tr w:rsidR="00321962" w:rsidRPr="00EB3DF9" w14:paraId="21AD5691" w14:textId="77777777" w:rsidTr="00BB342D">
        <w:trPr>
          <w:tblHeader/>
          <w:jc w:val="center"/>
        </w:trPr>
        <w:tc>
          <w:tcPr>
            <w:tcW w:w="3653" w:type="dxa"/>
          </w:tcPr>
          <w:p w14:paraId="716FD49B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976" w:type="dxa"/>
            <w:gridSpan w:val="6"/>
            <w:vAlign w:val="bottom"/>
          </w:tcPr>
          <w:p w14:paraId="6A3C2D93" w14:textId="0AF58D3C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outlineLvl w:val="0"/>
              <w:rPr>
                <w:rFonts w:eastAsia="Calibri"/>
                <w:i/>
                <w:iCs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21962" w:rsidRPr="00EB3DF9" w14:paraId="74446B7F" w14:textId="77777777" w:rsidTr="00321962">
        <w:trPr>
          <w:jc w:val="center"/>
        </w:trPr>
        <w:tc>
          <w:tcPr>
            <w:tcW w:w="3653" w:type="dxa"/>
          </w:tcPr>
          <w:p w14:paraId="11DEBD50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96" w:type="dxa"/>
          </w:tcPr>
          <w:p w14:paraId="2911683A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996" w:type="dxa"/>
          </w:tcPr>
          <w:p w14:paraId="1BD83B76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996" w:type="dxa"/>
          </w:tcPr>
          <w:p w14:paraId="516DCECB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996" w:type="dxa"/>
          </w:tcPr>
          <w:p w14:paraId="7CA33309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996" w:type="dxa"/>
          </w:tcPr>
          <w:p w14:paraId="78488F64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996" w:type="dxa"/>
          </w:tcPr>
          <w:p w14:paraId="1BE9D2B0" w14:textId="0B9F45E1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</w:tr>
      <w:tr w:rsidR="00321962" w:rsidRPr="00EB3DF9" w14:paraId="624FE7D3" w14:textId="77777777" w:rsidTr="00321962">
        <w:trPr>
          <w:jc w:val="center"/>
        </w:trPr>
        <w:tc>
          <w:tcPr>
            <w:tcW w:w="3653" w:type="dxa"/>
          </w:tcPr>
          <w:p w14:paraId="7FDCE4DD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 xml:space="preserve">ณ วันที่ </w:t>
            </w:r>
            <w:r w:rsidRPr="00EB3DF9">
              <w:rPr>
                <w:rFonts w:eastAsia="Calibri"/>
                <w:sz w:val="28"/>
                <w:szCs w:val="28"/>
              </w:rPr>
              <w:t>1</w:t>
            </w:r>
            <w:r w:rsidRPr="00EB3DF9">
              <w:rPr>
                <w:rFonts w:eastAsia="Calibri"/>
                <w:sz w:val="28"/>
                <w:szCs w:val="28"/>
                <w:cs/>
              </w:rPr>
              <w:t xml:space="preserve"> มกราคม </w:t>
            </w:r>
            <w:r w:rsidRPr="00EB3DF9">
              <w:rPr>
                <w:rFonts w:eastAsia="Calibri"/>
                <w:sz w:val="28"/>
                <w:szCs w:val="28"/>
              </w:rPr>
              <w:t>2561</w:t>
            </w:r>
          </w:p>
        </w:tc>
        <w:tc>
          <w:tcPr>
            <w:tcW w:w="1996" w:type="dxa"/>
            <w:vAlign w:val="bottom"/>
          </w:tcPr>
          <w:p w14:paraId="5844EAB2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1,175</w:t>
            </w:r>
          </w:p>
        </w:tc>
        <w:tc>
          <w:tcPr>
            <w:tcW w:w="1996" w:type="dxa"/>
            <w:vAlign w:val="bottom"/>
          </w:tcPr>
          <w:p w14:paraId="66EC849B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3,435</w:t>
            </w:r>
          </w:p>
        </w:tc>
        <w:tc>
          <w:tcPr>
            <w:tcW w:w="1996" w:type="dxa"/>
            <w:vAlign w:val="bottom"/>
          </w:tcPr>
          <w:p w14:paraId="1AA81543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114</w:t>
            </w:r>
          </w:p>
        </w:tc>
        <w:tc>
          <w:tcPr>
            <w:tcW w:w="1996" w:type="dxa"/>
            <w:vAlign w:val="bottom"/>
          </w:tcPr>
          <w:p w14:paraId="3D4474D8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1,607</w:t>
            </w:r>
          </w:p>
        </w:tc>
        <w:tc>
          <w:tcPr>
            <w:tcW w:w="1996" w:type="dxa"/>
          </w:tcPr>
          <w:p w14:paraId="50E59337" w14:textId="474951FB" w:rsidR="00321962" w:rsidRPr="00EB3DF9" w:rsidRDefault="0014054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06436394" w14:textId="12B1FA8C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6,331</w:t>
            </w:r>
          </w:p>
        </w:tc>
      </w:tr>
      <w:tr w:rsidR="00321962" w:rsidRPr="00EB3DF9" w14:paraId="063AF664" w14:textId="77777777" w:rsidTr="00321962">
        <w:trPr>
          <w:jc w:val="center"/>
        </w:trPr>
        <w:tc>
          <w:tcPr>
            <w:tcW w:w="3653" w:type="dxa"/>
          </w:tcPr>
          <w:p w14:paraId="2E7D794C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96" w:type="dxa"/>
            <w:vAlign w:val="bottom"/>
          </w:tcPr>
          <w:p w14:paraId="1EA324D0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294</w:t>
            </w:r>
          </w:p>
        </w:tc>
        <w:tc>
          <w:tcPr>
            <w:tcW w:w="1996" w:type="dxa"/>
            <w:vAlign w:val="bottom"/>
          </w:tcPr>
          <w:p w14:paraId="73C80EFC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1996" w:type="dxa"/>
            <w:vAlign w:val="bottom"/>
          </w:tcPr>
          <w:p w14:paraId="5CF3C811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1996" w:type="dxa"/>
            <w:vAlign w:val="bottom"/>
          </w:tcPr>
          <w:p w14:paraId="0F4F0B05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</w:tcPr>
          <w:p w14:paraId="45400AD8" w14:textId="3A9EB00D" w:rsidR="00321962" w:rsidRPr="00EB3DF9" w:rsidRDefault="0014054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6666864C" w14:textId="124D9454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/>
                <w:sz w:val="28"/>
                <w:szCs w:val="28"/>
              </w:rPr>
              <w:t>304</w:t>
            </w:r>
          </w:p>
        </w:tc>
      </w:tr>
      <w:tr w:rsidR="00321962" w:rsidRPr="00EB3DF9" w14:paraId="7EDE99AF" w14:textId="77777777" w:rsidTr="00321962">
        <w:trPr>
          <w:jc w:val="center"/>
        </w:trPr>
        <w:tc>
          <w:tcPr>
            <w:tcW w:w="3653" w:type="dxa"/>
          </w:tcPr>
          <w:p w14:paraId="1F0B1992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996" w:type="dxa"/>
            <w:vAlign w:val="bottom"/>
          </w:tcPr>
          <w:p w14:paraId="07E0B535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5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52946A73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22C4A076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1996" w:type="dxa"/>
            <w:vAlign w:val="bottom"/>
          </w:tcPr>
          <w:p w14:paraId="6C4C8ACF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</w:tcPr>
          <w:p w14:paraId="4E68AFE5" w14:textId="536F8E83" w:rsidR="00321962" w:rsidRPr="00EB3DF9" w:rsidRDefault="0014054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4F760D07" w14:textId="44ECE061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</w:t>
            </w:r>
          </w:p>
        </w:tc>
      </w:tr>
      <w:tr w:rsidR="00321962" w:rsidRPr="00EB3DF9" w14:paraId="2087AE1B" w14:textId="77777777" w:rsidTr="00321962">
        <w:trPr>
          <w:jc w:val="center"/>
        </w:trPr>
        <w:tc>
          <w:tcPr>
            <w:tcW w:w="3653" w:type="dxa"/>
          </w:tcPr>
          <w:p w14:paraId="3CBACE1A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996" w:type="dxa"/>
            <w:vAlign w:val="bottom"/>
          </w:tcPr>
          <w:p w14:paraId="65819B47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382ED8D9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7841BF71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43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0D5A3E40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190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</w:tcPr>
          <w:p w14:paraId="679D9791" w14:textId="558D97D4" w:rsidR="00321962" w:rsidRPr="00EB3DF9" w:rsidRDefault="0014054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5A12DBD0" w14:textId="2130C90C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234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321962" w:rsidRPr="00EB3DF9" w14:paraId="11EE8D93" w14:textId="77777777" w:rsidTr="00321962">
        <w:trPr>
          <w:jc w:val="center"/>
        </w:trPr>
        <w:tc>
          <w:tcPr>
            <w:tcW w:w="3653" w:type="dxa"/>
          </w:tcPr>
          <w:p w14:paraId="102EF8BC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1996" w:type="dxa"/>
            <w:vAlign w:val="bottom"/>
          </w:tcPr>
          <w:p w14:paraId="7508FD3D" w14:textId="77777777" w:rsidR="00321962" w:rsidRPr="00EB3DF9" w:rsidRDefault="00321962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1996" w:type="dxa"/>
            <w:vAlign w:val="bottom"/>
          </w:tcPr>
          <w:p w14:paraId="74E80F28" w14:textId="77777777" w:rsidR="00321962" w:rsidRPr="00EB3DF9" w:rsidRDefault="00321962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25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059A776F" w14:textId="77777777" w:rsidR="00321962" w:rsidRPr="00EB3DF9" w:rsidRDefault="00321962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996" w:type="dxa"/>
            <w:vAlign w:val="bottom"/>
          </w:tcPr>
          <w:p w14:paraId="11E48138" w14:textId="77777777" w:rsidR="00321962" w:rsidRPr="00EB3DF9" w:rsidRDefault="00321962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17</w:t>
            </w:r>
          </w:p>
        </w:tc>
        <w:tc>
          <w:tcPr>
            <w:tcW w:w="1996" w:type="dxa"/>
          </w:tcPr>
          <w:p w14:paraId="76013F8F" w14:textId="08A230B3" w:rsidR="00321962" w:rsidRPr="00EB3DF9" w:rsidRDefault="00140545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063DF50C" w14:textId="23CC7716" w:rsidR="00321962" w:rsidRPr="00EB3DF9" w:rsidRDefault="00321962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4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321962" w:rsidRPr="00EB3DF9" w14:paraId="572144D8" w14:textId="77777777" w:rsidTr="00321962">
        <w:trPr>
          <w:jc w:val="center"/>
        </w:trPr>
        <w:tc>
          <w:tcPr>
            <w:tcW w:w="3653" w:type="dxa"/>
          </w:tcPr>
          <w:p w14:paraId="07BA0D6F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 xml:space="preserve">31 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 xml:space="preserve"> 2561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และ</w:t>
            </w:r>
          </w:p>
          <w:p w14:paraId="07A20450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  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 xml:space="preserve">1 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996" w:type="dxa"/>
            <w:vAlign w:val="bottom"/>
          </w:tcPr>
          <w:p w14:paraId="6D8C323F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1,466</w:t>
            </w:r>
          </w:p>
        </w:tc>
        <w:tc>
          <w:tcPr>
            <w:tcW w:w="1996" w:type="dxa"/>
            <w:vAlign w:val="bottom"/>
          </w:tcPr>
          <w:p w14:paraId="36709C24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3,418</w:t>
            </w:r>
          </w:p>
        </w:tc>
        <w:tc>
          <w:tcPr>
            <w:tcW w:w="1996" w:type="dxa"/>
            <w:vAlign w:val="bottom"/>
          </w:tcPr>
          <w:p w14:paraId="1922D14B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996" w:type="dxa"/>
            <w:vAlign w:val="bottom"/>
          </w:tcPr>
          <w:p w14:paraId="67C3F745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1,434</w:t>
            </w:r>
          </w:p>
        </w:tc>
        <w:tc>
          <w:tcPr>
            <w:tcW w:w="1996" w:type="dxa"/>
          </w:tcPr>
          <w:p w14:paraId="03075005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27322DCF" w14:textId="0A85C8D7" w:rsidR="00140545" w:rsidRPr="00EB3DF9" w:rsidRDefault="0014054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63F207C7" w14:textId="28F05679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6,398</w:t>
            </w:r>
          </w:p>
        </w:tc>
      </w:tr>
      <w:tr w:rsidR="001866B8" w:rsidRPr="00EB3DF9" w14:paraId="43687D23" w14:textId="77777777" w:rsidTr="00321962">
        <w:trPr>
          <w:jc w:val="center"/>
        </w:trPr>
        <w:tc>
          <w:tcPr>
            <w:tcW w:w="3653" w:type="dxa"/>
          </w:tcPr>
          <w:p w14:paraId="6E173132" w14:textId="39012084" w:rsidR="001866B8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ได้มาจากการซื้อธุรกิจ</w:t>
            </w:r>
            <w:r w:rsidR="003557BB" w:rsidRPr="00EB3DF9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="003557BB" w:rsidRPr="00EB3DF9">
              <w:rPr>
                <w:rFonts w:eastAsia="Calibri"/>
                <w:i/>
                <w:iCs/>
                <w:sz w:val="28"/>
                <w:szCs w:val="28"/>
                <w:cs/>
              </w:rPr>
              <w:t>(</w:t>
            </w:r>
            <w:r w:rsidR="003557BB" w:rsidRPr="00EB3DF9">
              <w:rPr>
                <w:rFonts w:eastAsia="Calibri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="003557BB" w:rsidRPr="00EB3DF9">
              <w:rPr>
                <w:rFonts w:eastAsia="Calibri"/>
                <w:i/>
                <w:iCs/>
                <w:sz w:val="28"/>
                <w:szCs w:val="28"/>
              </w:rPr>
              <w:t>5</w:t>
            </w:r>
            <w:r w:rsidR="003557BB" w:rsidRPr="00EB3DF9">
              <w:rPr>
                <w:rFonts w:eastAsia="Calibr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0AC7466D" w14:textId="4582462B" w:rsidR="001866B8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19E56F6F" w14:textId="7DBBDD44" w:rsidR="001866B8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11F0B2C5" w14:textId="6B7F62E5" w:rsidR="001866B8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5A06E0F1" w14:textId="6DCDA71A" w:rsidR="001866B8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</w:tcPr>
          <w:p w14:paraId="54F0724A" w14:textId="58931D8D" w:rsidR="001866B8" w:rsidRPr="00EB3DF9" w:rsidRDefault="008C06EA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5</w:t>
            </w:r>
            <w:r w:rsidR="001866B8" w:rsidRPr="00EB3DF9">
              <w:rPr>
                <w:rFonts w:eastAsia="Calibri"/>
                <w:sz w:val="28"/>
                <w:szCs w:val="28"/>
              </w:rPr>
              <w:t>,</w:t>
            </w:r>
            <w:r w:rsidR="0095475F" w:rsidRPr="00EB3DF9">
              <w:rPr>
                <w:rFonts w:eastAsia="Calibri"/>
                <w:sz w:val="28"/>
                <w:szCs w:val="28"/>
              </w:rPr>
              <w:t>19</w:t>
            </w:r>
            <w:r w:rsidR="00E931DC" w:rsidRPr="00EB3DF9"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1996" w:type="dxa"/>
            <w:vAlign w:val="bottom"/>
          </w:tcPr>
          <w:p w14:paraId="275D5A93" w14:textId="4FAD87CA" w:rsidR="001866B8" w:rsidRPr="00EB3DF9" w:rsidRDefault="008C06EA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5</w:t>
            </w:r>
            <w:r w:rsidR="001866B8" w:rsidRPr="00EB3DF9">
              <w:rPr>
                <w:rFonts w:eastAsia="Calibri"/>
                <w:sz w:val="28"/>
                <w:szCs w:val="28"/>
              </w:rPr>
              <w:t>,</w:t>
            </w:r>
            <w:r w:rsidR="0095475F" w:rsidRPr="00EB3DF9">
              <w:rPr>
                <w:rFonts w:eastAsia="Calibri"/>
                <w:sz w:val="28"/>
                <w:szCs w:val="28"/>
              </w:rPr>
              <w:t>19</w:t>
            </w:r>
            <w:r w:rsidR="00E931DC" w:rsidRPr="00EB3DF9">
              <w:rPr>
                <w:rFonts w:eastAsia="Calibri"/>
                <w:sz w:val="28"/>
                <w:szCs w:val="28"/>
              </w:rPr>
              <w:t>7</w:t>
            </w:r>
          </w:p>
        </w:tc>
      </w:tr>
      <w:tr w:rsidR="00321962" w:rsidRPr="00EB3DF9" w14:paraId="6AE1E520" w14:textId="77777777" w:rsidTr="00321962">
        <w:trPr>
          <w:jc w:val="center"/>
        </w:trPr>
        <w:tc>
          <w:tcPr>
            <w:tcW w:w="3653" w:type="dxa"/>
          </w:tcPr>
          <w:p w14:paraId="325AED5C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96" w:type="dxa"/>
            <w:vAlign w:val="bottom"/>
          </w:tcPr>
          <w:p w14:paraId="6550A28F" w14:textId="6B3731EB" w:rsidR="00321962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91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9345E" w14:textId="00F54A40" w:rsidR="00321962" w:rsidRPr="00EB3DF9" w:rsidRDefault="002B754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74</w:t>
            </w:r>
          </w:p>
        </w:tc>
        <w:tc>
          <w:tcPr>
            <w:tcW w:w="1996" w:type="dxa"/>
            <w:vAlign w:val="bottom"/>
          </w:tcPr>
          <w:p w14:paraId="01DAF3FC" w14:textId="6B130F2E" w:rsidR="00321962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ECB5C" w14:textId="66E8853F" w:rsidR="00321962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</w:tcPr>
          <w:p w14:paraId="60215B8A" w14:textId="3DD33097" w:rsidR="00321962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635C66D5" w14:textId="61F9CBA1" w:rsidR="00321962" w:rsidRPr="00EB3DF9" w:rsidRDefault="002B754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/>
                <w:sz w:val="28"/>
                <w:szCs w:val="28"/>
              </w:rPr>
              <w:t>173</w:t>
            </w:r>
          </w:p>
        </w:tc>
      </w:tr>
      <w:tr w:rsidR="00321962" w:rsidRPr="00EB3DF9" w14:paraId="454E540C" w14:textId="77777777" w:rsidTr="00321962">
        <w:trPr>
          <w:jc w:val="center"/>
        </w:trPr>
        <w:tc>
          <w:tcPr>
            <w:tcW w:w="3653" w:type="dxa"/>
          </w:tcPr>
          <w:p w14:paraId="771FDE1B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996" w:type="dxa"/>
            <w:vAlign w:val="bottom"/>
          </w:tcPr>
          <w:p w14:paraId="1C9897CA" w14:textId="6EA13A47" w:rsidR="00321962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19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03DC1A" w14:textId="77AF51B5" w:rsidR="00321962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201FA25F" w14:textId="09591A29" w:rsidR="00321962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A4D094" w14:textId="43859F0C" w:rsidR="00321962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</w:tcPr>
          <w:p w14:paraId="708FF734" w14:textId="1903A669" w:rsidR="00321962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65E2B533" w14:textId="59437EB9" w:rsidR="00321962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321962" w:rsidRPr="00EB3DF9" w14:paraId="5C424930" w14:textId="77777777" w:rsidTr="00321962">
        <w:trPr>
          <w:jc w:val="center"/>
        </w:trPr>
        <w:tc>
          <w:tcPr>
            <w:tcW w:w="3653" w:type="dxa"/>
          </w:tcPr>
          <w:p w14:paraId="68FB2720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996" w:type="dxa"/>
            <w:vAlign w:val="bottom"/>
          </w:tcPr>
          <w:p w14:paraId="0618DD81" w14:textId="741C279E" w:rsidR="00321962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148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F66067" w14:textId="6D9291CF" w:rsidR="00321962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40DD0E48" w14:textId="660FF2D4" w:rsidR="00321962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79C934" w14:textId="5A9B0BD9" w:rsidR="00321962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</w:tcPr>
          <w:p w14:paraId="78B73466" w14:textId="7F079489" w:rsidR="00321962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0A28DA10" w14:textId="5F176273" w:rsidR="00321962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148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321962" w:rsidRPr="00EB3DF9" w14:paraId="30861E26" w14:textId="77777777" w:rsidTr="00321962">
        <w:trPr>
          <w:jc w:val="center"/>
        </w:trPr>
        <w:tc>
          <w:tcPr>
            <w:tcW w:w="3653" w:type="dxa"/>
          </w:tcPr>
          <w:p w14:paraId="75FEAB2C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1996" w:type="dxa"/>
            <w:shd w:val="clear" w:color="auto" w:fill="auto"/>
            <w:vAlign w:val="bottom"/>
          </w:tcPr>
          <w:p w14:paraId="45F9B709" w14:textId="06F817B0" w:rsidR="00321962" w:rsidRPr="00EB3DF9" w:rsidRDefault="001866B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</w:t>
            </w:r>
            <w:r w:rsidR="00327373" w:rsidRPr="00EB3DF9">
              <w:rPr>
                <w:rFonts w:eastAsia="Calibri"/>
                <w:sz w:val="28"/>
                <w:szCs w:val="28"/>
              </w:rPr>
              <w:t>7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FBE72" w14:textId="7A4E591F" w:rsidR="00321962" w:rsidRPr="00EB3DF9" w:rsidRDefault="001866B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242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shd w:val="clear" w:color="auto" w:fill="auto"/>
            <w:vAlign w:val="bottom"/>
          </w:tcPr>
          <w:p w14:paraId="6369DDA6" w14:textId="13F19EC8" w:rsidR="00321962" w:rsidRPr="00EB3DF9" w:rsidRDefault="001866B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2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91905" w14:textId="4774AB8C" w:rsidR="00321962" w:rsidRPr="00EB3DF9" w:rsidRDefault="001866B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84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</w:tcPr>
          <w:p w14:paraId="78D4584F" w14:textId="5B9F6C0E" w:rsidR="00321962" w:rsidRPr="00EB3DF9" w:rsidRDefault="001866B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="0095475F" w:rsidRPr="00EB3DF9">
              <w:rPr>
                <w:rFonts w:eastAsia="Calibri"/>
                <w:sz w:val="28"/>
                <w:szCs w:val="28"/>
              </w:rPr>
              <w:t>101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2DF1CE5A" w14:textId="1D90CF33" w:rsidR="00321962" w:rsidRPr="00EB3DF9" w:rsidRDefault="001866B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4</w:t>
            </w:r>
            <w:r w:rsidR="0095475F" w:rsidRPr="00EB3DF9">
              <w:rPr>
                <w:rFonts w:eastAsia="Calibri"/>
                <w:sz w:val="28"/>
                <w:szCs w:val="28"/>
              </w:rPr>
              <w:t>4</w:t>
            </w:r>
            <w:r w:rsidR="00327373" w:rsidRPr="00EB3DF9">
              <w:rPr>
                <w:rFonts w:eastAsia="Calibri"/>
                <w:sz w:val="28"/>
                <w:szCs w:val="28"/>
              </w:rPr>
              <w:t>6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321962" w:rsidRPr="00EB3DF9" w14:paraId="26742A27" w14:textId="77777777" w:rsidTr="00321962">
        <w:trPr>
          <w:jc w:val="center"/>
        </w:trPr>
        <w:tc>
          <w:tcPr>
            <w:tcW w:w="3653" w:type="dxa"/>
          </w:tcPr>
          <w:p w14:paraId="243F6E46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 xml:space="preserve">31 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 xml:space="preserve"> 2562</w:t>
            </w:r>
          </w:p>
        </w:tc>
        <w:tc>
          <w:tcPr>
            <w:tcW w:w="1996" w:type="dxa"/>
            <w:shd w:val="clear" w:color="auto" w:fill="auto"/>
            <w:vAlign w:val="bottom"/>
          </w:tcPr>
          <w:p w14:paraId="30763E6F" w14:textId="0D2B299C" w:rsidR="00321962" w:rsidRPr="00EB3DF9" w:rsidRDefault="001866B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1,40</w:t>
            </w:r>
            <w:r w:rsidR="00327373" w:rsidRPr="00EB3DF9">
              <w:rPr>
                <w:rFonts w:eastAsia="Calibr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45FB58" w14:textId="48B74DCF" w:rsidR="00321962" w:rsidRPr="00EB3DF9" w:rsidRDefault="002B754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3,250</w:t>
            </w:r>
          </w:p>
        </w:tc>
        <w:tc>
          <w:tcPr>
            <w:tcW w:w="1996" w:type="dxa"/>
            <w:shd w:val="clear" w:color="auto" w:fill="auto"/>
            <w:vAlign w:val="bottom"/>
          </w:tcPr>
          <w:p w14:paraId="6EC842B2" w14:textId="5994C1A1" w:rsidR="00321962" w:rsidRPr="00EB3DF9" w:rsidRDefault="001866B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39DCE" w14:textId="5F079B04" w:rsidR="00321962" w:rsidRPr="00EB3DF9" w:rsidRDefault="001866B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1,350</w:t>
            </w:r>
          </w:p>
        </w:tc>
        <w:tc>
          <w:tcPr>
            <w:tcW w:w="1996" w:type="dxa"/>
          </w:tcPr>
          <w:p w14:paraId="6DB5F0BB" w14:textId="1DD7F245" w:rsidR="00321962" w:rsidRPr="00EB3DF9" w:rsidRDefault="0095475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5,09</w:t>
            </w:r>
            <w:r w:rsidR="00327373" w:rsidRPr="00EB3DF9">
              <w:rPr>
                <w:rFonts w:eastAsia="Calibr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96" w:type="dxa"/>
            <w:vAlign w:val="bottom"/>
          </w:tcPr>
          <w:p w14:paraId="6CB9941E" w14:textId="0F9A980E" w:rsidR="00321962" w:rsidRPr="00EB3DF9" w:rsidRDefault="001866B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="002B7540" w:rsidRPr="00EB3DF9">
              <w:rPr>
                <w:rFonts w:eastAsia="Calibri"/>
                <w:b/>
                <w:bCs/>
                <w:sz w:val="28"/>
                <w:szCs w:val="28"/>
              </w:rPr>
              <w:t>1,184</w:t>
            </w:r>
          </w:p>
        </w:tc>
      </w:tr>
      <w:tr w:rsidR="00321962" w:rsidRPr="00EB3DF9" w14:paraId="6F4095BB" w14:textId="77777777" w:rsidTr="00321962">
        <w:trPr>
          <w:jc w:val="center"/>
        </w:trPr>
        <w:tc>
          <w:tcPr>
            <w:tcW w:w="3653" w:type="dxa"/>
          </w:tcPr>
          <w:p w14:paraId="5181D955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96" w:type="dxa"/>
            <w:shd w:val="clear" w:color="auto" w:fill="auto"/>
            <w:vAlign w:val="bottom"/>
          </w:tcPr>
          <w:p w14:paraId="7D7B706F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55B5F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96" w:type="dxa"/>
            <w:shd w:val="clear" w:color="auto" w:fill="auto"/>
            <w:vAlign w:val="bottom"/>
          </w:tcPr>
          <w:p w14:paraId="13DF0788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0B2D6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96" w:type="dxa"/>
          </w:tcPr>
          <w:p w14:paraId="12ECF0D0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96" w:type="dxa"/>
            <w:vAlign w:val="bottom"/>
          </w:tcPr>
          <w:p w14:paraId="5D49B20D" w14:textId="77E1224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321962" w:rsidRPr="00EB3DF9" w14:paraId="2D1D914C" w14:textId="77777777" w:rsidTr="00321962">
        <w:trPr>
          <w:jc w:val="center"/>
        </w:trPr>
        <w:tc>
          <w:tcPr>
            <w:tcW w:w="3653" w:type="dxa"/>
          </w:tcPr>
          <w:p w14:paraId="4549A49F" w14:textId="4D6787E8" w:rsidR="00321962" w:rsidRPr="00EB3DF9" w:rsidRDefault="00396D7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ค่าตัดจำหน่าย</w:t>
            </w:r>
            <w:r w:rsidR="00321962" w:rsidRPr="00EB3DF9">
              <w:rPr>
                <w:rFonts w:eastAsia="Calibri" w:hint="cs"/>
                <w:b/>
                <w:bCs/>
                <w:i/>
                <w:iCs/>
                <w:sz w:val="28"/>
                <w:szCs w:val="28"/>
                <w:cs/>
              </w:rPr>
              <w:t>และขาดทุนจากการด้อยค่า</w:t>
            </w:r>
          </w:p>
        </w:tc>
        <w:tc>
          <w:tcPr>
            <w:tcW w:w="1996" w:type="dxa"/>
            <w:shd w:val="clear" w:color="auto" w:fill="auto"/>
            <w:vAlign w:val="bottom"/>
          </w:tcPr>
          <w:p w14:paraId="353D41D4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3223C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96" w:type="dxa"/>
            <w:shd w:val="clear" w:color="auto" w:fill="auto"/>
            <w:vAlign w:val="bottom"/>
          </w:tcPr>
          <w:p w14:paraId="1B14FE76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72C438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96" w:type="dxa"/>
          </w:tcPr>
          <w:p w14:paraId="0A198425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96" w:type="dxa"/>
            <w:vAlign w:val="bottom"/>
          </w:tcPr>
          <w:p w14:paraId="40DE5988" w14:textId="5239AFC9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321962" w:rsidRPr="00EB3DF9" w14:paraId="04D488E8" w14:textId="77777777" w:rsidTr="00321962">
        <w:trPr>
          <w:jc w:val="center"/>
        </w:trPr>
        <w:tc>
          <w:tcPr>
            <w:tcW w:w="3653" w:type="dxa"/>
          </w:tcPr>
          <w:p w14:paraId="625BD0BF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 xml:space="preserve">ณ วันที่ </w:t>
            </w:r>
            <w:r w:rsidRPr="00EB3DF9">
              <w:rPr>
                <w:rFonts w:eastAsia="Calibri"/>
                <w:sz w:val="28"/>
                <w:szCs w:val="28"/>
              </w:rPr>
              <w:t>1</w:t>
            </w:r>
            <w:r w:rsidRPr="00EB3DF9">
              <w:rPr>
                <w:rFonts w:eastAsia="Calibri"/>
                <w:sz w:val="28"/>
                <w:szCs w:val="28"/>
                <w:cs/>
              </w:rPr>
              <w:t xml:space="preserve"> มกราคม </w:t>
            </w:r>
            <w:r w:rsidRPr="00EB3DF9">
              <w:rPr>
                <w:rFonts w:eastAsia="Calibri"/>
                <w:sz w:val="28"/>
                <w:szCs w:val="28"/>
              </w:rPr>
              <w:t>2561</w:t>
            </w:r>
          </w:p>
        </w:tc>
        <w:tc>
          <w:tcPr>
            <w:tcW w:w="1996" w:type="dxa"/>
            <w:shd w:val="clear" w:color="auto" w:fill="auto"/>
            <w:vAlign w:val="bottom"/>
          </w:tcPr>
          <w:p w14:paraId="77641BCE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445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BA7AB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2,097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shd w:val="clear" w:color="auto" w:fill="auto"/>
            <w:vAlign w:val="bottom"/>
          </w:tcPr>
          <w:p w14:paraId="46AC3272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8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82BC2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49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</w:tcPr>
          <w:p w14:paraId="66F42DDE" w14:textId="2C9824DF" w:rsidR="00321962" w:rsidRPr="00EB3DF9" w:rsidRDefault="0014054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5553A457" w14:textId="0FEF35EB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2,599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321962" w:rsidRPr="00EB3DF9" w14:paraId="1C816AB7" w14:textId="77777777" w:rsidTr="00321962">
        <w:trPr>
          <w:jc w:val="center"/>
        </w:trPr>
        <w:tc>
          <w:tcPr>
            <w:tcW w:w="3653" w:type="dxa"/>
          </w:tcPr>
          <w:p w14:paraId="6894E3F3" w14:textId="44078A36" w:rsidR="00321962" w:rsidRPr="00EB3DF9" w:rsidRDefault="0081658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ค่า</w:t>
            </w:r>
            <w:r w:rsidRPr="00EB3DF9">
              <w:rPr>
                <w:rFonts w:eastAsia="Calibri" w:hint="cs"/>
                <w:sz w:val="28"/>
                <w:szCs w:val="28"/>
                <w:cs/>
              </w:rPr>
              <w:t>ตัดจำหน่าย</w:t>
            </w:r>
            <w:r w:rsidRPr="00EB3DF9">
              <w:rPr>
                <w:rFonts w:eastAsia="Calibri"/>
                <w:sz w:val="28"/>
                <w:szCs w:val="28"/>
                <w:cs/>
              </w:rPr>
              <w:t>สำหรับ</w:t>
            </w:r>
            <w:r w:rsidRPr="00EB3DF9">
              <w:rPr>
                <w:rFonts w:eastAsia="Calibri" w:hint="cs"/>
                <w:sz w:val="28"/>
                <w:szCs w:val="28"/>
                <w:cs/>
              </w:rPr>
              <w:t>ปี</w:t>
            </w:r>
          </w:p>
        </w:tc>
        <w:tc>
          <w:tcPr>
            <w:tcW w:w="1996" w:type="dxa"/>
            <w:vAlign w:val="bottom"/>
          </w:tcPr>
          <w:p w14:paraId="32F9DFE8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140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370FA012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6D7CB5BE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4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645526BE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29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</w:tcPr>
          <w:p w14:paraId="053E5A4E" w14:textId="4AB4EC0A" w:rsidR="00321962" w:rsidRPr="00EB3DF9" w:rsidRDefault="0014054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31BC3671" w14:textId="40909203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173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321962" w:rsidRPr="00EB3DF9" w14:paraId="0CBF7D23" w14:textId="77777777" w:rsidTr="00321962">
        <w:trPr>
          <w:jc w:val="center"/>
        </w:trPr>
        <w:tc>
          <w:tcPr>
            <w:tcW w:w="3653" w:type="dxa"/>
          </w:tcPr>
          <w:p w14:paraId="2BE7A3E8" w14:textId="5A4683BB" w:rsidR="00321962" w:rsidRPr="00EB3DF9" w:rsidRDefault="0081658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996" w:type="dxa"/>
            <w:vAlign w:val="bottom"/>
          </w:tcPr>
          <w:p w14:paraId="7087C250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996" w:type="dxa"/>
            <w:vAlign w:val="bottom"/>
          </w:tcPr>
          <w:p w14:paraId="23365865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76E9F2BB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1996" w:type="dxa"/>
            <w:vAlign w:val="bottom"/>
          </w:tcPr>
          <w:p w14:paraId="0811DA30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15</w:t>
            </w:r>
          </w:p>
        </w:tc>
        <w:tc>
          <w:tcPr>
            <w:tcW w:w="1996" w:type="dxa"/>
          </w:tcPr>
          <w:p w14:paraId="5DE720D2" w14:textId="7BCEFCC9" w:rsidR="00321962" w:rsidRPr="00EB3DF9" w:rsidRDefault="0014054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2FEC066E" w14:textId="441B1450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20</w:t>
            </w:r>
          </w:p>
        </w:tc>
      </w:tr>
      <w:tr w:rsidR="00321962" w:rsidRPr="00EB3DF9" w14:paraId="225F2211" w14:textId="77777777" w:rsidTr="00321962">
        <w:trPr>
          <w:jc w:val="center"/>
        </w:trPr>
        <w:tc>
          <w:tcPr>
            <w:tcW w:w="3653" w:type="dxa"/>
          </w:tcPr>
          <w:p w14:paraId="29304CA8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1996" w:type="dxa"/>
            <w:vAlign w:val="bottom"/>
          </w:tcPr>
          <w:p w14:paraId="3CF99190" w14:textId="77777777" w:rsidR="00321962" w:rsidRPr="00EB3DF9" w:rsidRDefault="00321962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4D52148F" w14:textId="77777777" w:rsidR="00321962" w:rsidRPr="00EB3DF9" w:rsidRDefault="00321962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14</w:t>
            </w:r>
          </w:p>
        </w:tc>
        <w:tc>
          <w:tcPr>
            <w:tcW w:w="1996" w:type="dxa"/>
            <w:vAlign w:val="bottom"/>
          </w:tcPr>
          <w:p w14:paraId="60EB8438" w14:textId="77777777" w:rsidR="00321962" w:rsidRPr="00EB3DF9" w:rsidRDefault="00321962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463C431E" w14:textId="77777777" w:rsidR="00321962" w:rsidRPr="00EB3DF9" w:rsidRDefault="00321962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2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</w:tcPr>
          <w:p w14:paraId="4C38E49B" w14:textId="660A2968" w:rsidR="00321962" w:rsidRPr="00EB3DF9" w:rsidRDefault="00140545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10E7A986" w14:textId="06E2F760" w:rsidR="00321962" w:rsidRPr="00EB3DF9" w:rsidRDefault="00321962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321962" w:rsidRPr="00EB3DF9" w14:paraId="219E4112" w14:textId="77777777" w:rsidTr="00321962">
        <w:trPr>
          <w:jc w:val="center"/>
        </w:trPr>
        <w:tc>
          <w:tcPr>
            <w:tcW w:w="3653" w:type="dxa"/>
          </w:tcPr>
          <w:p w14:paraId="36AABC58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 xml:space="preserve">31 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2561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และ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br/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 xml:space="preserve">1 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มกราคม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 xml:space="preserve"> 2562</w:t>
            </w:r>
          </w:p>
        </w:tc>
        <w:tc>
          <w:tcPr>
            <w:tcW w:w="1996" w:type="dxa"/>
            <w:vAlign w:val="bottom"/>
          </w:tcPr>
          <w:p w14:paraId="4F085176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584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0D29FF60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2,083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1F36C1BF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8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12B374E3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65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</w:tcPr>
          <w:p w14:paraId="115B6850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49D6AC70" w14:textId="57003FE8" w:rsidR="00140545" w:rsidRPr="00EB3DF9" w:rsidRDefault="0014054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0997DA4C" w14:textId="3DA6FA22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2,740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1866B8" w:rsidRPr="00EB3DF9" w14:paraId="2938FFA5" w14:textId="77777777" w:rsidTr="00321962">
        <w:trPr>
          <w:jc w:val="center"/>
        </w:trPr>
        <w:tc>
          <w:tcPr>
            <w:tcW w:w="3653" w:type="dxa"/>
          </w:tcPr>
          <w:p w14:paraId="4F331080" w14:textId="77777777" w:rsidR="001866B8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ค่า</w:t>
            </w:r>
            <w:r w:rsidRPr="00EB3DF9">
              <w:rPr>
                <w:rFonts w:eastAsia="Calibri" w:hint="cs"/>
                <w:sz w:val="28"/>
                <w:szCs w:val="28"/>
                <w:cs/>
              </w:rPr>
              <w:t>ตัดจำหน่าย</w:t>
            </w:r>
            <w:r w:rsidRPr="00EB3DF9">
              <w:rPr>
                <w:rFonts w:eastAsia="Calibri"/>
                <w:sz w:val="28"/>
                <w:szCs w:val="28"/>
                <w:cs/>
              </w:rPr>
              <w:t>สำหรับ</w:t>
            </w:r>
            <w:r w:rsidRPr="00EB3DF9">
              <w:rPr>
                <w:rFonts w:eastAsia="Calibri" w:hint="cs"/>
                <w:sz w:val="28"/>
                <w:szCs w:val="28"/>
                <w:cs/>
              </w:rPr>
              <w:t>ปี</w:t>
            </w:r>
          </w:p>
        </w:tc>
        <w:tc>
          <w:tcPr>
            <w:tcW w:w="1996" w:type="dxa"/>
            <w:vAlign w:val="bottom"/>
          </w:tcPr>
          <w:p w14:paraId="750CEAD8" w14:textId="72A14EED" w:rsidR="001866B8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169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A5356" w14:textId="55ED1E9C" w:rsidR="001866B8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BCF40" w14:textId="3972CC15" w:rsidR="001866B8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4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3ACAAF41" w14:textId="5BEEC5A6" w:rsidR="001866B8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22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</w:tcPr>
          <w:p w14:paraId="26AAA502" w14:textId="7E9524FC" w:rsidR="001866B8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5</w:t>
            </w:r>
            <w:r w:rsidR="00FC3A72" w:rsidRPr="00EB3DF9">
              <w:rPr>
                <w:rFonts w:eastAsia="Calibri"/>
                <w:sz w:val="28"/>
                <w:szCs w:val="28"/>
              </w:rPr>
              <w:t>4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0CB224C3" w14:textId="4B428FDE" w:rsidR="001866B8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24</w:t>
            </w:r>
            <w:r w:rsidR="00FC3A72" w:rsidRPr="00EB3DF9">
              <w:rPr>
                <w:rFonts w:eastAsia="Calibri"/>
                <w:sz w:val="28"/>
                <w:szCs w:val="28"/>
              </w:rPr>
              <w:t>9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321962" w:rsidRPr="00EB3DF9" w14:paraId="50A91EBE" w14:textId="77777777" w:rsidTr="00321962">
        <w:trPr>
          <w:jc w:val="center"/>
        </w:trPr>
        <w:tc>
          <w:tcPr>
            <w:tcW w:w="3653" w:type="dxa"/>
          </w:tcPr>
          <w:p w14:paraId="0AB41644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996" w:type="dxa"/>
            <w:vAlign w:val="bottom"/>
          </w:tcPr>
          <w:p w14:paraId="39C6E075" w14:textId="2452E1F0" w:rsidR="00321962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147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DB35C" w14:textId="47D286DF" w:rsidR="00321962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69581" w14:textId="4C58DAF8" w:rsidR="00321962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1FD261D6" w14:textId="4EEEC5B9" w:rsidR="00321962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</w:tcPr>
          <w:p w14:paraId="530F81BB" w14:textId="4168D734" w:rsidR="00321962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65001EC3" w14:textId="3FD7964C" w:rsidR="00321962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147</w:t>
            </w:r>
          </w:p>
        </w:tc>
      </w:tr>
      <w:tr w:rsidR="00321962" w:rsidRPr="00EB3DF9" w14:paraId="392998DE" w14:textId="77777777" w:rsidTr="00321962">
        <w:trPr>
          <w:jc w:val="center"/>
        </w:trPr>
        <w:tc>
          <w:tcPr>
            <w:tcW w:w="3653" w:type="dxa"/>
          </w:tcPr>
          <w:p w14:paraId="030D3B30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1996" w:type="dxa"/>
            <w:vAlign w:val="bottom"/>
          </w:tcPr>
          <w:p w14:paraId="2DA463F3" w14:textId="5F753B68" w:rsidR="00321962" w:rsidRPr="00EB3DF9" w:rsidRDefault="001866B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9B2E02" w14:textId="66787222" w:rsidR="00321962" w:rsidRPr="00EB3DF9" w:rsidRDefault="001866B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148</w:t>
            </w:r>
          </w:p>
        </w:tc>
        <w:tc>
          <w:tcPr>
            <w:tcW w:w="19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40CD34" w14:textId="04A83E66" w:rsidR="00321962" w:rsidRPr="00EB3DF9" w:rsidRDefault="001866B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030D32DD" w14:textId="44F64B9E" w:rsidR="00321962" w:rsidRPr="00EB3DF9" w:rsidRDefault="001866B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1996" w:type="dxa"/>
          </w:tcPr>
          <w:p w14:paraId="71FCCFCE" w14:textId="7ED0EF93" w:rsidR="00321962" w:rsidRPr="00EB3DF9" w:rsidRDefault="001866B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2C64FC23" w14:textId="2FED9869" w:rsidR="00321962" w:rsidRPr="00EB3DF9" w:rsidRDefault="001866B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152</w:t>
            </w:r>
          </w:p>
        </w:tc>
      </w:tr>
      <w:tr w:rsidR="00321962" w:rsidRPr="00EB3DF9" w14:paraId="4730CA9E" w14:textId="77777777" w:rsidTr="00321962">
        <w:trPr>
          <w:jc w:val="center"/>
        </w:trPr>
        <w:tc>
          <w:tcPr>
            <w:tcW w:w="3653" w:type="dxa"/>
          </w:tcPr>
          <w:p w14:paraId="0BDA5870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 xml:space="preserve">31 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 xml:space="preserve"> 2562</w:t>
            </w:r>
          </w:p>
        </w:tc>
        <w:tc>
          <w:tcPr>
            <w:tcW w:w="1996" w:type="dxa"/>
            <w:shd w:val="clear" w:color="auto" w:fill="auto"/>
            <w:vAlign w:val="bottom"/>
          </w:tcPr>
          <w:p w14:paraId="527F87B8" w14:textId="176A134A" w:rsidR="00321962" w:rsidRPr="00EB3DF9" w:rsidRDefault="001866B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606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67F2E" w14:textId="52A796E8" w:rsidR="00321962" w:rsidRPr="00EB3DF9" w:rsidRDefault="001866B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1,93</w:t>
            </w:r>
            <w:r w:rsidR="00F829DD" w:rsidRPr="00EB3DF9">
              <w:rPr>
                <w:rFonts w:eastAsia="Calibri"/>
                <w:b/>
                <w:bCs/>
                <w:sz w:val="28"/>
                <w:szCs w:val="28"/>
              </w:rPr>
              <w:t>5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C9B951" w14:textId="159E2F01" w:rsidR="00321962" w:rsidRPr="00EB3DF9" w:rsidRDefault="001866B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12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18D71559" w14:textId="5F69FF4E" w:rsidR="00321962" w:rsidRPr="00EB3DF9" w:rsidRDefault="001866B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83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</w:tcPr>
          <w:p w14:paraId="133E91D0" w14:textId="732C4EA8" w:rsidR="00321962" w:rsidRPr="00EB3DF9" w:rsidRDefault="001866B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5</w:t>
            </w:r>
            <w:r w:rsidR="00FC3A72" w:rsidRPr="00EB3DF9">
              <w:rPr>
                <w:rFonts w:eastAsia="Calibri"/>
                <w:b/>
                <w:bCs/>
                <w:sz w:val="28"/>
                <w:szCs w:val="28"/>
              </w:rPr>
              <w:t>4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0E5AA9CD" w14:textId="3F563B29" w:rsidR="00321962" w:rsidRPr="00EB3DF9" w:rsidRDefault="001866B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2,69</w:t>
            </w:r>
            <w:r w:rsidR="00FE77C1" w:rsidRPr="00EB3DF9">
              <w:rPr>
                <w:rFonts w:eastAsia="Calibri"/>
                <w:b/>
                <w:bCs/>
                <w:sz w:val="28"/>
                <w:szCs w:val="28"/>
              </w:rPr>
              <w:t>0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321962" w:rsidRPr="00EB3DF9" w14:paraId="7B0C98E1" w14:textId="77777777" w:rsidTr="00321962">
        <w:trPr>
          <w:jc w:val="center"/>
        </w:trPr>
        <w:tc>
          <w:tcPr>
            <w:tcW w:w="3653" w:type="dxa"/>
          </w:tcPr>
          <w:p w14:paraId="35D9E6E1" w14:textId="014EE032" w:rsidR="001866B8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96" w:type="dxa"/>
            <w:shd w:val="clear" w:color="auto" w:fill="auto"/>
            <w:vAlign w:val="bottom"/>
          </w:tcPr>
          <w:p w14:paraId="037B0EDF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63F47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65E75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96" w:type="dxa"/>
            <w:vAlign w:val="bottom"/>
          </w:tcPr>
          <w:p w14:paraId="2FC29C46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96" w:type="dxa"/>
          </w:tcPr>
          <w:p w14:paraId="7A89FEB0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96" w:type="dxa"/>
            <w:vAlign w:val="bottom"/>
          </w:tcPr>
          <w:p w14:paraId="57F2073D" w14:textId="626C9481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321962" w:rsidRPr="00EB3DF9" w14:paraId="0A0623EC" w14:textId="77777777" w:rsidTr="00321962">
        <w:trPr>
          <w:jc w:val="center"/>
        </w:trPr>
        <w:tc>
          <w:tcPr>
            <w:tcW w:w="3653" w:type="dxa"/>
          </w:tcPr>
          <w:p w14:paraId="2D51FB42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  <w:r w:rsidRPr="00EB3DF9"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996" w:type="dxa"/>
            <w:shd w:val="clear" w:color="auto" w:fill="auto"/>
            <w:vAlign w:val="bottom"/>
          </w:tcPr>
          <w:p w14:paraId="3D20CED8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C1354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6E55B5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96" w:type="dxa"/>
            <w:vAlign w:val="bottom"/>
          </w:tcPr>
          <w:p w14:paraId="15DAD294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96" w:type="dxa"/>
          </w:tcPr>
          <w:p w14:paraId="68A12EDB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96" w:type="dxa"/>
            <w:vAlign w:val="bottom"/>
          </w:tcPr>
          <w:p w14:paraId="06CD38BB" w14:textId="1AFCA05F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321962" w:rsidRPr="00EB3DF9" w14:paraId="7D6EDA06" w14:textId="77777777" w:rsidTr="00321962">
        <w:trPr>
          <w:jc w:val="center"/>
        </w:trPr>
        <w:tc>
          <w:tcPr>
            <w:tcW w:w="3653" w:type="dxa"/>
          </w:tcPr>
          <w:p w14:paraId="289CBAE0" w14:textId="77777777" w:rsidR="00321962" w:rsidRPr="00EB3DF9" w:rsidRDefault="0032196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 xml:space="preserve">1 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25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6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996" w:type="dxa"/>
            <w:shd w:val="clear" w:color="auto" w:fill="auto"/>
            <w:vAlign w:val="bottom"/>
          </w:tcPr>
          <w:p w14:paraId="1FB9E850" w14:textId="77777777" w:rsidR="00321962" w:rsidRPr="00EB3DF9" w:rsidRDefault="00321962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730</w:t>
            </w: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11FCBC" w14:textId="77777777" w:rsidR="00321962" w:rsidRPr="00EB3DF9" w:rsidRDefault="00321962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1,338</w:t>
            </w: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199090" w14:textId="77777777" w:rsidR="00321962" w:rsidRPr="00EB3DF9" w:rsidRDefault="00321962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106</w:t>
            </w:r>
          </w:p>
        </w:tc>
        <w:tc>
          <w:tcPr>
            <w:tcW w:w="1996" w:type="dxa"/>
            <w:vAlign w:val="bottom"/>
          </w:tcPr>
          <w:p w14:paraId="72CBBD1A" w14:textId="77777777" w:rsidR="00321962" w:rsidRPr="00EB3DF9" w:rsidRDefault="00321962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1,558</w:t>
            </w:r>
          </w:p>
        </w:tc>
        <w:tc>
          <w:tcPr>
            <w:tcW w:w="1996" w:type="dxa"/>
          </w:tcPr>
          <w:p w14:paraId="3D2D4E79" w14:textId="72CF8C71" w:rsidR="00321962" w:rsidRPr="00EB3DF9" w:rsidRDefault="001866B8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0D2271A7" w14:textId="0A8F794E" w:rsidR="00321962" w:rsidRPr="00EB3DF9" w:rsidRDefault="00321962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3,732</w:t>
            </w:r>
          </w:p>
        </w:tc>
      </w:tr>
      <w:tr w:rsidR="001866B8" w:rsidRPr="00EB3DF9" w14:paraId="700A5909" w14:textId="77777777" w:rsidTr="00BB342D">
        <w:trPr>
          <w:jc w:val="center"/>
        </w:trPr>
        <w:tc>
          <w:tcPr>
            <w:tcW w:w="3653" w:type="dxa"/>
          </w:tcPr>
          <w:p w14:paraId="20AF0786" w14:textId="77777777" w:rsidR="001866B8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 xml:space="preserve">31 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 xml:space="preserve"> 2561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และ</w:t>
            </w:r>
          </w:p>
          <w:p w14:paraId="75C07685" w14:textId="77777777" w:rsidR="001866B8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  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 xml:space="preserve">1 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996" w:type="dxa"/>
            <w:shd w:val="clear" w:color="auto" w:fill="auto"/>
            <w:vAlign w:val="bottom"/>
          </w:tcPr>
          <w:p w14:paraId="738FBA29" w14:textId="77777777" w:rsidR="001866B8" w:rsidRPr="00EB3DF9" w:rsidRDefault="001866B8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882</w:t>
            </w: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59BD2" w14:textId="77777777" w:rsidR="001866B8" w:rsidRPr="00EB3DF9" w:rsidRDefault="001866B8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1,335</w:t>
            </w: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97BAE7" w14:textId="77777777" w:rsidR="001866B8" w:rsidRPr="00EB3DF9" w:rsidRDefault="001866B8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1996" w:type="dxa"/>
            <w:vAlign w:val="bottom"/>
          </w:tcPr>
          <w:p w14:paraId="71EA143F" w14:textId="77777777" w:rsidR="001866B8" w:rsidRPr="00EB3DF9" w:rsidRDefault="001866B8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1,369</w:t>
            </w:r>
          </w:p>
        </w:tc>
        <w:tc>
          <w:tcPr>
            <w:tcW w:w="1996" w:type="dxa"/>
            <w:vAlign w:val="bottom"/>
          </w:tcPr>
          <w:p w14:paraId="3A3BC347" w14:textId="0EB6D4B5" w:rsidR="001866B8" w:rsidRPr="00EB3DF9" w:rsidRDefault="001866B8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3C17970B" w14:textId="0E284716" w:rsidR="001866B8" w:rsidRPr="00EB3DF9" w:rsidRDefault="001866B8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3,658</w:t>
            </w:r>
          </w:p>
        </w:tc>
      </w:tr>
      <w:tr w:rsidR="001866B8" w:rsidRPr="00EB3DF9" w14:paraId="7525FA9E" w14:textId="77777777" w:rsidTr="00321962">
        <w:trPr>
          <w:jc w:val="center"/>
        </w:trPr>
        <w:tc>
          <w:tcPr>
            <w:tcW w:w="3653" w:type="dxa"/>
          </w:tcPr>
          <w:p w14:paraId="58069884" w14:textId="77777777" w:rsidR="001866B8" w:rsidRPr="00EB3DF9" w:rsidRDefault="001866B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 xml:space="preserve">31 </w:t>
            </w: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 xml:space="preserve"> 2562</w:t>
            </w:r>
          </w:p>
        </w:tc>
        <w:tc>
          <w:tcPr>
            <w:tcW w:w="1996" w:type="dxa"/>
            <w:shd w:val="clear" w:color="auto" w:fill="auto"/>
            <w:vAlign w:val="bottom"/>
          </w:tcPr>
          <w:p w14:paraId="1015EFAD" w14:textId="6EBDF693" w:rsidR="001866B8" w:rsidRPr="00EB3DF9" w:rsidRDefault="001866B8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79</w:t>
            </w:r>
            <w:r w:rsidR="000E3C13" w:rsidRPr="00EB3DF9">
              <w:rPr>
                <w:rFonts w:eastAsia="Calibr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86CA8" w14:textId="1FE0C08D" w:rsidR="001866B8" w:rsidRPr="00EB3DF9" w:rsidRDefault="001866B8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1,315</w:t>
            </w: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D3455" w14:textId="265910BE" w:rsidR="001866B8" w:rsidRPr="00EB3DF9" w:rsidRDefault="001866B8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1996" w:type="dxa"/>
            <w:vAlign w:val="bottom"/>
          </w:tcPr>
          <w:p w14:paraId="021D8FC7" w14:textId="137CF02F" w:rsidR="001866B8" w:rsidRPr="00EB3DF9" w:rsidRDefault="001866B8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1,267</w:t>
            </w:r>
          </w:p>
        </w:tc>
        <w:tc>
          <w:tcPr>
            <w:tcW w:w="1996" w:type="dxa"/>
          </w:tcPr>
          <w:p w14:paraId="40616797" w14:textId="64896A31" w:rsidR="001866B8" w:rsidRPr="00EB3DF9" w:rsidRDefault="00FC3A72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5</w:t>
            </w:r>
            <w:r w:rsidR="001866B8" w:rsidRPr="00EB3DF9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04</w:t>
            </w:r>
            <w:r w:rsidR="000E3C13" w:rsidRPr="00EB3DF9">
              <w:rPr>
                <w:rFonts w:eastAsia="Calibr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96" w:type="dxa"/>
            <w:vAlign w:val="bottom"/>
          </w:tcPr>
          <w:p w14:paraId="4321722D" w14:textId="61F7A3BA" w:rsidR="001866B8" w:rsidRPr="00EB3DF9" w:rsidRDefault="008C06EA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6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8</w:t>
            </w:r>
            <w:r w:rsidR="001866B8" w:rsidRPr="00EB3DF9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="00FC3A72" w:rsidRPr="00EB3DF9">
              <w:rPr>
                <w:rFonts w:eastAsia="Calibri"/>
                <w:b/>
                <w:bCs/>
                <w:sz w:val="28"/>
                <w:szCs w:val="28"/>
              </w:rPr>
              <w:t>494</w:t>
            </w:r>
          </w:p>
        </w:tc>
      </w:tr>
    </w:tbl>
    <w:p w14:paraId="4D0C812C" w14:textId="77777777" w:rsidR="001256F2" w:rsidRPr="00EB3DF9" w:rsidRDefault="001256F2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rPr>
          <w:b/>
          <w:bCs/>
          <w:cs/>
          <w:lang w:val="en-GB"/>
        </w:rPr>
        <w:sectPr w:rsidR="001256F2" w:rsidRPr="00EB3DF9" w:rsidSect="009026E5">
          <w:headerReference w:type="default" r:id="rId21"/>
          <w:pgSz w:w="16840" w:h="11907" w:orient="landscape" w:code="9"/>
          <w:pgMar w:top="1152" w:right="1180" w:bottom="1152" w:left="1170" w:header="720" w:footer="720" w:gutter="0"/>
          <w:cols w:space="720"/>
          <w:docGrid w:linePitch="408"/>
        </w:sect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1440"/>
      </w:tblGrid>
      <w:tr w:rsidR="00BA7E5A" w:rsidRPr="00EB3DF9" w14:paraId="444C9E04" w14:textId="77777777" w:rsidTr="005E01C7">
        <w:trPr>
          <w:tblHeader/>
        </w:trPr>
        <w:tc>
          <w:tcPr>
            <w:tcW w:w="6210" w:type="dxa"/>
            <w:shd w:val="clear" w:color="auto" w:fill="auto"/>
          </w:tcPr>
          <w:p w14:paraId="73C465E6" w14:textId="77777777" w:rsidR="00BA7E5A" w:rsidRPr="00EB3DF9" w:rsidRDefault="00BA7E5A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50861E7E" w14:textId="77777777" w:rsidR="00BA7E5A" w:rsidRPr="00EB3DF9" w:rsidRDefault="00BA7E5A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BA7E5A" w:rsidRPr="00EB3DF9" w14:paraId="7C0701EE" w14:textId="77777777" w:rsidTr="005E01C7">
        <w:trPr>
          <w:tblHeader/>
        </w:trPr>
        <w:tc>
          <w:tcPr>
            <w:tcW w:w="6210" w:type="dxa"/>
            <w:shd w:val="clear" w:color="auto" w:fill="auto"/>
          </w:tcPr>
          <w:p w14:paraId="4A56DBEA" w14:textId="77777777" w:rsidR="00BA7E5A" w:rsidRPr="00EB3DF9" w:rsidRDefault="00BA7E5A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013F7F65" w14:textId="77777777" w:rsidR="00BA7E5A" w:rsidRPr="00EB3DF9" w:rsidRDefault="00BA7E5A" w:rsidP="00EB3DF9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240" w:lineRule="auto"/>
              <w:jc w:val="center"/>
              <w:rPr>
                <w:cs/>
              </w:rPr>
            </w:pPr>
            <w:r w:rsidRPr="00EB3DF9">
              <w:rPr>
                <w:cs/>
              </w:rPr>
              <w:t>ลิขสิทธิ์การใช้และ</w:t>
            </w:r>
            <w:r w:rsidRPr="00EB3DF9">
              <w:rPr>
                <w:cs/>
              </w:rPr>
              <w:br/>
              <w:t>ต้นทุนพัฒนาโปรแกรมสำเร็จรูป</w:t>
            </w:r>
          </w:p>
        </w:tc>
      </w:tr>
      <w:tr w:rsidR="00BA7E5A" w:rsidRPr="00EB3DF9" w14:paraId="3F4A9308" w14:textId="77777777" w:rsidTr="005E01C7">
        <w:trPr>
          <w:tblHeader/>
        </w:trPr>
        <w:tc>
          <w:tcPr>
            <w:tcW w:w="6210" w:type="dxa"/>
          </w:tcPr>
          <w:p w14:paraId="33E2092A" w14:textId="77777777" w:rsidR="00BA7E5A" w:rsidRPr="00EB3DF9" w:rsidRDefault="00BA7E5A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440" w:type="dxa"/>
          </w:tcPr>
          <w:p w14:paraId="01865F76" w14:textId="77777777" w:rsidR="00BA7E5A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14:paraId="1B08E51F" w14:textId="77777777" w:rsidR="00BA7E5A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A7E5A" w:rsidRPr="00EB3DF9" w14:paraId="69327BB7" w14:textId="77777777" w:rsidTr="005E01C7">
        <w:trPr>
          <w:tblHeader/>
        </w:trPr>
        <w:tc>
          <w:tcPr>
            <w:tcW w:w="6210" w:type="dxa"/>
          </w:tcPr>
          <w:p w14:paraId="2AF764CC" w14:textId="77777777" w:rsidR="00BA7E5A" w:rsidRPr="00EB3DF9" w:rsidRDefault="00BA7E5A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2880" w:type="dxa"/>
            <w:gridSpan w:val="2"/>
          </w:tcPr>
          <w:p w14:paraId="6FE2C1D2" w14:textId="77777777" w:rsidR="00BA7E5A" w:rsidRPr="00EB3DF9" w:rsidRDefault="00BA7E5A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A7E5A" w:rsidRPr="00EB3DF9" w14:paraId="36B0F5D6" w14:textId="77777777" w:rsidTr="005E01C7">
        <w:tc>
          <w:tcPr>
            <w:tcW w:w="6210" w:type="dxa"/>
          </w:tcPr>
          <w:p w14:paraId="50C10102" w14:textId="77777777" w:rsidR="00BA7E5A" w:rsidRPr="00EB3DF9" w:rsidRDefault="00BA7E5A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</w:tcPr>
          <w:p w14:paraId="1750884A" w14:textId="77777777" w:rsidR="00BA7E5A" w:rsidRPr="00EB3DF9" w:rsidRDefault="00BA7E5A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440" w:type="dxa"/>
          </w:tcPr>
          <w:p w14:paraId="07893B34" w14:textId="77777777" w:rsidR="00BA7E5A" w:rsidRPr="00EB3DF9" w:rsidRDefault="00BA7E5A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631076" w:rsidRPr="00EB3DF9" w14:paraId="0E05FB24" w14:textId="77777777" w:rsidTr="005E01C7">
        <w:tc>
          <w:tcPr>
            <w:tcW w:w="6210" w:type="dxa"/>
          </w:tcPr>
          <w:p w14:paraId="3DD3D235" w14:textId="77777777" w:rsidR="00631076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B3DF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</w:tcPr>
          <w:p w14:paraId="02340F54" w14:textId="65F728A2" w:rsidR="00631076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EB3DF9">
              <w:t>969</w:t>
            </w:r>
          </w:p>
        </w:tc>
        <w:tc>
          <w:tcPr>
            <w:tcW w:w="1440" w:type="dxa"/>
          </w:tcPr>
          <w:p w14:paraId="223CB55A" w14:textId="77777777" w:rsidR="00631076" w:rsidRPr="00EB3DF9" w:rsidRDefault="0063107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EB3DF9">
              <w:t>789</w:t>
            </w:r>
          </w:p>
        </w:tc>
      </w:tr>
      <w:tr w:rsidR="00631076" w:rsidRPr="00EB3DF9" w14:paraId="38CAF9F2" w14:textId="77777777" w:rsidTr="005E01C7">
        <w:tc>
          <w:tcPr>
            <w:tcW w:w="6210" w:type="dxa"/>
          </w:tcPr>
          <w:p w14:paraId="16805C76" w14:textId="77777777" w:rsidR="00631076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5567E02D" w14:textId="5D1F0A9C" w:rsidR="00631076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EB3DF9">
              <w:t>79</w:t>
            </w:r>
          </w:p>
        </w:tc>
        <w:tc>
          <w:tcPr>
            <w:tcW w:w="1440" w:type="dxa"/>
          </w:tcPr>
          <w:p w14:paraId="0D0FF8DD" w14:textId="77777777" w:rsidR="00631076" w:rsidRPr="00EB3DF9" w:rsidRDefault="0063107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EB3DF9">
              <w:t>181</w:t>
            </w:r>
          </w:p>
        </w:tc>
      </w:tr>
      <w:tr w:rsidR="00631076" w:rsidRPr="00EB3DF9" w14:paraId="1BA0539A" w14:textId="77777777" w:rsidTr="005E01C7">
        <w:tc>
          <w:tcPr>
            <w:tcW w:w="6210" w:type="dxa"/>
          </w:tcPr>
          <w:p w14:paraId="5DE39393" w14:textId="77777777" w:rsidR="00631076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</w:tcPr>
          <w:p w14:paraId="7EA1665C" w14:textId="4BF0BC0D" w:rsidR="0063107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145</w:t>
            </w:r>
            <w:r w:rsidRPr="00EB3DF9">
              <w:rPr>
                <w:cs/>
              </w:rPr>
              <w:t>)</w:t>
            </w:r>
          </w:p>
        </w:tc>
        <w:tc>
          <w:tcPr>
            <w:tcW w:w="1440" w:type="dxa"/>
          </w:tcPr>
          <w:p w14:paraId="10E0D036" w14:textId="77777777" w:rsidR="00631076" w:rsidRPr="00EB3DF9" w:rsidRDefault="0063107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1</w:t>
            </w:r>
            <w:r w:rsidRPr="00EB3DF9">
              <w:rPr>
                <w:cs/>
              </w:rPr>
              <w:t>)</w:t>
            </w:r>
          </w:p>
        </w:tc>
      </w:tr>
      <w:tr w:rsidR="00631076" w:rsidRPr="00EB3DF9" w14:paraId="4B141443" w14:textId="77777777" w:rsidTr="005E01C7">
        <w:tc>
          <w:tcPr>
            <w:tcW w:w="6210" w:type="dxa"/>
          </w:tcPr>
          <w:p w14:paraId="70B40652" w14:textId="77777777" w:rsidR="00631076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3D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45636DA7" w14:textId="06A14490" w:rsidR="0063107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903</w:t>
            </w:r>
          </w:p>
        </w:tc>
        <w:tc>
          <w:tcPr>
            <w:tcW w:w="1440" w:type="dxa"/>
          </w:tcPr>
          <w:p w14:paraId="12726EDF" w14:textId="77777777" w:rsidR="00631076" w:rsidRPr="00EB3DF9" w:rsidRDefault="0063107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969</w:t>
            </w:r>
          </w:p>
        </w:tc>
      </w:tr>
      <w:tr w:rsidR="00631076" w:rsidRPr="00EB3DF9" w14:paraId="7234CDA4" w14:textId="77777777" w:rsidTr="005E01C7">
        <w:tc>
          <w:tcPr>
            <w:tcW w:w="6210" w:type="dxa"/>
          </w:tcPr>
          <w:p w14:paraId="5C5A3178" w14:textId="77777777" w:rsidR="00631076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B28AE5A" w14:textId="77777777" w:rsidR="00631076" w:rsidRPr="00EB3DF9" w:rsidRDefault="0063107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  <w:tc>
          <w:tcPr>
            <w:tcW w:w="1440" w:type="dxa"/>
          </w:tcPr>
          <w:p w14:paraId="32B5596F" w14:textId="77777777" w:rsidR="00631076" w:rsidRPr="00EB3DF9" w:rsidRDefault="0063107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</w:tr>
      <w:tr w:rsidR="00631076" w:rsidRPr="00EB3DF9" w14:paraId="7E9CB767" w14:textId="77777777" w:rsidTr="005E01C7">
        <w:tc>
          <w:tcPr>
            <w:tcW w:w="6210" w:type="dxa"/>
          </w:tcPr>
          <w:p w14:paraId="6EC1F001" w14:textId="77777777" w:rsidR="00631076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b/>
                <w:bCs/>
                <w:i/>
                <w:iCs/>
              </w:rPr>
            </w:pPr>
            <w:r w:rsidRPr="00EB3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 w:rsidRPr="00EB3D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ตัดจำหน่าย</w:t>
            </w:r>
            <w:r w:rsidRPr="00EB3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440" w:type="dxa"/>
          </w:tcPr>
          <w:p w14:paraId="21215811" w14:textId="77777777" w:rsidR="00631076" w:rsidRPr="00EB3DF9" w:rsidRDefault="0063107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cs/>
              </w:rPr>
            </w:pPr>
          </w:p>
        </w:tc>
        <w:tc>
          <w:tcPr>
            <w:tcW w:w="1440" w:type="dxa"/>
          </w:tcPr>
          <w:p w14:paraId="173C47D7" w14:textId="77777777" w:rsidR="00631076" w:rsidRPr="00EB3DF9" w:rsidRDefault="0063107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cs/>
              </w:rPr>
            </w:pPr>
          </w:p>
        </w:tc>
      </w:tr>
      <w:tr w:rsidR="00631076" w:rsidRPr="00EB3DF9" w14:paraId="580AFC4A" w14:textId="77777777" w:rsidTr="005E01C7">
        <w:trPr>
          <w:trHeight w:val="58"/>
        </w:trPr>
        <w:tc>
          <w:tcPr>
            <w:tcW w:w="6210" w:type="dxa"/>
          </w:tcPr>
          <w:p w14:paraId="5D34E260" w14:textId="77777777" w:rsidR="00631076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B3DF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440" w:type="dxa"/>
          </w:tcPr>
          <w:p w14:paraId="50DD75BC" w14:textId="2EEF69D3" w:rsidR="00631076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518</w:t>
            </w:r>
            <w:r w:rsidRPr="00EB3DF9">
              <w:rPr>
                <w:cs/>
              </w:rPr>
              <w:t>)</w:t>
            </w:r>
          </w:p>
        </w:tc>
        <w:tc>
          <w:tcPr>
            <w:tcW w:w="1440" w:type="dxa"/>
          </w:tcPr>
          <w:p w14:paraId="5AFA869C" w14:textId="77777777" w:rsidR="00631076" w:rsidRPr="00EB3DF9" w:rsidRDefault="0063107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413</w:t>
            </w:r>
            <w:r w:rsidRPr="00EB3DF9">
              <w:rPr>
                <w:cs/>
              </w:rPr>
              <w:t>)</w:t>
            </w:r>
          </w:p>
        </w:tc>
      </w:tr>
      <w:tr w:rsidR="00631076" w:rsidRPr="00EB3DF9" w14:paraId="5486F010" w14:textId="77777777" w:rsidTr="005E01C7">
        <w:trPr>
          <w:trHeight w:val="58"/>
        </w:trPr>
        <w:tc>
          <w:tcPr>
            <w:tcW w:w="6210" w:type="dxa"/>
          </w:tcPr>
          <w:p w14:paraId="387D991F" w14:textId="77777777" w:rsidR="00631076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</w:tcPr>
          <w:p w14:paraId="456805DD" w14:textId="3326A770" w:rsidR="00631076" w:rsidRPr="00EB3DF9" w:rsidRDefault="00F1043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131</w:t>
            </w:r>
            <w:r w:rsidRPr="00EB3DF9">
              <w:rPr>
                <w:cs/>
              </w:rPr>
              <w:t>)</w:t>
            </w:r>
          </w:p>
        </w:tc>
        <w:tc>
          <w:tcPr>
            <w:tcW w:w="1440" w:type="dxa"/>
          </w:tcPr>
          <w:p w14:paraId="42B5D3B0" w14:textId="77777777" w:rsidR="00631076" w:rsidRPr="00EB3DF9" w:rsidRDefault="0063107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106</w:t>
            </w:r>
            <w:r w:rsidRPr="00EB3DF9">
              <w:rPr>
                <w:cs/>
              </w:rPr>
              <w:t>)</w:t>
            </w:r>
          </w:p>
        </w:tc>
      </w:tr>
      <w:tr w:rsidR="00631076" w:rsidRPr="00EB3DF9" w14:paraId="536D8170" w14:textId="77777777" w:rsidTr="005E01C7">
        <w:trPr>
          <w:trHeight w:val="58"/>
        </w:trPr>
        <w:tc>
          <w:tcPr>
            <w:tcW w:w="6210" w:type="dxa"/>
          </w:tcPr>
          <w:p w14:paraId="57B46995" w14:textId="77777777" w:rsidR="00631076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3F4355D1" w14:textId="52791E18" w:rsidR="0063107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EB3DF9">
              <w:t>145</w:t>
            </w:r>
          </w:p>
        </w:tc>
        <w:tc>
          <w:tcPr>
            <w:tcW w:w="1440" w:type="dxa"/>
            <w:vAlign w:val="bottom"/>
          </w:tcPr>
          <w:p w14:paraId="154000DB" w14:textId="77777777" w:rsidR="00631076" w:rsidRPr="00EB3DF9" w:rsidRDefault="0063107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EB3DF9">
              <w:t>1</w:t>
            </w:r>
          </w:p>
        </w:tc>
      </w:tr>
      <w:tr w:rsidR="00631076" w:rsidRPr="00EB3DF9" w14:paraId="0CBC2856" w14:textId="77777777" w:rsidTr="005E01C7">
        <w:trPr>
          <w:trHeight w:val="58"/>
        </w:trPr>
        <w:tc>
          <w:tcPr>
            <w:tcW w:w="6210" w:type="dxa"/>
          </w:tcPr>
          <w:p w14:paraId="2B0B8227" w14:textId="77777777" w:rsidR="00631076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3D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738CCB30" w14:textId="684EFE36" w:rsidR="00631076" w:rsidRPr="00EB3DF9" w:rsidRDefault="00F1043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(</w:t>
            </w:r>
            <w:r w:rsidRPr="00EB3DF9">
              <w:rPr>
                <w:b/>
                <w:bCs/>
              </w:rPr>
              <w:t>504</w:t>
            </w:r>
            <w:r w:rsidRPr="00EB3DF9">
              <w:rPr>
                <w:b/>
                <w:bCs/>
                <w:cs/>
              </w:rPr>
              <w:t>)</w:t>
            </w:r>
          </w:p>
        </w:tc>
        <w:tc>
          <w:tcPr>
            <w:tcW w:w="1440" w:type="dxa"/>
          </w:tcPr>
          <w:p w14:paraId="7B5BD30A" w14:textId="77777777" w:rsidR="00631076" w:rsidRPr="00EB3DF9" w:rsidRDefault="0063107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(</w:t>
            </w:r>
            <w:r w:rsidRPr="00EB3DF9">
              <w:rPr>
                <w:b/>
                <w:bCs/>
              </w:rPr>
              <w:t>518</w:t>
            </w:r>
            <w:r w:rsidRPr="00EB3DF9">
              <w:rPr>
                <w:b/>
                <w:bCs/>
                <w:cs/>
              </w:rPr>
              <w:t>)</w:t>
            </w:r>
          </w:p>
        </w:tc>
      </w:tr>
      <w:tr w:rsidR="00631076" w:rsidRPr="00EB3DF9" w14:paraId="172D40FF" w14:textId="77777777" w:rsidTr="005E01C7">
        <w:trPr>
          <w:trHeight w:val="58"/>
        </w:trPr>
        <w:tc>
          <w:tcPr>
            <w:tcW w:w="6210" w:type="dxa"/>
          </w:tcPr>
          <w:p w14:paraId="29642EE7" w14:textId="77777777" w:rsidR="00631076" w:rsidRPr="00EB3DF9" w:rsidRDefault="00631076" w:rsidP="00EB3DF9">
            <w:pPr>
              <w:tabs>
                <w:tab w:val="decimal" w:pos="540"/>
              </w:tabs>
              <w:spacing w:line="240" w:lineRule="auto"/>
            </w:pPr>
          </w:p>
        </w:tc>
        <w:tc>
          <w:tcPr>
            <w:tcW w:w="1440" w:type="dxa"/>
          </w:tcPr>
          <w:p w14:paraId="03682E96" w14:textId="77777777" w:rsidR="00631076" w:rsidRPr="00EB3DF9" w:rsidRDefault="0063107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  <w:tc>
          <w:tcPr>
            <w:tcW w:w="1440" w:type="dxa"/>
          </w:tcPr>
          <w:p w14:paraId="4ECFDBBA" w14:textId="77777777" w:rsidR="00631076" w:rsidRPr="00EB3DF9" w:rsidRDefault="0063107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</w:tr>
      <w:tr w:rsidR="00631076" w:rsidRPr="00EB3DF9" w14:paraId="4DDB61E4" w14:textId="77777777" w:rsidTr="005E01C7">
        <w:trPr>
          <w:trHeight w:val="58"/>
        </w:trPr>
        <w:tc>
          <w:tcPr>
            <w:tcW w:w="6210" w:type="dxa"/>
          </w:tcPr>
          <w:p w14:paraId="3E23229F" w14:textId="77777777" w:rsidR="00631076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</w:tcPr>
          <w:p w14:paraId="64F3F923" w14:textId="77777777" w:rsidR="00631076" w:rsidRPr="00EB3DF9" w:rsidRDefault="0063107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  <w:tc>
          <w:tcPr>
            <w:tcW w:w="1440" w:type="dxa"/>
          </w:tcPr>
          <w:p w14:paraId="7EA9A993" w14:textId="77777777" w:rsidR="00631076" w:rsidRPr="00EB3DF9" w:rsidRDefault="0063107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</w:tr>
      <w:tr w:rsidR="00631076" w:rsidRPr="00EB3DF9" w14:paraId="2E37C84B" w14:textId="77777777" w:rsidTr="005E01C7">
        <w:trPr>
          <w:trHeight w:val="58"/>
        </w:trPr>
        <w:tc>
          <w:tcPr>
            <w:tcW w:w="6210" w:type="dxa"/>
          </w:tcPr>
          <w:p w14:paraId="74473A79" w14:textId="77777777" w:rsidR="00631076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3D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</w:tcPr>
          <w:p w14:paraId="6B9B1B35" w14:textId="4C0B793B" w:rsidR="00631076" w:rsidRPr="00EB3DF9" w:rsidRDefault="00F1043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451</w:t>
            </w:r>
          </w:p>
        </w:tc>
        <w:tc>
          <w:tcPr>
            <w:tcW w:w="1440" w:type="dxa"/>
          </w:tcPr>
          <w:p w14:paraId="386FA5C8" w14:textId="77777777" w:rsidR="00631076" w:rsidRPr="00EB3DF9" w:rsidRDefault="0063107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376</w:t>
            </w:r>
          </w:p>
        </w:tc>
      </w:tr>
      <w:tr w:rsidR="00631076" w:rsidRPr="00EB3DF9" w14:paraId="0B18DA00" w14:textId="77777777" w:rsidTr="005E01C7">
        <w:trPr>
          <w:trHeight w:val="58"/>
        </w:trPr>
        <w:tc>
          <w:tcPr>
            <w:tcW w:w="6210" w:type="dxa"/>
          </w:tcPr>
          <w:p w14:paraId="2D0BA888" w14:textId="77777777" w:rsidR="00631076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3D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334D4798" w14:textId="10B41DC7" w:rsidR="00631076" w:rsidRPr="00EB3DF9" w:rsidRDefault="00F1043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399</w:t>
            </w:r>
          </w:p>
        </w:tc>
        <w:tc>
          <w:tcPr>
            <w:tcW w:w="1440" w:type="dxa"/>
          </w:tcPr>
          <w:p w14:paraId="36C0520F" w14:textId="77777777" w:rsidR="00631076" w:rsidRPr="00EB3DF9" w:rsidRDefault="0063107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451</w:t>
            </w:r>
          </w:p>
        </w:tc>
      </w:tr>
    </w:tbl>
    <w:p w14:paraId="536FEF97" w14:textId="77777777" w:rsidR="00BA7E5A" w:rsidRPr="00EB3DF9" w:rsidRDefault="00BA7E5A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</w:rPr>
      </w:pPr>
    </w:p>
    <w:p w14:paraId="08475989" w14:textId="77777777" w:rsidR="003C7005" w:rsidRPr="00EB3DF9" w:rsidRDefault="005E5A92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br w:type="page"/>
      </w:r>
      <w:r w:rsidR="004762B0"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 xml:space="preserve">ภาษีเงินได้รอการตัดบัญชี </w:t>
      </w:r>
    </w:p>
    <w:p w14:paraId="3442A2E7" w14:textId="77777777" w:rsidR="003C7005" w:rsidRPr="00EB3DF9" w:rsidRDefault="003C7005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</w:rPr>
      </w:pPr>
    </w:p>
    <w:p w14:paraId="7B70525A" w14:textId="77777777" w:rsidR="003C7005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EB3DF9">
        <w:rPr>
          <w:cs/>
        </w:rPr>
        <w:t xml:space="preserve">สินทรัพย์และหนี้สินภาษีเงินได้รอการตัดบัญชี ณ วันที่ </w:t>
      </w:r>
      <w:r w:rsidRPr="00EB3DF9">
        <w:t xml:space="preserve">31 </w:t>
      </w:r>
      <w:r w:rsidRPr="00EB3DF9">
        <w:rPr>
          <w:cs/>
        </w:rPr>
        <w:t xml:space="preserve">ธันวาคม มีดังนี้ </w:t>
      </w:r>
    </w:p>
    <w:p w14:paraId="1F14501E" w14:textId="77777777" w:rsidR="003C7005" w:rsidRPr="00EB3DF9" w:rsidRDefault="003C7005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5E5A92" w:rsidRPr="00EB3DF9" w14:paraId="72BFAAD0" w14:textId="77777777" w:rsidTr="005E01C7">
        <w:trPr>
          <w:tblHeader/>
        </w:trPr>
        <w:tc>
          <w:tcPr>
            <w:tcW w:w="4230" w:type="dxa"/>
            <w:shd w:val="clear" w:color="auto" w:fill="auto"/>
          </w:tcPr>
          <w:p w14:paraId="69524778" w14:textId="77777777" w:rsidR="005E5A92" w:rsidRPr="00EB3DF9" w:rsidRDefault="005E5A9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  <w:rPr>
                <w:b/>
                <w:bCs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148CA5C1" w14:textId="77777777" w:rsidR="005E5A92" w:rsidRPr="00EB3DF9" w:rsidRDefault="005E5A9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งบการเงินรวม</w:t>
            </w:r>
          </w:p>
        </w:tc>
      </w:tr>
      <w:tr w:rsidR="005E5A92" w:rsidRPr="00EB3DF9" w14:paraId="782C8E45" w14:textId="77777777" w:rsidTr="005E01C7">
        <w:trPr>
          <w:tblHeader/>
        </w:trPr>
        <w:tc>
          <w:tcPr>
            <w:tcW w:w="4230" w:type="dxa"/>
            <w:shd w:val="clear" w:color="auto" w:fill="auto"/>
          </w:tcPr>
          <w:p w14:paraId="3E08D544" w14:textId="77777777" w:rsidR="005E5A92" w:rsidRPr="00EB3DF9" w:rsidRDefault="005E5A9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  <w:rPr>
                <w:b/>
                <w:b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73EA5429" w14:textId="77777777" w:rsidR="005E5A92" w:rsidRPr="00EB3DF9" w:rsidRDefault="005E5A9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สินทรัพย์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7FABAD84" w14:textId="77777777" w:rsidR="005E5A92" w:rsidRPr="00EB3DF9" w:rsidRDefault="005E5A9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</w:pPr>
            <w:r w:rsidRPr="00EB3DF9">
              <w:rPr>
                <w:rFonts w:hint="cs"/>
                <w:cs/>
              </w:rPr>
              <w:t>หนี้สิน</w:t>
            </w:r>
          </w:p>
        </w:tc>
      </w:tr>
      <w:tr w:rsidR="005E5A92" w:rsidRPr="00EB3DF9" w14:paraId="6B84185F" w14:textId="77777777" w:rsidTr="005E01C7">
        <w:trPr>
          <w:tblHeader/>
        </w:trPr>
        <w:tc>
          <w:tcPr>
            <w:tcW w:w="4230" w:type="dxa"/>
          </w:tcPr>
          <w:p w14:paraId="605AEDDE" w14:textId="77777777" w:rsidR="005E5A92" w:rsidRPr="00EB3DF9" w:rsidRDefault="005E5A9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</w:pPr>
          </w:p>
        </w:tc>
        <w:tc>
          <w:tcPr>
            <w:tcW w:w="1237" w:type="dxa"/>
          </w:tcPr>
          <w:p w14:paraId="1B6440C8" w14:textId="77777777" w:rsidR="005E5A92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14:paraId="7015F80B" w14:textId="77777777" w:rsidR="005E5A92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37" w:type="dxa"/>
          </w:tcPr>
          <w:p w14:paraId="15D9B177" w14:textId="77777777" w:rsidR="005E5A92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14:paraId="5B79D242" w14:textId="77777777" w:rsidR="005E5A92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E5A92" w:rsidRPr="00EB3DF9" w14:paraId="2C03C75E" w14:textId="77777777" w:rsidTr="005E01C7">
        <w:trPr>
          <w:tblHeader/>
        </w:trPr>
        <w:tc>
          <w:tcPr>
            <w:tcW w:w="4230" w:type="dxa"/>
          </w:tcPr>
          <w:p w14:paraId="45A7F204" w14:textId="77777777" w:rsidR="005E5A92" w:rsidRPr="00EB3DF9" w:rsidRDefault="005E5A9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</w:pPr>
          </w:p>
        </w:tc>
        <w:tc>
          <w:tcPr>
            <w:tcW w:w="4950" w:type="dxa"/>
            <w:gridSpan w:val="4"/>
          </w:tcPr>
          <w:p w14:paraId="56FC66E2" w14:textId="77777777" w:rsidR="005E5A92" w:rsidRPr="00EB3DF9" w:rsidRDefault="005E5A92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31076" w:rsidRPr="00EB3DF9" w14:paraId="0DC46FB8" w14:textId="77777777" w:rsidTr="005E01C7">
        <w:tc>
          <w:tcPr>
            <w:tcW w:w="4230" w:type="dxa"/>
          </w:tcPr>
          <w:p w14:paraId="28041DC4" w14:textId="77777777" w:rsidR="00631076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40F6C005" w14:textId="3DF65DE7" w:rsidR="00631076" w:rsidRPr="00EB3DF9" w:rsidRDefault="00F96F7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EB3DF9">
              <w:t>1,187</w:t>
            </w:r>
          </w:p>
        </w:tc>
        <w:tc>
          <w:tcPr>
            <w:tcW w:w="1238" w:type="dxa"/>
          </w:tcPr>
          <w:p w14:paraId="55315529" w14:textId="77777777" w:rsidR="00631076" w:rsidRPr="00EB3DF9" w:rsidRDefault="0063107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EB3DF9">
              <w:t>1,0</w:t>
            </w:r>
            <w:r w:rsidRPr="00EB3DF9">
              <w:rPr>
                <w:rFonts w:hint="cs"/>
                <w:cs/>
              </w:rPr>
              <w:t>6</w:t>
            </w:r>
            <w:r w:rsidRPr="00EB3DF9">
              <w:t>3</w:t>
            </w:r>
          </w:p>
        </w:tc>
        <w:tc>
          <w:tcPr>
            <w:tcW w:w="1237" w:type="dxa"/>
          </w:tcPr>
          <w:p w14:paraId="609CDB76" w14:textId="7E518D92" w:rsidR="00631076" w:rsidRPr="00EB3DF9" w:rsidRDefault="00F96F7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cs/>
              </w:rPr>
            </w:pPr>
            <w:r w:rsidRPr="00EB3DF9">
              <w:rPr>
                <w:cs/>
              </w:rPr>
              <w:t>(</w:t>
            </w:r>
            <w:r w:rsidRPr="00EB3DF9">
              <w:t>675</w:t>
            </w:r>
            <w:r w:rsidRPr="00EB3DF9">
              <w:rPr>
                <w:cs/>
              </w:rPr>
              <w:t>)</w:t>
            </w:r>
          </w:p>
        </w:tc>
        <w:tc>
          <w:tcPr>
            <w:tcW w:w="1238" w:type="dxa"/>
          </w:tcPr>
          <w:p w14:paraId="7C9C2856" w14:textId="77777777" w:rsidR="00631076" w:rsidRPr="00EB3DF9" w:rsidRDefault="0063107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EB3DF9">
              <w:rPr>
                <w:cs/>
              </w:rPr>
              <w:t>(</w:t>
            </w:r>
            <w:r w:rsidRPr="00EB3DF9">
              <w:rPr>
                <w:rFonts w:hint="cs"/>
                <w:cs/>
              </w:rPr>
              <w:t>70</w:t>
            </w:r>
            <w:r w:rsidRPr="00EB3DF9">
              <w:t>3</w:t>
            </w:r>
            <w:r w:rsidRPr="00EB3DF9">
              <w:rPr>
                <w:cs/>
              </w:rPr>
              <w:t>)</w:t>
            </w:r>
          </w:p>
        </w:tc>
      </w:tr>
      <w:tr w:rsidR="00631076" w:rsidRPr="00EB3DF9" w14:paraId="2D26EF2F" w14:textId="77777777" w:rsidTr="005E01C7">
        <w:tc>
          <w:tcPr>
            <w:tcW w:w="4230" w:type="dxa"/>
          </w:tcPr>
          <w:p w14:paraId="43FE9EB7" w14:textId="77777777" w:rsidR="00631076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37" w:type="dxa"/>
          </w:tcPr>
          <w:p w14:paraId="1A1BA727" w14:textId="56A93FD7" w:rsidR="00631076" w:rsidRPr="00EB3DF9" w:rsidRDefault="007438A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EB3DF9">
              <w:rPr>
                <w:cs/>
              </w:rPr>
              <w:t>(</w:t>
            </w:r>
            <w:r w:rsidR="00F96F71" w:rsidRPr="00EB3DF9">
              <w:t>66</w:t>
            </w:r>
            <w:r w:rsidRPr="00EB3DF9">
              <w:rPr>
                <w:cs/>
              </w:rPr>
              <w:t>)</w:t>
            </w:r>
          </w:p>
        </w:tc>
        <w:tc>
          <w:tcPr>
            <w:tcW w:w="1238" w:type="dxa"/>
          </w:tcPr>
          <w:p w14:paraId="31E84063" w14:textId="77777777" w:rsidR="00631076" w:rsidRPr="00EB3DF9" w:rsidRDefault="0063107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EB3DF9">
              <w:rPr>
                <w:cs/>
              </w:rPr>
              <w:t>(</w:t>
            </w:r>
            <w:r w:rsidRPr="00EB3DF9">
              <w:t>2</w:t>
            </w:r>
            <w:r w:rsidRPr="00EB3DF9">
              <w:rPr>
                <w:rFonts w:hint="cs"/>
                <w:cs/>
              </w:rPr>
              <w:t>3</w:t>
            </w:r>
            <w:r w:rsidRPr="00EB3DF9">
              <w:t>6</w:t>
            </w:r>
            <w:r w:rsidRPr="00EB3DF9">
              <w:rPr>
                <w:cs/>
              </w:rPr>
              <w:t>)</w:t>
            </w:r>
          </w:p>
        </w:tc>
        <w:tc>
          <w:tcPr>
            <w:tcW w:w="1237" w:type="dxa"/>
          </w:tcPr>
          <w:p w14:paraId="35FAD8CD" w14:textId="5539424E" w:rsidR="00631076" w:rsidRPr="00EB3DF9" w:rsidRDefault="00F96F7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EB3DF9">
              <w:t>66</w:t>
            </w:r>
          </w:p>
        </w:tc>
        <w:tc>
          <w:tcPr>
            <w:tcW w:w="1238" w:type="dxa"/>
          </w:tcPr>
          <w:p w14:paraId="735C0B35" w14:textId="77777777" w:rsidR="00631076" w:rsidRPr="00EB3DF9" w:rsidRDefault="0063107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EB3DF9">
              <w:t>2</w:t>
            </w:r>
            <w:r w:rsidRPr="00EB3DF9">
              <w:rPr>
                <w:rFonts w:hint="cs"/>
                <w:cs/>
              </w:rPr>
              <w:t>3</w:t>
            </w:r>
            <w:r w:rsidRPr="00EB3DF9">
              <w:t>6</w:t>
            </w:r>
          </w:p>
        </w:tc>
      </w:tr>
      <w:tr w:rsidR="00631076" w:rsidRPr="00EB3DF9" w14:paraId="453456EF" w14:textId="77777777" w:rsidTr="005E01C7">
        <w:tc>
          <w:tcPr>
            <w:tcW w:w="4230" w:type="dxa"/>
          </w:tcPr>
          <w:p w14:paraId="49B2AC86" w14:textId="77777777" w:rsidR="00631076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237" w:type="dxa"/>
          </w:tcPr>
          <w:p w14:paraId="66917156" w14:textId="2DEBDE1F" w:rsidR="00631076" w:rsidRPr="00EB3DF9" w:rsidRDefault="00F96F71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EB3DF9">
              <w:rPr>
                <w:b/>
                <w:bCs/>
              </w:rPr>
              <w:t>1,121</w:t>
            </w:r>
          </w:p>
        </w:tc>
        <w:tc>
          <w:tcPr>
            <w:tcW w:w="1238" w:type="dxa"/>
          </w:tcPr>
          <w:p w14:paraId="74B5D637" w14:textId="77777777" w:rsidR="00631076" w:rsidRPr="00EB3DF9" w:rsidRDefault="0063107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EB3DF9">
              <w:rPr>
                <w:b/>
                <w:bCs/>
              </w:rPr>
              <w:t>827</w:t>
            </w:r>
          </w:p>
        </w:tc>
        <w:tc>
          <w:tcPr>
            <w:tcW w:w="1237" w:type="dxa"/>
          </w:tcPr>
          <w:p w14:paraId="7EE80459" w14:textId="5D4949C5" w:rsidR="00631076" w:rsidRPr="00EB3DF9" w:rsidRDefault="00F96F71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(</w:t>
            </w:r>
            <w:r w:rsidRPr="00EB3DF9">
              <w:rPr>
                <w:b/>
                <w:bCs/>
              </w:rPr>
              <w:t>609</w:t>
            </w:r>
            <w:r w:rsidRPr="00EB3DF9">
              <w:rPr>
                <w:b/>
                <w:bCs/>
                <w:cs/>
              </w:rPr>
              <w:t>)</w:t>
            </w:r>
          </w:p>
        </w:tc>
        <w:tc>
          <w:tcPr>
            <w:tcW w:w="1238" w:type="dxa"/>
          </w:tcPr>
          <w:p w14:paraId="25FBBAA7" w14:textId="77777777" w:rsidR="00631076" w:rsidRPr="00EB3DF9" w:rsidRDefault="0063107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(</w:t>
            </w:r>
            <w:r w:rsidRPr="00EB3DF9">
              <w:rPr>
                <w:rFonts w:hint="cs"/>
                <w:b/>
                <w:bCs/>
                <w:cs/>
              </w:rPr>
              <w:t>467</w:t>
            </w:r>
            <w:r w:rsidRPr="00EB3DF9">
              <w:rPr>
                <w:b/>
                <w:bCs/>
                <w:cs/>
              </w:rPr>
              <w:t>)</w:t>
            </w:r>
          </w:p>
        </w:tc>
      </w:tr>
      <w:tr w:rsidR="00631076" w:rsidRPr="00EB3DF9" w14:paraId="32B19E40" w14:textId="77777777" w:rsidTr="005E01C7">
        <w:tc>
          <w:tcPr>
            <w:tcW w:w="4230" w:type="dxa"/>
          </w:tcPr>
          <w:p w14:paraId="03F7E67F" w14:textId="77777777" w:rsidR="00631076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852372E" w14:textId="77777777" w:rsidR="00631076" w:rsidRPr="00EB3DF9" w:rsidRDefault="0063107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</w:p>
        </w:tc>
        <w:tc>
          <w:tcPr>
            <w:tcW w:w="1238" w:type="dxa"/>
          </w:tcPr>
          <w:p w14:paraId="651BBD85" w14:textId="77777777" w:rsidR="00631076" w:rsidRPr="00EB3DF9" w:rsidRDefault="0063107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</w:p>
        </w:tc>
        <w:tc>
          <w:tcPr>
            <w:tcW w:w="1237" w:type="dxa"/>
          </w:tcPr>
          <w:p w14:paraId="7442810A" w14:textId="77777777" w:rsidR="00631076" w:rsidRPr="00EB3DF9" w:rsidRDefault="0063107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</w:p>
        </w:tc>
        <w:tc>
          <w:tcPr>
            <w:tcW w:w="1238" w:type="dxa"/>
          </w:tcPr>
          <w:p w14:paraId="365D41C9" w14:textId="77777777" w:rsidR="00631076" w:rsidRPr="00EB3DF9" w:rsidRDefault="0063107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</w:p>
        </w:tc>
      </w:tr>
      <w:tr w:rsidR="00631076" w:rsidRPr="00EB3DF9" w14:paraId="56701F9B" w14:textId="77777777" w:rsidTr="005E01C7">
        <w:tc>
          <w:tcPr>
            <w:tcW w:w="4230" w:type="dxa"/>
          </w:tcPr>
          <w:p w14:paraId="6310DC1B" w14:textId="77777777" w:rsidR="00631076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</w:tcPr>
          <w:p w14:paraId="18D8F65D" w14:textId="77777777" w:rsidR="00631076" w:rsidRPr="00EB3DF9" w:rsidRDefault="0063107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b/>
                <w:bCs/>
                <w:cs/>
              </w:rPr>
            </w:pPr>
            <w:r w:rsidRPr="00EB3DF9">
              <w:rPr>
                <w:b/>
                <w:bCs/>
                <w:cs/>
              </w:rPr>
              <w:t>งบการเงิน</w:t>
            </w:r>
            <w:r w:rsidRPr="00EB3DF9">
              <w:rPr>
                <w:rFonts w:hint="cs"/>
                <w:b/>
                <w:bCs/>
                <w:cs/>
              </w:rPr>
              <w:t>เฉพาะกิจการ</w:t>
            </w:r>
          </w:p>
        </w:tc>
      </w:tr>
      <w:tr w:rsidR="00631076" w:rsidRPr="00EB3DF9" w14:paraId="509C03D7" w14:textId="77777777" w:rsidTr="005E01C7">
        <w:tc>
          <w:tcPr>
            <w:tcW w:w="4230" w:type="dxa"/>
          </w:tcPr>
          <w:p w14:paraId="267964A3" w14:textId="77777777" w:rsidR="00631076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</w:tcPr>
          <w:p w14:paraId="1A168733" w14:textId="77777777" w:rsidR="00631076" w:rsidRPr="00EB3DF9" w:rsidRDefault="0063107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สินทรัพย์</w:t>
            </w:r>
          </w:p>
        </w:tc>
        <w:tc>
          <w:tcPr>
            <w:tcW w:w="2475" w:type="dxa"/>
            <w:gridSpan w:val="2"/>
          </w:tcPr>
          <w:p w14:paraId="6D4D7C07" w14:textId="77777777" w:rsidR="00631076" w:rsidRPr="00EB3DF9" w:rsidRDefault="0063107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</w:pPr>
            <w:r w:rsidRPr="00EB3DF9">
              <w:rPr>
                <w:rFonts w:hint="cs"/>
                <w:cs/>
              </w:rPr>
              <w:t>หนี้สิน</w:t>
            </w:r>
          </w:p>
        </w:tc>
      </w:tr>
      <w:tr w:rsidR="00631076" w:rsidRPr="00EB3DF9" w14:paraId="4ACA37CE" w14:textId="77777777" w:rsidTr="005E01C7">
        <w:tc>
          <w:tcPr>
            <w:tcW w:w="4230" w:type="dxa"/>
          </w:tcPr>
          <w:p w14:paraId="0C4C2D25" w14:textId="77777777" w:rsidR="00631076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616C9658" w14:textId="77777777" w:rsidR="00631076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14:paraId="1DD086C3" w14:textId="77777777" w:rsidR="00631076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37" w:type="dxa"/>
          </w:tcPr>
          <w:p w14:paraId="63CEA3AE" w14:textId="77777777" w:rsidR="00631076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14:paraId="096A36EF" w14:textId="77777777" w:rsidR="00631076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31076" w:rsidRPr="00EB3DF9" w14:paraId="4AF0F94C" w14:textId="77777777" w:rsidTr="005E01C7">
        <w:tc>
          <w:tcPr>
            <w:tcW w:w="4230" w:type="dxa"/>
          </w:tcPr>
          <w:p w14:paraId="4ACBB087" w14:textId="77777777" w:rsidR="00631076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</w:tcPr>
          <w:p w14:paraId="03400AF5" w14:textId="77777777" w:rsidR="00631076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31076" w:rsidRPr="00EB3DF9" w14:paraId="358A4F00" w14:textId="77777777" w:rsidTr="005E01C7">
        <w:tc>
          <w:tcPr>
            <w:tcW w:w="4230" w:type="dxa"/>
          </w:tcPr>
          <w:p w14:paraId="1998BD78" w14:textId="77777777" w:rsidR="00631076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13A95B72" w14:textId="117A0C8D" w:rsidR="00631076" w:rsidRPr="00EB3DF9" w:rsidRDefault="005C33A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cs/>
              </w:rPr>
            </w:pPr>
            <w:r w:rsidRPr="00EB3DF9">
              <w:t>1,122</w:t>
            </w:r>
          </w:p>
        </w:tc>
        <w:tc>
          <w:tcPr>
            <w:tcW w:w="1238" w:type="dxa"/>
          </w:tcPr>
          <w:p w14:paraId="6325D664" w14:textId="77777777" w:rsidR="00631076" w:rsidRPr="00EB3DF9" w:rsidRDefault="0063107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EB3DF9">
              <w:t>1,017</w:t>
            </w:r>
          </w:p>
        </w:tc>
        <w:tc>
          <w:tcPr>
            <w:tcW w:w="1237" w:type="dxa"/>
          </w:tcPr>
          <w:p w14:paraId="3D9E9A16" w14:textId="5A17028F" w:rsidR="00631076" w:rsidRPr="00EB3DF9" w:rsidRDefault="003D01B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EB3DF9">
              <w:rPr>
                <w:cs/>
              </w:rPr>
              <w:t>(</w:t>
            </w:r>
            <w:r w:rsidRPr="00EB3DF9">
              <w:t>52</w:t>
            </w:r>
            <w:r w:rsidRPr="00EB3DF9">
              <w:rPr>
                <w:cs/>
              </w:rPr>
              <w:t>)</w:t>
            </w:r>
          </w:p>
        </w:tc>
        <w:tc>
          <w:tcPr>
            <w:tcW w:w="1238" w:type="dxa"/>
          </w:tcPr>
          <w:p w14:paraId="088A1D14" w14:textId="77777777" w:rsidR="00631076" w:rsidRPr="00EB3DF9" w:rsidRDefault="0063107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EB3DF9">
              <w:rPr>
                <w:cs/>
              </w:rPr>
              <w:t>(</w:t>
            </w:r>
            <w:r w:rsidRPr="00EB3DF9">
              <w:t>225</w:t>
            </w:r>
            <w:r w:rsidRPr="00EB3DF9">
              <w:rPr>
                <w:cs/>
              </w:rPr>
              <w:t>)</w:t>
            </w:r>
          </w:p>
        </w:tc>
      </w:tr>
      <w:tr w:rsidR="00631076" w:rsidRPr="00EB3DF9" w14:paraId="26AE8F63" w14:textId="77777777" w:rsidTr="005E01C7">
        <w:tc>
          <w:tcPr>
            <w:tcW w:w="4230" w:type="dxa"/>
          </w:tcPr>
          <w:p w14:paraId="16057876" w14:textId="77777777" w:rsidR="00631076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37" w:type="dxa"/>
          </w:tcPr>
          <w:p w14:paraId="6AEB08F4" w14:textId="233582B8" w:rsidR="00631076" w:rsidRPr="00EB3DF9" w:rsidRDefault="003D01BD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EB3DF9">
              <w:rPr>
                <w:cs/>
              </w:rPr>
              <w:t>(</w:t>
            </w:r>
            <w:r w:rsidRPr="00EB3DF9">
              <w:t>52</w:t>
            </w:r>
            <w:r w:rsidRPr="00EB3DF9">
              <w:rPr>
                <w:cs/>
              </w:rPr>
              <w:t>)</w:t>
            </w:r>
          </w:p>
        </w:tc>
        <w:tc>
          <w:tcPr>
            <w:tcW w:w="1238" w:type="dxa"/>
          </w:tcPr>
          <w:p w14:paraId="55C35A6C" w14:textId="77777777" w:rsidR="00631076" w:rsidRPr="00EB3DF9" w:rsidRDefault="0063107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EB3DF9">
              <w:rPr>
                <w:cs/>
              </w:rPr>
              <w:t>(</w:t>
            </w:r>
            <w:r w:rsidRPr="00EB3DF9">
              <w:t>225</w:t>
            </w:r>
            <w:r w:rsidRPr="00EB3DF9">
              <w:rPr>
                <w:cs/>
              </w:rPr>
              <w:t>)</w:t>
            </w:r>
          </w:p>
        </w:tc>
        <w:tc>
          <w:tcPr>
            <w:tcW w:w="1237" w:type="dxa"/>
          </w:tcPr>
          <w:p w14:paraId="4270BCB9" w14:textId="22059225" w:rsidR="00631076" w:rsidRPr="00EB3DF9" w:rsidRDefault="003D01BD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cs/>
              </w:rPr>
            </w:pPr>
            <w:r w:rsidRPr="00EB3DF9">
              <w:t>52</w:t>
            </w:r>
          </w:p>
        </w:tc>
        <w:tc>
          <w:tcPr>
            <w:tcW w:w="1238" w:type="dxa"/>
          </w:tcPr>
          <w:p w14:paraId="7A04D6BA" w14:textId="77777777" w:rsidR="00631076" w:rsidRPr="00EB3DF9" w:rsidRDefault="0063107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cs/>
              </w:rPr>
            </w:pPr>
            <w:r w:rsidRPr="00EB3DF9">
              <w:t>225</w:t>
            </w:r>
          </w:p>
        </w:tc>
      </w:tr>
      <w:tr w:rsidR="00631076" w:rsidRPr="00EB3DF9" w14:paraId="7A0BDFB8" w14:textId="77777777" w:rsidTr="005E01C7">
        <w:tc>
          <w:tcPr>
            <w:tcW w:w="4230" w:type="dxa"/>
          </w:tcPr>
          <w:p w14:paraId="11BF9F83" w14:textId="77777777" w:rsidR="00631076" w:rsidRPr="00EB3DF9" w:rsidRDefault="0063107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37" w:type="dxa"/>
          </w:tcPr>
          <w:p w14:paraId="7F571032" w14:textId="63DB747F" w:rsidR="00631076" w:rsidRPr="00EB3DF9" w:rsidRDefault="003D01BD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EB3DF9">
              <w:rPr>
                <w:b/>
                <w:bCs/>
              </w:rPr>
              <w:t>1,</w:t>
            </w:r>
            <w:r w:rsidR="005C33A5" w:rsidRPr="00EB3DF9">
              <w:rPr>
                <w:b/>
                <w:bCs/>
              </w:rPr>
              <w:t>070</w:t>
            </w:r>
          </w:p>
        </w:tc>
        <w:tc>
          <w:tcPr>
            <w:tcW w:w="1238" w:type="dxa"/>
          </w:tcPr>
          <w:p w14:paraId="4A15436D" w14:textId="77777777" w:rsidR="00631076" w:rsidRPr="00EB3DF9" w:rsidRDefault="0063107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EB3DF9">
              <w:rPr>
                <w:b/>
                <w:bCs/>
              </w:rPr>
              <w:t>792</w:t>
            </w:r>
          </w:p>
        </w:tc>
        <w:tc>
          <w:tcPr>
            <w:tcW w:w="1237" w:type="dxa"/>
          </w:tcPr>
          <w:p w14:paraId="2CC890C7" w14:textId="14B51B7E" w:rsidR="00631076" w:rsidRPr="00EB3DF9" w:rsidRDefault="003D01BD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-</w:t>
            </w:r>
          </w:p>
        </w:tc>
        <w:tc>
          <w:tcPr>
            <w:tcW w:w="1238" w:type="dxa"/>
          </w:tcPr>
          <w:p w14:paraId="2566F684" w14:textId="77777777" w:rsidR="00631076" w:rsidRPr="00EB3DF9" w:rsidRDefault="0063107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-</w:t>
            </w:r>
          </w:p>
        </w:tc>
      </w:tr>
    </w:tbl>
    <w:p w14:paraId="349297C5" w14:textId="77777777" w:rsidR="003C7005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EB3DF9">
        <w:tab/>
      </w:r>
    </w:p>
    <w:p w14:paraId="76D53934" w14:textId="77777777" w:rsidR="003C7005" w:rsidRPr="00EB3DF9" w:rsidRDefault="003C7005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firstLine="540"/>
        <w:jc w:val="both"/>
        <w:rPr>
          <w:rFonts w:ascii="Angsana New" w:hAnsi="Angsana New"/>
          <w:sz w:val="30"/>
          <w:szCs w:val="30"/>
        </w:rPr>
      </w:pPr>
    </w:p>
    <w:p w14:paraId="6D007B85" w14:textId="77777777" w:rsidR="007274FF" w:rsidRPr="00EB3DF9" w:rsidRDefault="007274FF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rPr>
          <w:cs/>
        </w:rPr>
        <w:sectPr w:rsidR="007274FF" w:rsidRPr="00EB3DF9" w:rsidSect="009026E5">
          <w:pgSz w:w="11907" w:h="16840" w:code="9"/>
          <w:pgMar w:top="691" w:right="1152" w:bottom="576" w:left="1152" w:header="720" w:footer="720" w:gutter="0"/>
          <w:cols w:space="720"/>
        </w:sectPr>
      </w:pPr>
    </w:p>
    <w:p w14:paraId="468F926E" w14:textId="77777777" w:rsidR="007274FF" w:rsidRPr="00EB3DF9" w:rsidRDefault="007274FF" w:rsidP="00EB3DF9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lang w:val="en-US" w:bidi="th-TH"/>
        </w:rPr>
      </w:pPr>
      <w:r w:rsidRPr="00EB3DF9">
        <w:rPr>
          <w:rFonts w:ascii="Angsana New" w:hAnsi="Angsana New"/>
          <w:sz w:val="30"/>
          <w:szCs w:val="30"/>
          <w:cs/>
          <w:lang w:bidi="th-TH"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p w14:paraId="0CF15C35" w14:textId="77777777" w:rsidR="00966E92" w:rsidRPr="00EB3DF9" w:rsidRDefault="00966E92" w:rsidP="00EB3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firstLine="540"/>
        <w:rPr>
          <w:rFonts w:ascii="Angsana New" w:hAnsi="Angsana New"/>
          <w:sz w:val="16"/>
          <w:szCs w:val="16"/>
        </w:rPr>
      </w:pPr>
    </w:p>
    <w:tbl>
      <w:tblPr>
        <w:tblW w:w="14977" w:type="dxa"/>
        <w:jc w:val="center"/>
        <w:tblLayout w:type="fixed"/>
        <w:tblLook w:val="01E0" w:firstRow="1" w:lastRow="1" w:firstColumn="1" w:lastColumn="1" w:noHBand="0" w:noVBand="0"/>
      </w:tblPr>
      <w:tblGrid>
        <w:gridCol w:w="3653"/>
        <w:gridCol w:w="1887"/>
        <w:gridCol w:w="1887"/>
        <w:gridCol w:w="1888"/>
        <w:gridCol w:w="1887"/>
        <w:gridCol w:w="1887"/>
        <w:gridCol w:w="1888"/>
      </w:tblGrid>
      <w:tr w:rsidR="00C14DBF" w:rsidRPr="00EB3DF9" w14:paraId="1D6438E0" w14:textId="77777777" w:rsidTr="00A501C8">
        <w:trPr>
          <w:tblHeader/>
          <w:jc w:val="center"/>
        </w:trPr>
        <w:tc>
          <w:tcPr>
            <w:tcW w:w="3653" w:type="dxa"/>
          </w:tcPr>
          <w:p w14:paraId="226B135B" w14:textId="77777777" w:rsidR="00C14DBF" w:rsidRPr="00EB3DF9" w:rsidRDefault="00C14DB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324" w:type="dxa"/>
            <w:gridSpan w:val="6"/>
            <w:vAlign w:val="bottom"/>
          </w:tcPr>
          <w:p w14:paraId="00D24315" w14:textId="77777777" w:rsidR="00C14DBF" w:rsidRPr="00EB3DF9" w:rsidRDefault="00C14DB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14BE4" w:rsidRPr="00EB3DF9" w14:paraId="45FB9AC3" w14:textId="77777777" w:rsidTr="00F2249E">
        <w:trPr>
          <w:tblHeader/>
          <w:jc w:val="center"/>
        </w:trPr>
        <w:tc>
          <w:tcPr>
            <w:tcW w:w="3653" w:type="dxa"/>
            <w:vAlign w:val="bottom"/>
          </w:tcPr>
          <w:p w14:paraId="28E69E5A" w14:textId="77777777" w:rsidR="00314BE4" w:rsidRPr="00EB3DF9" w:rsidRDefault="00314BE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887" w:type="dxa"/>
            <w:vMerge w:val="restart"/>
            <w:vAlign w:val="bottom"/>
          </w:tcPr>
          <w:p w14:paraId="3255B1C9" w14:textId="77777777" w:rsidR="00314BE4" w:rsidRPr="00EB3DF9" w:rsidRDefault="00314BE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ณ วันที่</w:t>
            </w:r>
            <w:r w:rsidRPr="00EB3DF9">
              <w:rPr>
                <w:rFonts w:eastAsia="Calibri"/>
                <w:sz w:val="28"/>
                <w:szCs w:val="28"/>
              </w:rPr>
              <w:br/>
              <w:t xml:space="preserve">1 </w:t>
            </w:r>
            <w:r w:rsidRPr="00EB3DF9">
              <w:rPr>
                <w:rFonts w:eastAsia="Calibri" w:hint="cs"/>
                <w:sz w:val="28"/>
                <w:szCs w:val="28"/>
                <w:cs/>
              </w:rPr>
              <w:t>มกราคม</w:t>
            </w:r>
            <w:r w:rsidR="0049453E" w:rsidRPr="00EB3DF9">
              <w:rPr>
                <w:rFonts w:eastAsia="Calibri"/>
                <w:sz w:val="28"/>
                <w:szCs w:val="28"/>
              </w:rPr>
              <w:t xml:space="preserve"> 256</w:t>
            </w:r>
            <w:r w:rsidR="005838AF" w:rsidRPr="00EB3DF9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3775" w:type="dxa"/>
            <w:gridSpan w:val="2"/>
            <w:vAlign w:val="bottom"/>
          </w:tcPr>
          <w:p w14:paraId="1C922801" w14:textId="77777777" w:rsidR="00314BE4" w:rsidRPr="00EB3DF9" w:rsidRDefault="00314BE4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 xml:space="preserve">บักทึกเป็น (รายจ่าย) </w:t>
            </w:r>
            <w:r w:rsidRPr="00EB3DF9">
              <w:rPr>
                <w:rFonts w:eastAsia="Calibri"/>
                <w:sz w:val="28"/>
                <w:szCs w:val="28"/>
                <w:cs/>
              </w:rPr>
              <w:t xml:space="preserve">/ </w:t>
            </w:r>
            <w:r w:rsidRPr="00EB3DF9">
              <w:rPr>
                <w:rFonts w:eastAsia="Calibri" w:hint="cs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887" w:type="dxa"/>
            <w:vMerge w:val="restart"/>
            <w:vAlign w:val="bottom"/>
          </w:tcPr>
          <w:p w14:paraId="2E155E22" w14:textId="13556746" w:rsidR="00314BE4" w:rsidRPr="00EB3DF9" w:rsidRDefault="00691D1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ได้มาจากการซื้อธุรกิจ</w:t>
            </w:r>
          </w:p>
        </w:tc>
        <w:tc>
          <w:tcPr>
            <w:tcW w:w="1887" w:type="dxa"/>
            <w:vMerge w:val="restart"/>
            <w:vAlign w:val="bottom"/>
          </w:tcPr>
          <w:p w14:paraId="04C8FD2F" w14:textId="77777777" w:rsidR="00314BE4" w:rsidRPr="00EB3DF9" w:rsidRDefault="00314BE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888" w:type="dxa"/>
            <w:vMerge w:val="restart"/>
            <w:vAlign w:val="bottom"/>
          </w:tcPr>
          <w:p w14:paraId="2DA5A019" w14:textId="77777777" w:rsidR="00314BE4" w:rsidRPr="00EB3DF9" w:rsidRDefault="00314BE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ณ วันที่</w:t>
            </w:r>
            <w:r w:rsidRPr="00EB3DF9">
              <w:rPr>
                <w:rFonts w:eastAsia="Calibri"/>
                <w:sz w:val="28"/>
                <w:szCs w:val="28"/>
              </w:rPr>
              <w:br/>
              <w:t xml:space="preserve">31 </w:t>
            </w:r>
            <w:r w:rsidRPr="00EB3DF9">
              <w:rPr>
                <w:rFonts w:eastAsia="Calibri" w:hint="cs"/>
                <w:sz w:val="28"/>
                <w:szCs w:val="28"/>
                <w:cs/>
              </w:rPr>
              <w:t>ธันวาคม</w:t>
            </w:r>
            <w:r w:rsidR="0049453E" w:rsidRPr="00EB3DF9">
              <w:rPr>
                <w:rFonts w:eastAsia="Calibri"/>
                <w:sz w:val="28"/>
                <w:szCs w:val="28"/>
              </w:rPr>
              <w:t xml:space="preserve"> 256</w:t>
            </w:r>
            <w:r w:rsidR="005838AF" w:rsidRPr="00EB3DF9">
              <w:rPr>
                <w:rFonts w:eastAsia="Calibri"/>
                <w:sz w:val="28"/>
                <w:szCs w:val="28"/>
              </w:rPr>
              <w:t>2</w:t>
            </w:r>
          </w:p>
        </w:tc>
      </w:tr>
      <w:tr w:rsidR="00314BE4" w:rsidRPr="00EB3DF9" w14:paraId="27D38325" w14:textId="77777777" w:rsidTr="00A501C8">
        <w:trPr>
          <w:tblHeader/>
          <w:jc w:val="center"/>
        </w:trPr>
        <w:tc>
          <w:tcPr>
            <w:tcW w:w="3653" w:type="dxa"/>
            <w:vAlign w:val="bottom"/>
          </w:tcPr>
          <w:p w14:paraId="606D0B75" w14:textId="77777777" w:rsidR="00314BE4" w:rsidRPr="00EB3DF9" w:rsidRDefault="00314BE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87" w:type="dxa"/>
            <w:vMerge/>
            <w:vAlign w:val="bottom"/>
          </w:tcPr>
          <w:p w14:paraId="525D7D24" w14:textId="77777777" w:rsidR="00314BE4" w:rsidRPr="00EB3DF9" w:rsidRDefault="00314BE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7" w:type="dxa"/>
            <w:vAlign w:val="bottom"/>
          </w:tcPr>
          <w:p w14:paraId="6796AEA9" w14:textId="35D5F272" w:rsidR="00314BE4" w:rsidRPr="00EB3DF9" w:rsidRDefault="00314BE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 xml:space="preserve">กำไรหรือขาดทุน </w:t>
            </w:r>
            <w:r w:rsidRPr="00EB3DF9">
              <w:rPr>
                <w:rFonts w:eastAsia="Calibri" w:hint="cs"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="00102F63" w:rsidRPr="00EB3DF9">
              <w:rPr>
                <w:rFonts w:eastAsia="Calibri"/>
                <w:i/>
                <w:iCs/>
                <w:sz w:val="28"/>
                <w:szCs w:val="28"/>
              </w:rPr>
              <w:t>37</w:t>
            </w:r>
            <w:r w:rsidRPr="00EB3DF9">
              <w:rPr>
                <w:rFonts w:eastAsia="Calibr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888" w:type="dxa"/>
            <w:vAlign w:val="bottom"/>
          </w:tcPr>
          <w:p w14:paraId="1AB76868" w14:textId="77777777" w:rsidR="00314BE4" w:rsidRPr="00EB3DF9" w:rsidRDefault="00314BE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กำไรขาดทุน</w:t>
            </w:r>
            <w:r w:rsidR="00687B3A" w:rsidRPr="00EB3DF9">
              <w:rPr>
                <w:rFonts w:eastAsia="Calibri"/>
                <w:sz w:val="28"/>
                <w:szCs w:val="28"/>
                <w:cs/>
              </w:rPr>
              <w:br/>
            </w:r>
            <w:r w:rsidRPr="00EB3DF9">
              <w:rPr>
                <w:rFonts w:eastAsia="Calibri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87" w:type="dxa"/>
            <w:vMerge/>
            <w:vAlign w:val="bottom"/>
          </w:tcPr>
          <w:p w14:paraId="092D1D8D" w14:textId="77777777" w:rsidR="00314BE4" w:rsidRPr="00EB3DF9" w:rsidRDefault="00314BE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887" w:type="dxa"/>
            <w:vMerge/>
            <w:vAlign w:val="bottom"/>
          </w:tcPr>
          <w:p w14:paraId="22D34D71" w14:textId="77777777" w:rsidR="00314BE4" w:rsidRPr="00EB3DF9" w:rsidRDefault="00314BE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8" w:type="dxa"/>
            <w:vMerge/>
            <w:vAlign w:val="bottom"/>
          </w:tcPr>
          <w:p w14:paraId="1F4EA9C4" w14:textId="77777777" w:rsidR="00314BE4" w:rsidRPr="00EB3DF9" w:rsidRDefault="00314BE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314BE4" w:rsidRPr="00EB3DF9" w14:paraId="17D4712D" w14:textId="77777777" w:rsidTr="00A501C8">
        <w:trPr>
          <w:tblHeader/>
          <w:jc w:val="center"/>
        </w:trPr>
        <w:tc>
          <w:tcPr>
            <w:tcW w:w="3653" w:type="dxa"/>
          </w:tcPr>
          <w:p w14:paraId="785AEC18" w14:textId="77777777" w:rsidR="00314BE4" w:rsidRPr="00EB3DF9" w:rsidRDefault="00314BE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324" w:type="dxa"/>
            <w:gridSpan w:val="6"/>
            <w:vAlign w:val="bottom"/>
          </w:tcPr>
          <w:p w14:paraId="532043C3" w14:textId="77777777" w:rsidR="00314BE4" w:rsidRPr="00EB3DF9" w:rsidRDefault="00314BE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i/>
                <w:iCs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14BE4" w:rsidRPr="00EB3DF9" w14:paraId="5420A26B" w14:textId="77777777" w:rsidTr="00A501C8">
        <w:trPr>
          <w:jc w:val="center"/>
        </w:trPr>
        <w:tc>
          <w:tcPr>
            <w:tcW w:w="3653" w:type="dxa"/>
          </w:tcPr>
          <w:p w14:paraId="4C067CF3" w14:textId="77777777" w:rsidR="00314BE4" w:rsidRPr="00EB3DF9" w:rsidRDefault="00A759E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87" w:type="dxa"/>
            <w:vAlign w:val="bottom"/>
          </w:tcPr>
          <w:p w14:paraId="2FF4598F" w14:textId="77777777" w:rsidR="00314BE4" w:rsidRPr="00EB3DF9" w:rsidRDefault="00314BE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7" w:type="dxa"/>
            <w:vAlign w:val="bottom"/>
          </w:tcPr>
          <w:p w14:paraId="4C1C9046" w14:textId="77777777" w:rsidR="00314BE4" w:rsidRPr="00EB3DF9" w:rsidRDefault="00314BE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8" w:type="dxa"/>
            <w:vAlign w:val="bottom"/>
          </w:tcPr>
          <w:p w14:paraId="7ED7B8A6" w14:textId="77777777" w:rsidR="00314BE4" w:rsidRPr="00EB3DF9" w:rsidRDefault="00314BE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7" w:type="dxa"/>
            <w:vAlign w:val="bottom"/>
          </w:tcPr>
          <w:p w14:paraId="34D3B5BC" w14:textId="77777777" w:rsidR="00314BE4" w:rsidRPr="00EB3DF9" w:rsidRDefault="00314BE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7" w:type="dxa"/>
            <w:vAlign w:val="bottom"/>
          </w:tcPr>
          <w:p w14:paraId="38EFC9D6" w14:textId="77777777" w:rsidR="00314BE4" w:rsidRPr="00EB3DF9" w:rsidRDefault="00314BE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8" w:type="dxa"/>
            <w:vAlign w:val="bottom"/>
          </w:tcPr>
          <w:p w14:paraId="621ED6BB" w14:textId="77777777" w:rsidR="00314BE4" w:rsidRPr="00EB3DF9" w:rsidRDefault="00314BE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5838AF" w:rsidRPr="00EB3DF9" w14:paraId="08E4FBB3" w14:textId="77777777" w:rsidTr="00A501C8">
        <w:trPr>
          <w:jc w:val="center"/>
        </w:trPr>
        <w:tc>
          <w:tcPr>
            <w:tcW w:w="3653" w:type="dxa"/>
          </w:tcPr>
          <w:p w14:paraId="0303BE96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887" w:type="dxa"/>
            <w:vAlign w:val="bottom"/>
          </w:tcPr>
          <w:p w14:paraId="41B3408E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484</w:t>
            </w:r>
          </w:p>
        </w:tc>
        <w:tc>
          <w:tcPr>
            <w:tcW w:w="1887" w:type="dxa"/>
            <w:vAlign w:val="bottom"/>
          </w:tcPr>
          <w:p w14:paraId="14C06D0B" w14:textId="3C874A9B" w:rsidR="005838AF" w:rsidRPr="00EB3DF9" w:rsidRDefault="00D7201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1888" w:type="dxa"/>
            <w:vAlign w:val="bottom"/>
          </w:tcPr>
          <w:p w14:paraId="3524073A" w14:textId="59506CE4" w:rsidR="005838AF" w:rsidRPr="00EB3DF9" w:rsidRDefault="00691D1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423619CE" w14:textId="6C619B5A" w:rsidR="005838AF" w:rsidRPr="00EB3DF9" w:rsidRDefault="00691D1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3088D698" w14:textId="0E25B92F" w:rsidR="005838AF" w:rsidRPr="00EB3DF9" w:rsidRDefault="00691D1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8" w:type="dxa"/>
            <w:vAlign w:val="bottom"/>
          </w:tcPr>
          <w:p w14:paraId="0C9D4822" w14:textId="1C8D2F10" w:rsidR="005838AF" w:rsidRPr="00EB3DF9" w:rsidRDefault="00D7201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490</w:t>
            </w:r>
          </w:p>
        </w:tc>
      </w:tr>
      <w:tr w:rsidR="005838AF" w:rsidRPr="00EB3DF9" w14:paraId="10DA874A" w14:textId="77777777" w:rsidTr="00A501C8">
        <w:trPr>
          <w:jc w:val="center"/>
        </w:trPr>
        <w:tc>
          <w:tcPr>
            <w:tcW w:w="3653" w:type="dxa"/>
          </w:tcPr>
          <w:p w14:paraId="5398B01B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887" w:type="dxa"/>
            <w:vAlign w:val="bottom"/>
          </w:tcPr>
          <w:p w14:paraId="23A8F0D9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90</w:t>
            </w:r>
          </w:p>
        </w:tc>
        <w:tc>
          <w:tcPr>
            <w:tcW w:w="1887" w:type="dxa"/>
            <w:vAlign w:val="bottom"/>
          </w:tcPr>
          <w:p w14:paraId="232C8409" w14:textId="3AE1CC79" w:rsidR="005838AF" w:rsidRPr="00EB3DF9" w:rsidRDefault="00D7201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13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888" w:type="dxa"/>
            <w:vAlign w:val="bottom"/>
          </w:tcPr>
          <w:p w14:paraId="7DD20084" w14:textId="7D6E3C2B" w:rsidR="005838AF" w:rsidRPr="00EB3DF9" w:rsidRDefault="00691D1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7C6AD171" w14:textId="2ABBDCC1" w:rsidR="005838AF" w:rsidRPr="00EB3DF9" w:rsidRDefault="00691D1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28F1E83E" w14:textId="26F1325C" w:rsidR="005838AF" w:rsidRPr="00EB3DF9" w:rsidRDefault="00691D1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8" w:type="dxa"/>
            <w:vAlign w:val="bottom"/>
          </w:tcPr>
          <w:p w14:paraId="636766AB" w14:textId="331AAD32" w:rsidR="005838AF" w:rsidRPr="00EB3DF9" w:rsidRDefault="00D7201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77</w:t>
            </w:r>
          </w:p>
        </w:tc>
      </w:tr>
      <w:tr w:rsidR="005838AF" w:rsidRPr="00EB3DF9" w14:paraId="1D73C1F5" w14:textId="77777777" w:rsidTr="00A501C8">
        <w:trPr>
          <w:jc w:val="center"/>
        </w:trPr>
        <w:tc>
          <w:tcPr>
            <w:tcW w:w="3653" w:type="dxa"/>
          </w:tcPr>
          <w:p w14:paraId="2A84DB34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ประมาณการหนี้สินสำหรับ</w:t>
            </w:r>
            <w:r w:rsidRPr="00EB3DF9">
              <w:rPr>
                <w:rFonts w:eastAsia="Calibri"/>
                <w:sz w:val="28"/>
                <w:szCs w:val="28"/>
              </w:rPr>
              <w:br/>
            </w:r>
            <w:r w:rsidRPr="00EB3DF9">
              <w:rPr>
                <w:rFonts w:eastAsia="Calibri"/>
                <w:sz w:val="28"/>
                <w:szCs w:val="28"/>
                <w:cs/>
              </w:rPr>
              <w:t xml:space="preserve">   ผลประโยชน์พนักงาน</w:t>
            </w:r>
          </w:p>
        </w:tc>
        <w:tc>
          <w:tcPr>
            <w:tcW w:w="1887" w:type="dxa"/>
            <w:vAlign w:val="bottom"/>
          </w:tcPr>
          <w:p w14:paraId="45DA3202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408</w:t>
            </w:r>
          </w:p>
        </w:tc>
        <w:tc>
          <w:tcPr>
            <w:tcW w:w="1887" w:type="dxa"/>
            <w:vAlign w:val="bottom"/>
          </w:tcPr>
          <w:p w14:paraId="5EBD4194" w14:textId="1114C385" w:rsidR="005838AF" w:rsidRPr="00EB3DF9" w:rsidRDefault="00D7201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5</w:t>
            </w:r>
            <w:r w:rsidR="00175070" w:rsidRPr="00EB3DF9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1888" w:type="dxa"/>
            <w:vAlign w:val="bottom"/>
          </w:tcPr>
          <w:p w14:paraId="1D89B637" w14:textId="52BD5824" w:rsidR="005838AF" w:rsidRPr="00EB3DF9" w:rsidRDefault="00D7201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50</w:t>
            </w:r>
          </w:p>
        </w:tc>
        <w:tc>
          <w:tcPr>
            <w:tcW w:w="1887" w:type="dxa"/>
            <w:vAlign w:val="bottom"/>
          </w:tcPr>
          <w:p w14:paraId="47202197" w14:textId="0410AC90" w:rsidR="005838AF" w:rsidRPr="00EB3DF9" w:rsidRDefault="00691D1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36B56DE1" w14:textId="73A1F2EC" w:rsidR="005838AF" w:rsidRPr="00EB3DF9" w:rsidRDefault="00691D1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8" w:type="dxa"/>
            <w:vAlign w:val="bottom"/>
          </w:tcPr>
          <w:p w14:paraId="69452A47" w14:textId="20B13782" w:rsidR="005838AF" w:rsidRPr="00EB3DF9" w:rsidRDefault="00D7201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51</w:t>
            </w:r>
            <w:r w:rsidR="00691D11" w:rsidRPr="00EB3DF9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5838AF" w:rsidRPr="00EB3DF9" w14:paraId="4FD09941" w14:textId="77777777" w:rsidTr="00A501C8">
        <w:trPr>
          <w:jc w:val="center"/>
        </w:trPr>
        <w:tc>
          <w:tcPr>
            <w:tcW w:w="3653" w:type="dxa"/>
          </w:tcPr>
          <w:p w14:paraId="7CE49783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887" w:type="dxa"/>
            <w:vAlign w:val="bottom"/>
          </w:tcPr>
          <w:p w14:paraId="68956FAD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27</w:t>
            </w:r>
          </w:p>
        </w:tc>
        <w:tc>
          <w:tcPr>
            <w:tcW w:w="1887" w:type="dxa"/>
            <w:vAlign w:val="bottom"/>
          </w:tcPr>
          <w:p w14:paraId="47EA400D" w14:textId="6F646143" w:rsidR="005838AF" w:rsidRPr="00EB3DF9" w:rsidRDefault="0017507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1888" w:type="dxa"/>
            <w:vAlign w:val="bottom"/>
          </w:tcPr>
          <w:p w14:paraId="00A80466" w14:textId="0907398E" w:rsidR="005838AF" w:rsidRPr="00EB3DF9" w:rsidRDefault="00691D1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48BD7015" w14:textId="0EB8B8A1" w:rsidR="005838AF" w:rsidRPr="00EB3DF9" w:rsidRDefault="00691D1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2681A3DB" w14:textId="72319805" w:rsidR="005838AF" w:rsidRPr="00EB3DF9" w:rsidRDefault="00691D1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8" w:type="dxa"/>
            <w:vAlign w:val="bottom"/>
          </w:tcPr>
          <w:p w14:paraId="5677DFC6" w14:textId="64563FC0" w:rsidR="005838AF" w:rsidRPr="00EB3DF9" w:rsidRDefault="00D7201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3</w:t>
            </w:r>
            <w:r w:rsidR="00691D11" w:rsidRPr="00EB3DF9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5838AF" w:rsidRPr="00EB3DF9" w14:paraId="6AE97BD7" w14:textId="77777777" w:rsidTr="00A501C8">
        <w:trPr>
          <w:jc w:val="center"/>
        </w:trPr>
        <w:tc>
          <w:tcPr>
            <w:tcW w:w="3653" w:type="dxa"/>
          </w:tcPr>
          <w:p w14:paraId="109422CA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887" w:type="dxa"/>
            <w:vAlign w:val="bottom"/>
          </w:tcPr>
          <w:p w14:paraId="1E07607F" w14:textId="77777777" w:rsidR="005838AF" w:rsidRPr="00EB3DF9" w:rsidRDefault="005838A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54</w:t>
            </w:r>
          </w:p>
        </w:tc>
        <w:tc>
          <w:tcPr>
            <w:tcW w:w="1887" w:type="dxa"/>
            <w:vAlign w:val="bottom"/>
          </w:tcPr>
          <w:p w14:paraId="1C0DBC0F" w14:textId="0A35C74C" w:rsidR="005838AF" w:rsidRPr="00EB3DF9" w:rsidRDefault="00D7201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19</w:t>
            </w:r>
          </w:p>
        </w:tc>
        <w:tc>
          <w:tcPr>
            <w:tcW w:w="1888" w:type="dxa"/>
            <w:vAlign w:val="bottom"/>
          </w:tcPr>
          <w:p w14:paraId="55F44FB5" w14:textId="7537C0D8" w:rsidR="005838AF" w:rsidRPr="00EB3DF9" w:rsidRDefault="00691D1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18A2BECE" w14:textId="5F8FA153" w:rsidR="005838AF" w:rsidRPr="00EB3DF9" w:rsidRDefault="00691D1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367E9577" w14:textId="245F2C42" w:rsidR="005838AF" w:rsidRPr="00EB3DF9" w:rsidRDefault="00691D1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8" w:type="dxa"/>
            <w:vAlign w:val="bottom"/>
          </w:tcPr>
          <w:p w14:paraId="3138CBA6" w14:textId="285189FD" w:rsidR="005838AF" w:rsidRPr="00EB3DF9" w:rsidRDefault="00D7201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73</w:t>
            </w:r>
          </w:p>
        </w:tc>
      </w:tr>
      <w:tr w:rsidR="005838AF" w:rsidRPr="00EB3DF9" w14:paraId="252DFDBA" w14:textId="77777777" w:rsidTr="00A501C8">
        <w:trPr>
          <w:jc w:val="center"/>
        </w:trPr>
        <w:tc>
          <w:tcPr>
            <w:tcW w:w="3653" w:type="dxa"/>
          </w:tcPr>
          <w:p w14:paraId="1A40CD76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87" w:type="dxa"/>
            <w:vAlign w:val="bottom"/>
          </w:tcPr>
          <w:p w14:paraId="4316E023" w14:textId="77777777" w:rsidR="005838AF" w:rsidRPr="00EB3DF9" w:rsidRDefault="005838A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1,063</w:t>
            </w:r>
          </w:p>
        </w:tc>
        <w:tc>
          <w:tcPr>
            <w:tcW w:w="1887" w:type="dxa"/>
            <w:vAlign w:val="bottom"/>
          </w:tcPr>
          <w:p w14:paraId="5FA1885D" w14:textId="4C9AB187" w:rsidR="005838AF" w:rsidRPr="00EB3DF9" w:rsidRDefault="00D7201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7</w:t>
            </w:r>
            <w:r w:rsidR="00175070" w:rsidRPr="00EB3DF9">
              <w:rPr>
                <w:rFonts w:eastAsia="Calibr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88" w:type="dxa"/>
            <w:vAlign w:val="bottom"/>
          </w:tcPr>
          <w:p w14:paraId="52F935F8" w14:textId="66620F0B" w:rsidR="005838AF" w:rsidRPr="00EB3DF9" w:rsidRDefault="00D7201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887" w:type="dxa"/>
            <w:vAlign w:val="bottom"/>
          </w:tcPr>
          <w:p w14:paraId="3D98514C" w14:textId="242CC6C5" w:rsidR="005838AF" w:rsidRPr="00EB3DF9" w:rsidRDefault="00691D11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1773A129" w14:textId="23F26025" w:rsidR="005838AF" w:rsidRPr="00EB3DF9" w:rsidRDefault="00691D11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88" w:type="dxa"/>
            <w:vAlign w:val="bottom"/>
          </w:tcPr>
          <w:p w14:paraId="49FA5F7C" w14:textId="675C3673" w:rsidR="005838AF" w:rsidRPr="00EB3DF9" w:rsidRDefault="00D7201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1,187</w:t>
            </w:r>
          </w:p>
        </w:tc>
      </w:tr>
      <w:tr w:rsidR="005838AF" w:rsidRPr="00EB3DF9" w14:paraId="1AD08C50" w14:textId="77777777" w:rsidTr="00D13555">
        <w:trPr>
          <w:trHeight w:val="387"/>
          <w:jc w:val="center"/>
        </w:trPr>
        <w:tc>
          <w:tcPr>
            <w:tcW w:w="3653" w:type="dxa"/>
            <w:vAlign w:val="bottom"/>
          </w:tcPr>
          <w:p w14:paraId="706B8EB3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87" w:type="dxa"/>
            <w:vAlign w:val="bottom"/>
          </w:tcPr>
          <w:p w14:paraId="694E69D4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7" w:type="dxa"/>
            <w:vAlign w:val="bottom"/>
          </w:tcPr>
          <w:p w14:paraId="003ECD26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8" w:type="dxa"/>
            <w:vAlign w:val="bottom"/>
          </w:tcPr>
          <w:p w14:paraId="0450EA33" w14:textId="2266CD4E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7" w:type="dxa"/>
            <w:vAlign w:val="bottom"/>
          </w:tcPr>
          <w:p w14:paraId="2F354D45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7" w:type="dxa"/>
            <w:vAlign w:val="bottom"/>
          </w:tcPr>
          <w:p w14:paraId="2AE20E65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8" w:type="dxa"/>
            <w:vAlign w:val="bottom"/>
          </w:tcPr>
          <w:p w14:paraId="3D4F0070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5838AF" w:rsidRPr="00EB3DF9" w14:paraId="5C4192BB" w14:textId="77777777" w:rsidTr="00A501C8">
        <w:trPr>
          <w:jc w:val="center"/>
        </w:trPr>
        <w:tc>
          <w:tcPr>
            <w:tcW w:w="3653" w:type="dxa"/>
          </w:tcPr>
          <w:p w14:paraId="4DA39D19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887" w:type="dxa"/>
            <w:vAlign w:val="bottom"/>
          </w:tcPr>
          <w:p w14:paraId="18CE9F3A" w14:textId="4FAA6062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23</w:t>
            </w:r>
            <w:r w:rsidR="009F23BD" w:rsidRPr="00EB3DF9">
              <w:rPr>
                <w:rFonts w:eastAsia="Calibri"/>
                <w:sz w:val="28"/>
                <w:szCs w:val="28"/>
              </w:rPr>
              <w:t>3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887" w:type="dxa"/>
            <w:vAlign w:val="bottom"/>
          </w:tcPr>
          <w:p w14:paraId="49BF3110" w14:textId="1DB2BFBA" w:rsidR="005838AF" w:rsidRPr="00EB3DF9" w:rsidRDefault="00D7201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8</w:t>
            </w:r>
            <w:r w:rsidR="00175070" w:rsidRPr="00EB3DF9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888" w:type="dxa"/>
            <w:vAlign w:val="bottom"/>
          </w:tcPr>
          <w:p w14:paraId="46CA071B" w14:textId="25164119" w:rsidR="005838AF" w:rsidRPr="00EB3DF9" w:rsidRDefault="00691D1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4F7F7DE9" w14:textId="64D23055" w:rsidR="005838AF" w:rsidRPr="00EB3DF9" w:rsidRDefault="00691D1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690E2B15" w14:textId="1DBE96D9" w:rsidR="005838AF" w:rsidRPr="00EB3DF9" w:rsidRDefault="00D7201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888" w:type="dxa"/>
            <w:vAlign w:val="bottom"/>
          </w:tcPr>
          <w:p w14:paraId="5F97C3DB" w14:textId="5DBB3A80" w:rsidR="005838AF" w:rsidRPr="00EB3DF9" w:rsidRDefault="00D7201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</w:t>
            </w:r>
            <w:r w:rsidR="00691D11" w:rsidRPr="00EB3DF9">
              <w:rPr>
                <w:rFonts w:eastAsia="Calibri"/>
                <w:sz w:val="28"/>
                <w:szCs w:val="28"/>
              </w:rPr>
              <w:t>5</w:t>
            </w:r>
            <w:r w:rsidR="009F23BD" w:rsidRPr="00EB3DF9">
              <w:rPr>
                <w:rFonts w:eastAsia="Calibri"/>
                <w:sz w:val="28"/>
                <w:szCs w:val="28"/>
              </w:rPr>
              <w:t>3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5838AF" w:rsidRPr="00EB3DF9" w14:paraId="2B47FECC" w14:textId="77777777" w:rsidTr="00A501C8">
        <w:trPr>
          <w:jc w:val="center"/>
        </w:trPr>
        <w:tc>
          <w:tcPr>
            <w:tcW w:w="3653" w:type="dxa"/>
          </w:tcPr>
          <w:p w14:paraId="5AA6F888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887" w:type="dxa"/>
            <w:vAlign w:val="bottom"/>
          </w:tcPr>
          <w:p w14:paraId="52996920" w14:textId="5214B73A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="009F23BD" w:rsidRPr="00EB3DF9">
              <w:rPr>
                <w:rFonts w:eastAsia="Calibri"/>
                <w:sz w:val="28"/>
                <w:szCs w:val="28"/>
              </w:rPr>
              <w:t>35</w:t>
            </w:r>
            <w:r w:rsidR="00EF2533" w:rsidRPr="00EB3DF9">
              <w:rPr>
                <w:rFonts w:eastAsia="Calibri"/>
                <w:sz w:val="28"/>
                <w:szCs w:val="28"/>
              </w:rPr>
              <w:t>9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887" w:type="dxa"/>
            <w:vAlign w:val="bottom"/>
          </w:tcPr>
          <w:p w14:paraId="6262C3CB" w14:textId="4E0A2FEA" w:rsidR="005838AF" w:rsidRPr="00EB3DF9" w:rsidRDefault="00D7201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1888" w:type="dxa"/>
            <w:vAlign w:val="bottom"/>
          </w:tcPr>
          <w:p w14:paraId="01FE346B" w14:textId="61CC1926" w:rsidR="005838AF" w:rsidRPr="00EB3DF9" w:rsidRDefault="00691D1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102D8F0B" w14:textId="6ED8157A" w:rsidR="005838AF" w:rsidRPr="00EB3DF9" w:rsidRDefault="00D950C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179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887" w:type="dxa"/>
            <w:vAlign w:val="bottom"/>
          </w:tcPr>
          <w:p w14:paraId="3ED545E2" w14:textId="15D8F7F2" w:rsidR="005838AF" w:rsidRPr="00EB3DF9" w:rsidRDefault="00D950C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26</w:t>
            </w:r>
          </w:p>
        </w:tc>
        <w:tc>
          <w:tcPr>
            <w:tcW w:w="1888" w:type="dxa"/>
            <w:vAlign w:val="bottom"/>
          </w:tcPr>
          <w:p w14:paraId="16E6B204" w14:textId="3812BFF1" w:rsidR="005838AF" w:rsidRPr="00EB3DF9" w:rsidRDefault="00D7201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="00D950C0" w:rsidRPr="00EB3DF9">
              <w:rPr>
                <w:rFonts w:eastAsia="Calibri"/>
                <w:sz w:val="28"/>
                <w:szCs w:val="28"/>
              </w:rPr>
              <w:t>506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5838AF" w:rsidRPr="00EB3DF9" w14:paraId="077E20E1" w14:textId="77777777" w:rsidTr="00A501C8">
        <w:trPr>
          <w:jc w:val="center"/>
        </w:trPr>
        <w:tc>
          <w:tcPr>
            <w:tcW w:w="3653" w:type="dxa"/>
          </w:tcPr>
          <w:p w14:paraId="0406AC8F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887" w:type="dxa"/>
            <w:vAlign w:val="bottom"/>
          </w:tcPr>
          <w:p w14:paraId="0F169244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887" w:type="dxa"/>
            <w:vAlign w:val="bottom"/>
          </w:tcPr>
          <w:p w14:paraId="6FF5E389" w14:textId="6D720780" w:rsidR="005838AF" w:rsidRPr="00EB3DF9" w:rsidRDefault="0017507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8" w:type="dxa"/>
            <w:vAlign w:val="bottom"/>
          </w:tcPr>
          <w:p w14:paraId="4726FEBF" w14:textId="6DEDA211" w:rsidR="005838AF" w:rsidRPr="00EB3DF9" w:rsidRDefault="00691D1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3E07C884" w14:textId="67F89DF3" w:rsidR="005838AF" w:rsidRPr="00EB3DF9" w:rsidRDefault="00691D1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4BA455B5" w14:textId="72222BAC" w:rsidR="005838AF" w:rsidRPr="00EB3DF9" w:rsidRDefault="00691D1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8" w:type="dxa"/>
            <w:vAlign w:val="bottom"/>
          </w:tcPr>
          <w:p w14:paraId="7A78CDDA" w14:textId="4C4B09F4" w:rsidR="005838AF" w:rsidRPr="00EB3DF9" w:rsidRDefault="00D7201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5838AF" w:rsidRPr="00EB3DF9" w14:paraId="79688831" w14:textId="77777777" w:rsidTr="00A501C8">
        <w:trPr>
          <w:jc w:val="center"/>
        </w:trPr>
        <w:tc>
          <w:tcPr>
            <w:tcW w:w="3653" w:type="dxa"/>
          </w:tcPr>
          <w:p w14:paraId="39DD0002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887" w:type="dxa"/>
            <w:vAlign w:val="bottom"/>
          </w:tcPr>
          <w:p w14:paraId="6E561D46" w14:textId="1092C581" w:rsidR="005838AF" w:rsidRPr="00EB3DF9" w:rsidRDefault="005838A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</w:t>
            </w:r>
            <w:r w:rsidR="009F23BD" w:rsidRPr="00EB3DF9">
              <w:rPr>
                <w:rFonts w:eastAsia="Calibri"/>
                <w:sz w:val="28"/>
                <w:szCs w:val="28"/>
              </w:rPr>
              <w:t>10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887" w:type="dxa"/>
            <w:vAlign w:val="bottom"/>
          </w:tcPr>
          <w:p w14:paraId="78ADEA62" w14:textId="792CDE29" w:rsidR="005838AF" w:rsidRPr="00EB3DF9" w:rsidRDefault="00D950C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9</w:t>
            </w:r>
            <w:r w:rsidR="00D72016" w:rsidRPr="00EB3DF9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1888" w:type="dxa"/>
            <w:vAlign w:val="bottom"/>
          </w:tcPr>
          <w:p w14:paraId="4305976E" w14:textId="58565B6C" w:rsidR="005838AF" w:rsidRPr="00EB3DF9" w:rsidRDefault="00691D1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488F2B1B" w14:textId="076B19BD" w:rsidR="005838AF" w:rsidRPr="00EB3DF9" w:rsidRDefault="00D950C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377583F9" w14:textId="5E228D8A" w:rsidR="005838AF" w:rsidRPr="00EB3DF9" w:rsidRDefault="00D950C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8" w:type="dxa"/>
            <w:vAlign w:val="bottom"/>
          </w:tcPr>
          <w:p w14:paraId="3254C724" w14:textId="49873B3E" w:rsidR="005838AF" w:rsidRPr="00EB3DF9" w:rsidRDefault="00D7201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="00D950C0" w:rsidRPr="00EB3DF9">
              <w:rPr>
                <w:rFonts w:eastAsia="Calibri"/>
                <w:sz w:val="28"/>
                <w:szCs w:val="28"/>
              </w:rPr>
              <w:t>15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5838AF" w:rsidRPr="00EB3DF9" w14:paraId="3CDB72A1" w14:textId="77777777" w:rsidTr="00A501C8">
        <w:trPr>
          <w:jc w:val="center"/>
        </w:trPr>
        <w:tc>
          <w:tcPr>
            <w:tcW w:w="3653" w:type="dxa"/>
          </w:tcPr>
          <w:p w14:paraId="3A3DB105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87" w:type="dxa"/>
            <w:vAlign w:val="bottom"/>
          </w:tcPr>
          <w:p w14:paraId="6BBCD1F9" w14:textId="10BCEEBB" w:rsidR="005838AF" w:rsidRPr="00EB3DF9" w:rsidRDefault="005838A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70</w:t>
            </w:r>
            <w:r w:rsidR="009F23BD" w:rsidRPr="00EB3DF9">
              <w:rPr>
                <w:rFonts w:eastAsia="Calibri"/>
                <w:b/>
                <w:bCs/>
                <w:sz w:val="28"/>
                <w:szCs w:val="28"/>
              </w:rPr>
              <w:t>3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87" w:type="dxa"/>
            <w:vAlign w:val="bottom"/>
          </w:tcPr>
          <w:p w14:paraId="45D03066" w14:textId="5DFC48F3" w:rsidR="005838AF" w:rsidRPr="00EB3DF9" w:rsidRDefault="00A6383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18</w:t>
            </w:r>
            <w:r w:rsidR="00175070" w:rsidRPr="00EB3DF9">
              <w:rPr>
                <w:rFonts w:eastAsia="Calibr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88" w:type="dxa"/>
            <w:vAlign w:val="bottom"/>
          </w:tcPr>
          <w:p w14:paraId="5EDD851B" w14:textId="03FE1A8D" w:rsidR="005838AF" w:rsidRPr="00EB3DF9" w:rsidRDefault="00691D11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734844A8" w14:textId="1F93BBE6" w:rsidR="005838AF" w:rsidRPr="00EB3DF9" w:rsidRDefault="00A6383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="00D950C0" w:rsidRPr="00EB3DF9">
              <w:rPr>
                <w:rFonts w:eastAsia="Calibri"/>
                <w:b/>
                <w:bCs/>
                <w:sz w:val="28"/>
                <w:szCs w:val="28"/>
              </w:rPr>
              <w:t>179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87" w:type="dxa"/>
            <w:vAlign w:val="bottom"/>
          </w:tcPr>
          <w:p w14:paraId="367ED7CB" w14:textId="239E69F2" w:rsidR="005838AF" w:rsidRPr="00EB3DF9" w:rsidRDefault="009F23BD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2</w:t>
            </w:r>
            <w:r w:rsidR="00D950C0" w:rsidRPr="00EB3DF9">
              <w:rPr>
                <w:rFonts w:eastAsia="Calibr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88" w:type="dxa"/>
            <w:vAlign w:val="bottom"/>
          </w:tcPr>
          <w:p w14:paraId="3B295CD7" w14:textId="4547D8AD" w:rsidR="005838AF" w:rsidRPr="00EB3DF9" w:rsidRDefault="00A6383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67</w:t>
            </w:r>
            <w:r w:rsidR="00691D11" w:rsidRPr="00EB3DF9">
              <w:rPr>
                <w:rFonts w:eastAsia="Calibri"/>
                <w:b/>
                <w:bCs/>
                <w:sz w:val="28"/>
                <w:szCs w:val="28"/>
              </w:rPr>
              <w:t>5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5838AF" w:rsidRPr="00EB3DF9" w14:paraId="1EAF9E26" w14:textId="77777777" w:rsidTr="00A501C8">
        <w:trPr>
          <w:jc w:val="center"/>
        </w:trPr>
        <w:tc>
          <w:tcPr>
            <w:tcW w:w="3653" w:type="dxa"/>
          </w:tcPr>
          <w:p w14:paraId="49C9721D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16"/>
                <w:szCs w:val="16"/>
                <w:cs/>
              </w:rPr>
            </w:pPr>
          </w:p>
        </w:tc>
        <w:tc>
          <w:tcPr>
            <w:tcW w:w="1887" w:type="dxa"/>
            <w:vAlign w:val="bottom"/>
          </w:tcPr>
          <w:p w14:paraId="502BA464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887" w:type="dxa"/>
            <w:vAlign w:val="bottom"/>
          </w:tcPr>
          <w:p w14:paraId="354E72B6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888" w:type="dxa"/>
            <w:vAlign w:val="bottom"/>
          </w:tcPr>
          <w:p w14:paraId="1D93768D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887" w:type="dxa"/>
            <w:vAlign w:val="bottom"/>
          </w:tcPr>
          <w:p w14:paraId="3D37CF2C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887" w:type="dxa"/>
            <w:vAlign w:val="bottom"/>
          </w:tcPr>
          <w:p w14:paraId="21139D8F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888" w:type="dxa"/>
            <w:vAlign w:val="bottom"/>
          </w:tcPr>
          <w:p w14:paraId="089030DF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16"/>
                <w:szCs w:val="16"/>
              </w:rPr>
            </w:pPr>
          </w:p>
        </w:tc>
      </w:tr>
      <w:tr w:rsidR="005838AF" w:rsidRPr="00EB3DF9" w14:paraId="593FDED3" w14:textId="77777777" w:rsidTr="00A501C8">
        <w:trPr>
          <w:jc w:val="center"/>
        </w:trPr>
        <w:tc>
          <w:tcPr>
            <w:tcW w:w="3653" w:type="dxa"/>
          </w:tcPr>
          <w:p w14:paraId="5252E80D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87" w:type="dxa"/>
            <w:vAlign w:val="bottom"/>
          </w:tcPr>
          <w:p w14:paraId="519D292B" w14:textId="7257D0D0" w:rsidR="005838AF" w:rsidRPr="00EB3DF9" w:rsidRDefault="005838A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36</w:t>
            </w:r>
            <w:r w:rsidR="00EF2533" w:rsidRPr="00EB3DF9">
              <w:rPr>
                <w:rFonts w:eastAsia="Calibr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87" w:type="dxa"/>
            <w:vAlign w:val="bottom"/>
          </w:tcPr>
          <w:p w14:paraId="1541266C" w14:textId="689A427E" w:rsidR="005838AF" w:rsidRPr="00EB3DF9" w:rsidRDefault="00A6383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2</w:t>
            </w:r>
            <w:r w:rsidR="00175070" w:rsidRPr="00EB3DF9">
              <w:rPr>
                <w:rFonts w:eastAsia="Calibri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1888" w:type="dxa"/>
            <w:vAlign w:val="bottom"/>
          </w:tcPr>
          <w:p w14:paraId="7F6BC1DD" w14:textId="4B8E213C" w:rsidR="005838AF" w:rsidRPr="00EB3DF9" w:rsidRDefault="00A6383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887" w:type="dxa"/>
            <w:vAlign w:val="bottom"/>
          </w:tcPr>
          <w:p w14:paraId="63F94A2C" w14:textId="22677CB4" w:rsidR="005838AF" w:rsidRPr="00EB3DF9" w:rsidRDefault="00A6383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="00D950C0" w:rsidRPr="00EB3DF9">
              <w:rPr>
                <w:rFonts w:eastAsia="Calibri"/>
                <w:b/>
                <w:bCs/>
                <w:sz w:val="28"/>
                <w:szCs w:val="28"/>
              </w:rPr>
              <w:t>179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87" w:type="dxa"/>
            <w:vAlign w:val="bottom"/>
          </w:tcPr>
          <w:p w14:paraId="6D9F62CE" w14:textId="7EB07088" w:rsidR="005838AF" w:rsidRPr="00EB3DF9" w:rsidRDefault="009F23BD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2</w:t>
            </w:r>
            <w:r w:rsidR="00D950C0" w:rsidRPr="00EB3DF9">
              <w:rPr>
                <w:rFonts w:eastAsia="Calibr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88" w:type="dxa"/>
            <w:vAlign w:val="bottom"/>
          </w:tcPr>
          <w:p w14:paraId="169E7D76" w14:textId="0D3F4CFA" w:rsidR="005838AF" w:rsidRPr="00EB3DF9" w:rsidRDefault="00A6383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51</w:t>
            </w:r>
            <w:r w:rsidR="00691D11" w:rsidRPr="00EB3DF9">
              <w:rPr>
                <w:rFonts w:eastAsia="Calibri"/>
                <w:b/>
                <w:bCs/>
                <w:sz w:val="28"/>
                <w:szCs w:val="28"/>
              </w:rPr>
              <w:t>2</w:t>
            </w:r>
          </w:p>
        </w:tc>
      </w:tr>
    </w:tbl>
    <w:p w14:paraId="02541F05" w14:textId="77777777" w:rsidR="00A759EC" w:rsidRPr="00EB3DF9" w:rsidRDefault="00A759EC" w:rsidP="00EB3DF9">
      <w:pPr>
        <w:rPr>
          <w:sz w:val="2"/>
          <w:szCs w:val="2"/>
          <w:cs/>
        </w:rPr>
      </w:pPr>
    </w:p>
    <w:tbl>
      <w:tblPr>
        <w:tblW w:w="14977" w:type="dxa"/>
        <w:jc w:val="center"/>
        <w:tblLayout w:type="fixed"/>
        <w:tblLook w:val="01E0" w:firstRow="1" w:lastRow="1" w:firstColumn="1" w:lastColumn="1" w:noHBand="0" w:noVBand="0"/>
      </w:tblPr>
      <w:tblGrid>
        <w:gridCol w:w="3653"/>
        <w:gridCol w:w="1887"/>
        <w:gridCol w:w="1887"/>
        <w:gridCol w:w="1888"/>
        <w:gridCol w:w="1887"/>
        <w:gridCol w:w="1887"/>
        <w:gridCol w:w="1888"/>
      </w:tblGrid>
      <w:tr w:rsidR="00C7257B" w:rsidRPr="00EB3DF9" w14:paraId="3A948C8F" w14:textId="77777777" w:rsidTr="00BD6604">
        <w:trPr>
          <w:tblHeader/>
          <w:jc w:val="center"/>
        </w:trPr>
        <w:tc>
          <w:tcPr>
            <w:tcW w:w="3653" w:type="dxa"/>
          </w:tcPr>
          <w:p w14:paraId="7036B88A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324" w:type="dxa"/>
            <w:gridSpan w:val="6"/>
            <w:vAlign w:val="bottom"/>
          </w:tcPr>
          <w:p w14:paraId="7E526909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7257B" w:rsidRPr="00EB3DF9" w14:paraId="408230A3" w14:textId="77777777" w:rsidTr="00BD6604">
        <w:trPr>
          <w:tblHeader/>
          <w:jc w:val="center"/>
        </w:trPr>
        <w:tc>
          <w:tcPr>
            <w:tcW w:w="3653" w:type="dxa"/>
            <w:vAlign w:val="bottom"/>
          </w:tcPr>
          <w:p w14:paraId="6FE12163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887" w:type="dxa"/>
            <w:vMerge w:val="restart"/>
            <w:vAlign w:val="bottom"/>
          </w:tcPr>
          <w:p w14:paraId="2ACAD232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ณ วันที่</w:t>
            </w:r>
            <w:r w:rsidRPr="00EB3DF9">
              <w:rPr>
                <w:rFonts w:eastAsia="Calibri"/>
                <w:sz w:val="28"/>
                <w:szCs w:val="28"/>
              </w:rPr>
              <w:br/>
              <w:t xml:space="preserve">1 </w:t>
            </w:r>
            <w:r w:rsidRPr="00EB3DF9">
              <w:rPr>
                <w:rFonts w:eastAsia="Calibri" w:hint="cs"/>
                <w:sz w:val="28"/>
                <w:szCs w:val="28"/>
                <w:cs/>
              </w:rPr>
              <w:t>มกราคม</w:t>
            </w:r>
            <w:r w:rsidRPr="00EB3DF9">
              <w:rPr>
                <w:rFonts w:eastAsia="Calibri"/>
                <w:sz w:val="28"/>
                <w:szCs w:val="28"/>
              </w:rPr>
              <w:t xml:space="preserve"> 2561</w:t>
            </w:r>
          </w:p>
        </w:tc>
        <w:tc>
          <w:tcPr>
            <w:tcW w:w="3775" w:type="dxa"/>
            <w:gridSpan w:val="2"/>
            <w:vAlign w:val="bottom"/>
          </w:tcPr>
          <w:p w14:paraId="41EE8C20" w14:textId="77777777" w:rsidR="00C7257B" w:rsidRPr="00EB3DF9" w:rsidRDefault="00C7257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 xml:space="preserve">บักทึกเป็น (รายจ่าย) </w:t>
            </w:r>
            <w:r w:rsidRPr="00EB3DF9">
              <w:rPr>
                <w:rFonts w:eastAsia="Calibri"/>
                <w:sz w:val="28"/>
                <w:szCs w:val="28"/>
                <w:cs/>
              </w:rPr>
              <w:t xml:space="preserve">/ </w:t>
            </w:r>
            <w:r w:rsidRPr="00EB3DF9">
              <w:rPr>
                <w:rFonts w:eastAsia="Calibri" w:hint="cs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887" w:type="dxa"/>
            <w:vMerge w:val="restart"/>
            <w:vAlign w:val="bottom"/>
          </w:tcPr>
          <w:p w14:paraId="778277CC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สุทธิจาก</w:t>
            </w:r>
            <w:r w:rsidRPr="00EB3DF9">
              <w:rPr>
                <w:rFonts w:eastAsia="Calibri"/>
                <w:sz w:val="28"/>
                <w:szCs w:val="28"/>
                <w:cs/>
              </w:rPr>
              <w:t>การ</w:t>
            </w:r>
            <w:r w:rsidRPr="00EB3DF9">
              <w:rPr>
                <w:rFonts w:eastAsia="Calibri"/>
                <w:sz w:val="28"/>
                <w:szCs w:val="28"/>
                <w:cs/>
              </w:rPr>
              <w:br/>
              <w:t>จำหน่ายสินทรัพย์</w:t>
            </w:r>
            <w:r w:rsidRPr="00EB3DF9">
              <w:rPr>
                <w:rFonts w:eastAsia="Calibri" w:hint="cs"/>
                <w:sz w:val="28"/>
                <w:szCs w:val="28"/>
                <w:cs/>
              </w:rPr>
              <w:t>และเงินลงทุน</w:t>
            </w:r>
          </w:p>
        </w:tc>
        <w:tc>
          <w:tcPr>
            <w:tcW w:w="1887" w:type="dxa"/>
            <w:vMerge w:val="restart"/>
            <w:vAlign w:val="bottom"/>
          </w:tcPr>
          <w:p w14:paraId="633AB495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888" w:type="dxa"/>
            <w:vMerge w:val="restart"/>
            <w:vAlign w:val="bottom"/>
          </w:tcPr>
          <w:p w14:paraId="5E2EB27C" w14:textId="4AD795F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ณ วันที่</w:t>
            </w:r>
            <w:r w:rsidRPr="00EB3DF9">
              <w:rPr>
                <w:rFonts w:eastAsia="Calibri"/>
                <w:sz w:val="28"/>
                <w:szCs w:val="28"/>
              </w:rPr>
              <w:br/>
              <w:t xml:space="preserve">31 </w:t>
            </w:r>
            <w:r w:rsidRPr="00EB3DF9">
              <w:rPr>
                <w:rFonts w:eastAsia="Calibri" w:hint="cs"/>
                <w:sz w:val="28"/>
                <w:szCs w:val="28"/>
                <w:cs/>
              </w:rPr>
              <w:t>ธันวาคม</w:t>
            </w:r>
            <w:r w:rsidRPr="00EB3DF9">
              <w:rPr>
                <w:rFonts w:eastAsia="Calibri"/>
                <w:sz w:val="28"/>
                <w:szCs w:val="28"/>
              </w:rPr>
              <w:t xml:space="preserve"> 256</w:t>
            </w:r>
            <w:r w:rsidR="009F23BD" w:rsidRPr="00EB3DF9">
              <w:rPr>
                <w:rFonts w:eastAsia="Calibri"/>
                <w:sz w:val="28"/>
                <w:szCs w:val="28"/>
              </w:rPr>
              <w:t>1</w:t>
            </w:r>
          </w:p>
        </w:tc>
      </w:tr>
      <w:tr w:rsidR="00C7257B" w:rsidRPr="00EB3DF9" w14:paraId="13CF811A" w14:textId="77777777" w:rsidTr="00BD6604">
        <w:trPr>
          <w:tblHeader/>
          <w:jc w:val="center"/>
        </w:trPr>
        <w:tc>
          <w:tcPr>
            <w:tcW w:w="3653" w:type="dxa"/>
            <w:vAlign w:val="bottom"/>
          </w:tcPr>
          <w:p w14:paraId="5D90C524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87" w:type="dxa"/>
            <w:vMerge/>
            <w:vAlign w:val="bottom"/>
          </w:tcPr>
          <w:p w14:paraId="15E7CD73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7" w:type="dxa"/>
            <w:vAlign w:val="bottom"/>
          </w:tcPr>
          <w:p w14:paraId="78C1604F" w14:textId="4E12D7BF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 xml:space="preserve">กำไรหรือขาดทุน </w:t>
            </w:r>
            <w:r w:rsidRPr="00EB3DF9">
              <w:rPr>
                <w:rFonts w:eastAsia="Calibri" w:hint="cs"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="00102F63" w:rsidRPr="00EB3DF9">
              <w:rPr>
                <w:rFonts w:eastAsia="Calibri"/>
                <w:i/>
                <w:iCs/>
                <w:sz w:val="28"/>
                <w:szCs w:val="28"/>
              </w:rPr>
              <w:t>37</w:t>
            </w:r>
            <w:r w:rsidRPr="00EB3DF9">
              <w:rPr>
                <w:rFonts w:eastAsia="Calibr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888" w:type="dxa"/>
            <w:vAlign w:val="bottom"/>
          </w:tcPr>
          <w:p w14:paraId="2D98A4FF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กำไรขาดทุน</w:t>
            </w:r>
            <w:r w:rsidRPr="00EB3DF9">
              <w:rPr>
                <w:rFonts w:eastAsia="Calibri"/>
                <w:sz w:val="28"/>
                <w:szCs w:val="28"/>
                <w:cs/>
              </w:rPr>
              <w:br/>
            </w:r>
            <w:r w:rsidRPr="00EB3DF9">
              <w:rPr>
                <w:rFonts w:eastAsia="Calibri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87" w:type="dxa"/>
            <w:vMerge/>
            <w:vAlign w:val="bottom"/>
          </w:tcPr>
          <w:p w14:paraId="53FE8C7F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887" w:type="dxa"/>
            <w:vMerge/>
            <w:vAlign w:val="bottom"/>
          </w:tcPr>
          <w:p w14:paraId="6760D760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8" w:type="dxa"/>
            <w:vMerge/>
            <w:vAlign w:val="bottom"/>
          </w:tcPr>
          <w:p w14:paraId="093365A8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C7257B" w:rsidRPr="00EB3DF9" w14:paraId="16C606BC" w14:textId="77777777" w:rsidTr="00BD6604">
        <w:trPr>
          <w:tblHeader/>
          <w:jc w:val="center"/>
        </w:trPr>
        <w:tc>
          <w:tcPr>
            <w:tcW w:w="3653" w:type="dxa"/>
          </w:tcPr>
          <w:p w14:paraId="1A987639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324" w:type="dxa"/>
            <w:gridSpan w:val="6"/>
            <w:vAlign w:val="bottom"/>
          </w:tcPr>
          <w:p w14:paraId="65FC2FE3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i/>
                <w:iCs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7257B" w:rsidRPr="00EB3DF9" w14:paraId="520827A9" w14:textId="77777777" w:rsidTr="00BD6604">
        <w:trPr>
          <w:jc w:val="center"/>
        </w:trPr>
        <w:tc>
          <w:tcPr>
            <w:tcW w:w="3653" w:type="dxa"/>
          </w:tcPr>
          <w:p w14:paraId="45FD2A05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87" w:type="dxa"/>
            <w:vAlign w:val="bottom"/>
          </w:tcPr>
          <w:p w14:paraId="1C41E5D9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7" w:type="dxa"/>
            <w:vAlign w:val="bottom"/>
          </w:tcPr>
          <w:p w14:paraId="271B7C1E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8" w:type="dxa"/>
            <w:vAlign w:val="bottom"/>
          </w:tcPr>
          <w:p w14:paraId="64754CE9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7" w:type="dxa"/>
            <w:vAlign w:val="bottom"/>
          </w:tcPr>
          <w:p w14:paraId="03146176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7" w:type="dxa"/>
            <w:vAlign w:val="bottom"/>
          </w:tcPr>
          <w:p w14:paraId="3FEBA50A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8" w:type="dxa"/>
            <w:vAlign w:val="bottom"/>
          </w:tcPr>
          <w:p w14:paraId="4E273AD0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C7257B" w:rsidRPr="00EB3DF9" w14:paraId="1B6E2E55" w14:textId="77777777" w:rsidTr="00BD6604">
        <w:trPr>
          <w:jc w:val="center"/>
        </w:trPr>
        <w:tc>
          <w:tcPr>
            <w:tcW w:w="3653" w:type="dxa"/>
          </w:tcPr>
          <w:p w14:paraId="1DE66007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887" w:type="dxa"/>
            <w:vAlign w:val="bottom"/>
          </w:tcPr>
          <w:p w14:paraId="29FEBA05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426</w:t>
            </w:r>
          </w:p>
        </w:tc>
        <w:tc>
          <w:tcPr>
            <w:tcW w:w="1887" w:type="dxa"/>
            <w:vAlign w:val="bottom"/>
          </w:tcPr>
          <w:p w14:paraId="2C33249D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/>
                <w:sz w:val="28"/>
                <w:szCs w:val="28"/>
              </w:rPr>
              <w:t>58</w:t>
            </w:r>
          </w:p>
        </w:tc>
        <w:tc>
          <w:tcPr>
            <w:tcW w:w="1888" w:type="dxa"/>
            <w:vAlign w:val="bottom"/>
          </w:tcPr>
          <w:p w14:paraId="411069DC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2DB9FA0F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52BAE2D2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8" w:type="dxa"/>
            <w:vAlign w:val="bottom"/>
          </w:tcPr>
          <w:p w14:paraId="669C762B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484</w:t>
            </w:r>
          </w:p>
        </w:tc>
      </w:tr>
      <w:tr w:rsidR="00C7257B" w:rsidRPr="00EB3DF9" w14:paraId="215DAA08" w14:textId="77777777" w:rsidTr="00BD6604">
        <w:trPr>
          <w:jc w:val="center"/>
        </w:trPr>
        <w:tc>
          <w:tcPr>
            <w:tcW w:w="3653" w:type="dxa"/>
          </w:tcPr>
          <w:p w14:paraId="6CF43D21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887" w:type="dxa"/>
            <w:vAlign w:val="bottom"/>
          </w:tcPr>
          <w:p w14:paraId="70DA1B6A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282</w:t>
            </w:r>
          </w:p>
        </w:tc>
        <w:tc>
          <w:tcPr>
            <w:tcW w:w="1887" w:type="dxa"/>
            <w:vAlign w:val="bottom"/>
          </w:tcPr>
          <w:p w14:paraId="7A5A983B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9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888" w:type="dxa"/>
            <w:vAlign w:val="bottom"/>
          </w:tcPr>
          <w:p w14:paraId="008F10D7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0B85AFE5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181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887" w:type="dxa"/>
            <w:vAlign w:val="bottom"/>
          </w:tcPr>
          <w:p w14:paraId="22B9A8FB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2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888" w:type="dxa"/>
            <w:vAlign w:val="bottom"/>
          </w:tcPr>
          <w:p w14:paraId="47945A6C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90</w:t>
            </w:r>
          </w:p>
        </w:tc>
      </w:tr>
      <w:tr w:rsidR="00C7257B" w:rsidRPr="00EB3DF9" w14:paraId="4A5A65E8" w14:textId="77777777" w:rsidTr="00BD6604">
        <w:trPr>
          <w:jc w:val="center"/>
        </w:trPr>
        <w:tc>
          <w:tcPr>
            <w:tcW w:w="3653" w:type="dxa"/>
          </w:tcPr>
          <w:p w14:paraId="2150A6F6" w14:textId="30E8328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ประมาณการหนี้สิน</w:t>
            </w:r>
            <w:r w:rsidR="005E01C7" w:rsidRPr="00EB3DF9">
              <w:rPr>
                <w:rFonts w:eastAsia="Calibri" w:hint="cs"/>
                <w:sz w:val="28"/>
                <w:szCs w:val="28"/>
                <w:cs/>
              </w:rPr>
              <w:t>ไม่หมุนเวียน</w:t>
            </w:r>
            <w:r w:rsidRPr="00EB3DF9">
              <w:rPr>
                <w:rFonts w:eastAsia="Calibri"/>
                <w:sz w:val="28"/>
                <w:szCs w:val="28"/>
                <w:cs/>
              </w:rPr>
              <w:t>สำหรับ</w:t>
            </w:r>
            <w:r w:rsidRPr="00EB3DF9">
              <w:rPr>
                <w:rFonts w:eastAsia="Calibri"/>
                <w:sz w:val="28"/>
                <w:szCs w:val="28"/>
              </w:rPr>
              <w:br/>
            </w:r>
            <w:r w:rsidRPr="00EB3DF9">
              <w:rPr>
                <w:rFonts w:eastAsia="Calibri"/>
                <w:sz w:val="28"/>
                <w:szCs w:val="28"/>
                <w:cs/>
              </w:rPr>
              <w:t xml:space="preserve">   ผลประโยชน์พนักงาน</w:t>
            </w:r>
          </w:p>
        </w:tc>
        <w:tc>
          <w:tcPr>
            <w:tcW w:w="1887" w:type="dxa"/>
            <w:vAlign w:val="bottom"/>
          </w:tcPr>
          <w:p w14:paraId="2E21EBBB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382</w:t>
            </w:r>
          </w:p>
        </w:tc>
        <w:tc>
          <w:tcPr>
            <w:tcW w:w="1887" w:type="dxa"/>
            <w:vAlign w:val="bottom"/>
          </w:tcPr>
          <w:p w14:paraId="665D3FE5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26</w:t>
            </w:r>
          </w:p>
        </w:tc>
        <w:tc>
          <w:tcPr>
            <w:tcW w:w="1888" w:type="dxa"/>
            <w:vAlign w:val="bottom"/>
          </w:tcPr>
          <w:p w14:paraId="226921AA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363D38B2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65B4D882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8" w:type="dxa"/>
            <w:vAlign w:val="bottom"/>
          </w:tcPr>
          <w:p w14:paraId="65E2D6E1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408</w:t>
            </w:r>
          </w:p>
        </w:tc>
      </w:tr>
      <w:tr w:rsidR="00C7257B" w:rsidRPr="00EB3DF9" w14:paraId="56961020" w14:textId="77777777" w:rsidTr="00BD6604">
        <w:trPr>
          <w:jc w:val="center"/>
        </w:trPr>
        <w:tc>
          <w:tcPr>
            <w:tcW w:w="3653" w:type="dxa"/>
          </w:tcPr>
          <w:p w14:paraId="09044BE7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887" w:type="dxa"/>
            <w:vAlign w:val="bottom"/>
          </w:tcPr>
          <w:p w14:paraId="04E08F80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94</w:t>
            </w:r>
          </w:p>
        </w:tc>
        <w:tc>
          <w:tcPr>
            <w:tcW w:w="1887" w:type="dxa"/>
            <w:vAlign w:val="bottom"/>
          </w:tcPr>
          <w:p w14:paraId="35EDC5EB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4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888" w:type="dxa"/>
            <w:vAlign w:val="bottom"/>
          </w:tcPr>
          <w:p w14:paraId="7DCE867C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770A3323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63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887" w:type="dxa"/>
            <w:vAlign w:val="bottom"/>
          </w:tcPr>
          <w:p w14:paraId="5D58BBBA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8" w:type="dxa"/>
            <w:vAlign w:val="bottom"/>
          </w:tcPr>
          <w:p w14:paraId="3026ABB5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27</w:t>
            </w:r>
          </w:p>
        </w:tc>
      </w:tr>
      <w:tr w:rsidR="00C7257B" w:rsidRPr="00EB3DF9" w14:paraId="3B070CDD" w14:textId="77777777" w:rsidTr="00BD6604">
        <w:trPr>
          <w:jc w:val="center"/>
        </w:trPr>
        <w:tc>
          <w:tcPr>
            <w:tcW w:w="3653" w:type="dxa"/>
          </w:tcPr>
          <w:p w14:paraId="55F57F81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887" w:type="dxa"/>
            <w:vAlign w:val="bottom"/>
          </w:tcPr>
          <w:p w14:paraId="46295693" w14:textId="77777777" w:rsidR="00C7257B" w:rsidRPr="00EB3DF9" w:rsidRDefault="00C7257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43</w:t>
            </w:r>
          </w:p>
        </w:tc>
        <w:tc>
          <w:tcPr>
            <w:tcW w:w="1887" w:type="dxa"/>
            <w:vAlign w:val="bottom"/>
          </w:tcPr>
          <w:p w14:paraId="3AEB0FA8" w14:textId="77777777" w:rsidR="00C7257B" w:rsidRPr="00EB3DF9" w:rsidRDefault="00C7257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11</w:t>
            </w:r>
          </w:p>
        </w:tc>
        <w:tc>
          <w:tcPr>
            <w:tcW w:w="1888" w:type="dxa"/>
            <w:vAlign w:val="bottom"/>
          </w:tcPr>
          <w:p w14:paraId="66C47A18" w14:textId="77777777" w:rsidR="00C7257B" w:rsidRPr="00EB3DF9" w:rsidRDefault="00C7257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1A8CD14C" w14:textId="77777777" w:rsidR="00C7257B" w:rsidRPr="00EB3DF9" w:rsidRDefault="00C7257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27461DA3" w14:textId="77777777" w:rsidR="00C7257B" w:rsidRPr="00EB3DF9" w:rsidRDefault="00C7257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8" w:type="dxa"/>
            <w:vAlign w:val="bottom"/>
          </w:tcPr>
          <w:p w14:paraId="47EBC590" w14:textId="77777777" w:rsidR="00C7257B" w:rsidRPr="00EB3DF9" w:rsidRDefault="00C7257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54</w:t>
            </w:r>
          </w:p>
        </w:tc>
      </w:tr>
      <w:tr w:rsidR="00C7257B" w:rsidRPr="00EB3DF9" w14:paraId="41907340" w14:textId="77777777" w:rsidTr="00BD6604">
        <w:trPr>
          <w:jc w:val="center"/>
        </w:trPr>
        <w:tc>
          <w:tcPr>
            <w:tcW w:w="3653" w:type="dxa"/>
          </w:tcPr>
          <w:p w14:paraId="1885552D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87" w:type="dxa"/>
            <w:vAlign w:val="bottom"/>
          </w:tcPr>
          <w:p w14:paraId="4E215F7C" w14:textId="77777777" w:rsidR="00C7257B" w:rsidRPr="00EB3DF9" w:rsidRDefault="00C7257B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1,227</w:t>
            </w:r>
          </w:p>
        </w:tc>
        <w:tc>
          <w:tcPr>
            <w:tcW w:w="1887" w:type="dxa"/>
            <w:vAlign w:val="bottom"/>
          </w:tcPr>
          <w:p w14:paraId="71590477" w14:textId="77777777" w:rsidR="00C7257B" w:rsidRPr="00EB3DF9" w:rsidRDefault="00C7257B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82</w:t>
            </w:r>
          </w:p>
        </w:tc>
        <w:tc>
          <w:tcPr>
            <w:tcW w:w="1888" w:type="dxa"/>
            <w:vAlign w:val="bottom"/>
          </w:tcPr>
          <w:p w14:paraId="7F0D430F" w14:textId="77777777" w:rsidR="00C7257B" w:rsidRPr="00EB3DF9" w:rsidRDefault="00C7257B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3AD2A424" w14:textId="77777777" w:rsidR="00C7257B" w:rsidRPr="00EB3DF9" w:rsidRDefault="00C7257B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244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87" w:type="dxa"/>
            <w:vAlign w:val="bottom"/>
          </w:tcPr>
          <w:p w14:paraId="3DEFBF23" w14:textId="77777777" w:rsidR="00C7257B" w:rsidRPr="00EB3DF9" w:rsidRDefault="00C7257B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2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88" w:type="dxa"/>
            <w:vAlign w:val="bottom"/>
          </w:tcPr>
          <w:p w14:paraId="31847530" w14:textId="77777777" w:rsidR="00C7257B" w:rsidRPr="00EB3DF9" w:rsidRDefault="00C7257B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1,063</w:t>
            </w:r>
          </w:p>
        </w:tc>
      </w:tr>
      <w:tr w:rsidR="00C7257B" w:rsidRPr="00EB3DF9" w14:paraId="34CA149A" w14:textId="77777777" w:rsidTr="00BD6604">
        <w:trPr>
          <w:jc w:val="center"/>
        </w:trPr>
        <w:tc>
          <w:tcPr>
            <w:tcW w:w="3653" w:type="dxa"/>
          </w:tcPr>
          <w:p w14:paraId="5DA23CA8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87" w:type="dxa"/>
            <w:vAlign w:val="bottom"/>
          </w:tcPr>
          <w:p w14:paraId="33FDF424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7" w:type="dxa"/>
            <w:vAlign w:val="bottom"/>
          </w:tcPr>
          <w:p w14:paraId="308BCD44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8" w:type="dxa"/>
            <w:vAlign w:val="bottom"/>
          </w:tcPr>
          <w:p w14:paraId="7E4E686A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7" w:type="dxa"/>
            <w:vAlign w:val="bottom"/>
          </w:tcPr>
          <w:p w14:paraId="2108ABFC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7" w:type="dxa"/>
            <w:vAlign w:val="bottom"/>
          </w:tcPr>
          <w:p w14:paraId="64BAB797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8" w:type="dxa"/>
            <w:vAlign w:val="bottom"/>
          </w:tcPr>
          <w:p w14:paraId="6A21FBE9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C7257B" w:rsidRPr="00EB3DF9" w14:paraId="40FE480D" w14:textId="77777777" w:rsidTr="00BD6604">
        <w:trPr>
          <w:jc w:val="center"/>
        </w:trPr>
        <w:tc>
          <w:tcPr>
            <w:tcW w:w="3653" w:type="dxa"/>
          </w:tcPr>
          <w:p w14:paraId="4785348E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887" w:type="dxa"/>
            <w:vAlign w:val="bottom"/>
          </w:tcPr>
          <w:p w14:paraId="5C3E18E8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304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887" w:type="dxa"/>
            <w:vAlign w:val="bottom"/>
          </w:tcPr>
          <w:p w14:paraId="554E56A5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87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888" w:type="dxa"/>
            <w:vAlign w:val="bottom"/>
          </w:tcPr>
          <w:p w14:paraId="395ED407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05F8F374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163</w:t>
            </w:r>
          </w:p>
        </w:tc>
        <w:tc>
          <w:tcPr>
            <w:tcW w:w="1887" w:type="dxa"/>
            <w:vAlign w:val="bottom"/>
          </w:tcPr>
          <w:p w14:paraId="3AA053A0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5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888" w:type="dxa"/>
            <w:vAlign w:val="bottom"/>
          </w:tcPr>
          <w:p w14:paraId="33B4FA97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233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C7257B" w:rsidRPr="00EB3DF9" w14:paraId="7877D74F" w14:textId="77777777" w:rsidTr="00BD6604">
        <w:trPr>
          <w:jc w:val="center"/>
        </w:trPr>
        <w:tc>
          <w:tcPr>
            <w:tcW w:w="3653" w:type="dxa"/>
          </w:tcPr>
          <w:p w14:paraId="761EE25A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887" w:type="dxa"/>
            <w:vAlign w:val="bottom"/>
          </w:tcPr>
          <w:p w14:paraId="19DE896A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418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887" w:type="dxa"/>
            <w:vAlign w:val="bottom"/>
          </w:tcPr>
          <w:p w14:paraId="094A5E95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1888" w:type="dxa"/>
            <w:vAlign w:val="bottom"/>
          </w:tcPr>
          <w:p w14:paraId="051B4104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0199E37D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52</w:t>
            </w:r>
          </w:p>
        </w:tc>
        <w:tc>
          <w:tcPr>
            <w:tcW w:w="1887" w:type="dxa"/>
            <w:vAlign w:val="bottom"/>
          </w:tcPr>
          <w:p w14:paraId="07B8EC42" w14:textId="564EDB24" w:rsidR="00C7257B" w:rsidRPr="00EB3DF9" w:rsidRDefault="00BF7D7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888" w:type="dxa"/>
            <w:vAlign w:val="bottom"/>
          </w:tcPr>
          <w:p w14:paraId="5C4C5C25" w14:textId="4DF02840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35</w:t>
            </w:r>
            <w:r w:rsidR="00BF7D78" w:rsidRPr="00EB3DF9">
              <w:rPr>
                <w:rFonts w:eastAsia="Calibri"/>
                <w:sz w:val="28"/>
                <w:szCs w:val="28"/>
              </w:rPr>
              <w:t>9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C7257B" w:rsidRPr="00EB3DF9" w14:paraId="07B08F1F" w14:textId="77777777" w:rsidTr="00BD6604">
        <w:trPr>
          <w:jc w:val="center"/>
        </w:trPr>
        <w:tc>
          <w:tcPr>
            <w:tcW w:w="3653" w:type="dxa"/>
          </w:tcPr>
          <w:p w14:paraId="288BEE62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887" w:type="dxa"/>
            <w:vAlign w:val="bottom"/>
          </w:tcPr>
          <w:p w14:paraId="1B44E2AC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887" w:type="dxa"/>
            <w:vAlign w:val="bottom"/>
          </w:tcPr>
          <w:p w14:paraId="3CB89562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8" w:type="dxa"/>
            <w:vAlign w:val="bottom"/>
          </w:tcPr>
          <w:p w14:paraId="1047B396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29C132F2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73CC4341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8" w:type="dxa"/>
            <w:vAlign w:val="bottom"/>
          </w:tcPr>
          <w:p w14:paraId="7E3D108B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C7257B" w:rsidRPr="00EB3DF9" w14:paraId="20E18839" w14:textId="77777777" w:rsidTr="00BD6604">
        <w:trPr>
          <w:jc w:val="center"/>
        </w:trPr>
        <w:tc>
          <w:tcPr>
            <w:tcW w:w="3653" w:type="dxa"/>
          </w:tcPr>
          <w:p w14:paraId="1B6F5E06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ประมาณการหนี้สินสำหรับต้นทุน</w:t>
            </w:r>
            <w:r w:rsidRPr="00EB3DF9">
              <w:rPr>
                <w:rFonts w:eastAsia="Calibri"/>
                <w:sz w:val="28"/>
                <w:szCs w:val="28"/>
                <w:cs/>
              </w:rPr>
              <w:br/>
            </w:r>
            <w:r w:rsidRPr="00EB3DF9">
              <w:rPr>
                <w:rFonts w:eastAsia="Calibri" w:hint="cs"/>
                <w:sz w:val="28"/>
                <w:szCs w:val="28"/>
                <w:cs/>
              </w:rPr>
              <w:t xml:space="preserve">   ในการรื้อถอน</w:t>
            </w:r>
          </w:p>
        </w:tc>
        <w:tc>
          <w:tcPr>
            <w:tcW w:w="1887" w:type="dxa"/>
            <w:vAlign w:val="bottom"/>
          </w:tcPr>
          <w:p w14:paraId="1A76C3C7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77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887" w:type="dxa"/>
            <w:vAlign w:val="bottom"/>
          </w:tcPr>
          <w:p w14:paraId="59417A97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8" w:type="dxa"/>
            <w:vAlign w:val="bottom"/>
          </w:tcPr>
          <w:p w14:paraId="4008CFC4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2D177509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76</w:t>
            </w:r>
          </w:p>
        </w:tc>
        <w:tc>
          <w:tcPr>
            <w:tcW w:w="1887" w:type="dxa"/>
            <w:vAlign w:val="bottom"/>
          </w:tcPr>
          <w:p w14:paraId="77F1A425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888" w:type="dxa"/>
            <w:vAlign w:val="bottom"/>
          </w:tcPr>
          <w:p w14:paraId="0C332365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C7257B" w:rsidRPr="00EB3DF9" w14:paraId="6C0095CF" w14:textId="77777777" w:rsidTr="00BD6604">
        <w:trPr>
          <w:jc w:val="center"/>
        </w:trPr>
        <w:tc>
          <w:tcPr>
            <w:tcW w:w="3653" w:type="dxa"/>
          </w:tcPr>
          <w:p w14:paraId="0733C4D5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887" w:type="dxa"/>
            <w:vAlign w:val="bottom"/>
          </w:tcPr>
          <w:p w14:paraId="6812D5DA" w14:textId="77777777" w:rsidR="00C7257B" w:rsidRPr="00EB3DF9" w:rsidRDefault="00C7257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17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887" w:type="dxa"/>
            <w:vAlign w:val="bottom"/>
          </w:tcPr>
          <w:p w14:paraId="35A2E80F" w14:textId="77777777" w:rsidR="00C7257B" w:rsidRPr="00EB3DF9" w:rsidRDefault="00C7257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110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888" w:type="dxa"/>
            <w:vAlign w:val="bottom"/>
          </w:tcPr>
          <w:p w14:paraId="45AD5573" w14:textId="77777777" w:rsidR="00C7257B" w:rsidRPr="00EB3DF9" w:rsidRDefault="00C7257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25B3F9FD" w14:textId="77777777" w:rsidR="00C7257B" w:rsidRPr="00EB3DF9" w:rsidRDefault="00C7257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</w:rPr>
              <w:t>17</w:t>
            </w:r>
          </w:p>
        </w:tc>
        <w:tc>
          <w:tcPr>
            <w:tcW w:w="1887" w:type="dxa"/>
            <w:vAlign w:val="bottom"/>
          </w:tcPr>
          <w:p w14:paraId="048A3741" w14:textId="77777777" w:rsidR="00C7257B" w:rsidRPr="00EB3DF9" w:rsidRDefault="00C7257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8" w:type="dxa"/>
            <w:vAlign w:val="bottom"/>
          </w:tcPr>
          <w:p w14:paraId="45767202" w14:textId="77777777" w:rsidR="00C7257B" w:rsidRPr="00EB3DF9" w:rsidRDefault="00C7257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EB3DF9">
              <w:rPr>
                <w:rFonts w:eastAsia="Calibri"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sz w:val="28"/>
                <w:szCs w:val="28"/>
              </w:rPr>
              <w:t>110</w:t>
            </w:r>
            <w:r w:rsidRPr="00EB3DF9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C7257B" w:rsidRPr="00EB3DF9" w14:paraId="17962073" w14:textId="77777777" w:rsidTr="00BD6604">
        <w:trPr>
          <w:jc w:val="center"/>
        </w:trPr>
        <w:tc>
          <w:tcPr>
            <w:tcW w:w="3653" w:type="dxa"/>
          </w:tcPr>
          <w:p w14:paraId="6D80134B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87" w:type="dxa"/>
            <w:vAlign w:val="bottom"/>
          </w:tcPr>
          <w:p w14:paraId="65711011" w14:textId="77777777" w:rsidR="00C7257B" w:rsidRPr="00EB3DF9" w:rsidRDefault="00C7257B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817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87" w:type="dxa"/>
            <w:vAlign w:val="bottom"/>
          </w:tcPr>
          <w:p w14:paraId="3D8244B4" w14:textId="77777777" w:rsidR="00C7257B" w:rsidRPr="00EB3DF9" w:rsidRDefault="00C7257B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191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88" w:type="dxa"/>
            <w:vAlign w:val="bottom"/>
          </w:tcPr>
          <w:p w14:paraId="49926FC7" w14:textId="77777777" w:rsidR="00C7257B" w:rsidRPr="00EB3DF9" w:rsidRDefault="00C7257B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11D6FC96" w14:textId="77777777" w:rsidR="00C7257B" w:rsidRPr="00EB3DF9" w:rsidRDefault="00C7257B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308</w:t>
            </w:r>
          </w:p>
        </w:tc>
        <w:tc>
          <w:tcPr>
            <w:tcW w:w="1887" w:type="dxa"/>
            <w:vAlign w:val="bottom"/>
          </w:tcPr>
          <w:p w14:paraId="7FA4D16B" w14:textId="08554E43" w:rsidR="00C7257B" w:rsidRPr="00EB3DF9" w:rsidRDefault="00C7257B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="00BF7D78" w:rsidRPr="00EB3DF9">
              <w:rPr>
                <w:rFonts w:eastAsia="Calibri"/>
                <w:b/>
                <w:bCs/>
                <w:sz w:val="28"/>
                <w:szCs w:val="28"/>
              </w:rPr>
              <w:t>3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88" w:type="dxa"/>
            <w:vAlign w:val="bottom"/>
          </w:tcPr>
          <w:p w14:paraId="7102E849" w14:textId="77777777" w:rsidR="00C7257B" w:rsidRPr="00EB3DF9" w:rsidRDefault="00C7257B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703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C7257B" w:rsidRPr="00EB3DF9" w14:paraId="28FAE517" w14:textId="77777777" w:rsidTr="00BD6604">
        <w:trPr>
          <w:jc w:val="center"/>
        </w:trPr>
        <w:tc>
          <w:tcPr>
            <w:tcW w:w="3653" w:type="dxa"/>
          </w:tcPr>
          <w:p w14:paraId="75678CDA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16"/>
                <w:szCs w:val="16"/>
                <w:cs/>
              </w:rPr>
            </w:pPr>
          </w:p>
        </w:tc>
        <w:tc>
          <w:tcPr>
            <w:tcW w:w="1887" w:type="dxa"/>
            <w:vAlign w:val="bottom"/>
          </w:tcPr>
          <w:p w14:paraId="2093866D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887" w:type="dxa"/>
            <w:vAlign w:val="bottom"/>
          </w:tcPr>
          <w:p w14:paraId="5698C78E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888" w:type="dxa"/>
            <w:vAlign w:val="bottom"/>
          </w:tcPr>
          <w:p w14:paraId="3E2C891F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887" w:type="dxa"/>
            <w:vAlign w:val="bottom"/>
          </w:tcPr>
          <w:p w14:paraId="4D9551BD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887" w:type="dxa"/>
            <w:vAlign w:val="bottom"/>
          </w:tcPr>
          <w:p w14:paraId="746D9394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888" w:type="dxa"/>
            <w:vAlign w:val="bottom"/>
          </w:tcPr>
          <w:p w14:paraId="2AC37F64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16"/>
                <w:szCs w:val="16"/>
              </w:rPr>
            </w:pPr>
          </w:p>
        </w:tc>
      </w:tr>
      <w:tr w:rsidR="00C7257B" w:rsidRPr="00EB3DF9" w14:paraId="49D02EA6" w14:textId="77777777" w:rsidTr="00BD6604">
        <w:trPr>
          <w:jc w:val="center"/>
        </w:trPr>
        <w:tc>
          <w:tcPr>
            <w:tcW w:w="3653" w:type="dxa"/>
          </w:tcPr>
          <w:p w14:paraId="3C335AF4" w14:textId="77777777" w:rsidR="00C7257B" w:rsidRPr="00EB3DF9" w:rsidRDefault="00C725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eastAsia="Calibr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87" w:type="dxa"/>
            <w:vAlign w:val="bottom"/>
          </w:tcPr>
          <w:p w14:paraId="193513F1" w14:textId="77777777" w:rsidR="00C7257B" w:rsidRPr="00EB3DF9" w:rsidRDefault="00C7257B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410</w:t>
            </w:r>
          </w:p>
        </w:tc>
        <w:tc>
          <w:tcPr>
            <w:tcW w:w="1887" w:type="dxa"/>
            <w:vAlign w:val="bottom"/>
          </w:tcPr>
          <w:p w14:paraId="244ABB1A" w14:textId="77777777" w:rsidR="00C7257B" w:rsidRPr="00EB3DF9" w:rsidRDefault="00C7257B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eastAsia="Calibri"/>
                <w:b/>
                <w:bCs/>
                <w:sz w:val="28"/>
                <w:szCs w:val="28"/>
              </w:rPr>
              <w:t>109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88" w:type="dxa"/>
            <w:vAlign w:val="bottom"/>
          </w:tcPr>
          <w:p w14:paraId="61F890E9" w14:textId="77777777" w:rsidR="00C7257B" w:rsidRPr="00EB3DF9" w:rsidRDefault="00C7257B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17DC2AE4" w14:textId="77777777" w:rsidR="00C7257B" w:rsidRPr="00EB3DF9" w:rsidRDefault="00C7257B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1887" w:type="dxa"/>
            <w:vAlign w:val="bottom"/>
          </w:tcPr>
          <w:p w14:paraId="7466240C" w14:textId="077AC838" w:rsidR="00C7257B" w:rsidRPr="00EB3DF9" w:rsidRDefault="00C7257B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="00BF7D78" w:rsidRPr="00EB3DF9">
              <w:rPr>
                <w:rFonts w:eastAsia="Calibri"/>
                <w:b/>
                <w:bCs/>
                <w:sz w:val="28"/>
                <w:szCs w:val="28"/>
              </w:rPr>
              <w:t>5</w:t>
            </w:r>
            <w:r w:rsidRPr="00EB3DF9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88" w:type="dxa"/>
            <w:vAlign w:val="bottom"/>
          </w:tcPr>
          <w:p w14:paraId="0D81DB8B" w14:textId="1C17EFEC" w:rsidR="00C7257B" w:rsidRPr="00EB3DF9" w:rsidRDefault="00C7257B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EB3DF9">
              <w:rPr>
                <w:rFonts w:eastAsia="Calibri"/>
                <w:b/>
                <w:bCs/>
                <w:sz w:val="28"/>
                <w:szCs w:val="28"/>
              </w:rPr>
              <w:t>36</w:t>
            </w:r>
            <w:r w:rsidR="00BF7D78" w:rsidRPr="00EB3DF9">
              <w:rPr>
                <w:rFonts w:eastAsia="Calibri"/>
                <w:b/>
                <w:bCs/>
                <w:sz w:val="28"/>
                <w:szCs w:val="28"/>
              </w:rPr>
              <w:t>0</w:t>
            </w:r>
          </w:p>
        </w:tc>
      </w:tr>
    </w:tbl>
    <w:p w14:paraId="529A7743" w14:textId="77777777" w:rsidR="00C7257B" w:rsidRPr="00EB3DF9" w:rsidRDefault="00C7257B" w:rsidP="00EB3DF9">
      <w:pPr>
        <w:rPr>
          <w:sz w:val="2"/>
          <w:szCs w:val="2"/>
          <w:cs/>
        </w:rPr>
      </w:pPr>
    </w:p>
    <w:p w14:paraId="0ADE20D5" w14:textId="77777777" w:rsidR="00C7257B" w:rsidRPr="00EB3DF9" w:rsidRDefault="00C7257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</w:pPr>
    </w:p>
    <w:tbl>
      <w:tblPr>
        <w:tblW w:w="1494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3690"/>
        <w:gridCol w:w="1406"/>
        <w:gridCol w:w="1406"/>
        <w:gridCol w:w="1406"/>
        <w:gridCol w:w="1407"/>
        <w:gridCol w:w="1406"/>
        <w:gridCol w:w="1406"/>
        <w:gridCol w:w="1406"/>
        <w:gridCol w:w="1407"/>
      </w:tblGrid>
      <w:tr w:rsidR="003073FC" w:rsidRPr="00EB3DF9" w14:paraId="50CB43BB" w14:textId="77777777" w:rsidTr="009F546E">
        <w:trPr>
          <w:tblHeader/>
        </w:trPr>
        <w:tc>
          <w:tcPr>
            <w:tcW w:w="3690" w:type="dxa"/>
          </w:tcPr>
          <w:p w14:paraId="7CC94B1A" w14:textId="77777777" w:rsidR="003073FC" w:rsidRPr="00EB3DF9" w:rsidRDefault="003073F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sz w:val="28"/>
                <w:szCs w:val="28"/>
              </w:rPr>
            </w:pPr>
          </w:p>
        </w:tc>
        <w:tc>
          <w:tcPr>
            <w:tcW w:w="11250" w:type="dxa"/>
            <w:gridSpan w:val="8"/>
            <w:vAlign w:val="bottom"/>
          </w:tcPr>
          <w:p w14:paraId="2A81CE12" w14:textId="13568665" w:rsidR="003073FC" w:rsidRPr="00EB3DF9" w:rsidRDefault="003073F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5C87" w:rsidRPr="00EB3DF9" w14:paraId="03CCC9E0" w14:textId="77777777" w:rsidTr="006E5C87">
        <w:trPr>
          <w:tblHeader/>
        </w:trPr>
        <w:tc>
          <w:tcPr>
            <w:tcW w:w="3690" w:type="dxa"/>
          </w:tcPr>
          <w:p w14:paraId="79CDB690" w14:textId="77777777" w:rsidR="006E5C87" w:rsidRPr="00EB3DF9" w:rsidRDefault="006E5C8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sz w:val="28"/>
                <w:szCs w:val="28"/>
              </w:rPr>
            </w:pPr>
          </w:p>
        </w:tc>
        <w:tc>
          <w:tcPr>
            <w:tcW w:w="1406" w:type="dxa"/>
            <w:vMerge w:val="restart"/>
            <w:vAlign w:val="bottom"/>
          </w:tcPr>
          <w:p w14:paraId="63E1B5A9" w14:textId="1B48032D" w:rsidR="006E5C87" w:rsidRPr="00EB3DF9" w:rsidRDefault="006E5C87" w:rsidP="00EB3DF9">
            <w:pPr>
              <w:pStyle w:val="BodyText"/>
              <w:spacing w:after="0"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EB3DF9">
              <w:rPr>
                <w:rFonts w:ascii="Angsana New" w:hAnsi="Angsana New"/>
                <w:sz w:val="28"/>
                <w:szCs w:val="28"/>
              </w:rPr>
              <w:br/>
              <w:t xml:space="preserve">1 </w:t>
            </w:r>
            <w:r w:rsidRPr="00EB3DF9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B3DF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12" w:type="dxa"/>
            <w:gridSpan w:val="2"/>
            <w:vAlign w:val="bottom"/>
          </w:tcPr>
          <w:p w14:paraId="3EE169CB" w14:textId="2803E5EC" w:rsidR="006E5C87" w:rsidRPr="00EB3DF9" w:rsidRDefault="006E5C87" w:rsidP="00EB3D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 (รายจ่าย)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407" w:type="dxa"/>
            <w:vMerge w:val="restart"/>
            <w:vAlign w:val="bottom"/>
          </w:tcPr>
          <w:p w14:paraId="68A46A95" w14:textId="47187BDF" w:rsidR="006E5C87" w:rsidRPr="00EB3DF9" w:rsidRDefault="006E5C87" w:rsidP="00EB3DF9">
            <w:pPr>
              <w:pStyle w:val="BodyText"/>
              <w:spacing w:after="0"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EB3DF9"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 w:rsidRPr="00EB3DF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B3DF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06" w:type="dxa"/>
            <w:vMerge w:val="restart"/>
            <w:vAlign w:val="bottom"/>
          </w:tcPr>
          <w:p w14:paraId="0699CE2B" w14:textId="01EE497B" w:rsidR="006E5C87" w:rsidRPr="00EB3DF9" w:rsidRDefault="006E5C87" w:rsidP="00EB3DF9">
            <w:pPr>
              <w:pStyle w:val="BodyText"/>
              <w:spacing w:after="0"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EB3DF9">
              <w:rPr>
                <w:rFonts w:ascii="Angsana New" w:hAnsi="Angsana New"/>
                <w:sz w:val="28"/>
                <w:szCs w:val="28"/>
              </w:rPr>
              <w:br/>
              <w:t xml:space="preserve">1 </w:t>
            </w:r>
            <w:r w:rsidRPr="00EB3DF9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B3DF9">
              <w:rPr>
                <w:rFonts w:ascii="Angsana New" w:hAnsi="Angsana New"/>
                <w:sz w:val="28"/>
                <w:szCs w:val="28"/>
              </w:rPr>
              <w:t>256</w:t>
            </w:r>
            <w:r w:rsidRPr="00EB3DF9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812" w:type="dxa"/>
            <w:gridSpan w:val="2"/>
          </w:tcPr>
          <w:p w14:paraId="364A8088" w14:textId="76A910AB" w:rsidR="006E5C87" w:rsidRPr="00EB3DF9" w:rsidRDefault="006E5C87" w:rsidP="00EB3D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 (รายจ่าย)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407" w:type="dxa"/>
            <w:vMerge w:val="restart"/>
            <w:vAlign w:val="bottom"/>
          </w:tcPr>
          <w:p w14:paraId="6331AD28" w14:textId="7B0AF06E" w:rsidR="006E5C87" w:rsidRPr="00EB3DF9" w:rsidRDefault="006E5C87" w:rsidP="00EB3DF9">
            <w:pPr>
              <w:pStyle w:val="BodyText"/>
              <w:spacing w:after="0"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EB3DF9"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 w:rsidRPr="00EB3DF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B3DF9">
              <w:rPr>
                <w:rFonts w:ascii="Angsana New" w:hAnsi="Angsana New"/>
                <w:sz w:val="28"/>
                <w:szCs w:val="28"/>
              </w:rPr>
              <w:t>256</w:t>
            </w:r>
            <w:r w:rsidR="009F23BD" w:rsidRPr="00EB3DF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E5C87" w:rsidRPr="00EB3DF9" w14:paraId="68114EB5" w14:textId="21944303" w:rsidTr="009F546E">
        <w:trPr>
          <w:tblHeader/>
        </w:trPr>
        <w:tc>
          <w:tcPr>
            <w:tcW w:w="3690" w:type="dxa"/>
          </w:tcPr>
          <w:p w14:paraId="2510A1C5" w14:textId="77777777" w:rsidR="006E5C87" w:rsidRPr="00EB3DF9" w:rsidRDefault="006E5C8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sz w:val="28"/>
                <w:szCs w:val="28"/>
              </w:rPr>
            </w:pPr>
          </w:p>
        </w:tc>
        <w:tc>
          <w:tcPr>
            <w:tcW w:w="1406" w:type="dxa"/>
            <w:vMerge/>
            <w:vAlign w:val="bottom"/>
          </w:tcPr>
          <w:p w14:paraId="0A1ABA51" w14:textId="6EA3C1A0" w:rsidR="006E5C87" w:rsidRPr="00EB3DF9" w:rsidRDefault="006E5C87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3E6A6E4C" w14:textId="7C960AD6" w:rsidR="006E5C87" w:rsidRPr="00EB3DF9" w:rsidRDefault="006E5C87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B3DF9">
              <w:rPr>
                <w:rFonts w:ascii="Angsana New" w:hAnsi="Angsana New" w:hint="cs"/>
                <w:sz w:val="28"/>
                <w:szCs w:val="28"/>
                <w:cs/>
              </w:rPr>
              <w:t>กำไรหรือขาดทุน</w:t>
            </w:r>
            <w:r w:rsidRPr="00EB3DF9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EB3DF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Pr="00EB3DF9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="00102F63" w:rsidRPr="00EB3DF9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  <w:r w:rsidRPr="00EB3DF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06" w:type="dxa"/>
            <w:vAlign w:val="bottom"/>
          </w:tcPr>
          <w:p w14:paraId="14162E48" w14:textId="77777777" w:rsidR="006E5C87" w:rsidRPr="00EB3DF9" w:rsidRDefault="006E5C87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3DF9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407" w:type="dxa"/>
            <w:vMerge/>
            <w:vAlign w:val="bottom"/>
          </w:tcPr>
          <w:p w14:paraId="31FA3D60" w14:textId="5EB45472" w:rsidR="006E5C87" w:rsidRPr="00EB3DF9" w:rsidRDefault="006E5C87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Merge/>
            <w:vAlign w:val="bottom"/>
          </w:tcPr>
          <w:p w14:paraId="3A661550" w14:textId="267F6FBC" w:rsidR="006E5C87" w:rsidRPr="00EB3DF9" w:rsidRDefault="006E5C87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6" w:type="dxa"/>
            <w:vAlign w:val="bottom"/>
          </w:tcPr>
          <w:p w14:paraId="794C6D55" w14:textId="00BD2EF7" w:rsidR="006E5C87" w:rsidRPr="00EB3DF9" w:rsidRDefault="006E5C87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 w:hint="cs"/>
                <w:sz w:val="28"/>
                <w:szCs w:val="28"/>
                <w:cs/>
              </w:rPr>
              <w:t>กำไรหรือขาดทุน</w:t>
            </w:r>
            <w:r w:rsidRPr="00EB3DF9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EB3DF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Pr="00EB3DF9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="00102F63" w:rsidRPr="00EB3DF9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  <w:r w:rsidRPr="00EB3DF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06" w:type="dxa"/>
            <w:vAlign w:val="bottom"/>
          </w:tcPr>
          <w:p w14:paraId="040B5CD4" w14:textId="01FABDFC" w:rsidR="006E5C87" w:rsidRPr="00EB3DF9" w:rsidRDefault="006E5C87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407" w:type="dxa"/>
            <w:vMerge/>
            <w:vAlign w:val="bottom"/>
          </w:tcPr>
          <w:p w14:paraId="4FDB7C84" w14:textId="697236C9" w:rsidR="006E5C87" w:rsidRPr="00EB3DF9" w:rsidRDefault="006E5C87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E5C87" w:rsidRPr="00EB3DF9" w14:paraId="03D23785" w14:textId="77777777" w:rsidTr="009F546E">
        <w:trPr>
          <w:tblHeader/>
        </w:trPr>
        <w:tc>
          <w:tcPr>
            <w:tcW w:w="3690" w:type="dxa"/>
          </w:tcPr>
          <w:p w14:paraId="15CBB4C7" w14:textId="77777777" w:rsidR="006E5C87" w:rsidRPr="00EB3DF9" w:rsidRDefault="006E5C8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sz w:val="28"/>
                <w:szCs w:val="28"/>
              </w:rPr>
            </w:pPr>
          </w:p>
        </w:tc>
        <w:tc>
          <w:tcPr>
            <w:tcW w:w="5625" w:type="dxa"/>
            <w:gridSpan w:val="4"/>
            <w:vAlign w:val="bottom"/>
          </w:tcPr>
          <w:p w14:paraId="0BD9FCF5" w14:textId="77777777" w:rsidR="006E5C87" w:rsidRPr="00EB3DF9" w:rsidRDefault="006E5C87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5625" w:type="dxa"/>
            <w:gridSpan w:val="4"/>
            <w:vAlign w:val="bottom"/>
          </w:tcPr>
          <w:p w14:paraId="68AE5A7C" w14:textId="21A50995" w:rsidR="006E5C87" w:rsidRPr="00EB3DF9" w:rsidRDefault="006E5C87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63650" w:rsidRPr="00EB3DF9" w14:paraId="3CF3A021" w14:textId="7BE69497" w:rsidTr="00B63650">
        <w:tc>
          <w:tcPr>
            <w:tcW w:w="3690" w:type="dxa"/>
          </w:tcPr>
          <w:p w14:paraId="5DF8738F" w14:textId="77777777" w:rsidR="00B63650" w:rsidRPr="00EB3DF9" w:rsidRDefault="00B6365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06" w:type="dxa"/>
            <w:vAlign w:val="bottom"/>
          </w:tcPr>
          <w:p w14:paraId="1F761B14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10F997D9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5243218B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407" w:type="dxa"/>
            <w:vAlign w:val="bottom"/>
          </w:tcPr>
          <w:p w14:paraId="746AB6CC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406" w:type="dxa"/>
          </w:tcPr>
          <w:p w14:paraId="5FFA4E7C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406" w:type="dxa"/>
          </w:tcPr>
          <w:p w14:paraId="20A1DBBE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406" w:type="dxa"/>
          </w:tcPr>
          <w:p w14:paraId="7C77C2B0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407" w:type="dxa"/>
          </w:tcPr>
          <w:p w14:paraId="57DF61E9" w14:textId="56CBB562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</w:p>
        </w:tc>
      </w:tr>
      <w:tr w:rsidR="00B63650" w:rsidRPr="00EB3DF9" w14:paraId="6754619A" w14:textId="2FBC07A1" w:rsidTr="009F546E">
        <w:tc>
          <w:tcPr>
            <w:tcW w:w="3690" w:type="dxa"/>
          </w:tcPr>
          <w:p w14:paraId="6952DABE" w14:textId="77777777" w:rsidR="00B63650" w:rsidRPr="00EB3DF9" w:rsidRDefault="00B6365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406" w:type="dxa"/>
            <w:vAlign w:val="bottom"/>
          </w:tcPr>
          <w:p w14:paraId="2A9E932D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484</w:t>
            </w:r>
          </w:p>
        </w:tc>
        <w:tc>
          <w:tcPr>
            <w:tcW w:w="1406" w:type="dxa"/>
            <w:vAlign w:val="bottom"/>
          </w:tcPr>
          <w:p w14:paraId="2080EB42" w14:textId="1DB60C5E" w:rsidR="00B63650" w:rsidRPr="00EB3DF9" w:rsidRDefault="0019689A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6</w:t>
            </w:r>
          </w:p>
        </w:tc>
        <w:tc>
          <w:tcPr>
            <w:tcW w:w="1406" w:type="dxa"/>
            <w:vAlign w:val="bottom"/>
          </w:tcPr>
          <w:p w14:paraId="0CCE0883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  <w:cs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572952A5" w14:textId="5DD0DCA7" w:rsidR="00B63650" w:rsidRPr="00EB3DF9" w:rsidRDefault="0019689A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490</w:t>
            </w:r>
          </w:p>
        </w:tc>
        <w:tc>
          <w:tcPr>
            <w:tcW w:w="1406" w:type="dxa"/>
            <w:vAlign w:val="bottom"/>
          </w:tcPr>
          <w:p w14:paraId="2B07BB2D" w14:textId="79E36623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425</w:t>
            </w:r>
          </w:p>
        </w:tc>
        <w:tc>
          <w:tcPr>
            <w:tcW w:w="1406" w:type="dxa"/>
            <w:vAlign w:val="bottom"/>
          </w:tcPr>
          <w:p w14:paraId="62A47AF9" w14:textId="23D23B89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59</w:t>
            </w:r>
          </w:p>
        </w:tc>
        <w:tc>
          <w:tcPr>
            <w:tcW w:w="1406" w:type="dxa"/>
            <w:vAlign w:val="bottom"/>
          </w:tcPr>
          <w:p w14:paraId="5B0E8330" w14:textId="5342C31F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5B7D791D" w14:textId="4344599F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484</w:t>
            </w:r>
          </w:p>
        </w:tc>
      </w:tr>
      <w:tr w:rsidR="00B63650" w:rsidRPr="00EB3DF9" w14:paraId="6D4CF8A7" w14:textId="779C2E44" w:rsidTr="009F546E">
        <w:tc>
          <w:tcPr>
            <w:tcW w:w="3690" w:type="dxa"/>
          </w:tcPr>
          <w:p w14:paraId="2B312CBC" w14:textId="77777777" w:rsidR="00B63650" w:rsidRPr="00EB3DF9" w:rsidRDefault="00B6365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06" w:type="dxa"/>
            <w:vAlign w:val="bottom"/>
          </w:tcPr>
          <w:p w14:paraId="188DEF55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85</w:t>
            </w:r>
          </w:p>
        </w:tc>
        <w:tc>
          <w:tcPr>
            <w:tcW w:w="1406" w:type="dxa"/>
            <w:vAlign w:val="bottom"/>
          </w:tcPr>
          <w:p w14:paraId="18234ADA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(</w:t>
            </w:r>
            <w:r w:rsidRPr="00EB3DF9">
              <w:rPr>
                <w:sz w:val="28"/>
                <w:szCs w:val="28"/>
              </w:rPr>
              <w:t>15</w:t>
            </w:r>
            <w:r w:rsidRPr="00EB3DF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06" w:type="dxa"/>
            <w:vAlign w:val="bottom"/>
          </w:tcPr>
          <w:p w14:paraId="1CFB3ECD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6DA4FB63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70</w:t>
            </w:r>
          </w:p>
        </w:tc>
        <w:tc>
          <w:tcPr>
            <w:tcW w:w="1406" w:type="dxa"/>
            <w:vAlign w:val="bottom"/>
          </w:tcPr>
          <w:p w14:paraId="60128303" w14:textId="302F0F0A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95</w:t>
            </w:r>
          </w:p>
        </w:tc>
        <w:tc>
          <w:tcPr>
            <w:tcW w:w="1406" w:type="dxa"/>
            <w:vAlign w:val="bottom"/>
          </w:tcPr>
          <w:p w14:paraId="4138EAD3" w14:textId="1860CA2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(</w:t>
            </w:r>
            <w:r w:rsidRPr="00EB3DF9">
              <w:rPr>
                <w:sz w:val="28"/>
                <w:szCs w:val="28"/>
              </w:rPr>
              <w:t>10</w:t>
            </w:r>
            <w:r w:rsidRPr="00EB3DF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06" w:type="dxa"/>
            <w:vAlign w:val="bottom"/>
          </w:tcPr>
          <w:p w14:paraId="3F9572B3" w14:textId="5437F3A3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3DA7D3A6" w14:textId="018A9A45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85</w:t>
            </w:r>
          </w:p>
        </w:tc>
      </w:tr>
      <w:tr w:rsidR="00B63650" w:rsidRPr="00EB3DF9" w14:paraId="1BF9F706" w14:textId="6A6F6556" w:rsidTr="009F546E">
        <w:tc>
          <w:tcPr>
            <w:tcW w:w="3690" w:type="dxa"/>
          </w:tcPr>
          <w:p w14:paraId="3CEC09E4" w14:textId="77777777" w:rsidR="00B63650" w:rsidRPr="00EB3DF9" w:rsidRDefault="00B6365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ประมาณการหนี้สินสำหรับ</w:t>
            </w:r>
            <w:r w:rsidRPr="00EB3DF9">
              <w:rPr>
                <w:rFonts w:ascii="Angsana New" w:hAnsi="Angsana New"/>
                <w:sz w:val="28"/>
                <w:szCs w:val="28"/>
              </w:rPr>
              <w:br/>
            </w:r>
            <w:r w:rsidRPr="00EB3DF9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ผลประโยชน์พนักงาน</w:t>
            </w:r>
          </w:p>
        </w:tc>
        <w:tc>
          <w:tcPr>
            <w:tcW w:w="1406" w:type="dxa"/>
            <w:vAlign w:val="bottom"/>
          </w:tcPr>
          <w:p w14:paraId="464446F8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397</w:t>
            </w:r>
          </w:p>
        </w:tc>
        <w:tc>
          <w:tcPr>
            <w:tcW w:w="1406" w:type="dxa"/>
            <w:vAlign w:val="bottom"/>
          </w:tcPr>
          <w:p w14:paraId="44637B73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52</w:t>
            </w:r>
          </w:p>
        </w:tc>
        <w:tc>
          <w:tcPr>
            <w:tcW w:w="1406" w:type="dxa"/>
            <w:vAlign w:val="bottom"/>
          </w:tcPr>
          <w:p w14:paraId="3783BF13" w14:textId="612C8D8A" w:rsidR="00B63650" w:rsidRPr="00EB3DF9" w:rsidRDefault="00AC262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50</w:t>
            </w:r>
          </w:p>
        </w:tc>
        <w:tc>
          <w:tcPr>
            <w:tcW w:w="1407" w:type="dxa"/>
            <w:vAlign w:val="bottom"/>
          </w:tcPr>
          <w:p w14:paraId="5445FCA4" w14:textId="067F803B" w:rsidR="00B63650" w:rsidRPr="00EB3DF9" w:rsidRDefault="0023298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49</w:t>
            </w:r>
            <w:r w:rsidR="00AC2625" w:rsidRPr="00EB3DF9">
              <w:rPr>
                <w:sz w:val="28"/>
                <w:szCs w:val="28"/>
              </w:rPr>
              <w:t>9</w:t>
            </w:r>
          </w:p>
        </w:tc>
        <w:tc>
          <w:tcPr>
            <w:tcW w:w="1406" w:type="dxa"/>
            <w:vAlign w:val="bottom"/>
          </w:tcPr>
          <w:p w14:paraId="1D8E1147" w14:textId="3D4D0BAE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374</w:t>
            </w:r>
          </w:p>
        </w:tc>
        <w:tc>
          <w:tcPr>
            <w:tcW w:w="1406" w:type="dxa"/>
            <w:vAlign w:val="bottom"/>
          </w:tcPr>
          <w:p w14:paraId="6E3999C5" w14:textId="4FC5D80B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23</w:t>
            </w:r>
          </w:p>
        </w:tc>
        <w:tc>
          <w:tcPr>
            <w:tcW w:w="1406" w:type="dxa"/>
            <w:vAlign w:val="bottom"/>
          </w:tcPr>
          <w:p w14:paraId="32CD179F" w14:textId="73FE0E63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4E8F92DF" w14:textId="747AD77C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397</w:t>
            </w:r>
          </w:p>
        </w:tc>
      </w:tr>
      <w:tr w:rsidR="00B63650" w:rsidRPr="00EB3DF9" w14:paraId="77E24EC0" w14:textId="75024DCD" w:rsidTr="009F546E">
        <w:trPr>
          <w:trHeight w:val="182"/>
        </w:trPr>
        <w:tc>
          <w:tcPr>
            <w:tcW w:w="3690" w:type="dxa"/>
          </w:tcPr>
          <w:p w14:paraId="5F8653AE" w14:textId="77777777" w:rsidR="00B63650" w:rsidRPr="00EB3DF9" w:rsidRDefault="00B6365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06" w:type="dxa"/>
            <w:vAlign w:val="bottom"/>
          </w:tcPr>
          <w:p w14:paraId="3F452462" w14:textId="77777777" w:rsidR="00B63650" w:rsidRPr="00EB3DF9" w:rsidRDefault="00B6365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51</w:t>
            </w:r>
          </w:p>
        </w:tc>
        <w:tc>
          <w:tcPr>
            <w:tcW w:w="1406" w:type="dxa"/>
            <w:vAlign w:val="bottom"/>
          </w:tcPr>
          <w:p w14:paraId="5A91AC33" w14:textId="2A16BDB8" w:rsidR="00B63650" w:rsidRPr="00EB3DF9" w:rsidRDefault="00B6365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1</w:t>
            </w:r>
            <w:r w:rsidR="002E6686" w:rsidRPr="00EB3DF9">
              <w:rPr>
                <w:sz w:val="28"/>
                <w:szCs w:val="28"/>
              </w:rPr>
              <w:t>2</w:t>
            </w:r>
          </w:p>
        </w:tc>
        <w:tc>
          <w:tcPr>
            <w:tcW w:w="1406" w:type="dxa"/>
            <w:vAlign w:val="bottom"/>
          </w:tcPr>
          <w:p w14:paraId="2188103F" w14:textId="77777777" w:rsidR="00B63650" w:rsidRPr="00EB3DF9" w:rsidRDefault="00B6365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7BE4140E" w14:textId="21CCFE4F" w:rsidR="00B63650" w:rsidRPr="00EB3DF9" w:rsidRDefault="00B6365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6</w:t>
            </w:r>
            <w:r w:rsidR="00E07EB1" w:rsidRPr="00EB3DF9">
              <w:rPr>
                <w:sz w:val="28"/>
                <w:szCs w:val="28"/>
              </w:rPr>
              <w:t>3</w:t>
            </w:r>
          </w:p>
        </w:tc>
        <w:tc>
          <w:tcPr>
            <w:tcW w:w="1406" w:type="dxa"/>
            <w:vAlign w:val="bottom"/>
          </w:tcPr>
          <w:p w14:paraId="2A6A8E38" w14:textId="27A9A310" w:rsidR="00B63650" w:rsidRPr="00EB3DF9" w:rsidRDefault="00B6365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43</w:t>
            </w:r>
          </w:p>
        </w:tc>
        <w:tc>
          <w:tcPr>
            <w:tcW w:w="1406" w:type="dxa"/>
            <w:vAlign w:val="bottom"/>
          </w:tcPr>
          <w:p w14:paraId="54DEB3E3" w14:textId="31E16FC2" w:rsidR="00B63650" w:rsidRPr="00EB3DF9" w:rsidRDefault="00B6365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8</w:t>
            </w:r>
          </w:p>
        </w:tc>
        <w:tc>
          <w:tcPr>
            <w:tcW w:w="1406" w:type="dxa"/>
            <w:vAlign w:val="bottom"/>
          </w:tcPr>
          <w:p w14:paraId="7EA7F87B" w14:textId="3089423D" w:rsidR="00B63650" w:rsidRPr="00EB3DF9" w:rsidRDefault="00B6365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746F94AD" w14:textId="1CBEF30E" w:rsidR="00B63650" w:rsidRPr="00EB3DF9" w:rsidRDefault="00B6365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51</w:t>
            </w:r>
          </w:p>
        </w:tc>
      </w:tr>
      <w:tr w:rsidR="00B63650" w:rsidRPr="00EB3DF9" w14:paraId="4579C0C8" w14:textId="77A79D91" w:rsidTr="009F546E">
        <w:tc>
          <w:tcPr>
            <w:tcW w:w="3690" w:type="dxa"/>
          </w:tcPr>
          <w:p w14:paraId="3FF40AB8" w14:textId="77777777" w:rsidR="00B63650" w:rsidRPr="00EB3DF9" w:rsidRDefault="00B6365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B3D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06" w:type="dxa"/>
            <w:vAlign w:val="bottom"/>
          </w:tcPr>
          <w:p w14:paraId="104C0F23" w14:textId="77777777" w:rsidR="00B63650" w:rsidRPr="00EB3DF9" w:rsidRDefault="00B6365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</w:rPr>
              <w:t>1,017</w:t>
            </w:r>
          </w:p>
        </w:tc>
        <w:tc>
          <w:tcPr>
            <w:tcW w:w="1406" w:type="dxa"/>
            <w:vAlign w:val="bottom"/>
          </w:tcPr>
          <w:p w14:paraId="50ED6078" w14:textId="459A3097" w:rsidR="00B63650" w:rsidRPr="00EB3DF9" w:rsidRDefault="0019689A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  <w:r w:rsidRPr="00EB3DF9"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1406" w:type="dxa"/>
            <w:vAlign w:val="bottom"/>
          </w:tcPr>
          <w:p w14:paraId="3D9AC29F" w14:textId="26C95E70" w:rsidR="00B63650" w:rsidRPr="00EB3DF9" w:rsidRDefault="00AC262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407" w:type="dxa"/>
            <w:vAlign w:val="bottom"/>
          </w:tcPr>
          <w:p w14:paraId="75291E3B" w14:textId="018186DB" w:rsidR="00B63650" w:rsidRPr="00EB3DF9" w:rsidRDefault="00B6365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</w:rPr>
              <w:t>1,1</w:t>
            </w:r>
            <w:r w:rsidR="0019689A" w:rsidRPr="00EB3DF9">
              <w:rPr>
                <w:b/>
                <w:bCs/>
                <w:sz w:val="28"/>
                <w:szCs w:val="28"/>
              </w:rPr>
              <w:t>2</w:t>
            </w:r>
            <w:r w:rsidR="00AC2625" w:rsidRPr="00EB3DF9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06" w:type="dxa"/>
            <w:vAlign w:val="bottom"/>
          </w:tcPr>
          <w:p w14:paraId="786DA571" w14:textId="647F3235" w:rsidR="00B63650" w:rsidRPr="00EB3DF9" w:rsidRDefault="00B6365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</w:rPr>
              <w:t>937</w:t>
            </w:r>
          </w:p>
        </w:tc>
        <w:tc>
          <w:tcPr>
            <w:tcW w:w="1406" w:type="dxa"/>
            <w:vAlign w:val="bottom"/>
          </w:tcPr>
          <w:p w14:paraId="2170E99F" w14:textId="7EB5F816" w:rsidR="00B63650" w:rsidRPr="00EB3DF9" w:rsidRDefault="00B6365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406" w:type="dxa"/>
            <w:vAlign w:val="bottom"/>
          </w:tcPr>
          <w:p w14:paraId="03BF3F20" w14:textId="25FB6638" w:rsidR="00B63650" w:rsidRPr="00EB3DF9" w:rsidRDefault="00B6365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7454B317" w14:textId="388D407F" w:rsidR="00B63650" w:rsidRPr="00EB3DF9" w:rsidRDefault="00B6365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</w:rPr>
              <w:t>1,017</w:t>
            </w:r>
          </w:p>
        </w:tc>
      </w:tr>
      <w:tr w:rsidR="00B63650" w:rsidRPr="00EB3DF9" w14:paraId="4247C68F" w14:textId="70677D74" w:rsidTr="00B63650">
        <w:tc>
          <w:tcPr>
            <w:tcW w:w="3690" w:type="dxa"/>
          </w:tcPr>
          <w:p w14:paraId="6AE5A287" w14:textId="77777777" w:rsidR="00B63650" w:rsidRPr="00EB3DF9" w:rsidRDefault="00B6365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6" w:type="dxa"/>
            <w:vAlign w:val="bottom"/>
          </w:tcPr>
          <w:p w14:paraId="06990823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37D9DA31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3B945B79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407" w:type="dxa"/>
            <w:vAlign w:val="bottom"/>
          </w:tcPr>
          <w:p w14:paraId="45860A59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406" w:type="dxa"/>
          </w:tcPr>
          <w:p w14:paraId="08260BB8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406" w:type="dxa"/>
          </w:tcPr>
          <w:p w14:paraId="369C56C7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406" w:type="dxa"/>
          </w:tcPr>
          <w:p w14:paraId="26B9EE54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407" w:type="dxa"/>
          </w:tcPr>
          <w:p w14:paraId="4D44ADF8" w14:textId="1912FAA3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</w:p>
        </w:tc>
      </w:tr>
      <w:tr w:rsidR="00B63650" w:rsidRPr="00EB3DF9" w14:paraId="3AE5F69A" w14:textId="5ED2F369" w:rsidTr="00B63650">
        <w:tc>
          <w:tcPr>
            <w:tcW w:w="3690" w:type="dxa"/>
          </w:tcPr>
          <w:p w14:paraId="569927B3" w14:textId="77777777" w:rsidR="00B63650" w:rsidRPr="00EB3DF9" w:rsidRDefault="00B6365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06" w:type="dxa"/>
            <w:vAlign w:val="bottom"/>
          </w:tcPr>
          <w:p w14:paraId="4C94F05E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08D62709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1AA4326E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407" w:type="dxa"/>
            <w:vAlign w:val="bottom"/>
          </w:tcPr>
          <w:p w14:paraId="282F553E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406" w:type="dxa"/>
          </w:tcPr>
          <w:p w14:paraId="20D3270D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406" w:type="dxa"/>
          </w:tcPr>
          <w:p w14:paraId="5F8DEF8B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406" w:type="dxa"/>
          </w:tcPr>
          <w:p w14:paraId="632B8ED2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407" w:type="dxa"/>
          </w:tcPr>
          <w:p w14:paraId="5DD0E7B2" w14:textId="5C39648C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</w:p>
        </w:tc>
      </w:tr>
      <w:tr w:rsidR="00B63650" w:rsidRPr="00EB3DF9" w14:paraId="7F03FFA3" w14:textId="32558EBA" w:rsidTr="009F546E">
        <w:tc>
          <w:tcPr>
            <w:tcW w:w="3690" w:type="dxa"/>
          </w:tcPr>
          <w:p w14:paraId="23324BF0" w14:textId="77777777" w:rsidR="00B63650" w:rsidRPr="00EB3DF9" w:rsidRDefault="00B6365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06" w:type="dxa"/>
            <w:vAlign w:val="bottom"/>
          </w:tcPr>
          <w:p w14:paraId="5B97EF6E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(</w:t>
            </w:r>
            <w:r w:rsidRPr="00EB3DF9">
              <w:rPr>
                <w:sz w:val="28"/>
                <w:szCs w:val="28"/>
              </w:rPr>
              <w:t>128</w:t>
            </w:r>
            <w:r w:rsidRPr="00EB3DF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06" w:type="dxa"/>
            <w:vAlign w:val="bottom"/>
          </w:tcPr>
          <w:p w14:paraId="6EC94678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</w:rPr>
              <w:t>77</w:t>
            </w:r>
          </w:p>
        </w:tc>
        <w:tc>
          <w:tcPr>
            <w:tcW w:w="1406" w:type="dxa"/>
            <w:vAlign w:val="bottom"/>
          </w:tcPr>
          <w:p w14:paraId="3AA15EEF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5BC3BBAF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(</w:t>
            </w:r>
            <w:r w:rsidRPr="00EB3DF9">
              <w:rPr>
                <w:sz w:val="28"/>
                <w:szCs w:val="28"/>
              </w:rPr>
              <w:t>51</w:t>
            </w:r>
            <w:r w:rsidRPr="00EB3DF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06" w:type="dxa"/>
            <w:vAlign w:val="bottom"/>
          </w:tcPr>
          <w:p w14:paraId="2CF16499" w14:textId="1E1492CD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(</w:t>
            </w:r>
            <w:r w:rsidRPr="00EB3DF9">
              <w:rPr>
                <w:sz w:val="28"/>
                <w:szCs w:val="28"/>
              </w:rPr>
              <w:t>36</w:t>
            </w:r>
            <w:r w:rsidRPr="00EB3DF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06" w:type="dxa"/>
            <w:vAlign w:val="bottom"/>
          </w:tcPr>
          <w:p w14:paraId="43ACFEB9" w14:textId="1650938C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(</w:t>
            </w:r>
            <w:r w:rsidRPr="00EB3DF9">
              <w:rPr>
                <w:sz w:val="28"/>
                <w:szCs w:val="28"/>
              </w:rPr>
              <w:t>92</w:t>
            </w:r>
            <w:r w:rsidRPr="00EB3DF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06" w:type="dxa"/>
            <w:vAlign w:val="bottom"/>
          </w:tcPr>
          <w:p w14:paraId="5EB4E170" w14:textId="2C3929DE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1751411A" w14:textId="2807F27B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(</w:t>
            </w:r>
            <w:r w:rsidRPr="00EB3DF9">
              <w:rPr>
                <w:sz w:val="28"/>
                <w:szCs w:val="28"/>
              </w:rPr>
              <w:t>128</w:t>
            </w:r>
            <w:r w:rsidRPr="00EB3DF9">
              <w:rPr>
                <w:sz w:val="28"/>
                <w:szCs w:val="28"/>
                <w:cs/>
              </w:rPr>
              <w:t>)</w:t>
            </w:r>
          </w:p>
        </w:tc>
      </w:tr>
      <w:tr w:rsidR="00B63650" w:rsidRPr="00EB3DF9" w14:paraId="4AE3561F" w14:textId="233B3985" w:rsidTr="009F546E">
        <w:tc>
          <w:tcPr>
            <w:tcW w:w="3690" w:type="dxa"/>
          </w:tcPr>
          <w:p w14:paraId="577312F7" w14:textId="77777777" w:rsidR="00B63650" w:rsidRPr="00EB3DF9" w:rsidRDefault="00B6365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06" w:type="dxa"/>
            <w:vAlign w:val="bottom"/>
          </w:tcPr>
          <w:p w14:paraId="74AB6638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(</w:t>
            </w:r>
            <w:r w:rsidRPr="00EB3DF9">
              <w:rPr>
                <w:sz w:val="28"/>
                <w:szCs w:val="28"/>
              </w:rPr>
              <w:t>96</w:t>
            </w:r>
            <w:r w:rsidRPr="00EB3DF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06" w:type="dxa"/>
            <w:vAlign w:val="bottom"/>
          </w:tcPr>
          <w:p w14:paraId="6E7D6009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  <w:cs/>
              </w:rPr>
            </w:pPr>
            <w:r w:rsidRPr="00EB3DF9">
              <w:rPr>
                <w:sz w:val="28"/>
                <w:szCs w:val="28"/>
              </w:rPr>
              <w:t>96</w:t>
            </w:r>
          </w:p>
        </w:tc>
        <w:tc>
          <w:tcPr>
            <w:tcW w:w="1406" w:type="dxa"/>
            <w:vAlign w:val="bottom"/>
          </w:tcPr>
          <w:p w14:paraId="5ADA3679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0068ADE2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06" w:type="dxa"/>
            <w:vAlign w:val="bottom"/>
          </w:tcPr>
          <w:p w14:paraId="5A4CAEA0" w14:textId="53EE2170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06" w:type="dxa"/>
            <w:vAlign w:val="bottom"/>
          </w:tcPr>
          <w:p w14:paraId="4AD403BF" w14:textId="7185ADD6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(</w:t>
            </w:r>
            <w:r w:rsidRPr="00EB3DF9">
              <w:rPr>
                <w:sz w:val="28"/>
                <w:szCs w:val="28"/>
              </w:rPr>
              <w:t>96</w:t>
            </w:r>
            <w:r w:rsidRPr="00EB3DF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06" w:type="dxa"/>
            <w:vAlign w:val="bottom"/>
          </w:tcPr>
          <w:p w14:paraId="42A08523" w14:textId="306AD704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321A6A33" w14:textId="0DC77A11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(</w:t>
            </w:r>
            <w:r w:rsidRPr="00EB3DF9">
              <w:rPr>
                <w:sz w:val="28"/>
                <w:szCs w:val="28"/>
              </w:rPr>
              <w:t>96</w:t>
            </w:r>
            <w:r w:rsidRPr="00EB3DF9">
              <w:rPr>
                <w:sz w:val="28"/>
                <w:szCs w:val="28"/>
                <w:cs/>
              </w:rPr>
              <w:t>)</w:t>
            </w:r>
          </w:p>
        </w:tc>
      </w:tr>
      <w:tr w:rsidR="00B63650" w:rsidRPr="00EB3DF9" w14:paraId="49054D61" w14:textId="3A68F9EC" w:rsidTr="009F546E">
        <w:tc>
          <w:tcPr>
            <w:tcW w:w="3690" w:type="dxa"/>
          </w:tcPr>
          <w:p w14:paraId="0E6BC4C0" w14:textId="77777777" w:rsidR="00B63650" w:rsidRPr="00EB3DF9" w:rsidRDefault="00B6365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406" w:type="dxa"/>
            <w:vAlign w:val="bottom"/>
          </w:tcPr>
          <w:p w14:paraId="5767A150" w14:textId="77777777" w:rsidR="00B63650" w:rsidRPr="00EB3DF9" w:rsidRDefault="00B6365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(</w:t>
            </w:r>
            <w:r w:rsidRPr="00EB3DF9">
              <w:rPr>
                <w:sz w:val="28"/>
                <w:szCs w:val="28"/>
              </w:rPr>
              <w:t>1</w:t>
            </w:r>
            <w:r w:rsidRPr="00EB3DF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06" w:type="dxa"/>
            <w:vAlign w:val="bottom"/>
          </w:tcPr>
          <w:p w14:paraId="3DA4504E" w14:textId="77777777" w:rsidR="00B63650" w:rsidRPr="00EB3DF9" w:rsidRDefault="00B6365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06" w:type="dxa"/>
            <w:vAlign w:val="bottom"/>
          </w:tcPr>
          <w:p w14:paraId="63A99CCC" w14:textId="77777777" w:rsidR="00B63650" w:rsidRPr="00EB3DF9" w:rsidRDefault="00B6365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7CF11D7D" w14:textId="77777777" w:rsidR="00B63650" w:rsidRPr="00EB3DF9" w:rsidRDefault="00B6365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(</w:t>
            </w:r>
            <w:r w:rsidRPr="00EB3DF9">
              <w:rPr>
                <w:sz w:val="28"/>
                <w:szCs w:val="28"/>
              </w:rPr>
              <w:t>1</w:t>
            </w:r>
            <w:r w:rsidRPr="00EB3DF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06" w:type="dxa"/>
            <w:vAlign w:val="bottom"/>
          </w:tcPr>
          <w:p w14:paraId="76DF0289" w14:textId="38A287D6" w:rsidR="00B63650" w:rsidRPr="00EB3DF9" w:rsidRDefault="00B6365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(</w:t>
            </w:r>
            <w:r w:rsidRPr="00EB3DF9">
              <w:rPr>
                <w:sz w:val="28"/>
                <w:szCs w:val="28"/>
              </w:rPr>
              <w:t>1</w:t>
            </w:r>
            <w:r w:rsidRPr="00EB3DF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06" w:type="dxa"/>
            <w:vAlign w:val="bottom"/>
          </w:tcPr>
          <w:p w14:paraId="647130A9" w14:textId="4E41F648" w:rsidR="00B63650" w:rsidRPr="00EB3DF9" w:rsidRDefault="00B6365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06" w:type="dxa"/>
            <w:vAlign w:val="bottom"/>
          </w:tcPr>
          <w:p w14:paraId="6564BD00" w14:textId="53920451" w:rsidR="00B63650" w:rsidRPr="00EB3DF9" w:rsidRDefault="00B6365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6848B2F1" w14:textId="23BC814D" w:rsidR="00B63650" w:rsidRPr="00EB3DF9" w:rsidRDefault="00B6365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  <w:r w:rsidRPr="00EB3DF9">
              <w:rPr>
                <w:sz w:val="28"/>
                <w:szCs w:val="28"/>
                <w:cs/>
              </w:rPr>
              <w:t>(</w:t>
            </w:r>
            <w:r w:rsidRPr="00EB3DF9">
              <w:rPr>
                <w:sz w:val="28"/>
                <w:szCs w:val="28"/>
              </w:rPr>
              <w:t>1</w:t>
            </w:r>
            <w:r w:rsidRPr="00EB3DF9">
              <w:rPr>
                <w:sz w:val="28"/>
                <w:szCs w:val="28"/>
                <w:cs/>
              </w:rPr>
              <w:t>)</w:t>
            </w:r>
          </w:p>
        </w:tc>
      </w:tr>
      <w:tr w:rsidR="00B63650" w:rsidRPr="00EB3DF9" w14:paraId="1DBBBE22" w14:textId="4805AA15" w:rsidTr="009F546E">
        <w:tc>
          <w:tcPr>
            <w:tcW w:w="3690" w:type="dxa"/>
          </w:tcPr>
          <w:p w14:paraId="6B765D93" w14:textId="77777777" w:rsidR="00B63650" w:rsidRPr="00EB3DF9" w:rsidRDefault="00B6365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06" w:type="dxa"/>
            <w:vAlign w:val="bottom"/>
          </w:tcPr>
          <w:p w14:paraId="36F0BA5A" w14:textId="77777777" w:rsidR="00B63650" w:rsidRPr="00EB3DF9" w:rsidRDefault="00B6365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b/>
                <w:bCs/>
                <w:sz w:val="28"/>
                <w:szCs w:val="28"/>
              </w:rPr>
              <w:t>225</w:t>
            </w:r>
            <w:r w:rsidRPr="00EB3DF9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06" w:type="dxa"/>
            <w:vAlign w:val="bottom"/>
          </w:tcPr>
          <w:p w14:paraId="4C29E28A" w14:textId="77777777" w:rsidR="00B63650" w:rsidRPr="00EB3DF9" w:rsidRDefault="00B6365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</w:rPr>
              <w:t>173</w:t>
            </w:r>
          </w:p>
        </w:tc>
        <w:tc>
          <w:tcPr>
            <w:tcW w:w="1406" w:type="dxa"/>
            <w:vAlign w:val="bottom"/>
          </w:tcPr>
          <w:p w14:paraId="7DE4ABC9" w14:textId="77777777" w:rsidR="00B63650" w:rsidRPr="00EB3DF9" w:rsidRDefault="00B6365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489F2E30" w14:textId="77777777" w:rsidR="00B63650" w:rsidRPr="00EB3DF9" w:rsidRDefault="00B6365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b/>
                <w:bCs/>
                <w:sz w:val="28"/>
                <w:szCs w:val="28"/>
              </w:rPr>
              <w:t>52</w:t>
            </w:r>
            <w:r w:rsidRPr="00EB3DF9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06" w:type="dxa"/>
            <w:vAlign w:val="bottom"/>
          </w:tcPr>
          <w:p w14:paraId="68F305F8" w14:textId="11B933B4" w:rsidR="00B63650" w:rsidRPr="00EB3DF9" w:rsidRDefault="00B6365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b/>
                <w:bCs/>
                <w:sz w:val="28"/>
                <w:szCs w:val="28"/>
              </w:rPr>
              <w:t>37</w:t>
            </w:r>
            <w:r w:rsidRPr="00EB3DF9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06" w:type="dxa"/>
            <w:vAlign w:val="bottom"/>
          </w:tcPr>
          <w:p w14:paraId="4E38FAB2" w14:textId="090133DF" w:rsidR="00B63650" w:rsidRPr="00EB3DF9" w:rsidRDefault="00B6365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b/>
                <w:bCs/>
                <w:sz w:val="28"/>
                <w:szCs w:val="28"/>
              </w:rPr>
              <w:t>188</w:t>
            </w:r>
            <w:r w:rsidRPr="00EB3DF9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06" w:type="dxa"/>
            <w:vAlign w:val="bottom"/>
          </w:tcPr>
          <w:p w14:paraId="7AF66550" w14:textId="0E2F9D53" w:rsidR="00B63650" w:rsidRPr="00EB3DF9" w:rsidRDefault="00B6365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1C5ABC00" w14:textId="53B32C2D" w:rsidR="00B63650" w:rsidRPr="00EB3DF9" w:rsidRDefault="00B6365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b/>
                <w:bCs/>
                <w:sz w:val="28"/>
                <w:szCs w:val="28"/>
              </w:rPr>
              <w:t>225</w:t>
            </w:r>
            <w:r w:rsidRPr="00EB3DF9">
              <w:rPr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B63650" w:rsidRPr="00EB3DF9" w14:paraId="6CAE11B1" w14:textId="5FEB13B4" w:rsidTr="009F546E">
        <w:tc>
          <w:tcPr>
            <w:tcW w:w="3690" w:type="dxa"/>
          </w:tcPr>
          <w:p w14:paraId="4679D7E5" w14:textId="77777777" w:rsidR="00B63650" w:rsidRPr="00EB3DF9" w:rsidRDefault="00B6365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6" w:type="dxa"/>
            <w:vAlign w:val="bottom"/>
          </w:tcPr>
          <w:p w14:paraId="4B5C5936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30D75179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4F5D552A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407" w:type="dxa"/>
            <w:vAlign w:val="bottom"/>
          </w:tcPr>
          <w:p w14:paraId="4A990DAA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0F09DFF8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08E1E944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5DBE83B5" w14:textId="77777777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407" w:type="dxa"/>
            <w:vAlign w:val="bottom"/>
          </w:tcPr>
          <w:p w14:paraId="585FDA13" w14:textId="196D3EAB" w:rsidR="00B63650" w:rsidRPr="00EB3DF9" w:rsidRDefault="00B6365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sz w:val="28"/>
                <w:szCs w:val="28"/>
              </w:rPr>
            </w:pPr>
          </w:p>
        </w:tc>
      </w:tr>
      <w:tr w:rsidR="00B63650" w:rsidRPr="00EB3DF9" w14:paraId="6C9C9CA1" w14:textId="703DE424" w:rsidTr="009F546E">
        <w:tc>
          <w:tcPr>
            <w:tcW w:w="3690" w:type="dxa"/>
          </w:tcPr>
          <w:p w14:paraId="6CE99275" w14:textId="77777777" w:rsidR="00B63650" w:rsidRPr="00EB3DF9" w:rsidRDefault="00B6365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06" w:type="dxa"/>
            <w:vAlign w:val="bottom"/>
          </w:tcPr>
          <w:p w14:paraId="57A486B7" w14:textId="77777777" w:rsidR="00B63650" w:rsidRPr="00EB3DF9" w:rsidRDefault="00B6365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</w:rPr>
              <w:t>792</w:t>
            </w:r>
          </w:p>
        </w:tc>
        <w:tc>
          <w:tcPr>
            <w:tcW w:w="1406" w:type="dxa"/>
            <w:vAlign w:val="bottom"/>
          </w:tcPr>
          <w:p w14:paraId="5DD11031" w14:textId="5D4E63BF" w:rsidR="00B63650" w:rsidRPr="00EB3DF9" w:rsidRDefault="00B6365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</w:rPr>
              <w:t>22</w:t>
            </w:r>
            <w:r w:rsidR="006E7F3F" w:rsidRPr="00EB3DF9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06" w:type="dxa"/>
            <w:vAlign w:val="bottom"/>
          </w:tcPr>
          <w:p w14:paraId="38670F5A" w14:textId="2FEA50DD" w:rsidR="00B63650" w:rsidRPr="00EB3DF9" w:rsidRDefault="00AC262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  <w:r w:rsidRPr="00EB3DF9">
              <w:rPr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407" w:type="dxa"/>
            <w:vAlign w:val="bottom"/>
          </w:tcPr>
          <w:p w14:paraId="64C4CA95" w14:textId="5519403A" w:rsidR="00B63650" w:rsidRPr="00EB3DF9" w:rsidRDefault="00B6365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</w:rPr>
              <w:t>1,</w:t>
            </w:r>
            <w:r w:rsidR="00CA1D0F" w:rsidRPr="00EB3DF9">
              <w:rPr>
                <w:b/>
                <w:bCs/>
                <w:sz w:val="28"/>
                <w:szCs w:val="28"/>
              </w:rPr>
              <w:t>0</w:t>
            </w:r>
            <w:r w:rsidR="00AC2625" w:rsidRPr="00EB3DF9">
              <w:rPr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1406" w:type="dxa"/>
            <w:vAlign w:val="bottom"/>
          </w:tcPr>
          <w:p w14:paraId="2E9BC53F" w14:textId="1BB2AEF0" w:rsidR="00B63650" w:rsidRPr="00EB3DF9" w:rsidRDefault="00B6365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</w:rPr>
              <w:t>900</w:t>
            </w:r>
          </w:p>
        </w:tc>
        <w:tc>
          <w:tcPr>
            <w:tcW w:w="1406" w:type="dxa"/>
            <w:vAlign w:val="bottom"/>
          </w:tcPr>
          <w:p w14:paraId="28EADF53" w14:textId="30EDF8F1" w:rsidR="00B63650" w:rsidRPr="00EB3DF9" w:rsidRDefault="00B6365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b/>
                <w:bCs/>
                <w:sz w:val="28"/>
                <w:szCs w:val="28"/>
              </w:rPr>
              <w:t>108</w:t>
            </w:r>
            <w:r w:rsidRPr="00EB3DF9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06" w:type="dxa"/>
            <w:vAlign w:val="bottom"/>
          </w:tcPr>
          <w:p w14:paraId="55863A09" w14:textId="34740187" w:rsidR="00B63650" w:rsidRPr="00EB3DF9" w:rsidRDefault="00B6365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11661FBC" w14:textId="616B78EC" w:rsidR="00B63650" w:rsidRPr="00EB3DF9" w:rsidRDefault="00B6365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sz w:val="28"/>
                <w:szCs w:val="28"/>
              </w:rPr>
            </w:pPr>
            <w:r w:rsidRPr="00EB3DF9">
              <w:rPr>
                <w:b/>
                <w:bCs/>
                <w:sz w:val="28"/>
                <w:szCs w:val="28"/>
              </w:rPr>
              <w:t>792</w:t>
            </w:r>
          </w:p>
        </w:tc>
      </w:tr>
    </w:tbl>
    <w:p w14:paraId="5591B720" w14:textId="0B2C8908" w:rsidR="00B63650" w:rsidRPr="00EB3DF9" w:rsidRDefault="00B6365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rPr>
          <w:cs/>
        </w:rPr>
        <w:sectPr w:rsidR="00B63650" w:rsidRPr="00EB3DF9" w:rsidSect="009026E5">
          <w:headerReference w:type="default" r:id="rId22"/>
          <w:footerReference w:type="default" r:id="rId23"/>
          <w:pgSz w:w="16840" w:h="11907" w:orient="landscape" w:code="9"/>
          <w:pgMar w:top="1152" w:right="691" w:bottom="1152" w:left="1080" w:header="720" w:footer="720" w:gutter="0"/>
          <w:cols w:space="720"/>
          <w:docGrid w:linePitch="408"/>
        </w:sectPr>
      </w:pPr>
    </w:p>
    <w:p w14:paraId="378376AF" w14:textId="77777777" w:rsidR="00870CCC" w:rsidRPr="00EB3DF9" w:rsidRDefault="004762B0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B3DF9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ab/>
      </w:r>
      <w:r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t>สินทรัพย์ไม่หมุนเวียนอื่น</w:t>
      </w:r>
    </w:p>
    <w:p w14:paraId="496CE7AC" w14:textId="77777777" w:rsidR="009E45D4" w:rsidRPr="00EB3DF9" w:rsidRDefault="009E45D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440"/>
        <w:gridCol w:w="1440"/>
        <w:gridCol w:w="1440"/>
        <w:gridCol w:w="1440"/>
      </w:tblGrid>
      <w:tr w:rsidR="005838AF" w:rsidRPr="00EB3DF9" w14:paraId="5BFC8E23" w14:textId="77777777" w:rsidTr="00A41ACC">
        <w:tc>
          <w:tcPr>
            <w:tcW w:w="3420" w:type="dxa"/>
          </w:tcPr>
          <w:p w14:paraId="720091FD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2880" w:type="dxa"/>
            <w:gridSpan w:val="2"/>
          </w:tcPr>
          <w:p w14:paraId="1AED9551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  <w:r w:rsidRPr="00EB3DF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7860863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cs/>
              </w:rPr>
            </w:pPr>
            <w:r w:rsidRPr="00EB3DF9">
              <w:rPr>
                <w:b/>
                <w:bCs/>
                <w:cs/>
              </w:rPr>
              <w:t>งบการเงิน</w:t>
            </w:r>
            <w:r w:rsidRPr="00EB3DF9">
              <w:rPr>
                <w:rFonts w:hint="cs"/>
                <w:b/>
                <w:bCs/>
                <w:cs/>
              </w:rPr>
              <w:t>เฉพาะกิจการ</w:t>
            </w:r>
          </w:p>
        </w:tc>
      </w:tr>
      <w:tr w:rsidR="005838AF" w:rsidRPr="00EB3DF9" w14:paraId="21D763E0" w14:textId="77777777" w:rsidTr="00A41ACC">
        <w:tc>
          <w:tcPr>
            <w:tcW w:w="3420" w:type="dxa"/>
          </w:tcPr>
          <w:p w14:paraId="02E5BC32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440" w:type="dxa"/>
          </w:tcPr>
          <w:p w14:paraId="427177B8" w14:textId="77777777" w:rsidR="005838AF" w:rsidRPr="00EB3DF9" w:rsidRDefault="005838A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14:paraId="160AB879" w14:textId="77777777" w:rsidR="005838AF" w:rsidRPr="00EB3DF9" w:rsidRDefault="005838A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0" w:type="dxa"/>
          </w:tcPr>
          <w:p w14:paraId="3453B048" w14:textId="77777777" w:rsidR="005838AF" w:rsidRPr="00EB3DF9" w:rsidRDefault="005838A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14:paraId="099E8816" w14:textId="77777777" w:rsidR="005838AF" w:rsidRPr="00EB3DF9" w:rsidRDefault="005838A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838AF" w:rsidRPr="00EB3DF9" w14:paraId="11D0F737" w14:textId="77777777" w:rsidTr="00A41ACC">
        <w:tc>
          <w:tcPr>
            <w:tcW w:w="3420" w:type="dxa"/>
          </w:tcPr>
          <w:p w14:paraId="5F1F3E79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760" w:type="dxa"/>
            <w:gridSpan w:val="4"/>
          </w:tcPr>
          <w:p w14:paraId="4CAC8757" w14:textId="77777777" w:rsidR="005838AF" w:rsidRPr="00EB3DF9" w:rsidRDefault="005838A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838AF" w:rsidRPr="00EB3DF9" w14:paraId="24ACC387" w14:textId="77777777" w:rsidTr="00A41ACC">
        <w:tc>
          <w:tcPr>
            <w:tcW w:w="3420" w:type="dxa"/>
          </w:tcPr>
          <w:p w14:paraId="18A8ADF5" w14:textId="77777777" w:rsidR="005838AF" w:rsidRPr="00EB3DF9" w:rsidRDefault="005838A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เงินฝากประจำเพื่อสวัสดิการ</w:t>
            </w:r>
          </w:p>
        </w:tc>
        <w:tc>
          <w:tcPr>
            <w:tcW w:w="1440" w:type="dxa"/>
          </w:tcPr>
          <w:p w14:paraId="1A265398" w14:textId="71F1BF30" w:rsidR="005838AF" w:rsidRPr="00EB3DF9" w:rsidRDefault="00F06A2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EB3DF9">
              <w:t>407</w:t>
            </w:r>
          </w:p>
        </w:tc>
        <w:tc>
          <w:tcPr>
            <w:tcW w:w="1440" w:type="dxa"/>
          </w:tcPr>
          <w:p w14:paraId="4B619B8D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EB3DF9">
              <w:t>406</w:t>
            </w:r>
          </w:p>
        </w:tc>
        <w:tc>
          <w:tcPr>
            <w:tcW w:w="1440" w:type="dxa"/>
          </w:tcPr>
          <w:p w14:paraId="7A9945F0" w14:textId="08F39B0B" w:rsidR="005838AF" w:rsidRPr="00EB3DF9" w:rsidRDefault="00943C4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407</w:t>
            </w:r>
          </w:p>
        </w:tc>
        <w:tc>
          <w:tcPr>
            <w:tcW w:w="1440" w:type="dxa"/>
          </w:tcPr>
          <w:p w14:paraId="651D0098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406</w:t>
            </w:r>
          </w:p>
        </w:tc>
      </w:tr>
      <w:tr w:rsidR="005838AF" w:rsidRPr="00EB3DF9" w14:paraId="4D9F39C3" w14:textId="77777777" w:rsidTr="00A41ACC">
        <w:tc>
          <w:tcPr>
            <w:tcW w:w="3420" w:type="dxa"/>
          </w:tcPr>
          <w:p w14:paraId="12D5D2A2" w14:textId="77777777" w:rsidR="005838AF" w:rsidRPr="00EB3DF9" w:rsidRDefault="005838A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เงินลงทุนในสถานีบริการน้ำมัน</w:t>
            </w:r>
          </w:p>
        </w:tc>
        <w:tc>
          <w:tcPr>
            <w:tcW w:w="1440" w:type="dxa"/>
          </w:tcPr>
          <w:p w14:paraId="2FFE5A5C" w14:textId="33B676EB" w:rsidR="005838AF" w:rsidRPr="00EB3DF9" w:rsidRDefault="00F06A2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300</w:t>
            </w:r>
          </w:p>
        </w:tc>
        <w:tc>
          <w:tcPr>
            <w:tcW w:w="1440" w:type="dxa"/>
          </w:tcPr>
          <w:p w14:paraId="4BDD362A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252</w:t>
            </w:r>
          </w:p>
        </w:tc>
        <w:tc>
          <w:tcPr>
            <w:tcW w:w="1440" w:type="dxa"/>
          </w:tcPr>
          <w:p w14:paraId="0073D2B0" w14:textId="591D22F2" w:rsidR="005838AF" w:rsidRPr="00EB3DF9" w:rsidRDefault="00943C4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300</w:t>
            </w:r>
          </w:p>
        </w:tc>
        <w:tc>
          <w:tcPr>
            <w:tcW w:w="1440" w:type="dxa"/>
          </w:tcPr>
          <w:p w14:paraId="76664CDA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252</w:t>
            </w:r>
          </w:p>
        </w:tc>
      </w:tr>
      <w:tr w:rsidR="005838AF" w:rsidRPr="00EB3DF9" w14:paraId="662467FF" w14:textId="77777777" w:rsidTr="00A41ACC">
        <w:tc>
          <w:tcPr>
            <w:tcW w:w="3420" w:type="dxa"/>
          </w:tcPr>
          <w:p w14:paraId="7077C8E0" w14:textId="77777777" w:rsidR="005838AF" w:rsidRPr="00EB3DF9" w:rsidRDefault="005838A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เงินค้ำประกัน</w:t>
            </w:r>
          </w:p>
        </w:tc>
        <w:tc>
          <w:tcPr>
            <w:tcW w:w="1440" w:type="dxa"/>
          </w:tcPr>
          <w:p w14:paraId="3E622DD0" w14:textId="3EF0A772" w:rsidR="005838AF" w:rsidRPr="00EB3DF9" w:rsidRDefault="00D040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37</w:t>
            </w:r>
            <w:r w:rsidRPr="00EB3DF9">
              <w:rPr>
                <w:rFonts w:hint="cs"/>
                <w:cs/>
              </w:rPr>
              <w:t>2</w:t>
            </w:r>
          </w:p>
        </w:tc>
        <w:tc>
          <w:tcPr>
            <w:tcW w:w="1440" w:type="dxa"/>
          </w:tcPr>
          <w:p w14:paraId="578468E4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611</w:t>
            </w:r>
          </w:p>
        </w:tc>
        <w:tc>
          <w:tcPr>
            <w:tcW w:w="1440" w:type="dxa"/>
          </w:tcPr>
          <w:p w14:paraId="0DB8D4FD" w14:textId="5E31FE6D" w:rsidR="005838AF" w:rsidRPr="00EB3DF9" w:rsidRDefault="00943C4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363</w:t>
            </w:r>
          </w:p>
        </w:tc>
        <w:tc>
          <w:tcPr>
            <w:tcW w:w="1440" w:type="dxa"/>
          </w:tcPr>
          <w:p w14:paraId="06CF9F71" w14:textId="77777777" w:rsidR="005838AF" w:rsidRPr="00EB3DF9" w:rsidRDefault="005838A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538</w:t>
            </w:r>
          </w:p>
        </w:tc>
      </w:tr>
      <w:tr w:rsidR="005838AF" w:rsidRPr="00EB3DF9" w14:paraId="6A67A3AC" w14:textId="77777777" w:rsidTr="00A41ACC">
        <w:tc>
          <w:tcPr>
            <w:tcW w:w="3420" w:type="dxa"/>
          </w:tcPr>
          <w:p w14:paraId="1DB69973" w14:textId="77777777" w:rsidR="005838AF" w:rsidRPr="00EB3DF9" w:rsidRDefault="005838A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40" w:type="dxa"/>
          </w:tcPr>
          <w:p w14:paraId="01299544" w14:textId="2C2D44B1" w:rsidR="005838AF" w:rsidRPr="00EB3DF9" w:rsidRDefault="00A7664A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575</w:t>
            </w:r>
          </w:p>
        </w:tc>
        <w:tc>
          <w:tcPr>
            <w:tcW w:w="1440" w:type="dxa"/>
          </w:tcPr>
          <w:p w14:paraId="335005EE" w14:textId="77777777" w:rsidR="005838AF" w:rsidRPr="00EB3DF9" w:rsidRDefault="005838A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449</w:t>
            </w:r>
          </w:p>
        </w:tc>
        <w:tc>
          <w:tcPr>
            <w:tcW w:w="1440" w:type="dxa"/>
          </w:tcPr>
          <w:p w14:paraId="20004618" w14:textId="04EA4A41" w:rsidR="005838AF" w:rsidRPr="00EB3DF9" w:rsidRDefault="00943C45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559</w:t>
            </w:r>
          </w:p>
        </w:tc>
        <w:tc>
          <w:tcPr>
            <w:tcW w:w="1440" w:type="dxa"/>
          </w:tcPr>
          <w:p w14:paraId="458DC266" w14:textId="77777777" w:rsidR="005838AF" w:rsidRPr="00EB3DF9" w:rsidRDefault="005838A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566</w:t>
            </w:r>
          </w:p>
        </w:tc>
      </w:tr>
      <w:tr w:rsidR="005838AF" w:rsidRPr="00EB3DF9" w14:paraId="1D073723" w14:textId="77777777" w:rsidTr="00A41ACC">
        <w:tc>
          <w:tcPr>
            <w:tcW w:w="3420" w:type="dxa"/>
          </w:tcPr>
          <w:p w14:paraId="24FEF320" w14:textId="77777777" w:rsidR="005838AF" w:rsidRPr="00EB3DF9" w:rsidRDefault="005838A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63C1CCD8" w14:textId="086EA624" w:rsidR="005838AF" w:rsidRPr="00EB3DF9" w:rsidRDefault="00A7664A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1,654</w:t>
            </w:r>
          </w:p>
        </w:tc>
        <w:tc>
          <w:tcPr>
            <w:tcW w:w="1440" w:type="dxa"/>
          </w:tcPr>
          <w:p w14:paraId="1CDC597B" w14:textId="77777777" w:rsidR="005838AF" w:rsidRPr="00EB3DF9" w:rsidRDefault="005838A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1,718</w:t>
            </w:r>
          </w:p>
        </w:tc>
        <w:tc>
          <w:tcPr>
            <w:tcW w:w="1440" w:type="dxa"/>
          </w:tcPr>
          <w:p w14:paraId="4C618372" w14:textId="522406DE" w:rsidR="005838AF" w:rsidRPr="00EB3DF9" w:rsidRDefault="00943C4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1,629</w:t>
            </w:r>
          </w:p>
        </w:tc>
        <w:tc>
          <w:tcPr>
            <w:tcW w:w="1440" w:type="dxa"/>
          </w:tcPr>
          <w:p w14:paraId="53FC9C5B" w14:textId="77777777" w:rsidR="005838AF" w:rsidRPr="00EB3DF9" w:rsidRDefault="005838A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1,762</w:t>
            </w:r>
          </w:p>
        </w:tc>
      </w:tr>
    </w:tbl>
    <w:p w14:paraId="38DAF8A8" w14:textId="77777777" w:rsidR="005838AF" w:rsidRPr="00EB3DF9" w:rsidRDefault="005838AF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6F7A3E9E" w14:textId="77777777" w:rsidR="00870CCC" w:rsidRPr="00EB3DF9" w:rsidRDefault="004762B0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B3DF9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t>หนี้สินที่มีภาระดอกเบี้ย</w:t>
      </w:r>
    </w:p>
    <w:p w14:paraId="3FC11495" w14:textId="77777777" w:rsidR="009E45D4" w:rsidRPr="00EB3DF9" w:rsidRDefault="009E45D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E0F35" w:rsidRPr="00EB3DF9" w14:paraId="64426ADC" w14:textId="77777777" w:rsidTr="00A41ACC">
        <w:trPr>
          <w:tblHeader/>
        </w:trPr>
        <w:tc>
          <w:tcPr>
            <w:tcW w:w="4230" w:type="dxa"/>
            <w:shd w:val="clear" w:color="auto" w:fill="auto"/>
          </w:tcPr>
          <w:p w14:paraId="6D3F623B" w14:textId="77777777" w:rsidR="00EE0F35" w:rsidRPr="00EB3DF9" w:rsidRDefault="00EE0F3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33A863ED" w14:textId="77777777" w:rsidR="00EE0F35" w:rsidRPr="00EB3DF9" w:rsidRDefault="00EE0F3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5E0E438D" w14:textId="77777777" w:rsidR="00EE0F35" w:rsidRPr="00EB3DF9" w:rsidRDefault="00EE0F3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EE0F35" w:rsidRPr="00EB3DF9" w14:paraId="5F1E7EEF" w14:textId="77777777" w:rsidTr="00A41ACC">
        <w:trPr>
          <w:tblHeader/>
        </w:trPr>
        <w:tc>
          <w:tcPr>
            <w:tcW w:w="4230" w:type="dxa"/>
          </w:tcPr>
          <w:p w14:paraId="630A76AD" w14:textId="77777777" w:rsidR="00EE0F35" w:rsidRPr="00EB3DF9" w:rsidRDefault="00EE0F3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7" w:type="dxa"/>
          </w:tcPr>
          <w:p w14:paraId="2377B53F" w14:textId="77777777" w:rsidR="00EE0F35" w:rsidRPr="00EB3DF9" w:rsidRDefault="0012107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14:paraId="42710907" w14:textId="77777777" w:rsidR="00EE0F35" w:rsidRPr="00EB3DF9" w:rsidRDefault="0012107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37" w:type="dxa"/>
          </w:tcPr>
          <w:p w14:paraId="057434E7" w14:textId="77777777" w:rsidR="00EE0F35" w:rsidRPr="00EB3DF9" w:rsidRDefault="0012107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14:paraId="561E2FD9" w14:textId="77777777" w:rsidR="00EE0F35" w:rsidRPr="00EB3DF9" w:rsidRDefault="0012107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E0F35" w:rsidRPr="00EB3DF9" w14:paraId="031B47DA" w14:textId="77777777" w:rsidTr="00A41ACC">
        <w:trPr>
          <w:tblHeader/>
        </w:trPr>
        <w:tc>
          <w:tcPr>
            <w:tcW w:w="4230" w:type="dxa"/>
          </w:tcPr>
          <w:p w14:paraId="2FF86E44" w14:textId="77777777" w:rsidR="00EE0F35" w:rsidRPr="00EB3DF9" w:rsidRDefault="00EE0F3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950" w:type="dxa"/>
            <w:gridSpan w:val="4"/>
          </w:tcPr>
          <w:p w14:paraId="68AAFF91" w14:textId="77777777" w:rsidR="00EE0F35" w:rsidRPr="00EB3DF9" w:rsidRDefault="00EE0F35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0F35" w:rsidRPr="00EB3DF9" w14:paraId="625A840E" w14:textId="77777777" w:rsidTr="00A41ACC">
        <w:tc>
          <w:tcPr>
            <w:tcW w:w="4230" w:type="dxa"/>
          </w:tcPr>
          <w:p w14:paraId="48A0386F" w14:textId="77777777" w:rsidR="00EE0F35" w:rsidRPr="00EB3DF9" w:rsidRDefault="00EE0F35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37" w:type="dxa"/>
          </w:tcPr>
          <w:p w14:paraId="45A1C3AE" w14:textId="77777777" w:rsidR="00EE0F35" w:rsidRPr="00EB3DF9" w:rsidRDefault="00EE0F3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69DCD462" w14:textId="77777777" w:rsidR="00EE0F35" w:rsidRPr="00EB3DF9" w:rsidRDefault="00EE0F3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57CC9C33" w14:textId="77777777" w:rsidR="00EE0F35" w:rsidRPr="00EB3DF9" w:rsidRDefault="00EE0F3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5F91403E" w14:textId="77777777" w:rsidR="00EE0F35" w:rsidRPr="00EB3DF9" w:rsidRDefault="00EE0F3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EE0F35" w:rsidRPr="00EB3DF9" w14:paraId="57CCE6A9" w14:textId="77777777" w:rsidTr="00A41ACC">
        <w:tc>
          <w:tcPr>
            <w:tcW w:w="4230" w:type="dxa"/>
          </w:tcPr>
          <w:p w14:paraId="4588FEC1" w14:textId="77777777" w:rsidR="00EE0F35" w:rsidRPr="00EB3DF9" w:rsidRDefault="004A3A2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7" w:type="dxa"/>
          </w:tcPr>
          <w:p w14:paraId="33A1FAA5" w14:textId="77777777" w:rsidR="00EE0F35" w:rsidRPr="00EB3DF9" w:rsidRDefault="00EE0F3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68195F2F" w14:textId="77777777" w:rsidR="00EE0F35" w:rsidRPr="00EB3DF9" w:rsidRDefault="00EE0F3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306586B6" w14:textId="77777777" w:rsidR="00EE0F35" w:rsidRPr="00EB3DF9" w:rsidRDefault="00EE0F3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41EDB887" w14:textId="77777777" w:rsidR="00EE0F35" w:rsidRPr="00EB3DF9" w:rsidRDefault="00EE0F3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3B67E3" w:rsidRPr="00EB3DF9" w14:paraId="6F46C741" w14:textId="77777777" w:rsidTr="00A41ACC">
        <w:tc>
          <w:tcPr>
            <w:tcW w:w="4230" w:type="dxa"/>
          </w:tcPr>
          <w:p w14:paraId="6AB9D681" w14:textId="77777777" w:rsidR="003B67E3" w:rsidRPr="00EB3DF9" w:rsidRDefault="003B67E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ส่วนที่มีหลักประกัน</w:t>
            </w:r>
          </w:p>
        </w:tc>
        <w:tc>
          <w:tcPr>
            <w:tcW w:w="1237" w:type="dxa"/>
          </w:tcPr>
          <w:p w14:paraId="76670F64" w14:textId="01CDF6D8" w:rsidR="003B67E3" w:rsidRPr="00EB3DF9" w:rsidRDefault="00D1194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EB3DF9">
              <w:t>3,030</w:t>
            </w:r>
          </w:p>
        </w:tc>
        <w:tc>
          <w:tcPr>
            <w:tcW w:w="1238" w:type="dxa"/>
          </w:tcPr>
          <w:p w14:paraId="6AC66B2F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280</w:t>
            </w:r>
          </w:p>
        </w:tc>
        <w:tc>
          <w:tcPr>
            <w:tcW w:w="1237" w:type="dxa"/>
          </w:tcPr>
          <w:p w14:paraId="590ACDA7" w14:textId="00B969BB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</w:tcPr>
          <w:p w14:paraId="0E8068F2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3B67E3" w:rsidRPr="00EB3DF9" w14:paraId="2654A09A" w14:textId="77777777" w:rsidTr="00A41ACC">
        <w:tc>
          <w:tcPr>
            <w:tcW w:w="4230" w:type="dxa"/>
          </w:tcPr>
          <w:p w14:paraId="0957036D" w14:textId="77777777" w:rsidR="003B67E3" w:rsidRPr="00EB3DF9" w:rsidRDefault="003B67E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1237" w:type="dxa"/>
          </w:tcPr>
          <w:p w14:paraId="6A2B14FB" w14:textId="6A2BA436" w:rsidR="003B67E3" w:rsidRPr="00EB3DF9" w:rsidRDefault="00D1194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2,021</w:t>
            </w:r>
          </w:p>
        </w:tc>
        <w:tc>
          <w:tcPr>
            <w:tcW w:w="1238" w:type="dxa"/>
          </w:tcPr>
          <w:p w14:paraId="11D0DDB8" w14:textId="77777777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4,724</w:t>
            </w:r>
          </w:p>
        </w:tc>
        <w:tc>
          <w:tcPr>
            <w:tcW w:w="1237" w:type="dxa"/>
          </w:tcPr>
          <w:p w14:paraId="14D68AFA" w14:textId="0381ECCD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</w:tcPr>
          <w:p w14:paraId="059E55F7" w14:textId="77777777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3,258</w:t>
            </w:r>
          </w:p>
        </w:tc>
      </w:tr>
      <w:tr w:rsidR="003B67E3" w:rsidRPr="00EB3DF9" w14:paraId="4E5E06DF" w14:textId="77777777" w:rsidTr="00A41ACC">
        <w:tc>
          <w:tcPr>
            <w:tcW w:w="4230" w:type="dxa"/>
          </w:tcPr>
          <w:p w14:paraId="17A1EC72" w14:textId="77777777" w:rsidR="003B67E3" w:rsidRPr="00EB3DF9" w:rsidRDefault="003B67E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39F8833E" w14:textId="065AE141" w:rsidR="003B67E3" w:rsidRPr="00EB3DF9" w:rsidRDefault="00D1194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5,051</w:t>
            </w:r>
          </w:p>
        </w:tc>
        <w:tc>
          <w:tcPr>
            <w:tcW w:w="1238" w:type="dxa"/>
          </w:tcPr>
          <w:p w14:paraId="0DCFB359" w14:textId="77777777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5,004</w:t>
            </w:r>
          </w:p>
        </w:tc>
        <w:tc>
          <w:tcPr>
            <w:tcW w:w="1237" w:type="dxa"/>
          </w:tcPr>
          <w:p w14:paraId="74201E4B" w14:textId="230DA3CD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-</w:t>
            </w:r>
          </w:p>
        </w:tc>
        <w:tc>
          <w:tcPr>
            <w:tcW w:w="1238" w:type="dxa"/>
          </w:tcPr>
          <w:p w14:paraId="0F370F99" w14:textId="77777777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3,258</w:t>
            </w:r>
          </w:p>
        </w:tc>
      </w:tr>
      <w:tr w:rsidR="003B67E3" w:rsidRPr="00EB3DF9" w14:paraId="2391912C" w14:textId="77777777" w:rsidTr="00A41ACC">
        <w:tc>
          <w:tcPr>
            <w:tcW w:w="4230" w:type="dxa"/>
          </w:tcPr>
          <w:p w14:paraId="083A6BE3" w14:textId="77777777" w:rsidR="003B67E3" w:rsidRPr="00EB3DF9" w:rsidRDefault="003B67E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</w:p>
          <w:p w14:paraId="444992E5" w14:textId="77777777" w:rsidR="003B67E3" w:rsidRPr="00EB3DF9" w:rsidRDefault="003B67E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37" w:type="dxa"/>
          </w:tcPr>
          <w:p w14:paraId="55953435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5800A700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2C138B5C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04D61288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3B67E3" w:rsidRPr="00EB3DF9" w14:paraId="1DB7D00E" w14:textId="77777777" w:rsidTr="00A41ACC">
        <w:tc>
          <w:tcPr>
            <w:tcW w:w="4230" w:type="dxa"/>
          </w:tcPr>
          <w:p w14:paraId="227B0D71" w14:textId="77777777" w:rsidR="003B67E3" w:rsidRPr="00EB3DF9" w:rsidRDefault="003B67E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ส่วนที่มีหลักประกัน</w:t>
            </w:r>
          </w:p>
        </w:tc>
        <w:tc>
          <w:tcPr>
            <w:tcW w:w="1237" w:type="dxa"/>
          </w:tcPr>
          <w:p w14:paraId="65BF7453" w14:textId="0D25C066" w:rsidR="003B67E3" w:rsidRPr="00EB3DF9" w:rsidRDefault="00D1194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1,728</w:t>
            </w:r>
          </w:p>
        </w:tc>
        <w:tc>
          <w:tcPr>
            <w:tcW w:w="1238" w:type="dxa"/>
          </w:tcPr>
          <w:p w14:paraId="7CDE90E8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1,666</w:t>
            </w:r>
          </w:p>
        </w:tc>
        <w:tc>
          <w:tcPr>
            <w:tcW w:w="1237" w:type="dxa"/>
          </w:tcPr>
          <w:p w14:paraId="0169FEAF" w14:textId="2AD4EAE1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</w:tcPr>
          <w:p w14:paraId="5A5C305A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-</w:t>
            </w:r>
          </w:p>
        </w:tc>
      </w:tr>
      <w:tr w:rsidR="003B67E3" w:rsidRPr="00EB3DF9" w14:paraId="09AB0BEE" w14:textId="77777777" w:rsidTr="00A41ACC">
        <w:trPr>
          <w:trHeight w:val="58"/>
        </w:trPr>
        <w:tc>
          <w:tcPr>
            <w:tcW w:w="4230" w:type="dxa"/>
          </w:tcPr>
          <w:p w14:paraId="2FB5627B" w14:textId="77777777" w:rsidR="003B67E3" w:rsidRPr="00EB3DF9" w:rsidRDefault="003B67E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1237" w:type="dxa"/>
          </w:tcPr>
          <w:p w14:paraId="5C8FE7C4" w14:textId="4CEC4A2B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470</w:t>
            </w:r>
          </w:p>
        </w:tc>
        <w:tc>
          <w:tcPr>
            <w:tcW w:w="1238" w:type="dxa"/>
          </w:tcPr>
          <w:p w14:paraId="17BB374D" w14:textId="77777777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550</w:t>
            </w:r>
          </w:p>
        </w:tc>
        <w:tc>
          <w:tcPr>
            <w:tcW w:w="1237" w:type="dxa"/>
            <w:vAlign w:val="bottom"/>
          </w:tcPr>
          <w:p w14:paraId="04454A6F" w14:textId="468045A9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375</w:t>
            </w:r>
          </w:p>
        </w:tc>
        <w:tc>
          <w:tcPr>
            <w:tcW w:w="1238" w:type="dxa"/>
            <w:vAlign w:val="bottom"/>
          </w:tcPr>
          <w:p w14:paraId="71454669" w14:textId="77777777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350</w:t>
            </w:r>
          </w:p>
        </w:tc>
      </w:tr>
      <w:tr w:rsidR="003B67E3" w:rsidRPr="00EB3DF9" w14:paraId="701DFB91" w14:textId="77777777" w:rsidTr="00A41ACC">
        <w:trPr>
          <w:trHeight w:val="58"/>
        </w:trPr>
        <w:tc>
          <w:tcPr>
            <w:tcW w:w="4230" w:type="dxa"/>
          </w:tcPr>
          <w:p w14:paraId="01F55E97" w14:textId="77777777" w:rsidR="003B67E3" w:rsidRPr="00EB3DF9" w:rsidRDefault="003B67E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37" w:type="dxa"/>
          </w:tcPr>
          <w:p w14:paraId="3D3A7204" w14:textId="3E82B523" w:rsidR="003B67E3" w:rsidRPr="00EB3DF9" w:rsidRDefault="00D1194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2,198</w:t>
            </w:r>
            <w:r w:rsidRPr="00EB3DF9">
              <w:rPr>
                <w:rFonts w:hint="cs"/>
                <w:b/>
                <w:bCs/>
                <w:cs/>
              </w:rPr>
              <w:t xml:space="preserve"> </w:t>
            </w:r>
          </w:p>
        </w:tc>
        <w:tc>
          <w:tcPr>
            <w:tcW w:w="1238" w:type="dxa"/>
          </w:tcPr>
          <w:p w14:paraId="0634CEEA" w14:textId="77777777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2,216</w:t>
            </w:r>
          </w:p>
        </w:tc>
        <w:tc>
          <w:tcPr>
            <w:tcW w:w="1237" w:type="dxa"/>
          </w:tcPr>
          <w:p w14:paraId="32F287C1" w14:textId="60EEF7B6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375</w:t>
            </w:r>
          </w:p>
        </w:tc>
        <w:tc>
          <w:tcPr>
            <w:tcW w:w="1238" w:type="dxa"/>
          </w:tcPr>
          <w:p w14:paraId="1D4EB90D" w14:textId="77777777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350</w:t>
            </w:r>
          </w:p>
        </w:tc>
      </w:tr>
      <w:tr w:rsidR="003B67E3" w:rsidRPr="00EB3DF9" w14:paraId="269EB1A3" w14:textId="77777777" w:rsidTr="00A41ACC">
        <w:trPr>
          <w:trHeight w:val="58"/>
        </w:trPr>
        <w:tc>
          <w:tcPr>
            <w:tcW w:w="4230" w:type="dxa"/>
          </w:tcPr>
          <w:p w14:paraId="4948CD55" w14:textId="77777777" w:rsidR="003B67E3" w:rsidRPr="00EB3DF9" w:rsidRDefault="003B67E3" w:rsidP="00EB3DF9">
            <w:pPr>
              <w:tabs>
                <w:tab w:val="decimal" w:pos="540"/>
              </w:tabs>
              <w:spacing w:line="240" w:lineRule="auto"/>
            </w:pPr>
            <w:r w:rsidRPr="00EB3DF9">
              <w:rPr>
                <w:rFonts w:hint="cs"/>
                <w:cs/>
              </w:rPr>
              <w:t>หุ้นกู้</w:t>
            </w:r>
          </w:p>
        </w:tc>
        <w:tc>
          <w:tcPr>
            <w:tcW w:w="1237" w:type="dxa"/>
          </w:tcPr>
          <w:p w14:paraId="08F9FFD6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79D872EE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</w:tcPr>
          <w:p w14:paraId="7FBE0B85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38CCDF48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3B67E3" w:rsidRPr="00EB3DF9" w14:paraId="1500FD08" w14:textId="77777777" w:rsidTr="00A41ACC">
        <w:trPr>
          <w:trHeight w:val="58"/>
        </w:trPr>
        <w:tc>
          <w:tcPr>
            <w:tcW w:w="4230" w:type="dxa"/>
          </w:tcPr>
          <w:p w14:paraId="311183F2" w14:textId="77777777" w:rsidR="003B67E3" w:rsidRPr="00EB3DF9" w:rsidRDefault="003B67E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1237" w:type="dxa"/>
          </w:tcPr>
          <w:p w14:paraId="07FFAA91" w14:textId="5AD10B40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3,000</w:t>
            </w:r>
          </w:p>
        </w:tc>
        <w:tc>
          <w:tcPr>
            <w:tcW w:w="1238" w:type="dxa"/>
          </w:tcPr>
          <w:p w14:paraId="763F335F" w14:textId="77777777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4,000</w:t>
            </w:r>
          </w:p>
        </w:tc>
        <w:tc>
          <w:tcPr>
            <w:tcW w:w="1237" w:type="dxa"/>
          </w:tcPr>
          <w:p w14:paraId="71A2B447" w14:textId="0760D4E3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3,000</w:t>
            </w:r>
          </w:p>
        </w:tc>
        <w:tc>
          <w:tcPr>
            <w:tcW w:w="1238" w:type="dxa"/>
          </w:tcPr>
          <w:p w14:paraId="09EAEFDF" w14:textId="77777777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4,000</w:t>
            </w:r>
          </w:p>
        </w:tc>
      </w:tr>
      <w:tr w:rsidR="003B67E3" w:rsidRPr="00EB3DF9" w14:paraId="76199904" w14:textId="77777777" w:rsidTr="00A41ACC">
        <w:trPr>
          <w:trHeight w:val="58"/>
        </w:trPr>
        <w:tc>
          <w:tcPr>
            <w:tcW w:w="4230" w:type="dxa"/>
          </w:tcPr>
          <w:p w14:paraId="61F7C62A" w14:textId="77777777" w:rsidR="003B67E3" w:rsidRPr="00EB3DF9" w:rsidRDefault="003B67E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97A242D" w14:textId="20A97EC7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3,000</w:t>
            </w:r>
          </w:p>
        </w:tc>
        <w:tc>
          <w:tcPr>
            <w:tcW w:w="1238" w:type="dxa"/>
          </w:tcPr>
          <w:p w14:paraId="5DCADA44" w14:textId="77777777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4,000</w:t>
            </w:r>
          </w:p>
        </w:tc>
        <w:tc>
          <w:tcPr>
            <w:tcW w:w="1237" w:type="dxa"/>
          </w:tcPr>
          <w:p w14:paraId="4A244FB9" w14:textId="7FE7FF9C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3,000</w:t>
            </w:r>
          </w:p>
        </w:tc>
        <w:tc>
          <w:tcPr>
            <w:tcW w:w="1238" w:type="dxa"/>
          </w:tcPr>
          <w:p w14:paraId="6E13510F" w14:textId="77777777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4,000</w:t>
            </w:r>
          </w:p>
        </w:tc>
      </w:tr>
      <w:tr w:rsidR="003B67E3" w:rsidRPr="00EB3DF9" w14:paraId="2F2A065D" w14:textId="77777777" w:rsidTr="00A41ACC">
        <w:trPr>
          <w:trHeight w:val="58"/>
        </w:trPr>
        <w:tc>
          <w:tcPr>
            <w:tcW w:w="4230" w:type="dxa"/>
          </w:tcPr>
          <w:p w14:paraId="4F10364C" w14:textId="77777777" w:rsidR="003B67E3" w:rsidRPr="00EB3DF9" w:rsidRDefault="003B67E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237" w:type="dxa"/>
          </w:tcPr>
          <w:p w14:paraId="3BFFE796" w14:textId="304000EA" w:rsidR="003B67E3" w:rsidRPr="00EB3DF9" w:rsidRDefault="00D11941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10,249</w:t>
            </w:r>
          </w:p>
        </w:tc>
        <w:tc>
          <w:tcPr>
            <w:tcW w:w="1238" w:type="dxa"/>
          </w:tcPr>
          <w:p w14:paraId="6364477F" w14:textId="77777777" w:rsidR="003B67E3" w:rsidRPr="00EB3DF9" w:rsidRDefault="003B67E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11,220</w:t>
            </w:r>
          </w:p>
        </w:tc>
        <w:tc>
          <w:tcPr>
            <w:tcW w:w="1237" w:type="dxa"/>
          </w:tcPr>
          <w:p w14:paraId="1917C375" w14:textId="0F0D123D" w:rsidR="003B67E3" w:rsidRPr="00EB3DF9" w:rsidRDefault="003B67E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3,375</w:t>
            </w:r>
          </w:p>
        </w:tc>
        <w:tc>
          <w:tcPr>
            <w:tcW w:w="1238" w:type="dxa"/>
          </w:tcPr>
          <w:p w14:paraId="3FB21DB2" w14:textId="77777777" w:rsidR="003B67E3" w:rsidRPr="00EB3DF9" w:rsidRDefault="003B67E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7,608</w:t>
            </w:r>
          </w:p>
        </w:tc>
      </w:tr>
      <w:tr w:rsidR="003B67E3" w:rsidRPr="00EB3DF9" w14:paraId="173B8318" w14:textId="77777777" w:rsidTr="00A41ACC">
        <w:trPr>
          <w:trHeight w:val="58"/>
        </w:trPr>
        <w:tc>
          <w:tcPr>
            <w:tcW w:w="4230" w:type="dxa"/>
          </w:tcPr>
          <w:p w14:paraId="7A42E94F" w14:textId="77777777" w:rsidR="003B67E3" w:rsidRPr="00EB3DF9" w:rsidRDefault="003B67E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73FD7F7F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5F111875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</w:tcPr>
          <w:p w14:paraId="2DE41AF2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22EA729C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3B67E3" w:rsidRPr="00EB3DF9" w14:paraId="62F54E9F" w14:textId="77777777" w:rsidTr="00A41ACC">
        <w:trPr>
          <w:trHeight w:val="58"/>
        </w:trPr>
        <w:tc>
          <w:tcPr>
            <w:tcW w:w="4230" w:type="dxa"/>
          </w:tcPr>
          <w:p w14:paraId="035B7F2B" w14:textId="77777777" w:rsidR="003B67E3" w:rsidRPr="00EB3DF9" w:rsidRDefault="003B67E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682A4A6B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3975D4BF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</w:tcPr>
          <w:p w14:paraId="786F701C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662CE25F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3B67E3" w:rsidRPr="00EB3DF9" w14:paraId="5438C426" w14:textId="77777777" w:rsidTr="00A41ACC">
        <w:trPr>
          <w:trHeight w:val="58"/>
        </w:trPr>
        <w:tc>
          <w:tcPr>
            <w:tcW w:w="4230" w:type="dxa"/>
          </w:tcPr>
          <w:p w14:paraId="612100F0" w14:textId="77777777" w:rsidR="003B67E3" w:rsidRPr="00EB3DF9" w:rsidRDefault="003B67E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1237" w:type="dxa"/>
          </w:tcPr>
          <w:p w14:paraId="4A2DF37E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5FE30FB9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</w:tcPr>
          <w:p w14:paraId="24DF1C14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1E44E603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3B67E3" w:rsidRPr="00EB3DF9" w14:paraId="54439A88" w14:textId="77777777" w:rsidTr="00A41ACC">
        <w:trPr>
          <w:trHeight w:val="58"/>
        </w:trPr>
        <w:tc>
          <w:tcPr>
            <w:tcW w:w="4230" w:type="dxa"/>
          </w:tcPr>
          <w:p w14:paraId="20C9D573" w14:textId="77777777" w:rsidR="003B67E3" w:rsidRPr="00EB3DF9" w:rsidRDefault="003B67E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7" w:type="dxa"/>
          </w:tcPr>
          <w:p w14:paraId="7A0E68FA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15DE349C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</w:tcPr>
          <w:p w14:paraId="08950CD5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5919F7C8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3B67E3" w:rsidRPr="00EB3DF9" w14:paraId="2878A486" w14:textId="77777777" w:rsidTr="00A41ACC">
        <w:trPr>
          <w:trHeight w:val="58"/>
        </w:trPr>
        <w:tc>
          <w:tcPr>
            <w:tcW w:w="4230" w:type="dxa"/>
          </w:tcPr>
          <w:p w14:paraId="408C3C4E" w14:textId="77777777" w:rsidR="003B67E3" w:rsidRPr="00EB3DF9" w:rsidRDefault="003B67E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ส่วนที่มีหลักประกัน</w:t>
            </w:r>
          </w:p>
        </w:tc>
        <w:tc>
          <w:tcPr>
            <w:tcW w:w="1237" w:type="dxa"/>
          </w:tcPr>
          <w:p w14:paraId="5EF26190" w14:textId="61D22785" w:rsidR="003B67E3" w:rsidRPr="00EB3DF9" w:rsidRDefault="001839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17,125</w:t>
            </w:r>
          </w:p>
        </w:tc>
        <w:tc>
          <w:tcPr>
            <w:tcW w:w="1238" w:type="dxa"/>
          </w:tcPr>
          <w:p w14:paraId="1395BA5D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15,538</w:t>
            </w:r>
          </w:p>
        </w:tc>
        <w:tc>
          <w:tcPr>
            <w:tcW w:w="1237" w:type="dxa"/>
          </w:tcPr>
          <w:p w14:paraId="721B4E95" w14:textId="6116AA45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</w:tcPr>
          <w:p w14:paraId="1CA2B14D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3B67E3" w:rsidRPr="00EB3DF9" w14:paraId="720A3360" w14:textId="77777777" w:rsidTr="00A41ACC">
        <w:trPr>
          <w:trHeight w:val="58"/>
        </w:trPr>
        <w:tc>
          <w:tcPr>
            <w:tcW w:w="4230" w:type="dxa"/>
          </w:tcPr>
          <w:p w14:paraId="374C8272" w14:textId="77777777" w:rsidR="003B67E3" w:rsidRPr="00EB3DF9" w:rsidRDefault="003B67E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1237" w:type="dxa"/>
          </w:tcPr>
          <w:p w14:paraId="0D351A1F" w14:textId="32C816FA" w:rsidR="003B67E3" w:rsidRPr="00EB3DF9" w:rsidRDefault="0018390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2,682</w:t>
            </w:r>
          </w:p>
        </w:tc>
        <w:tc>
          <w:tcPr>
            <w:tcW w:w="1238" w:type="dxa"/>
          </w:tcPr>
          <w:p w14:paraId="4937CE69" w14:textId="77777777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2,726</w:t>
            </w:r>
          </w:p>
        </w:tc>
        <w:tc>
          <w:tcPr>
            <w:tcW w:w="1237" w:type="dxa"/>
          </w:tcPr>
          <w:p w14:paraId="7CF65FFE" w14:textId="72907E4C" w:rsidR="003B67E3" w:rsidRPr="00EB3DF9" w:rsidRDefault="003557B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2,339</w:t>
            </w:r>
          </w:p>
        </w:tc>
        <w:tc>
          <w:tcPr>
            <w:tcW w:w="1238" w:type="dxa"/>
          </w:tcPr>
          <w:p w14:paraId="12CD88EA" w14:textId="77777777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2,726</w:t>
            </w:r>
          </w:p>
        </w:tc>
      </w:tr>
      <w:tr w:rsidR="003B67E3" w:rsidRPr="00EB3DF9" w14:paraId="4818DD4E" w14:textId="77777777" w:rsidTr="00A41ACC">
        <w:trPr>
          <w:trHeight w:val="58"/>
        </w:trPr>
        <w:tc>
          <w:tcPr>
            <w:tcW w:w="4230" w:type="dxa"/>
          </w:tcPr>
          <w:p w14:paraId="0C61D6D3" w14:textId="77777777" w:rsidR="003B67E3" w:rsidRPr="00EB3DF9" w:rsidRDefault="003B67E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07B1454" w14:textId="6D0F6827" w:rsidR="003B67E3" w:rsidRPr="00EB3DF9" w:rsidRDefault="0018390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19,807</w:t>
            </w:r>
          </w:p>
        </w:tc>
        <w:tc>
          <w:tcPr>
            <w:tcW w:w="1238" w:type="dxa"/>
          </w:tcPr>
          <w:p w14:paraId="2CC78C6B" w14:textId="77777777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18,264</w:t>
            </w:r>
          </w:p>
        </w:tc>
        <w:tc>
          <w:tcPr>
            <w:tcW w:w="1237" w:type="dxa"/>
          </w:tcPr>
          <w:p w14:paraId="7E62BDA8" w14:textId="067518BB" w:rsidR="003B67E3" w:rsidRPr="00EB3DF9" w:rsidRDefault="003557B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2,339</w:t>
            </w:r>
          </w:p>
        </w:tc>
        <w:tc>
          <w:tcPr>
            <w:tcW w:w="1238" w:type="dxa"/>
          </w:tcPr>
          <w:p w14:paraId="2D12DF9A" w14:textId="77777777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2,726</w:t>
            </w:r>
          </w:p>
        </w:tc>
      </w:tr>
      <w:tr w:rsidR="003B67E3" w:rsidRPr="00EB3DF9" w14:paraId="2ED26DCF" w14:textId="77777777" w:rsidTr="00A41ACC">
        <w:trPr>
          <w:trHeight w:val="58"/>
        </w:trPr>
        <w:tc>
          <w:tcPr>
            <w:tcW w:w="4230" w:type="dxa"/>
          </w:tcPr>
          <w:p w14:paraId="7CEEC250" w14:textId="77777777" w:rsidR="003B67E3" w:rsidRPr="00EB3DF9" w:rsidRDefault="003B67E3" w:rsidP="00EB3DF9">
            <w:pPr>
              <w:tabs>
                <w:tab w:val="decimal" w:pos="540"/>
              </w:tabs>
              <w:spacing w:line="240" w:lineRule="auto"/>
            </w:pPr>
            <w:r w:rsidRPr="00EB3DF9">
              <w:rPr>
                <w:rFonts w:hint="cs"/>
                <w:cs/>
              </w:rPr>
              <w:t>หุ้นกู้</w:t>
            </w:r>
          </w:p>
        </w:tc>
        <w:tc>
          <w:tcPr>
            <w:tcW w:w="1237" w:type="dxa"/>
          </w:tcPr>
          <w:p w14:paraId="6EA1741E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42F082E2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</w:tcPr>
          <w:p w14:paraId="1FD9E5CE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0551D12D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3B67E3" w:rsidRPr="00EB3DF9" w14:paraId="3B3ED9BE" w14:textId="77777777" w:rsidTr="00A41ACC">
        <w:trPr>
          <w:trHeight w:val="58"/>
        </w:trPr>
        <w:tc>
          <w:tcPr>
            <w:tcW w:w="4230" w:type="dxa"/>
          </w:tcPr>
          <w:p w14:paraId="59CB7C75" w14:textId="77777777" w:rsidR="003B67E3" w:rsidRPr="00EB3DF9" w:rsidRDefault="003B67E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1237" w:type="dxa"/>
          </w:tcPr>
          <w:p w14:paraId="6E7281AC" w14:textId="161DEA42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17,985</w:t>
            </w:r>
          </w:p>
        </w:tc>
        <w:tc>
          <w:tcPr>
            <w:tcW w:w="1238" w:type="dxa"/>
          </w:tcPr>
          <w:p w14:paraId="39E59646" w14:textId="77777777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20,980</w:t>
            </w:r>
          </w:p>
        </w:tc>
        <w:tc>
          <w:tcPr>
            <w:tcW w:w="1237" w:type="dxa"/>
          </w:tcPr>
          <w:p w14:paraId="37C2DFC2" w14:textId="26F7C233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17,985</w:t>
            </w:r>
          </w:p>
        </w:tc>
        <w:tc>
          <w:tcPr>
            <w:tcW w:w="1238" w:type="dxa"/>
          </w:tcPr>
          <w:p w14:paraId="4A0EF7A2" w14:textId="77777777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20,980</w:t>
            </w:r>
          </w:p>
        </w:tc>
      </w:tr>
      <w:tr w:rsidR="003B67E3" w:rsidRPr="00EB3DF9" w14:paraId="27E2829C" w14:textId="77777777" w:rsidTr="00A41ACC">
        <w:trPr>
          <w:trHeight w:val="58"/>
        </w:trPr>
        <w:tc>
          <w:tcPr>
            <w:tcW w:w="4230" w:type="dxa"/>
          </w:tcPr>
          <w:p w14:paraId="75342A55" w14:textId="77777777" w:rsidR="003B67E3" w:rsidRPr="00EB3DF9" w:rsidRDefault="003B67E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6D48F6B0" w14:textId="14B0A392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17,985</w:t>
            </w:r>
          </w:p>
        </w:tc>
        <w:tc>
          <w:tcPr>
            <w:tcW w:w="1238" w:type="dxa"/>
          </w:tcPr>
          <w:p w14:paraId="232CA8DD" w14:textId="77777777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20,980</w:t>
            </w:r>
          </w:p>
        </w:tc>
        <w:tc>
          <w:tcPr>
            <w:tcW w:w="1237" w:type="dxa"/>
          </w:tcPr>
          <w:p w14:paraId="0356E18F" w14:textId="52E2595D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17,985</w:t>
            </w:r>
          </w:p>
        </w:tc>
        <w:tc>
          <w:tcPr>
            <w:tcW w:w="1238" w:type="dxa"/>
          </w:tcPr>
          <w:p w14:paraId="3717D210" w14:textId="77777777" w:rsidR="003B67E3" w:rsidRPr="00EB3DF9" w:rsidRDefault="003B67E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20,980</w:t>
            </w:r>
          </w:p>
        </w:tc>
      </w:tr>
      <w:tr w:rsidR="003B67E3" w:rsidRPr="00EB3DF9" w14:paraId="06EE9B0A" w14:textId="77777777" w:rsidTr="00A41ACC">
        <w:trPr>
          <w:trHeight w:val="58"/>
        </w:trPr>
        <w:tc>
          <w:tcPr>
            <w:tcW w:w="4230" w:type="dxa"/>
          </w:tcPr>
          <w:p w14:paraId="37B9697F" w14:textId="77777777" w:rsidR="003B67E3" w:rsidRPr="00EB3DF9" w:rsidRDefault="003B67E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1237" w:type="dxa"/>
          </w:tcPr>
          <w:p w14:paraId="5F110A45" w14:textId="41F79A6E" w:rsidR="003B67E3" w:rsidRPr="00EB3DF9" w:rsidRDefault="0018390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37,792</w:t>
            </w:r>
          </w:p>
        </w:tc>
        <w:tc>
          <w:tcPr>
            <w:tcW w:w="1238" w:type="dxa"/>
          </w:tcPr>
          <w:p w14:paraId="2BC3F0CE" w14:textId="77777777" w:rsidR="003B67E3" w:rsidRPr="00EB3DF9" w:rsidRDefault="003B67E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39,244</w:t>
            </w:r>
          </w:p>
        </w:tc>
        <w:tc>
          <w:tcPr>
            <w:tcW w:w="1237" w:type="dxa"/>
          </w:tcPr>
          <w:p w14:paraId="16F9CC5B" w14:textId="03642B5A" w:rsidR="003B67E3" w:rsidRPr="00EB3DF9" w:rsidRDefault="003557BB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20,324</w:t>
            </w:r>
          </w:p>
        </w:tc>
        <w:tc>
          <w:tcPr>
            <w:tcW w:w="1238" w:type="dxa"/>
          </w:tcPr>
          <w:p w14:paraId="08217769" w14:textId="77777777" w:rsidR="003B67E3" w:rsidRPr="00EB3DF9" w:rsidRDefault="003B67E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23,706</w:t>
            </w:r>
          </w:p>
        </w:tc>
      </w:tr>
      <w:tr w:rsidR="003B67E3" w:rsidRPr="00EB3DF9" w14:paraId="1B81C1CC" w14:textId="77777777" w:rsidTr="00A41ACC">
        <w:trPr>
          <w:trHeight w:val="58"/>
        </w:trPr>
        <w:tc>
          <w:tcPr>
            <w:tcW w:w="4230" w:type="dxa"/>
          </w:tcPr>
          <w:p w14:paraId="0ABE8256" w14:textId="77777777" w:rsidR="003B67E3" w:rsidRPr="00EB3DF9" w:rsidRDefault="003B67E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499ADD75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552E9E87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</w:tcPr>
          <w:p w14:paraId="788496C1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119851AB" w14:textId="77777777" w:rsidR="003B67E3" w:rsidRPr="00EB3DF9" w:rsidRDefault="003B67E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3B67E3" w:rsidRPr="00EB3DF9" w14:paraId="74C429CE" w14:textId="77777777" w:rsidTr="00A41ACC">
        <w:trPr>
          <w:trHeight w:val="58"/>
        </w:trPr>
        <w:tc>
          <w:tcPr>
            <w:tcW w:w="4230" w:type="dxa"/>
          </w:tcPr>
          <w:p w14:paraId="5BF47D2F" w14:textId="77777777" w:rsidR="003B67E3" w:rsidRPr="00EB3DF9" w:rsidRDefault="003B67E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4D735841" w14:textId="6F7C63DE" w:rsidR="003B67E3" w:rsidRPr="00EB3DF9" w:rsidRDefault="00BB5D6B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48,041</w:t>
            </w:r>
          </w:p>
        </w:tc>
        <w:tc>
          <w:tcPr>
            <w:tcW w:w="1238" w:type="dxa"/>
          </w:tcPr>
          <w:p w14:paraId="5D0D89D5" w14:textId="77777777" w:rsidR="003B67E3" w:rsidRPr="00EB3DF9" w:rsidRDefault="003B67E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50,464</w:t>
            </w:r>
          </w:p>
        </w:tc>
        <w:tc>
          <w:tcPr>
            <w:tcW w:w="1237" w:type="dxa"/>
          </w:tcPr>
          <w:p w14:paraId="6B6D9082" w14:textId="52E53C26" w:rsidR="003B67E3" w:rsidRPr="00EB3DF9" w:rsidRDefault="003557BB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23,699</w:t>
            </w:r>
          </w:p>
        </w:tc>
        <w:tc>
          <w:tcPr>
            <w:tcW w:w="1238" w:type="dxa"/>
          </w:tcPr>
          <w:p w14:paraId="654DCD26" w14:textId="77777777" w:rsidR="003B67E3" w:rsidRPr="00EB3DF9" w:rsidRDefault="003B67E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31,314</w:t>
            </w:r>
          </w:p>
        </w:tc>
      </w:tr>
    </w:tbl>
    <w:p w14:paraId="60ED8556" w14:textId="77777777" w:rsidR="006E5C87" w:rsidRPr="00EB3DF9" w:rsidRDefault="006E5C87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p w14:paraId="13B22D59" w14:textId="76095880" w:rsidR="00F421FF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  <w:lang w:val="en-GB"/>
        </w:rPr>
      </w:pPr>
      <w:r w:rsidRPr="00EB3DF9">
        <w:rPr>
          <w:cs/>
          <w:lang w:val="en-GB"/>
        </w:rPr>
        <w:t xml:space="preserve">กลุ่มบริษัทมีรายละเอียดของเงินกู้ยืมจากสถาบันการเงิน ณ วันที่ </w:t>
      </w:r>
      <w:r w:rsidRPr="00EB3DF9">
        <w:rPr>
          <w:lang w:val="en-GB"/>
        </w:rPr>
        <w:t>31</w:t>
      </w:r>
      <w:r w:rsidRPr="00EB3DF9">
        <w:rPr>
          <w:cs/>
          <w:lang w:val="en-GB"/>
        </w:rPr>
        <w:t xml:space="preserve"> ธันวาคม </w:t>
      </w:r>
      <w:r w:rsidR="00754107" w:rsidRPr="00EB3DF9">
        <w:rPr>
          <w:lang w:val="en-GB"/>
        </w:rPr>
        <w:t>25</w:t>
      </w:r>
      <w:r w:rsidR="006A3E1E" w:rsidRPr="00EB3DF9">
        <w:rPr>
          <w:lang w:val="en-GB"/>
        </w:rPr>
        <w:t>6</w:t>
      </w:r>
      <w:r w:rsidR="003557BB" w:rsidRPr="00EB3DF9">
        <w:rPr>
          <w:lang w:val="en-GB"/>
        </w:rPr>
        <w:t>2</w:t>
      </w:r>
      <w:r w:rsidR="00754107" w:rsidRPr="00EB3DF9">
        <w:rPr>
          <w:cs/>
          <w:lang w:val="en-GB"/>
        </w:rPr>
        <w:t xml:space="preserve"> </w:t>
      </w:r>
      <w:r w:rsidRPr="00EB3DF9">
        <w:rPr>
          <w:cs/>
          <w:lang w:val="en-GB"/>
        </w:rPr>
        <w:t>ดังนี้</w:t>
      </w:r>
    </w:p>
    <w:p w14:paraId="35825F23" w14:textId="77777777" w:rsidR="008C1946" w:rsidRPr="00EB3DF9" w:rsidRDefault="008C1946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332"/>
        <w:gridCol w:w="18"/>
        <w:gridCol w:w="1062"/>
        <w:gridCol w:w="7"/>
        <w:gridCol w:w="2081"/>
        <w:gridCol w:w="5040"/>
      </w:tblGrid>
      <w:tr w:rsidR="009278F0" w:rsidRPr="00EB3DF9" w14:paraId="03C0A43B" w14:textId="77777777" w:rsidTr="003557BB">
        <w:trPr>
          <w:trHeight w:val="20"/>
          <w:tblHeader/>
        </w:trPr>
        <w:tc>
          <w:tcPr>
            <w:tcW w:w="1350" w:type="dxa"/>
            <w:gridSpan w:val="2"/>
          </w:tcPr>
          <w:p w14:paraId="65889735" w14:textId="77777777" w:rsidR="009278F0" w:rsidRPr="00EB3DF9" w:rsidRDefault="009278F0" w:rsidP="00EB3DF9">
            <w:pPr>
              <w:tabs>
                <w:tab w:val="decimal" w:pos="540"/>
              </w:tabs>
              <w:spacing w:line="240" w:lineRule="auto"/>
              <w:jc w:val="center"/>
              <w:rPr>
                <w:rFonts w:eastAsia="Cordia New"/>
                <w:snapToGrid w:val="0"/>
                <w:cs/>
                <w:lang w:val="th-TH" w:eastAsia="th-TH"/>
              </w:rPr>
            </w:pPr>
          </w:p>
        </w:tc>
        <w:tc>
          <w:tcPr>
            <w:tcW w:w="1069" w:type="dxa"/>
            <w:gridSpan w:val="2"/>
          </w:tcPr>
          <w:p w14:paraId="441DAFC2" w14:textId="77777777" w:rsidR="009278F0" w:rsidRPr="00EB3DF9" w:rsidRDefault="009278F0" w:rsidP="00EB3DF9">
            <w:pPr>
              <w:tabs>
                <w:tab w:val="decimal" w:pos="540"/>
              </w:tabs>
              <w:spacing w:line="240" w:lineRule="auto"/>
              <w:ind w:left="-74"/>
              <w:jc w:val="center"/>
              <w:rPr>
                <w:rFonts w:eastAsia="Cordia New"/>
                <w:snapToGrid w:val="0"/>
                <w:cs/>
                <w:lang w:val="th-TH" w:eastAsia="th-TH"/>
              </w:rPr>
            </w:pPr>
            <w:r w:rsidRPr="00EB3DF9">
              <w:rPr>
                <w:rFonts w:eastAsia="Cordia New"/>
                <w:snapToGrid w:val="0"/>
                <w:cs/>
                <w:lang w:val="th-TH" w:eastAsia="th-TH"/>
              </w:rPr>
              <w:t>วงเงิน</w:t>
            </w:r>
          </w:p>
        </w:tc>
        <w:tc>
          <w:tcPr>
            <w:tcW w:w="2081" w:type="dxa"/>
          </w:tcPr>
          <w:p w14:paraId="41EC87B5" w14:textId="77777777" w:rsidR="009278F0" w:rsidRPr="00EB3DF9" w:rsidRDefault="009278F0" w:rsidP="00EB3DF9">
            <w:pPr>
              <w:tabs>
                <w:tab w:val="decimal" w:pos="540"/>
              </w:tabs>
              <w:spacing w:line="240" w:lineRule="auto"/>
              <w:ind w:left="-74"/>
              <w:jc w:val="center"/>
              <w:rPr>
                <w:rFonts w:eastAsia="Cordia New"/>
                <w:snapToGrid w:val="0"/>
                <w:cs/>
                <w:lang w:val="th-TH" w:eastAsia="th-TH"/>
              </w:rPr>
            </w:pPr>
            <w:r w:rsidRPr="00EB3DF9">
              <w:rPr>
                <w:rFonts w:eastAsia="Cordia New"/>
                <w:snapToGrid w:val="0"/>
                <w:cs/>
                <w:lang w:val="th-TH" w:eastAsia="th-TH"/>
              </w:rPr>
              <w:t>อัตราดอกเบี้ย</w:t>
            </w:r>
          </w:p>
        </w:tc>
        <w:tc>
          <w:tcPr>
            <w:tcW w:w="5040" w:type="dxa"/>
          </w:tcPr>
          <w:p w14:paraId="2A1F099D" w14:textId="77777777" w:rsidR="009278F0" w:rsidRPr="00EB3DF9" w:rsidRDefault="009278F0" w:rsidP="00EB3DF9">
            <w:pPr>
              <w:tabs>
                <w:tab w:val="decimal" w:pos="540"/>
              </w:tabs>
              <w:spacing w:line="240" w:lineRule="auto"/>
              <w:ind w:left="-74"/>
              <w:jc w:val="center"/>
              <w:rPr>
                <w:rFonts w:eastAsia="Cordia New"/>
                <w:snapToGrid w:val="0"/>
                <w:cs/>
                <w:lang w:val="th-TH" w:eastAsia="th-TH"/>
              </w:rPr>
            </w:pPr>
          </w:p>
        </w:tc>
      </w:tr>
      <w:tr w:rsidR="009278F0" w:rsidRPr="00EB3DF9" w14:paraId="35FC4570" w14:textId="77777777" w:rsidTr="003557BB">
        <w:trPr>
          <w:trHeight w:val="20"/>
          <w:tblHeader/>
        </w:trPr>
        <w:tc>
          <w:tcPr>
            <w:tcW w:w="1350" w:type="dxa"/>
            <w:gridSpan w:val="2"/>
          </w:tcPr>
          <w:p w14:paraId="106916E5" w14:textId="77777777" w:rsidR="009278F0" w:rsidRPr="00EB3DF9" w:rsidRDefault="009278F0" w:rsidP="00EB3DF9">
            <w:pPr>
              <w:tabs>
                <w:tab w:val="decimal" w:pos="540"/>
              </w:tabs>
              <w:spacing w:line="240" w:lineRule="auto"/>
              <w:jc w:val="center"/>
              <w:rPr>
                <w:rFonts w:eastAsia="Cordia New"/>
                <w:snapToGrid w:val="0"/>
                <w:cs/>
                <w:lang w:val="th-TH" w:eastAsia="th-TH"/>
              </w:rPr>
            </w:pPr>
            <w:r w:rsidRPr="00EB3DF9">
              <w:rPr>
                <w:rFonts w:eastAsia="Cordia New"/>
                <w:snapToGrid w:val="0"/>
                <w:cs/>
                <w:lang w:val="th-TH" w:eastAsia="th-TH"/>
              </w:rPr>
              <w:t>สกุลเงิน</w:t>
            </w:r>
          </w:p>
        </w:tc>
        <w:tc>
          <w:tcPr>
            <w:tcW w:w="1069" w:type="dxa"/>
            <w:gridSpan w:val="2"/>
          </w:tcPr>
          <w:p w14:paraId="2AA01028" w14:textId="115626DB" w:rsidR="009278F0" w:rsidRPr="00EB3DF9" w:rsidRDefault="009278F0" w:rsidP="00EB3DF9">
            <w:pPr>
              <w:tabs>
                <w:tab w:val="decimal" w:pos="540"/>
              </w:tabs>
              <w:spacing w:line="240" w:lineRule="auto"/>
              <w:ind w:left="-74"/>
              <w:jc w:val="center"/>
              <w:rPr>
                <w:rFonts w:eastAsia="Cordia New"/>
                <w:i/>
                <w:iCs/>
                <w:snapToGrid w:val="0"/>
                <w:cs/>
                <w:lang w:val="th-TH" w:eastAsia="th-TH"/>
              </w:rPr>
            </w:pPr>
            <w:r w:rsidRPr="00EB3DF9">
              <w:rPr>
                <w:rFonts w:eastAsia="Cordia New"/>
                <w:i/>
                <w:iCs/>
                <w:snapToGrid w:val="0"/>
                <w:cs/>
                <w:lang w:val="th-TH" w:eastAsia="th-TH"/>
              </w:rPr>
              <w:t>(ล้าน</w:t>
            </w:r>
            <w:r w:rsidR="003557BB" w:rsidRPr="00EB3DF9">
              <w:rPr>
                <w:rFonts w:eastAsia="Cordia New" w:hint="cs"/>
                <w:i/>
                <w:iCs/>
                <w:snapToGrid w:val="0"/>
                <w:cs/>
                <w:lang w:val="th-TH" w:eastAsia="th-TH"/>
              </w:rPr>
              <w:t>บาท</w:t>
            </w:r>
            <w:r w:rsidRPr="00EB3DF9">
              <w:rPr>
                <w:rFonts w:eastAsia="Cordia New"/>
                <w:i/>
                <w:iCs/>
                <w:snapToGrid w:val="0"/>
                <w:cs/>
                <w:lang w:val="th-TH" w:eastAsia="th-TH"/>
              </w:rPr>
              <w:t>)</w:t>
            </w:r>
          </w:p>
        </w:tc>
        <w:tc>
          <w:tcPr>
            <w:tcW w:w="2081" w:type="dxa"/>
          </w:tcPr>
          <w:p w14:paraId="59989483" w14:textId="77777777" w:rsidR="009278F0" w:rsidRPr="00EB3DF9" w:rsidRDefault="009278F0" w:rsidP="00EB3DF9">
            <w:pPr>
              <w:tabs>
                <w:tab w:val="decimal" w:pos="540"/>
              </w:tabs>
              <w:spacing w:line="240" w:lineRule="auto"/>
              <w:jc w:val="center"/>
              <w:rPr>
                <w:rFonts w:eastAsia="Cordia New"/>
                <w:i/>
                <w:iCs/>
                <w:snapToGrid w:val="0"/>
                <w:cs/>
                <w:lang w:eastAsia="th-TH"/>
              </w:rPr>
            </w:pPr>
            <w:r w:rsidRPr="00EB3DF9">
              <w:rPr>
                <w:rFonts w:eastAsia="Cordia New"/>
                <w:i/>
                <w:iCs/>
                <w:snapToGrid w:val="0"/>
                <w:cs/>
                <w:lang w:val="th-TH" w:eastAsia="th-TH"/>
              </w:rPr>
              <w:t>(ร้อยละ</w:t>
            </w:r>
            <w:r w:rsidRPr="00EB3DF9">
              <w:rPr>
                <w:rFonts w:eastAsia="Cordia New"/>
                <w:i/>
                <w:iCs/>
                <w:snapToGrid w:val="0"/>
                <w:cs/>
                <w:lang w:eastAsia="th-TH"/>
              </w:rPr>
              <w:t>ต่อปี</w:t>
            </w:r>
            <w:r w:rsidRPr="00EB3DF9">
              <w:rPr>
                <w:rFonts w:eastAsia="Cordia New"/>
                <w:i/>
                <w:iCs/>
                <w:snapToGrid w:val="0"/>
                <w:cs/>
                <w:lang w:val="th-TH" w:eastAsia="th-TH"/>
              </w:rPr>
              <w:t>)</w:t>
            </w:r>
          </w:p>
        </w:tc>
        <w:tc>
          <w:tcPr>
            <w:tcW w:w="5040" w:type="dxa"/>
          </w:tcPr>
          <w:p w14:paraId="4D865874" w14:textId="77777777" w:rsidR="009278F0" w:rsidRPr="00EB3DF9" w:rsidRDefault="009278F0" w:rsidP="00EB3DF9">
            <w:pPr>
              <w:tabs>
                <w:tab w:val="decimal" w:pos="540"/>
              </w:tabs>
              <w:spacing w:line="240" w:lineRule="auto"/>
              <w:jc w:val="center"/>
              <w:rPr>
                <w:rFonts w:eastAsia="Cordia New"/>
                <w:snapToGrid w:val="0"/>
                <w:cs/>
                <w:lang w:val="th-TH" w:eastAsia="th-TH"/>
              </w:rPr>
            </w:pPr>
            <w:r w:rsidRPr="00EB3DF9">
              <w:rPr>
                <w:rFonts w:eastAsia="Cordia New"/>
                <w:snapToGrid w:val="0"/>
                <w:cs/>
                <w:lang w:val="th-TH" w:eastAsia="th-TH"/>
              </w:rPr>
              <w:t>ระยะเวลาชำระคืน</w:t>
            </w:r>
            <w:r w:rsidRPr="00EB3DF9">
              <w:rPr>
                <w:rFonts w:eastAsia="Cordia New" w:hint="cs"/>
                <w:snapToGrid w:val="0"/>
                <w:cs/>
                <w:lang w:val="th-TH" w:eastAsia="th-TH"/>
              </w:rPr>
              <w:t>เงินต้น</w:t>
            </w:r>
          </w:p>
        </w:tc>
      </w:tr>
      <w:tr w:rsidR="009278F0" w:rsidRPr="00EB3DF9" w14:paraId="090C56C0" w14:textId="77777777" w:rsidTr="003253E4">
        <w:trPr>
          <w:trHeight w:val="20"/>
        </w:trPr>
        <w:tc>
          <w:tcPr>
            <w:tcW w:w="4500" w:type="dxa"/>
            <w:gridSpan w:val="5"/>
          </w:tcPr>
          <w:p w14:paraId="2A00B7B9" w14:textId="77777777" w:rsidR="009278F0" w:rsidRPr="00EB3DF9" w:rsidRDefault="009278F0" w:rsidP="00EB3DF9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EB3DF9">
              <w:rPr>
                <w:b/>
                <w:bCs/>
                <w:i/>
                <w:iCs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040" w:type="dxa"/>
          </w:tcPr>
          <w:p w14:paraId="78950C78" w14:textId="77777777" w:rsidR="009278F0" w:rsidRPr="00EB3DF9" w:rsidRDefault="009278F0" w:rsidP="00EB3DF9">
            <w:pPr>
              <w:spacing w:line="240" w:lineRule="auto"/>
              <w:rPr>
                <w:cs/>
              </w:rPr>
            </w:pPr>
          </w:p>
        </w:tc>
      </w:tr>
      <w:tr w:rsidR="00327373" w:rsidRPr="00EB3DF9" w14:paraId="64F4D0A3" w14:textId="77777777" w:rsidTr="003253E4">
        <w:trPr>
          <w:trHeight w:val="20"/>
        </w:trPr>
        <w:tc>
          <w:tcPr>
            <w:tcW w:w="4500" w:type="dxa"/>
            <w:gridSpan w:val="5"/>
          </w:tcPr>
          <w:p w14:paraId="791494EE" w14:textId="23AD44C7" w:rsidR="00327373" w:rsidRPr="00EB3DF9" w:rsidRDefault="00327373" w:rsidP="00EB3DF9">
            <w:pPr>
              <w:spacing w:line="240" w:lineRule="auto"/>
              <w:rPr>
                <w:i/>
                <w:iCs/>
                <w:cs/>
              </w:rPr>
            </w:pPr>
            <w:r w:rsidRPr="00EB3DF9">
              <w:rPr>
                <w:rFonts w:hint="cs"/>
                <w:i/>
                <w:iCs/>
                <w:cs/>
              </w:rPr>
              <w:t>บริษัทย่อย</w:t>
            </w:r>
          </w:p>
        </w:tc>
        <w:tc>
          <w:tcPr>
            <w:tcW w:w="5040" w:type="dxa"/>
          </w:tcPr>
          <w:p w14:paraId="25A2787B" w14:textId="77777777" w:rsidR="00327373" w:rsidRPr="00EB3DF9" w:rsidRDefault="0032737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0" w:right="-45" w:hanging="24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27373" w:rsidRPr="00EB3DF9" w14:paraId="430B6104" w14:textId="77777777" w:rsidTr="00327373">
        <w:trPr>
          <w:trHeight w:val="20"/>
        </w:trPr>
        <w:tc>
          <w:tcPr>
            <w:tcW w:w="1332" w:type="dxa"/>
          </w:tcPr>
          <w:p w14:paraId="424E95C5" w14:textId="5D16A8ED" w:rsidR="00327373" w:rsidRPr="00EB3DF9" w:rsidRDefault="0032737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080" w:type="dxa"/>
            <w:gridSpan w:val="2"/>
          </w:tcPr>
          <w:p w14:paraId="5BD48D4B" w14:textId="3C929965" w:rsidR="00327373" w:rsidRPr="00EB3DF9" w:rsidRDefault="0032737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088" w:type="dxa"/>
            <w:gridSpan w:val="2"/>
          </w:tcPr>
          <w:p w14:paraId="01B18F7E" w14:textId="3073D296" w:rsidR="00327373" w:rsidRPr="00EB3DF9" w:rsidRDefault="00327373" w:rsidP="00EB3DF9">
            <w:pPr>
              <w:spacing w:line="240" w:lineRule="auto"/>
              <w:rPr>
                <w:cs/>
              </w:rPr>
            </w:pPr>
            <w:r w:rsidRPr="00EB3DF9">
              <w:rPr>
                <w:cs/>
              </w:rPr>
              <w:t xml:space="preserve">อัตราดอกเบี้ย </w:t>
            </w:r>
            <w:r w:rsidRPr="00EB3DF9">
              <w:t>MRR</w:t>
            </w:r>
          </w:p>
        </w:tc>
        <w:tc>
          <w:tcPr>
            <w:tcW w:w="5040" w:type="dxa"/>
          </w:tcPr>
          <w:p w14:paraId="13DA9178" w14:textId="5AB185B2" w:rsidR="00327373" w:rsidRPr="00EB3DF9" w:rsidRDefault="0032737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45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ชำระดอกเบี้ยทุกเดือน และครั้งสุดท้ายชำระพร้อมเงินต้น ในวันที่ตั๋วเงินถึงกำหนดชำระเงินตั๋วเงินมีอายุไม่เกิน </w:t>
            </w:r>
            <w:r w:rsidRPr="00EB3DF9">
              <w:rPr>
                <w:rFonts w:ascii="Angsana New" w:hAnsi="Angsana New"/>
                <w:sz w:val="30"/>
                <w:szCs w:val="30"/>
              </w:rPr>
              <w:t>180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</w:tr>
      <w:tr w:rsidR="00327373" w:rsidRPr="00EB3DF9" w14:paraId="5556D0E5" w14:textId="77777777" w:rsidTr="00327373">
        <w:trPr>
          <w:trHeight w:val="20"/>
        </w:trPr>
        <w:tc>
          <w:tcPr>
            <w:tcW w:w="1332" w:type="dxa"/>
          </w:tcPr>
          <w:p w14:paraId="13E12CF9" w14:textId="32531EB2" w:rsidR="00327373" w:rsidRPr="00EB3DF9" w:rsidRDefault="0032737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080" w:type="dxa"/>
            <w:gridSpan w:val="2"/>
          </w:tcPr>
          <w:p w14:paraId="4086FCB6" w14:textId="625A7078" w:rsidR="00327373" w:rsidRPr="00EB3DF9" w:rsidRDefault="0032737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2088" w:type="dxa"/>
            <w:gridSpan w:val="2"/>
          </w:tcPr>
          <w:p w14:paraId="399DE33B" w14:textId="345C75F3" w:rsidR="00327373" w:rsidRPr="00EB3DF9" w:rsidRDefault="00327373" w:rsidP="00EB3DF9">
            <w:pPr>
              <w:spacing w:line="240" w:lineRule="auto"/>
              <w:ind w:left="156" w:hanging="156"/>
              <w:rPr>
                <w:cs/>
              </w:rPr>
            </w:pPr>
            <w:r w:rsidRPr="00EB3DF9">
              <w:t xml:space="preserve">BIBOR </w:t>
            </w:r>
            <w:r w:rsidRPr="00EB3DF9">
              <w:rPr>
                <w:cs/>
              </w:rPr>
              <w:t>บวก อัตราส่วนเพิ่ม</w:t>
            </w:r>
          </w:p>
        </w:tc>
        <w:tc>
          <w:tcPr>
            <w:tcW w:w="5040" w:type="dxa"/>
          </w:tcPr>
          <w:p w14:paraId="79232BDE" w14:textId="29A28413" w:rsidR="00327373" w:rsidRPr="00EB3DF9" w:rsidRDefault="0032737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45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ชำระดอกเบี้ยทุกเดือน และครั้งสุดท้ายชำระพร้อมเงินต้น ในวันที่ตั๋วเงินถึงกำหนดชำระเงินตั๋วเงินมีอายุไม่เกิน 12 เดือน</w:t>
            </w:r>
          </w:p>
        </w:tc>
      </w:tr>
      <w:tr w:rsidR="009278F0" w:rsidRPr="00EB3DF9" w14:paraId="741ABDD1" w14:textId="77777777" w:rsidTr="003253E4">
        <w:trPr>
          <w:trHeight w:val="20"/>
        </w:trPr>
        <w:tc>
          <w:tcPr>
            <w:tcW w:w="4500" w:type="dxa"/>
            <w:gridSpan w:val="5"/>
          </w:tcPr>
          <w:p w14:paraId="0D4450B6" w14:textId="77777777" w:rsidR="009278F0" w:rsidRPr="00EB3DF9" w:rsidRDefault="009278F0" w:rsidP="00EB3DF9">
            <w:pPr>
              <w:spacing w:line="240" w:lineRule="auto"/>
              <w:rPr>
                <w:cs/>
              </w:rPr>
            </w:pPr>
            <w:r w:rsidRPr="00EB3DF9">
              <w:rPr>
                <w:rFonts w:hint="cs"/>
                <w:i/>
                <w:iCs/>
                <w:cs/>
              </w:rPr>
              <w:t>บริษัทย่อยทางอ้อม</w:t>
            </w:r>
          </w:p>
        </w:tc>
        <w:tc>
          <w:tcPr>
            <w:tcW w:w="5040" w:type="dxa"/>
          </w:tcPr>
          <w:p w14:paraId="10D91C2E" w14:textId="77777777" w:rsidR="009278F0" w:rsidRPr="00EB3DF9" w:rsidRDefault="009278F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0" w:right="-45" w:hanging="24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278F0" w:rsidRPr="00EB3DF9" w14:paraId="042EEE9A" w14:textId="77777777" w:rsidTr="003557BB">
        <w:trPr>
          <w:trHeight w:val="20"/>
        </w:trPr>
        <w:tc>
          <w:tcPr>
            <w:tcW w:w="1350" w:type="dxa"/>
            <w:gridSpan w:val="2"/>
          </w:tcPr>
          <w:p w14:paraId="40F0E21A" w14:textId="77777777" w:rsidR="009278F0" w:rsidRPr="00EB3DF9" w:rsidRDefault="009278F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069" w:type="dxa"/>
            <w:gridSpan w:val="2"/>
          </w:tcPr>
          <w:p w14:paraId="741EDDED" w14:textId="77777777" w:rsidR="009278F0" w:rsidRPr="00EB3DF9" w:rsidRDefault="009278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lang w:eastAsia="th-TH"/>
              </w:rPr>
            </w:pPr>
            <w:r w:rsidRPr="00EB3DF9">
              <w:rPr>
                <w:rFonts w:eastAsia="Cordia New"/>
                <w:snapToGrid w:val="0"/>
                <w:lang w:eastAsia="th-TH"/>
              </w:rPr>
              <w:t>500</w:t>
            </w:r>
          </w:p>
        </w:tc>
        <w:tc>
          <w:tcPr>
            <w:tcW w:w="2081" w:type="dxa"/>
          </w:tcPr>
          <w:p w14:paraId="5F34CF2C" w14:textId="77777777" w:rsidR="009278F0" w:rsidRPr="00EB3DF9" w:rsidRDefault="009278F0" w:rsidP="00EB3DF9">
            <w:pPr>
              <w:spacing w:line="240" w:lineRule="auto"/>
            </w:pPr>
            <w:r w:rsidRPr="00EB3DF9">
              <w:rPr>
                <w:cs/>
              </w:rPr>
              <w:t>อัตราดอกเบี้ยคงที่</w:t>
            </w:r>
          </w:p>
        </w:tc>
        <w:tc>
          <w:tcPr>
            <w:tcW w:w="5040" w:type="dxa"/>
          </w:tcPr>
          <w:p w14:paraId="07FCB16A" w14:textId="77777777" w:rsidR="009278F0" w:rsidRPr="00EB3DF9" w:rsidRDefault="009278F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0" w:right="-45" w:hanging="240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ชำระคืนเงินตามสัญญาที่ตกลงกัน</w:t>
            </w:r>
          </w:p>
        </w:tc>
      </w:tr>
      <w:tr w:rsidR="009278F0" w:rsidRPr="00EB3DF9" w14:paraId="44A7AAF3" w14:textId="77777777" w:rsidTr="003557BB">
        <w:trPr>
          <w:trHeight w:val="20"/>
        </w:trPr>
        <w:tc>
          <w:tcPr>
            <w:tcW w:w="1350" w:type="dxa"/>
            <w:gridSpan w:val="2"/>
          </w:tcPr>
          <w:p w14:paraId="17843B2D" w14:textId="77777777" w:rsidR="009278F0" w:rsidRPr="00EB3DF9" w:rsidRDefault="009278F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069" w:type="dxa"/>
            <w:gridSpan w:val="2"/>
          </w:tcPr>
          <w:p w14:paraId="46DEEDC9" w14:textId="77777777" w:rsidR="009278F0" w:rsidRPr="00EB3DF9" w:rsidRDefault="009278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lang w:eastAsia="th-TH"/>
              </w:rPr>
            </w:pPr>
            <w:r w:rsidRPr="00EB3DF9">
              <w:rPr>
                <w:rFonts w:eastAsia="Cordia New"/>
                <w:snapToGrid w:val="0"/>
                <w:lang w:eastAsia="th-TH"/>
              </w:rPr>
              <w:t>3</w:t>
            </w:r>
            <w:r w:rsidRPr="00EB3DF9">
              <w:rPr>
                <w:rFonts w:eastAsia="Cordia New"/>
                <w:snapToGrid w:val="0"/>
                <w:cs/>
                <w:lang w:eastAsia="th-TH"/>
              </w:rPr>
              <w:t>00</w:t>
            </w:r>
          </w:p>
        </w:tc>
        <w:tc>
          <w:tcPr>
            <w:tcW w:w="2081" w:type="dxa"/>
          </w:tcPr>
          <w:p w14:paraId="715519F3" w14:textId="77777777" w:rsidR="009278F0" w:rsidRPr="00EB3DF9" w:rsidRDefault="009278F0" w:rsidP="00EB3DF9">
            <w:pPr>
              <w:spacing w:line="240" w:lineRule="auto"/>
            </w:pPr>
            <w:r w:rsidRPr="00EB3DF9">
              <w:rPr>
                <w:cs/>
              </w:rPr>
              <w:t>อัตราดอกเบี้ยคงที่</w:t>
            </w:r>
          </w:p>
        </w:tc>
        <w:tc>
          <w:tcPr>
            <w:tcW w:w="5040" w:type="dxa"/>
          </w:tcPr>
          <w:p w14:paraId="68D168A0" w14:textId="77777777" w:rsidR="009278F0" w:rsidRPr="00EB3DF9" w:rsidRDefault="009278F0" w:rsidP="00EB3DF9">
            <w:pPr>
              <w:spacing w:line="240" w:lineRule="auto"/>
            </w:pPr>
            <w:r w:rsidRPr="00EB3DF9">
              <w:rPr>
                <w:cs/>
              </w:rPr>
              <w:t>ชำระคืนเงินตามสัญญาที่ตกลงกัน</w:t>
            </w:r>
          </w:p>
        </w:tc>
      </w:tr>
      <w:tr w:rsidR="009278F0" w:rsidRPr="00EB3DF9" w14:paraId="3A1D6BDA" w14:textId="77777777" w:rsidTr="003557BB">
        <w:trPr>
          <w:trHeight w:val="20"/>
        </w:trPr>
        <w:tc>
          <w:tcPr>
            <w:tcW w:w="1350" w:type="dxa"/>
            <w:gridSpan w:val="2"/>
          </w:tcPr>
          <w:p w14:paraId="6F560A89" w14:textId="77777777" w:rsidR="009278F0" w:rsidRPr="00EB3DF9" w:rsidRDefault="009278F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069" w:type="dxa"/>
            <w:gridSpan w:val="2"/>
          </w:tcPr>
          <w:p w14:paraId="52DF16F0" w14:textId="77777777" w:rsidR="009278F0" w:rsidRPr="00EB3DF9" w:rsidRDefault="009278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lang w:eastAsia="th-TH"/>
              </w:rPr>
            </w:pPr>
            <w:r w:rsidRPr="00EB3DF9">
              <w:rPr>
                <w:rFonts w:eastAsia="Cordia New"/>
                <w:snapToGrid w:val="0"/>
                <w:lang w:eastAsia="th-TH"/>
              </w:rPr>
              <w:t>4</w:t>
            </w:r>
            <w:r w:rsidRPr="00EB3DF9">
              <w:rPr>
                <w:rFonts w:eastAsia="Cordia New"/>
                <w:snapToGrid w:val="0"/>
                <w:cs/>
                <w:lang w:eastAsia="th-TH"/>
              </w:rPr>
              <w:t>00</w:t>
            </w:r>
          </w:p>
        </w:tc>
        <w:tc>
          <w:tcPr>
            <w:tcW w:w="2081" w:type="dxa"/>
          </w:tcPr>
          <w:p w14:paraId="537FE80D" w14:textId="77777777" w:rsidR="009278F0" w:rsidRPr="00EB3DF9" w:rsidRDefault="009278F0" w:rsidP="00EB3DF9">
            <w:pPr>
              <w:spacing w:line="240" w:lineRule="auto"/>
            </w:pPr>
            <w:r w:rsidRPr="00EB3DF9">
              <w:rPr>
                <w:cs/>
              </w:rPr>
              <w:t>อัตราดอกเบี้ยคงที่</w:t>
            </w:r>
          </w:p>
        </w:tc>
        <w:tc>
          <w:tcPr>
            <w:tcW w:w="5040" w:type="dxa"/>
          </w:tcPr>
          <w:p w14:paraId="6CF62604" w14:textId="77777777" w:rsidR="009278F0" w:rsidRPr="00EB3DF9" w:rsidRDefault="009278F0" w:rsidP="00EB3DF9">
            <w:pPr>
              <w:spacing w:line="240" w:lineRule="auto"/>
            </w:pPr>
            <w:r w:rsidRPr="00EB3DF9">
              <w:rPr>
                <w:cs/>
              </w:rPr>
              <w:t>ชำระคืนเงินตามสัญญาที่ตกลงกัน</w:t>
            </w:r>
          </w:p>
        </w:tc>
      </w:tr>
      <w:tr w:rsidR="009278F0" w:rsidRPr="00EB3DF9" w14:paraId="3BE3C5AB" w14:textId="77777777" w:rsidTr="003557BB">
        <w:trPr>
          <w:trHeight w:val="20"/>
        </w:trPr>
        <w:tc>
          <w:tcPr>
            <w:tcW w:w="1350" w:type="dxa"/>
            <w:gridSpan w:val="2"/>
          </w:tcPr>
          <w:p w14:paraId="15BF628A" w14:textId="77777777" w:rsidR="009278F0" w:rsidRPr="00EB3DF9" w:rsidRDefault="009278F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069" w:type="dxa"/>
            <w:gridSpan w:val="2"/>
          </w:tcPr>
          <w:p w14:paraId="6A340187" w14:textId="77777777" w:rsidR="009278F0" w:rsidRPr="00EB3DF9" w:rsidRDefault="009278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cs/>
                <w:lang w:eastAsia="th-TH"/>
              </w:rPr>
            </w:pPr>
            <w:r w:rsidRPr="00EB3DF9">
              <w:rPr>
                <w:rFonts w:eastAsia="Cordia New"/>
                <w:snapToGrid w:val="0"/>
                <w:lang w:eastAsia="th-TH"/>
              </w:rPr>
              <w:t>300</w:t>
            </w:r>
          </w:p>
        </w:tc>
        <w:tc>
          <w:tcPr>
            <w:tcW w:w="2081" w:type="dxa"/>
          </w:tcPr>
          <w:p w14:paraId="682B7720" w14:textId="77777777" w:rsidR="009278F0" w:rsidRPr="00EB3DF9" w:rsidRDefault="009278F0" w:rsidP="00EB3DF9">
            <w:pPr>
              <w:spacing w:line="240" w:lineRule="auto"/>
            </w:pPr>
            <w:r w:rsidRPr="00EB3DF9">
              <w:rPr>
                <w:cs/>
              </w:rPr>
              <w:t>อัตราดอกเบี้ยคงที่</w:t>
            </w:r>
          </w:p>
        </w:tc>
        <w:tc>
          <w:tcPr>
            <w:tcW w:w="5040" w:type="dxa"/>
          </w:tcPr>
          <w:p w14:paraId="6685F3B8" w14:textId="77777777" w:rsidR="009278F0" w:rsidRPr="00EB3DF9" w:rsidRDefault="009278F0" w:rsidP="00EB3DF9">
            <w:pPr>
              <w:spacing w:line="240" w:lineRule="auto"/>
            </w:pPr>
            <w:r w:rsidRPr="00EB3DF9">
              <w:rPr>
                <w:cs/>
              </w:rPr>
              <w:t>ชำระคืนเงินตามสัญญาที่ตกลงกัน</w:t>
            </w:r>
          </w:p>
        </w:tc>
      </w:tr>
      <w:tr w:rsidR="009278F0" w:rsidRPr="00EB3DF9" w14:paraId="76EE8B8F" w14:textId="77777777" w:rsidTr="003557BB">
        <w:trPr>
          <w:trHeight w:val="20"/>
        </w:trPr>
        <w:tc>
          <w:tcPr>
            <w:tcW w:w="1350" w:type="dxa"/>
            <w:gridSpan w:val="2"/>
          </w:tcPr>
          <w:p w14:paraId="2C22F336" w14:textId="77777777" w:rsidR="009278F0" w:rsidRPr="00EB3DF9" w:rsidRDefault="009278F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069" w:type="dxa"/>
            <w:gridSpan w:val="2"/>
          </w:tcPr>
          <w:p w14:paraId="53D91A09" w14:textId="77777777" w:rsidR="009278F0" w:rsidRPr="00EB3DF9" w:rsidRDefault="009278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cs/>
                <w:lang w:eastAsia="th-TH"/>
              </w:rPr>
            </w:pPr>
            <w:r w:rsidRPr="00EB3DF9">
              <w:rPr>
                <w:rFonts w:eastAsia="Cordia New"/>
                <w:snapToGrid w:val="0"/>
                <w:lang w:eastAsia="th-TH"/>
              </w:rPr>
              <w:t>200</w:t>
            </w:r>
          </w:p>
        </w:tc>
        <w:tc>
          <w:tcPr>
            <w:tcW w:w="2081" w:type="dxa"/>
          </w:tcPr>
          <w:p w14:paraId="4AC8A6AF" w14:textId="77777777" w:rsidR="009278F0" w:rsidRPr="00EB3DF9" w:rsidRDefault="009278F0" w:rsidP="00EB3DF9">
            <w:pPr>
              <w:spacing w:line="240" w:lineRule="auto"/>
            </w:pPr>
            <w:r w:rsidRPr="00EB3DF9">
              <w:rPr>
                <w:cs/>
              </w:rPr>
              <w:t>อัตราดอกเบี้ยคงที่</w:t>
            </w:r>
          </w:p>
        </w:tc>
        <w:tc>
          <w:tcPr>
            <w:tcW w:w="5040" w:type="dxa"/>
          </w:tcPr>
          <w:p w14:paraId="0EAF5222" w14:textId="77777777" w:rsidR="009278F0" w:rsidRPr="00EB3DF9" w:rsidRDefault="009278F0" w:rsidP="00EB3DF9">
            <w:pPr>
              <w:spacing w:line="240" w:lineRule="auto"/>
            </w:pPr>
            <w:r w:rsidRPr="00EB3DF9">
              <w:rPr>
                <w:cs/>
              </w:rPr>
              <w:t>ชำระคืนเงินตามสัญญาที่ตกลงกัน</w:t>
            </w:r>
          </w:p>
        </w:tc>
      </w:tr>
      <w:tr w:rsidR="009278F0" w:rsidRPr="00EB3DF9" w14:paraId="3C93A49B" w14:textId="77777777" w:rsidTr="003253E4">
        <w:trPr>
          <w:trHeight w:val="20"/>
        </w:trPr>
        <w:tc>
          <w:tcPr>
            <w:tcW w:w="4500" w:type="dxa"/>
            <w:gridSpan w:val="5"/>
          </w:tcPr>
          <w:p w14:paraId="1285EC29" w14:textId="77777777" w:rsidR="009278F0" w:rsidRPr="00EB3DF9" w:rsidRDefault="009278F0" w:rsidP="00EB3DF9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EB3DF9">
              <w:rPr>
                <w:b/>
                <w:bCs/>
                <w:i/>
                <w:iCs/>
                <w:cs/>
              </w:rPr>
              <w:lastRenderedPageBreak/>
              <w:t>เงินกู้ยืมระยะยาวจากสถาบันการเงิน</w:t>
            </w:r>
          </w:p>
        </w:tc>
        <w:tc>
          <w:tcPr>
            <w:tcW w:w="5040" w:type="dxa"/>
          </w:tcPr>
          <w:p w14:paraId="36C19C3D" w14:textId="77777777" w:rsidR="009278F0" w:rsidRPr="00EB3DF9" w:rsidRDefault="009278F0" w:rsidP="00EB3DF9">
            <w:pPr>
              <w:spacing w:line="240" w:lineRule="auto"/>
              <w:rPr>
                <w:cs/>
              </w:rPr>
            </w:pPr>
          </w:p>
        </w:tc>
      </w:tr>
      <w:tr w:rsidR="009278F0" w:rsidRPr="00EB3DF9" w14:paraId="1268FF01" w14:textId="77777777" w:rsidTr="003253E4">
        <w:trPr>
          <w:trHeight w:val="20"/>
        </w:trPr>
        <w:tc>
          <w:tcPr>
            <w:tcW w:w="4500" w:type="dxa"/>
            <w:gridSpan w:val="5"/>
          </w:tcPr>
          <w:p w14:paraId="071E9CFD" w14:textId="77777777" w:rsidR="009278F0" w:rsidRPr="00EB3DF9" w:rsidRDefault="009278F0" w:rsidP="00EB3DF9">
            <w:pPr>
              <w:spacing w:line="240" w:lineRule="auto"/>
              <w:rPr>
                <w:i/>
                <w:iCs/>
                <w:cs/>
              </w:rPr>
            </w:pPr>
            <w:r w:rsidRPr="00EB3DF9">
              <w:rPr>
                <w:rFonts w:hint="cs"/>
                <w:i/>
                <w:iCs/>
                <w:cs/>
              </w:rPr>
              <w:t>บริษัท</w:t>
            </w:r>
          </w:p>
        </w:tc>
        <w:tc>
          <w:tcPr>
            <w:tcW w:w="5040" w:type="dxa"/>
          </w:tcPr>
          <w:p w14:paraId="3C793EBF" w14:textId="77777777" w:rsidR="009278F0" w:rsidRPr="00EB3DF9" w:rsidRDefault="009278F0" w:rsidP="00EB3DF9">
            <w:pPr>
              <w:spacing w:line="240" w:lineRule="auto"/>
              <w:rPr>
                <w:cs/>
              </w:rPr>
            </w:pPr>
          </w:p>
        </w:tc>
      </w:tr>
      <w:tr w:rsidR="005C49A6" w:rsidRPr="00EB3DF9" w14:paraId="5E380CFB" w14:textId="77777777" w:rsidTr="003557BB">
        <w:trPr>
          <w:trHeight w:val="20"/>
        </w:trPr>
        <w:tc>
          <w:tcPr>
            <w:tcW w:w="1350" w:type="dxa"/>
            <w:gridSpan w:val="2"/>
          </w:tcPr>
          <w:p w14:paraId="610B8621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069" w:type="dxa"/>
            <w:gridSpan w:val="2"/>
          </w:tcPr>
          <w:p w14:paraId="122585BE" w14:textId="77777777" w:rsidR="005C49A6" w:rsidRPr="00EB3DF9" w:rsidRDefault="005C49A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lang w:eastAsia="th-TH"/>
              </w:rPr>
            </w:pPr>
            <w:r w:rsidRPr="00EB3DF9">
              <w:rPr>
                <w:rFonts w:eastAsia="Cordia New"/>
                <w:snapToGrid w:val="0"/>
                <w:cs/>
                <w:lang w:eastAsia="th-TH"/>
              </w:rPr>
              <w:t>4</w:t>
            </w:r>
            <w:r w:rsidRPr="00EB3DF9">
              <w:rPr>
                <w:rFonts w:eastAsia="Cordia New"/>
                <w:snapToGrid w:val="0"/>
                <w:lang w:eastAsia="th-TH"/>
              </w:rPr>
              <w:t>,</w:t>
            </w:r>
            <w:r w:rsidRPr="00EB3DF9">
              <w:rPr>
                <w:rFonts w:eastAsia="Cordia New"/>
                <w:snapToGrid w:val="0"/>
                <w:cs/>
                <w:lang w:eastAsia="th-TH"/>
              </w:rPr>
              <w:t>2</w:t>
            </w:r>
            <w:r w:rsidRPr="00EB3DF9">
              <w:rPr>
                <w:rFonts w:eastAsia="Cordia New"/>
                <w:snapToGrid w:val="0"/>
                <w:lang w:eastAsia="th-TH"/>
              </w:rPr>
              <w:t>00</w:t>
            </w:r>
          </w:p>
        </w:tc>
        <w:tc>
          <w:tcPr>
            <w:tcW w:w="2081" w:type="dxa"/>
          </w:tcPr>
          <w:p w14:paraId="44889720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45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 </w:t>
            </w:r>
          </w:p>
        </w:tc>
        <w:tc>
          <w:tcPr>
            <w:tcW w:w="5040" w:type="dxa"/>
          </w:tcPr>
          <w:p w14:paraId="471A7CF1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0" w:right="-45" w:hanging="240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ทุกหกเดือน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ตั้งแต่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เดือนมีนาคม </w:t>
            </w:r>
            <w:r w:rsidRPr="00EB3DF9">
              <w:rPr>
                <w:rFonts w:ascii="Angsana New" w:hAnsi="Angsana New"/>
                <w:sz w:val="30"/>
                <w:szCs w:val="30"/>
              </w:rPr>
              <w:t>2556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รวม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/>
                <w:sz w:val="30"/>
                <w:szCs w:val="30"/>
              </w:rPr>
              <w:t>26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งวด</w:t>
            </w:r>
          </w:p>
        </w:tc>
      </w:tr>
      <w:tr w:rsidR="005C49A6" w:rsidRPr="00EB3DF9" w14:paraId="1ECDFC9C" w14:textId="77777777" w:rsidTr="003557BB">
        <w:trPr>
          <w:trHeight w:val="20"/>
        </w:trPr>
        <w:tc>
          <w:tcPr>
            <w:tcW w:w="1350" w:type="dxa"/>
            <w:gridSpan w:val="2"/>
          </w:tcPr>
          <w:p w14:paraId="2756D473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069" w:type="dxa"/>
            <w:gridSpan w:val="2"/>
          </w:tcPr>
          <w:p w14:paraId="4920FC65" w14:textId="77777777" w:rsidR="005C49A6" w:rsidRPr="00EB3DF9" w:rsidRDefault="005C49A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lang w:eastAsia="th-TH"/>
              </w:rPr>
            </w:pPr>
            <w:r w:rsidRPr="00EB3DF9">
              <w:rPr>
                <w:rFonts w:eastAsia="Cordia New"/>
                <w:snapToGrid w:val="0"/>
                <w:cs/>
                <w:lang w:eastAsia="th-TH"/>
              </w:rPr>
              <w:t>3</w:t>
            </w:r>
            <w:r w:rsidRPr="00EB3DF9">
              <w:rPr>
                <w:rFonts w:eastAsia="Cordia New"/>
                <w:snapToGrid w:val="0"/>
                <w:lang w:eastAsia="th-TH"/>
              </w:rPr>
              <w:t>,</w:t>
            </w:r>
            <w:r w:rsidRPr="00EB3DF9">
              <w:rPr>
                <w:rFonts w:eastAsia="Cordia New"/>
                <w:snapToGrid w:val="0"/>
                <w:cs/>
                <w:lang w:eastAsia="th-TH"/>
              </w:rPr>
              <w:t>5</w:t>
            </w:r>
            <w:r w:rsidRPr="00EB3DF9">
              <w:rPr>
                <w:rFonts w:eastAsia="Cordia New"/>
                <w:snapToGrid w:val="0"/>
                <w:lang w:eastAsia="th-TH"/>
              </w:rPr>
              <w:t>00</w:t>
            </w:r>
          </w:p>
        </w:tc>
        <w:tc>
          <w:tcPr>
            <w:tcW w:w="2081" w:type="dxa"/>
          </w:tcPr>
          <w:p w14:paraId="117F8683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45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 xml:space="preserve">THBFIX 6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เดือนบวกอัตราส่วนเพิ่ม</w:t>
            </w:r>
          </w:p>
        </w:tc>
        <w:tc>
          <w:tcPr>
            <w:tcW w:w="5040" w:type="dxa"/>
          </w:tcPr>
          <w:p w14:paraId="6457FE91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0" w:right="-45" w:hanging="240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ทุกหกเดือน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ตั้งแต่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เดือนธันวาคม </w:t>
            </w:r>
            <w:r w:rsidRPr="00EB3DF9">
              <w:rPr>
                <w:rFonts w:ascii="Angsana New" w:hAnsi="Angsana New"/>
                <w:sz w:val="30"/>
                <w:szCs w:val="30"/>
              </w:rPr>
              <w:t>2554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รวม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/>
                <w:sz w:val="30"/>
                <w:szCs w:val="30"/>
              </w:rPr>
              <w:t>23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งวด</w:t>
            </w:r>
          </w:p>
        </w:tc>
      </w:tr>
      <w:tr w:rsidR="005C49A6" w:rsidRPr="00EB3DF9" w14:paraId="6A582C6F" w14:textId="77777777" w:rsidTr="00585EC4">
        <w:trPr>
          <w:trHeight w:val="20"/>
        </w:trPr>
        <w:tc>
          <w:tcPr>
            <w:tcW w:w="4500" w:type="dxa"/>
            <w:gridSpan w:val="5"/>
          </w:tcPr>
          <w:p w14:paraId="5F60B0C8" w14:textId="77777777" w:rsidR="005C49A6" w:rsidRPr="00EB3DF9" w:rsidRDefault="005C49A6" w:rsidP="00EB3DF9">
            <w:pPr>
              <w:spacing w:line="240" w:lineRule="auto"/>
              <w:rPr>
                <w:cs/>
              </w:rPr>
            </w:pPr>
            <w:r w:rsidRPr="00EB3DF9">
              <w:rPr>
                <w:rFonts w:hint="cs"/>
                <w:i/>
                <w:iCs/>
                <w:cs/>
              </w:rPr>
              <w:t>บริษัทย่อยและบริษัทย่อยทางอ้อม</w:t>
            </w:r>
          </w:p>
        </w:tc>
        <w:tc>
          <w:tcPr>
            <w:tcW w:w="5040" w:type="dxa"/>
          </w:tcPr>
          <w:p w14:paraId="1B6AC6C5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0" w:right="-45" w:hanging="24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C49A6" w:rsidRPr="00EB3DF9" w14:paraId="3EE0FF74" w14:textId="77777777" w:rsidTr="003557BB">
        <w:trPr>
          <w:trHeight w:val="20"/>
        </w:trPr>
        <w:tc>
          <w:tcPr>
            <w:tcW w:w="1350" w:type="dxa"/>
            <w:gridSpan w:val="2"/>
          </w:tcPr>
          <w:p w14:paraId="53AD995B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069" w:type="dxa"/>
            <w:gridSpan w:val="2"/>
          </w:tcPr>
          <w:p w14:paraId="45E11BA3" w14:textId="77777777" w:rsidR="005C49A6" w:rsidRPr="00EB3DF9" w:rsidRDefault="005C49A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lang w:eastAsia="th-TH"/>
              </w:rPr>
            </w:pPr>
            <w:r w:rsidRPr="00EB3DF9">
              <w:rPr>
                <w:rFonts w:eastAsia="Cordia New"/>
                <w:snapToGrid w:val="0"/>
                <w:lang w:eastAsia="th-TH"/>
              </w:rPr>
              <w:t>2,049</w:t>
            </w:r>
          </w:p>
        </w:tc>
        <w:tc>
          <w:tcPr>
            <w:tcW w:w="2081" w:type="dxa"/>
          </w:tcPr>
          <w:p w14:paraId="67EE2569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45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อัตราดอกเบี้ยคงที่ระยะเวลา</w:t>
            </w:r>
            <w:r w:rsidRPr="00EB3DF9">
              <w:rPr>
                <w:rFonts w:ascii="Angsana New" w:hAnsi="Angsana New"/>
                <w:sz w:val="30"/>
                <w:szCs w:val="30"/>
              </w:rPr>
              <w:t xml:space="preserve"> 6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เดือนบวกอัตราส่วนเพิ่ม</w:t>
            </w:r>
          </w:p>
        </w:tc>
        <w:tc>
          <w:tcPr>
            <w:tcW w:w="5040" w:type="dxa"/>
          </w:tcPr>
          <w:p w14:paraId="361E2E3F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0" w:right="-45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ทุกสามเดือน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ตั้งแต่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เดือนมกราคม </w:t>
            </w:r>
            <w:r w:rsidRPr="00EB3DF9">
              <w:rPr>
                <w:rFonts w:ascii="Angsana New" w:hAnsi="Angsana New"/>
                <w:sz w:val="30"/>
                <w:szCs w:val="30"/>
              </w:rPr>
              <w:t>2560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</w:tr>
      <w:tr w:rsidR="005C49A6" w:rsidRPr="00EB3DF9" w14:paraId="39D3C7F1" w14:textId="77777777" w:rsidTr="003557BB">
        <w:trPr>
          <w:trHeight w:val="20"/>
        </w:trPr>
        <w:tc>
          <w:tcPr>
            <w:tcW w:w="1350" w:type="dxa"/>
            <w:gridSpan w:val="2"/>
          </w:tcPr>
          <w:p w14:paraId="58B4D371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069" w:type="dxa"/>
            <w:gridSpan w:val="2"/>
          </w:tcPr>
          <w:p w14:paraId="2C2068C6" w14:textId="77777777" w:rsidR="005C49A6" w:rsidRPr="00EB3DF9" w:rsidRDefault="005C49A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lang w:eastAsia="th-TH"/>
              </w:rPr>
            </w:pPr>
            <w:r w:rsidRPr="00EB3DF9">
              <w:rPr>
                <w:rFonts w:eastAsia="Cordia New"/>
                <w:snapToGrid w:val="0"/>
                <w:lang w:eastAsia="th-TH"/>
              </w:rPr>
              <w:t>400</w:t>
            </w:r>
          </w:p>
        </w:tc>
        <w:tc>
          <w:tcPr>
            <w:tcW w:w="2081" w:type="dxa"/>
          </w:tcPr>
          <w:p w14:paraId="72603BC8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45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 xml:space="preserve">THBFIX 6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เดือนบวกอัตราส่วนเพิ่ม</w:t>
            </w:r>
          </w:p>
        </w:tc>
        <w:tc>
          <w:tcPr>
            <w:tcW w:w="5040" w:type="dxa"/>
          </w:tcPr>
          <w:p w14:paraId="70E26F46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0" w:right="-45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ทุกหกเดือน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ตั้งแต่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เดือนสิงหาคม </w:t>
            </w:r>
            <w:r w:rsidRPr="00EB3DF9">
              <w:rPr>
                <w:rFonts w:ascii="Angsana New" w:hAnsi="Angsana New"/>
                <w:sz w:val="30"/>
                <w:szCs w:val="30"/>
              </w:rPr>
              <w:t>2560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รวม </w:t>
            </w:r>
            <w:r w:rsidRPr="00EB3DF9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</w:tr>
      <w:tr w:rsidR="005C49A6" w:rsidRPr="00EB3DF9" w14:paraId="1C147927" w14:textId="77777777" w:rsidTr="003557BB">
        <w:trPr>
          <w:trHeight w:val="20"/>
        </w:trPr>
        <w:tc>
          <w:tcPr>
            <w:tcW w:w="1350" w:type="dxa"/>
            <w:gridSpan w:val="2"/>
          </w:tcPr>
          <w:p w14:paraId="0CAA379B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069" w:type="dxa"/>
            <w:gridSpan w:val="2"/>
          </w:tcPr>
          <w:p w14:paraId="7923DA9F" w14:textId="77777777" w:rsidR="005C49A6" w:rsidRPr="00EB3DF9" w:rsidRDefault="005C49A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lang w:eastAsia="th-TH"/>
              </w:rPr>
            </w:pPr>
            <w:r w:rsidRPr="00EB3DF9">
              <w:rPr>
                <w:rFonts w:eastAsia="Cordia New"/>
                <w:snapToGrid w:val="0"/>
                <w:lang w:eastAsia="th-TH"/>
              </w:rPr>
              <w:t>170</w:t>
            </w:r>
          </w:p>
        </w:tc>
        <w:tc>
          <w:tcPr>
            <w:tcW w:w="2081" w:type="dxa"/>
          </w:tcPr>
          <w:p w14:paraId="6F86F122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45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 xml:space="preserve">THBFIX 6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เดือนบวกอัตราส่วนเพิ่ม</w:t>
            </w:r>
          </w:p>
        </w:tc>
        <w:tc>
          <w:tcPr>
            <w:tcW w:w="5040" w:type="dxa"/>
          </w:tcPr>
          <w:p w14:paraId="26DD8A6F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0" w:right="-45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ทุกหกเดือน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ตั้งแต่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เดือนสิงหาคม </w:t>
            </w: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รวม </w:t>
            </w:r>
            <w:r w:rsidRPr="00EB3DF9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</w:tr>
      <w:tr w:rsidR="005C49A6" w:rsidRPr="00EB3DF9" w14:paraId="75D01E2D" w14:textId="77777777" w:rsidTr="003557BB">
        <w:trPr>
          <w:trHeight w:val="20"/>
        </w:trPr>
        <w:tc>
          <w:tcPr>
            <w:tcW w:w="1350" w:type="dxa"/>
            <w:gridSpan w:val="2"/>
          </w:tcPr>
          <w:p w14:paraId="587882D1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069" w:type="dxa"/>
            <w:gridSpan w:val="2"/>
          </w:tcPr>
          <w:p w14:paraId="223F67DD" w14:textId="77777777" w:rsidR="005C49A6" w:rsidRPr="00EB3DF9" w:rsidRDefault="005C49A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lang w:eastAsia="th-TH"/>
              </w:rPr>
            </w:pPr>
            <w:r w:rsidRPr="00EB3DF9">
              <w:rPr>
                <w:rFonts w:eastAsia="Cordia New"/>
                <w:snapToGrid w:val="0"/>
                <w:cs/>
                <w:lang w:eastAsia="th-TH"/>
              </w:rPr>
              <w:t>1,000</w:t>
            </w:r>
          </w:p>
        </w:tc>
        <w:tc>
          <w:tcPr>
            <w:tcW w:w="2081" w:type="dxa"/>
          </w:tcPr>
          <w:p w14:paraId="75805E40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45" w:hanging="150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5040" w:type="dxa"/>
          </w:tcPr>
          <w:p w14:paraId="58ACBCB4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0" w:right="-45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ทุกหกเดือน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ตั้งแต่เดือน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EB3DF9">
              <w:rPr>
                <w:rFonts w:ascii="Angsana New" w:hAnsi="Angsana New"/>
                <w:sz w:val="30"/>
                <w:szCs w:val="30"/>
              </w:rPr>
              <w:t>2558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/>
                <w:sz w:val="30"/>
                <w:szCs w:val="30"/>
              </w:rPr>
              <w:t>10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งวด</w:t>
            </w:r>
          </w:p>
        </w:tc>
      </w:tr>
      <w:tr w:rsidR="005C49A6" w:rsidRPr="00EB3DF9" w14:paraId="057A89F1" w14:textId="77777777" w:rsidTr="003557BB">
        <w:trPr>
          <w:trHeight w:val="20"/>
        </w:trPr>
        <w:tc>
          <w:tcPr>
            <w:tcW w:w="1350" w:type="dxa"/>
            <w:gridSpan w:val="2"/>
          </w:tcPr>
          <w:p w14:paraId="4C22ADEA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069" w:type="dxa"/>
            <w:gridSpan w:val="2"/>
          </w:tcPr>
          <w:p w14:paraId="6976D6BA" w14:textId="77777777" w:rsidR="005C49A6" w:rsidRPr="00EB3DF9" w:rsidRDefault="005C49A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lang w:eastAsia="th-TH"/>
              </w:rPr>
            </w:pPr>
            <w:r w:rsidRPr="00EB3DF9">
              <w:rPr>
                <w:rFonts w:eastAsia="Cordia New"/>
                <w:snapToGrid w:val="0"/>
                <w:lang w:eastAsia="th-TH"/>
              </w:rPr>
              <w:t>450</w:t>
            </w:r>
          </w:p>
        </w:tc>
        <w:tc>
          <w:tcPr>
            <w:tcW w:w="2081" w:type="dxa"/>
          </w:tcPr>
          <w:p w14:paraId="0F188CEB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45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 xml:space="preserve">THBFIX 6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เดือนบวกอัตราส่วนเพิ่ม</w:t>
            </w:r>
          </w:p>
        </w:tc>
        <w:tc>
          <w:tcPr>
            <w:tcW w:w="5040" w:type="dxa"/>
          </w:tcPr>
          <w:p w14:paraId="3BE2C3B3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0" w:right="-45" w:hanging="240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ทุกหกเดือน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ตั้งแต่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เดือนธันวาคม </w:t>
            </w:r>
            <w:r w:rsidRPr="00EB3DF9">
              <w:rPr>
                <w:rFonts w:ascii="Angsana New" w:hAnsi="Angsana New"/>
                <w:sz w:val="30"/>
                <w:szCs w:val="30"/>
              </w:rPr>
              <w:t>2559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รวม </w:t>
            </w:r>
            <w:r w:rsidRPr="00EB3DF9">
              <w:rPr>
                <w:rFonts w:ascii="Angsana New" w:hAnsi="Angsana New"/>
                <w:sz w:val="30"/>
                <w:szCs w:val="30"/>
              </w:rPr>
              <w:t>17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งวด</w:t>
            </w:r>
          </w:p>
        </w:tc>
      </w:tr>
      <w:tr w:rsidR="005C49A6" w:rsidRPr="00EB3DF9" w14:paraId="4FDE3CF3" w14:textId="77777777" w:rsidTr="003557BB">
        <w:trPr>
          <w:trHeight w:val="20"/>
        </w:trPr>
        <w:tc>
          <w:tcPr>
            <w:tcW w:w="1350" w:type="dxa"/>
            <w:gridSpan w:val="2"/>
          </w:tcPr>
          <w:p w14:paraId="490A82D8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069" w:type="dxa"/>
            <w:gridSpan w:val="2"/>
          </w:tcPr>
          <w:p w14:paraId="334A7D53" w14:textId="77777777" w:rsidR="005C49A6" w:rsidRPr="00EB3DF9" w:rsidRDefault="005C49A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lang w:eastAsia="th-TH"/>
              </w:rPr>
            </w:pPr>
            <w:r w:rsidRPr="00EB3DF9">
              <w:rPr>
                <w:rFonts w:eastAsia="Cordia New"/>
                <w:snapToGrid w:val="0"/>
                <w:lang w:eastAsia="th-TH"/>
              </w:rPr>
              <w:t>270</w:t>
            </w:r>
          </w:p>
        </w:tc>
        <w:tc>
          <w:tcPr>
            <w:tcW w:w="2081" w:type="dxa"/>
          </w:tcPr>
          <w:p w14:paraId="4BB69F5C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45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 xml:space="preserve">THBFIX 6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เดือนบวกอัตราส่วนเพิ่ม</w:t>
            </w:r>
          </w:p>
        </w:tc>
        <w:tc>
          <w:tcPr>
            <w:tcW w:w="5040" w:type="dxa"/>
          </w:tcPr>
          <w:p w14:paraId="380C6DD4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0" w:right="-45" w:hanging="240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ทุกหกเดือน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ตั้งแต่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เดือนธันวาคม </w:t>
            </w:r>
            <w:r w:rsidRPr="00EB3DF9">
              <w:rPr>
                <w:rFonts w:ascii="Angsana New" w:hAnsi="Angsana New"/>
                <w:sz w:val="30"/>
                <w:szCs w:val="30"/>
              </w:rPr>
              <w:t>2559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/>
                <w:sz w:val="30"/>
                <w:szCs w:val="30"/>
              </w:rPr>
              <w:t>17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งวด</w:t>
            </w:r>
          </w:p>
        </w:tc>
      </w:tr>
      <w:tr w:rsidR="005C49A6" w:rsidRPr="00EB3DF9" w14:paraId="4C1E4463" w14:textId="77777777" w:rsidTr="003557BB">
        <w:trPr>
          <w:trHeight w:val="20"/>
        </w:trPr>
        <w:tc>
          <w:tcPr>
            <w:tcW w:w="1350" w:type="dxa"/>
            <w:gridSpan w:val="2"/>
          </w:tcPr>
          <w:p w14:paraId="1BD51570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069" w:type="dxa"/>
            <w:gridSpan w:val="2"/>
          </w:tcPr>
          <w:p w14:paraId="58A43763" w14:textId="77777777" w:rsidR="005C49A6" w:rsidRPr="00EB3DF9" w:rsidRDefault="005C49A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lang w:eastAsia="th-TH"/>
              </w:rPr>
            </w:pPr>
            <w:r w:rsidRPr="00EB3DF9">
              <w:rPr>
                <w:rFonts w:eastAsia="Cordia New"/>
                <w:snapToGrid w:val="0"/>
                <w:lang w:eastAsia="th-TH"/>
              </w:rPr>
              <w:t>750</w:t>
            </w:r>
          </w:p>
        </w:tc>
        <w:tc>
          <w:tcPr>
            <w:tcW w:w="2081" w:type="dxa"/>
          </w:tcPr>
          <w:p w14:paraId="2EEDB8AB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45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 xml:space="preserve">FDR 6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เดือนบวกอัตราส่วนเพิ่ม</w:t>
            </w:r>
          </w:p>
        </w:tc>
        <w:tc>
          <w:tcPr>
            <w:tcW w:w="5040" w:type="dxa"/>
          </w:tcPr>
          <w:p w14:paraId="70D23A94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0" w:right="-45" w:hanging="240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ทุกหกเดือน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ตั้งแต่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เดือนธันวาคม </w:t>
            </w:r>
            <w:r w:rsidRPr="00EB3DF9">
              <w:rPr>
                <w:rFonts w:ascii="Angsana New" w:hAnsi="Angsana New"/>
                <w:sz w:val="30"/>
                <w:szCs w:val="30"/>
              </w:rPr>
              <w:t>2559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/>
                <w:sz w:val="30"/>
                <w:szCs w:val="30"/>
              </w:rPr>
              <w:t>29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งวด</w:t>
            </w:r>
          </w:p>
        </w:tc>
      </w:tr>
      <w:tr w:rsidR="005C49A6" w:rsidRPr="00EB3DF9" w14:paraId="671E5924" w14:textId="77777777" w:rsidTr="003557BB">
        <w:trPr>
          <w:trHeight w:val="20"/>
        </w:trPr>
        <w:tc>
          <w:tcPr>
            <w:tcW w:w="1350" w:type="dxa"/>
            <w:gridSpan w:val="2"/>
          </w:tcPr>
          <w:p w14:paraId="03EFD6B2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069" w:type="dxa"/>
            <w:gridSpan w:val="2"/>
          </w:tcPr>
          <w:p w14:paraId="230C0EEE" w14:textId="77777777" w:rsidR="005C49A6" w:rsidRPr="00EB3DF9" w:rsidRDefault="005C49A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lang w:eastAsia="th-TH"/>
              </w:rPr>
            </w:pPr>
            <w:r w:rsidRPr="00EB3DF9">
              <w:rPr>
                <w:rFonts w:eastAsia="Cordia New"/>
                <w:snapToGrid w:val="0"/>
                <w:cs/>
                <w:lang w:eastAsia="th-TH"/>
              </w:rPr>
              <w:t>1</w:t>
            </w:r>
            <w:r w:rsidRPr="00EB3DF9">
              <w:rPr>
                <w:rFonts w:eastAsia="Cordia New"/>
                <w:snapToGrid w:val="0"/>
                <w:lang w:eastAsia="th-TH"/>
              </w:rPr>
              <w:t>,050</w:t>
            </w:r>
          </w:p>
        </w:tc>
        <w:tc>
          <w:tcPr>
            <w:tcW w:w="2081" w:type="dxa"/>
          </w:tcPr>
          <w:p w14:paraId="20A59701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45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 xml:space="preserve">THBFIX 6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เดือนบวกอัตราส่วนเพิ่ม</w:t>
            </w:r>
          </w:p>
        </w:tc>
        <w:tc>
          <w:tcPr>
            <w:tcW w:w="5040" w:type="dxa"/>
          </w:tcPr>
          <w:p w14:paraId="0B9ED357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0" w:right="-45" w:hanging="240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ทุกหกเดือน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ตั้งแต่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เดือนธันวาคม </w:t>
            </w:r>
            <w:r w:rsidRPr="00EB3DF9">
              <w:rPr>
                <w:rFonts w:ascii="Angsana New" w:hAnsi="Angsana New"/>
                <w:sz w:val="30"/>
                <w:szCs w:val="30"/>
              </w:rPr>
              <w:t>2560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/>
                <w:sz w:val="30"/>
                <w:szCs w:val="30"/>
              </w:rPr>
              <w:t>15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งวด</w:t>
            </w:r>
          </w:p>
        </w:tc>
      </w:tr>
      <w:tr w:rsidR="005C49A6" w:rsidRPr="00EB3DF9" w14:paraId="36F79FD9" w14:textId="77777777" w:rsidTr="003557BB">
        <w:trPr>
          <w:trHeight w:val="20"/>
        </w:trPr>
        <w:tc>
          <w:tcPr>
            <w:tcW w:w="1350" w:type="dxa"/>
            <w:gridSpan w:val="2"/>
          </w:tcPr>
          <w:p w14:paraId="124E9E2F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069" w:type="dxa"/>
            <w:gridSpan w:val="2"/>
          </w:tcPr>
          <w:p w14:paraId="6D173E53" w14:textId="77777777" w:rsidR="005C49A6" w:rsidRPr="00EB3DF9" w:rsidRDefault="005C49A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lang w:eastAsia="th-TH"/>
              </w:rPr>
            </w:pPr>
            <w:r w:rsidRPr="00EB3DF9">
              <w:rPr>
                <w:rFonts w:eastAsia="Cordia New"/>
                <w:snapToGrid w:val="0"/>
                <w:lang w:eastAsia="th-TH"/>
              </w:rPr>
              <w:t>630</w:t>
            </w:r>
          </w:p>
        </w:tc>
        <w:tc>
          <w:tcPr>
            <w:tcW w:w="2081" w:type="dxa"/>
          </w:tcPr>
          <w:p w14:paraId="2FBEDA68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45" w:hanging="150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 xml:space="preserve">THBFIX 6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เดือนบวก</w:t>
            </w:r>
            <w:r w:rsidRPr="00EB3DF9">
              <w:rPr>
                <w:rFonts w:ascii="Angsana New" w:hAnsi="Angsana New"/>
                <w:sz w:val="30"/>
                <w:szCs w:val="30"/>
              </w:rPr>
              <w:br/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อัตราส่วนเพิ่ม</w:t>
            </w:r>
          </w:p>
        </w:tc>
        <w:tc>
          <w:tcPr>
            <w:tcW w:w="5040" w:type="dxa"/>
          </w:tcPr>
          <w:p w14:paraId="47CDA31E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0" w:right="-45" w:hanging="240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ทุกหกเดือน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ตั้งแต่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เดือนธันวาคม </w:t>
            </w:r>
            <w:r w:rsidRPr="00EB3DF9">
              <w:rPr>
                <w:rFonts w:ascii="Angsana New" w:hAnsi="Angsana New"/>
                <w:sz w:val="30"/>
                <w:szCs w:val="30"/>
              </w:rPr>
              <w:t>2560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/>
                <w:sz w:val="30"/>
                <w:szCs w:val="30"/>
              </w:rPr>
              <w:t>15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งวด</w:t>
            </w:r>
          </w:p>
        </w:tc>
      </w:tr>
      <w:tr w:rsidR="005C49A6" w:rsidRPr="00EB3DF9" w14:paraId="0B730404" w14:textId="77777777" w:rsidTr="003557BB">
        <w:trPr>
          <w:trHeight w:val="20"/>
        </w:trPr>
        <w:tc>
          <w:tcPr>
            <w:tcW w:w="1350" w:type="dxa"/>
            <w:gridSpan w:val="2"/>
          </w:tcPr>
          <w:p w14:paraId="54BC1B87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069" w:type="dxa"/>
            <w:gridSpan w:val="2"/>
          </w:tcPr>
          <w:p w14:paraId="4F78DFC3" w14:textId="77777777" w:rsidR="005C49A6" w:rsidRPr="00EB3DF9" w:rsidRDefault="005C49A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lang w:eastAsia="th-TH"/>
              </w:rPr>
            </w:pPr>
            <w:r w:rsidRPr="00EB3DF9">
              <w:rPr>
                <w:rFonts w:eastAsia="Cordia New"/>
                <w:snapToGrid w:val="0"/>
                <w:cs/>
                <w:lang w:eastAsia="th-TH"/>
              </w:rPr>
              <w:t>1</w:t>
            </w:r>
            <w:r w:rsidRPr="00EB3DF9">
              <w:rPr>
                <w:rFonts w:eastAsia="Cordia New"/>
                <w:snapToGrid w:val="0"/>
                <w:lang w:eastAsia="th-TH"/>
              </w:rPr>
              <w:t>,750</w:t>
            </w:r>
          </w:p>
        </w:tc>
        <w:tc>
          <w:tcPr>
            <w:tcW w:w="2081" w:type="dxa"/>
          </w:tcPr>
          <w:p w14:paraId="6B2D0DE2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45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 xml:space="preserve">FDR 6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เดือนบวก</w:t>
            </w:r>
            <w:r w:rsidRPr="00EB3DF9">
              <w:rPr>
                <w:rFonts w:ascii="Angsana New" w:hAnsi="Angsana New"/>
                <w:sz w:val="30"/>
                <w:szCs w:val="30"/>
              </w:rPr>
              <w:br/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อัตราส่วนเพิ่ม</w:t>
            </w:r>
          </w:p>
        </w:tc>
        <w:tc>
          <w:tcPr>
            <w:tcW w:w="5040" w:type="dxa"/>
          </w:tcPr>
          <w:p w14:paraId="3A7A9355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0" w:right="-45" w:hanging="240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ทุกหกเดือน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ตั้งแต่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เดือนธันวาคม </w:t>
            </w:r>
            <w:r w:rsidRPr="00EB3DF9">
              <w:rPr>
                <w:rFonts w:ascii="Angsana New" w:hAnsi="Angsana New"/>
                <w:sz w:val="30"/>
                <w:szCs w:val="30"/>
              </w:rPr>
              <w:t>2560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/>
                <w:sz w:val="30"/>
                <w:szCs w:val="30"/>
              </w:rPr>
              <w:t>27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งวด</w:t>
            </w:r>
          </w:p>
        </w:tc>
      </w:tr>
      <w:tr w:rsidR="005C49A6" w:rsidRPr="00EB3DF9" w14:paraId="55C1EC7D" w14:textId="77777777" w:rsidTr="003557BB">
        <w:trPr>
          <w:trHeight w:val="20"/>
        </w:trPr>
        <w:tc>
          <w:tcPr>
            <w:tcW w:w="1350" w:type="dxa"/>
            <w:gridSpan w:val="2"/>
          </w:tcPr>
          <w:p w14:paraId="566DC2A7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069" w:type="dxa"/>
            <w:gridSpan w:val="2"/>
          </w:tcPr>
          <w:p w14:paraId="4BD15928" w14:textId="77777777" w:rsidR="005C49A6" w:rsidRPr="00EB3DF9" w:rsidRDefault="005C49A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cs/>
                <w:lang w:eastAsia="th-TH"/>
              </w:rPr>
            </w:pPr>
            <w:r w:rsidRPr="00EB3DF9">
              <w:rPr>
                <w:rFonts w:eastAsia="Cordia New"/>
                <w:snapToGrid w:val="0"/>
                <w:cs/>
                <w:lang w:eastAsia="th-TH"/>
              </w:rPr>
              <w:t>2,400</w:t>
            </w:r>
          </w:p>
        </w:tc>
        <w:tc>
          <w:tcPr>
            <w:tcW w:w="2081" w:type="dxa"/>
          </w:tcPr>
          <w:p w14:paraId="3956413A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45" w:hanging="150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 xml:space="preserve">THBFIX 6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เดือนบวก</w:t>
            </w:r>
            <w:r w:rsidRPr="00EB3DF9">
              <w:rPr>
                <w:rFonts w:ascii="Angsana New" w:hAnsi="Angsana New"/>
                <w:sz w:val="30"/>
                <w:szCs w:val="30"/>
              </w:rPr>
              <w:br/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อัตราส่วนเพิ่ม</w:t>
            </w:r>
          </w:p>
        </w:tc>
        <w:tc>
          <w:tcPr>
            <w:tcW w:w="5040" w:type="dxa"/>
          </w:tcPr>
          <w:p w14:paraId="3D1124EA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0" w:right="-45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ในปีที่ </w:t>
            </w:r>
            <w:r w:rsidRPr="00EB3DF9">
              <w:rPr>
                <w:rFonts w:ascii="Angsana New" w:hAnsi="Angsana New"/>
                <w:sz w:val="30"/>
                <w:szCs w:val="30"/>
              </w:rPr>
              <w:t>6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นับจากวันลงนามสัญญา 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ชำระดอกเบี้ยทุกหกเดือน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5C49A6" w:rsidRPr="00EB3DF9" w14:paraId="3FBC37D2" w14:textId="77777777" w:rsidTr="003557BB">
        <w:trPr>
          <w:trHeight w:val="20"/>
        </w:trPr>
        <w:tc>
          <w:tcPr>
            <w:tcW w:w="1350" w:type="dxa"/>
            <w:gridSpan w:val="2"/>
          </w:tcPr>
          <w:p w14:paraId="0B9A5C31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069" w:type="dxa"/>
            <w:gridSpan w:val="2"/>
          </w:tcPr>
          <w:p w14:paraId="3BCF830A" w14:textId="77777777" w:rsidR="005C49A6" w:rsidRPr="00EB3DF9" w:rsidRDefault="005C49A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cs/>
                <w:lang w:eastAsia="th-TH"/>
              </w:rPr>
            </w:pPr>
            <w:r w:rsidRPr="00EB3DF9">
              <w:rPr>
                <w:rFonts w:eastAsia="Cordia New"/>
                <w:snapToGrid w:val="0"/>
                <w:lang w:eastAsia="th-TH"/>
              </w:rPr>
              <w:t>2,</w:t>
            </w:r>
            <w:r w:rsidRPr="00EB3DF9">
              <w:rPr>
                <w:rFonts w:eastAsia="Cordia New"/>
                <w:snapToGrid w:val="0"/>
                <w:cs/>
                <w:lang w:eastAsia="th-TH"/>
              </w:rPr>
              <w:t>740</w:t>
            </w:r>
          </w:p>
        </w:tc>
        <w:tc>
          <w:tcPr>
            <w:tcW w:w="2081" w:type="dxa"/>
          </w:tcPr>
          <w:p w14:paraId="22E2FC2A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45" w:hanging="150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 xml:space="preserve">THBFIX 6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เดือนบวก</w:t>
            </w:r>
            <w:r w:rsidRPr="00EB3DF9">
              <w:rPr>
                <w:rFonts w:ascii="Angsana New" w:hAnsi="Angsana New"/>
                <w:sz w:val="30"/>
                <w:szCs w:val="30"/>
              </w:rPr>
              <w:br/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อัตราส่วนเพิ่ม</w:t>
            </w:r>
          </w:p>
        </w:tc>
        <w:tc>
          <w:tcPr>
            <w:tcW w:w="5040" w:type="dxa"/>
          </w:tcPr>
          <w:p w14:paraId="78F08F73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0" w:right="-45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ในปีที่ </w:t>
            </w:r>
            <w:r w:rsidRPr="00EB3DF9">
              <w:rPr>
                <w:rFonts w:ascii="Angsana New" w:hAnsi="Angsana New"/>
                <w:sz w:val="30"/>
                <w:szCs w:val="30"/>
              </w:rPr>
              <w:t>6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นับจากวันลงนามสัญญา 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ชำระดอกเบี้ยทุกหกเดือน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F7D78" w:rsidRPr="00EB3DF9" w14:paraId="2685C02F" w14:textId="77777777" w:rsidTr="003557BB">
        <w:trPr>
          <w:trHeight w:val="20"/>
        </w:trPr>
        <w:tc>
          <w:tcPr>
            <w:tcW w:w="1350" w:type="dxa"/>
            <w:gridSpan w:val="2"/>
          </w:tcPr>
          <w:p w14:paraId="098C3028" w14:textId="77777777" w:rsidR="00BF7D78" w:rsidRPr="00EB3DF9" w:rsidRDefault="00BF7D78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9" w:type="dxa"/>
            <w:gridSpan w:val="2"/>
          </w:tcPr>
          <w:p w14:paraId="622025E7" w14:textId="77777777" w:rsidR="00BF7D78" w:rsidRPr="00EB3DF9" w:rsidRDefault="00BF7D7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lang w:eastAsia="th-TH"/>
              </w:rPr>
            </w:pPr>
          </w:p>
        </w:tc>
        <w:tc>
          <w:tcPr>
            <w:tcW w:w="2081" w:type="dxa"/>
          </w:tcPr>
          <w:p w14:paraId="065AF1AD" w14:textId="77777777" w:rsidR="00BF7D78" w:rsidRPr="00EB3DF9" w:rsidRDefault="00BF7D78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45" w:hanging="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</w:tcPr>
          <w:p w14:paraId="69F63CC2" w14:textId="77777777" w:rsidR="00BF7D78" w:rsidRPr="00EB3DF9" w:rsidRDefault="00BF7D78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0" w:right="-45" w:hanging="24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27373" w:rsidRPr="00EB3DF9" w14:paraId="1C48ECCF" w14:textId="77777777" w:rsidTr="00D72016">
        <w:trPr>
          <w:trHeight w:val="20"/>
        </w:trPr>
        <w:tc>
          <w:tcPr>
            <w:tcW w:w="4500" w:type="dxa"/>
            <w:gridSpan w:val="5"/>
          </w:tcPr>
          <w:p w14:paraId="16FEA4AD" w14:textId="5350560C" w:rsidR="00327373" w:rsidRPr="00EB3DF9" w:rsidRDefault="0032737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45" w:hanging="15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>บริษัทย่อยและบริษัทย่อยทางอ้อม (ต่อ)</w:t>
            </w:r>
          </w:p>
        </w:tc>
        <w:tc>
          <w:tcPr>
            <w:tcW w:w="5040" w:type="dxa"/>
          </w:tcPr>
          <w:p w14:paraId="42003047" w14:textId="77777777" w:rsidR="00327373" w:rsidRPr="00EB3DF9" w:rsidRDefault="00327373" w:rsidP="00EB3DF9">
            <w:pPr>
              <w:spacing w:line="240" w:lineRule="auto"/>
              <w:rPr>
                <w:cs/>
              </w:rPr>
            </w:pPr>
          </w:p>
        </w:tc>
      </w:tr>
      <w:tr w:rsidR="005C49A6" w:rsidRPr="00EB3DF9" w14:paraId="207175B5" w14:textId="77777777" w:rsidTr="003557BB">
        <w:trPr>
          <w:trHeight w:val="20"/>
        </w:trPr>
        <w:tc>
          <w:tcPr>
            <w:tcW w:w="1350" w:type="dxa"/>
            <w:gridSpan w:val="2"/>
          </w:tcPr>
          <w:p w14:paraId="32B655AC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069" w:type="dxa"/>
            <w:gridSpan w:val="2"/>
          </w:tcPr>
          <w:p w14:paraId="18016DEB" w14:textId="77777777" w:rsidR="005C49A6" w:rsidRPr="00EB3DF9" w:rsidRDefault="005C49A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lang w:eastAsia="th-TH"/>
              </w:rPr>
            </w:pPr>
            <w:r w:rsidRPr="00EB3DF9">
              <w:rPr>
                <w:rFonts w:eastAsia="Cordia New"/>
                <w:snapToGrid w:val="0"/>
                <w:lang w:eastAsia="th-TH"/>
              </w:rPr>
              <w:t>4,200</w:t>
            </w:r>
          </w:p>
        </w:tc>
        <w:tc>
          <w:tcPr>
            <w:tcW w:w="2081" w:type="dxa"/>
          </w:tcPr>
          <w:p w14:paraId="09E2A053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45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 xml:space="preserve">JPYTIBOR 6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เดือนบวกอัตราส่วนเพิ่ม</w:t>
            </w:r>
          </w:p>
        </w:tc>
        <w:tc>
          <w:tcPr>
            <w:tcW w:w="5040" w:type="dxa"/>
          </w:tcPr>
          <w:p w14:paraId="562D3C5C" w14:textId="77777777" w:rsidR="005C49A6" w:rsidRPr="00EB3DF9" w:rsidRDefault="005C49A6" w:rsidP="00EB3DF9">
            <w:pPr>
              <w:spacing w:line="240" w:lineRule="auto"/>
            </w:pPr>
            <w:r w:rsidRPr="00EB3DF9">
              <w:rPr>
                <w:cs/>
              </w:rPr>
              <w:t>ทุกหกเดือน</w:t>
            </w:r>
            <w:r w:rsidRPr="00EB3DF9">
              <w:rPr>
                <w:rFonts w:hint="cs"/>
                <w:cs/>
              </w:rPr>
              <w:t>ตั้งแต่</w:t>
            </w:r>
            <w:r w:rsidRPr="00EB3DF9">
              <w:rPr>
                <w:cs/>
              </w:rPr>
              <w:t xml:space="preserve">เดือนธันวาคม </w:t>
            </w:r>
            <w:r w:rsidRPr="00EB3DF9">
              <w:t>2559</w:t>
            </w:r>
            <w:r w:rsidRPr="00EB3DF9">
              <w:rPr>
                <w:cs/>
              </w:rPr>
              <w:t xml:space="preserve"> </w:t>
            </w:r>
            <w:r w:rsidRPr="00EB3DF9">
              <w:rPr>
                <w:rFonts w:hint="cs"/>
                <w:cs/>
              </w:rPr>
              <w:t>รวม</w:t>
            </w:r>
            <w:r w:rsidRPr="00EB3DF9">
              <w:rPr>
                <w:cs/>
              </w:rPr>
              <w:t xml:space="preserve"> </w:t>
            </w:r>
            <w:r w:rsidRPr="00EB3DF9">
              <w:t>17</w:t>
            </w:r>
            <w:r w:rsidRPr="00EB3DF9">
              <w:rPr>
                <w:cs/>
              </w:rPr>
              <w:t xml:space="preserve"> งวด</w:t>
            </w:r>
          </w:p>
        </w:tc>
      </w:tr>
      <w:tr w:rsidR="005C49A6" w:rsidRPr="00EB3DF9" w14:paraId="28FF63BB" w14:textId="77777777" w:rsidTr="003557BB">
        <w:trPr>
          <w:trHeight w:val="20"/>
        </w:trPr>
        <w:tc>
          <w:tcPr>
            <w:tcW w:w="1350" w:type="dxa"/>
            <w:gridSpan w:val="2"/>
          </w:tcPr>
          <w:p w14:paraId="3BBD63E4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069" w:type="dxa"/>
            <w:gridSpan w:val="2"/>
          </w:tcPr>
          <w:p w14:paraId="6BADF213" w14:textId="77777777" w:rsidR="005C49A6" w:rsidRPr="00EB3DF9" w:rsidRDefault="005C49A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lang w:eastAsia="th-TH"/>
              </w:rPr>
            </w:pPr>
            <w:r w:rsidRPr="00EB3DF9">
              <w:rPr>
                <w:rFonts w:eastAsia="Cordia New"/>
                <w:snapToGrid w:val="0"/>
                <w:lang w:eastAsia="th-TH"/>
              </w:rPr>
              <w:t>570</w:t>
            </w:r>
          </w:p>
        </w:tc>
        <w:tc>
          <w:tcPr>
            <w:tcW w:w="2081" w:type="dxa"/>
          </w:tcPr>
          <w:p w14:paraId="0B2CB15A" w14:textId="77777777" w:rsidR="005C49A6" w:rsidRPr="00EB3DF9" w:rsidRDefault="005C49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18" w:hanging="150"/>
            </w:pPr>
            <w:r w:rsidRPr="00EB3DF9">
              <w:rPr>
                <w:rFonts w:ascii="Angsana New" w:hAnsi="Angsana New"/>
                <w:sz w:val="30"/>
                <w:szCs w:val="30"/>
              </w:rPr>
              <w:t xml:space="preserve">JPYTIBOR 6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เดือนบวกอัตราส่วนเพิ่ม</w:t>
            </w:r>
          </w:p>
        </w:tc>
        <w:tc>
          <w:tcPr>
            <w:tcW w:w="5040" w:type="dxa"/>
          </w:tcPr>
          <w:p w14:paraId="4C9C7348" w14:textId="77777777" w:rsidR="005C49A6" w:rsidRPr="00EB3DF9" w:rsidRDefault="005C49A6" w:rsidP="00EB3DF9">
            <w:pPr>
              <w:spacing w:line="240" w:lineRule="auto"/>
            </w:pPr>
            <w:r w:rsidRPr="00EB3DF9">
              <w:rPr>
                <w:cs/>
              </w:rPr>
              <w:t>ทุกหกเดือน</w:t>
            </w:r>
            <w:r w:rsidRPr="00EB3DF9">
              <w:rPr>
                <w:rFonts w:hint="cs"/>
                <w:cs/>
              </w:rPr>
              <w:t>ตั้งแต่</w:t>
            </w:r>
            <w:r w:rsidRPr="00EB3DF9">
              <w:rPr>
                <w:cs/>
              </w:rPr>
              <w:t xml:space="preserve">เดือนธันวาคม </w:t>
            </w:r>
            <w:r w:rsidRPr="00EB3DF9">
              <w:t>2559</w:t>
            </w:r>
            <w:r w:rsidRPr="00EB3DF9">
              <w:rPr>
                <w:cs/>
              </w:rPr>
              <w:t xml:space="preserve"> </w:t>
            </w:r>
            <w:r w:rsidRPr="00EB3DF9">
              <w:rPr>
                <w:rFonts w:hint="cs"/>
                <w:cs/>
              </w:rPr>
              <w:t>รวม</w:t>
            </w:r>
            <w:r w:rsidRPr="00EB3DF9">
              <w:rPr>
                <w:cs/>
              </w:rPr>
              <w:t xml:space="preserve"> </w:t>
            </w:r>
            <w:r w:rsidRPr="00EB3DF9">
              <w:t>17</w:t>
            </w:r>
            <w:r w:rsidRPr="00EB3DF9">
              <w:rPr>
                <w:cs/>
              </w:rPr>
              <w:t xml:space="preserve"> งวด</w:t>
            </w:r>
          </w:p>
        </w:tc>
      </w:tr>
      <w:tr w:rsidR="00102F63" w:rsidRPr="00EB3DF9" w14:paraId="7D78213B" w14:textId="77777777" w:rsidTr="003557BB">
        <w:trPr>
          <w:trHeight w:val="20"/>
        </w:trPr>
        <w:tc>
          <w:tcPr>
            <w:tcW w:w="1350" w:type="dxa"/>
            <w:gridSpan w:val="2"/>
          </w:tcPr>
          <w:p w14:paraId="6A08DF13" w14:textId="0005C819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069" w:type="dxa"/>
            <w:gridSpan w:val="2"/>
          </w:tcPr>
          <w:p w14:paraId="7162CACB" w14:textId="78DA1695" w:rsidR="00102F63" w:rsidRPr="00EB3DF9" w:rsidRDefault="00102F6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lang w:eastAsia="th-TH"/>
              </w:rPr>
            </w:pPr>
            <w:r w:rsidRPr="00EB3DF9">
              <w:rPr>
                <w:rFonts w:eastAsia="Cordia New"/>
                <w:snapToGrid w:val="0"/>
                <w:lang w:eastAsia="th-TH"/>
              </w:rPr>
              <w:t>9,800</w:t>
            </w:r>
          </w:p>
        </w:tc>
        <w:tc>
          <w:tcPr>
            <w:tcW w:w="2081" w:type="dxa"/>
          </w:tcPr>
          <w:p w14:paraId="760AC75A" w14:textId="61A1587A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18" w:hanging="150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 xml:space="preserve">JPYTIBOR 6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เดือนบวกอัตราส่วนเพิ่ม</w:t>
            </w:r>
          </w:p>
        </w:tc>
        <w:tc>
          <w:tcPr>
            <w:tcW w:w="5040" w:type="dxa"/>
          </w:tcPr>
          <w:p w14:paraId="168EC068" w14:textId="05CC1BD0" w:rsidR="00102F63" w:rsidRPr="00EB3DF9" w:rsidRDefault="00102F63" w:rsidP="00EB3DF9">
            <w:pPr>
              <w:spacing w:line="240" w:lineRule="auto"/>
              <w:rPr>
                <w:cs/>
              </w:rPr>
            </w:pPr>
            <w:r w:rsidRPr="00EB3DF9">
              <w:rPr>
                <w:cs/>
              </w:rPr>
              <w:t>ทุกหกเดือน</w:t>
            </w:r>
            <w:r w:rsidRPr="00EB3DF9">
              <w:rPr>
                <w:rFonts w:hint="cs"/>
                <w:cs/>
              </w:rPr>
              <w:t>ตั้งแต่</w:t>
            </w:r>
            <w:r w:rsidRPr="00EB3DF9">
              <w:rPr>
                <w:cs/>
              </w:rPr>
              <w:t xml:space="preserve">เดือนธันวาคม </w:t>
            </w:r>
            <w:r w:rsidRPr="00EB3DF9">
              <w:t>2560</w:t>
            </w:r>
            <w:r w:rsidRPr="00EB3DF9">
              <w:rPr>
                <w:cs/>
              </w:rPr>
              <w:t xml:space="preserve"> </w:t>
            </w:r>
            <w:r w:rsidRPr="00EB3DF9">
              <w:rPr>
                <w:rFonts w:hint="cs"/>
                <w:cs/>
              </w:rPr>
              <w:t>รวม</w:t>
            </w:r>
            <w:r w:rsidRPr="00EB3DF9">
              <w:rPr>
                <w:cs/>
              </w:rPr>
              <w:t xml:space="preserve"> </w:t>
            </w:r>
            <w:r w:rsidRPr="00EB3DF9">
              <w:t>15</w:t>
            </w:r>
            <w:r w:rsidRPr="00EB3DF9">
              <w:rPr>
                <w:cs/>
              </w:rPr>
              <w:t xml:space="preserve"> งวด</w:t>
            </w:r>
          </w:p>
        </w:tc>
      </w:tr>
      <w:tr w:rsidR="00102F63" w:rsidRPr="00EB3DF9" w14:paraId="15EF4093" w14:textId="77777777" w:rsidTr="003557BB">
        <w:trPr>
          <w:trHeight w:val="20"/>
        </w:trPr>
        <w:tc>
          <w:tcPr>
            <w:tcW w:w="1350" w:type="dxa"/>
            <w:gridSpan w:val="2"/>
          </w:tcPr>
          <w:p w14:paraId="5B51DC2A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069" w:type="dxa"/>
            <w:gridSpan w:val="2"/>
          </w:tcPr>
          <w:p w14:paraId="6E781FC8" w14:textId="77777777" w:rsidR="00102F63" w:rsidRPr="00EB3DF9" w:rsidRDefault="00102F6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lang w:eastAsia="th-TH"/>
              </w:rPr>
            </w:pPr>
            <w:r w:rsidRPr="00EB3DF9">
              <w:rPr>
                <w:rFonts w:eastAsia="Cordia New"/>
                <w:snapToGrid w:val="0"/>
                <w:lang w:eastAsia="th-TH"/>
              </w:rPr>
              <w:t>1,330</w:t>
            </w:r>
          </w:p>
        </w:tc>
        <w:tc>
          <w:tcPr>
            <w:tcW w:w="2081" w:type="dxa"/>
          </w:tcPr>
          <w:p w14:paraId="11682469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18" w:hanging="150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 xml:space="preserve">JPYTIBOR 6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เดือนบวกอัตราส่วนเพิ่ม</w:t>
            </w:r>
          </w:p>
        </w:tc>
        <w:tc>
          <w:tcPr>
            <w:tcW w:w="5040" w:type="dxa"/>
          </w:tcPr>
          <w:p w14:paraId="63498139" w14:textId="77777777" w:rsidR="00102F63" w:rsidRPr="00EB3DF9" w:rsidRDefault="00102F63" w:rsidP="00EB3DF9">
            <w:pPr>
              <w:spacing w:line="240" w:lineRule="auto"/>
            </w:pPr>
            <w:r w:rsidRPr="00EB3DF9">
              <w:rPr>
                <w:cs/>
              </w:rPr>
              <w:t>ทุกหกเดือน</w:t>
            </w:r>
            <w:r w:rsidRPr="00EB3DF9">
              <w:rPr>
                <w:rFonts w:hint="cs"/>
                <w:cs/>
              </w:rPr>
              <w:t>ตั้งแต่</w:t>
            </w:r>
            <w:r w:rsidRPr="00EB3DF9">
              <w:rPr>
                <w:cs/>
              </w:rPr>
              <w:t xml:space="preserve">เดือนธันวาคม </w:t>
            </w:r>
            <w:r w:rsidRPr="00EB3DF9">
              <w:t>2560</w:t>
            </w:r>
            <w:r w:rsidRPr="00EB3DF9">
              <w:rPr>
                <w:cs/>
              </w:rPr>
              <w:t xml:space="preserve"> </w:t>
            </w:r>
            <w:r w:rsidRPr="00EB3DF9">
              <w:rPr>
                <w:rFonts w:hint="cs"/>
                <w:cs/>
              </w:rPr>
              <w:t>รวม</w:t>
            </w:r>
            <w:r w:rsidRPr="00EB3DF9">
              <w:rPr>
                <w:cs/>
              </w:rPr>
              <w:t xml:space="preserve"> </w:t>
            </w:r>
            <w:r w:rsidRPr="00EB3DF9">
              <w:t>15</w:t>
            </w:r>
            <w:r w:rsidRPr="00EB3DF9">
              <w:rPr>
                <w:cs/>
              </w:rPr>
              <w:t xml:space="preserve"> งวด</w:t>
            </w:r>
          </w:p>
        </w:tc>
      </w:tr>
      <w:tr w:rsidR="00102F63" w:rsidRPr="00EB3DF9" w14:paraId="4BF50DD4" w14:textId="77777777" w:rsidTr="003557BB">
        <w:trPr>
          <w:trHeight w:val="20"/>
        </w:trPr>
        <w:tc>
          <w:tcPr>
            <w:tcW w:w="1350" w:type="dxa"/>
            <w:gridSpan w:val="2"/>
          </w:tcPr>
          <w:p w14:paraId="168D0B37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069" w:type="dxa"/>
            <w:gridSpan w:val="2"/>
          </w:tcPr>
          <w:p w14:paraId="3BF3FF38" w14:textId="77777777" w:rsidR="00102F63" w:rsidRPr="00EB3DF9" w:rsidRDefault="00102F6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lang w:eastAsia="th-TH"/>
              </w:rPr>
            </w:pPr>
            <w:r w:rsidRPr="00EB3DF9">
              <w:rPr>
                <w:rFonts w:eastAsia="Cordia New"/>
                <w:snapToGrid w:val="0"/>
                <w:cs/>
                <w:lang w:eastAsia="th-TH"/>
              </w:rPr>
              <w:t>7</w:t>
            </w:r>
            <w:r w:rsidRPr="00EB3DF9">
              <w:rPr>
                <w:rFonts w:eastAsia="Cordia New"/>
                <w:snapToGrid w:val="0"/>
                <w:lang w:eastAsia="th-TH"/>
              </w:rPr>
              <w:t>,</w:t>
            </w:r>
            <w:r w:rsidRPr="00EB3DF9">
              <w:rPr>
                <w:rFonts w:eastAsia="Cordia New"/>
                <w:snapToGrid w:val="0"/>
                <w:cs/>
                <w:lang w:eastAsia="th-TH"/>
              </w:rPr>
              <w:t>896</w:t>
            </w:r>
          </w:p>
        </w:tc>
        <w:tc>
          <w:tcPr>
            <w:tcW w:w="2081" w:type="dxa"/>
          </w:tcPr>
          <w:p w14:paraId="1A92D0B3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18" w:hanging="150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 xml:space="preserve">JPYTIBOR 6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เดือนบวกอัตราส่วนเพิ่ม</w:t>
            </w:r>
          </w:p>
        </w:tc>
        <w:tc>
          <w:tcPr>
            <w:tcW w:w="5040" w:type="dxa"/>
          </w:tcPr>
          <w:p w14:paraId="0D5D3633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0" w:right="-45" w:hanging="240"/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ในปีที่ </w:t>
            </w:r>
            <w:r w:rsidRPr="00EB3DF9">
              <w:rPr>
                <w:rFonts w:ascii="Angsana New" w:hAnsi="Angsana New"/>
                <w:sz w:val="30"/>
                <w:szCs w:val="30"/>
              </w:rPr>
              <w:t>6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นับจากวันลงนามสัญญา 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ชำระดอกเบี้ยทุกหกเดือน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02F63" w:rsidRPr="00EB3DF9" w14:paraId="78818C2D" w14:textId="77777777" w:rsidTr="003557BB">
        <w:trPr>
          <w:trHeight w:val="20"/>
        </w:trPr>
        <w:tc>
          <w:tcPr>
            <w:tcW w:w="1350" w:type="dxa"/>
            <w:gridSpan w:val="2"/>
          </w:tcPr>
          <w:p w14:paraId="13206CEA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069" w:type="dxa"/>
            <w:gridSpan w:val="2"/>
          </w:tcPr>
          <w:p w14:paraId="5DFEF9E3" w14:textId="77777777" w:rsidR="00102F63" w:rsidRPr="00EB3DF9" w:rsidRDefault="00102F6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cs/>
                <w:lang w:eastAsia="th-TH"/>
              </w:rPr>
            </w:pPr>
            <w:r w:rsidRPr="00EB3DF9">
              <w:rPr>
                <w:rFonts w:eastAsia="Cordia New"/>
                <w:snapToGrid w:val="0"/>
                <w:lang w:eastAsia="th-TH"/>
              </w:rPr>
              <w:t>1,128</w:t>
            </w:r>
          </w:p>
        </w:tc>
        <w:tc>
          <w:tcPr>
            <w:tcW w:w="2081" w:type="dxa"/>
          </w:tcPr>
          <w:p w14:paraId="19C5721A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45" w:hanging="150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 xml:space="preserve">JPYTIBOR 6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เดือนบวกอัตราส่วนเพิ่ม</w:t>
            </w:r>
          </w:p>
        </w:tc>
        <w:tc>
          <w:tcPr>
            <w:tcW w:w="5040" w:type="dxa"/>
          </w:tcPr>
          <w:p w14:paraId="46B713DB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0" w:right="-45" w:hanging="240"/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ในปีที่ </w:t>
            </w:r>
            <w:r w:rsidRPr="00EB3DF9">
              <w:rPr>
                <w:rFonts w:ascii="Angsana New" w:hAnsi="Angsana New"/>
                <w:sz w:val="30"/>
                <w:szCs w:val="30"/>
              </w:rPr>
              <w:t>6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นับจากวันลงนามสัญญา 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ชำระดอกเบี้ยทุกหกเดือน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27373" w:rsidRPr="00EB3DF9" w14:paraId="7B3D3C51" w14:textId="77777777" w:rsidTr="003557BB">
        <w:trPr>
          <w:trHeight w:val="20"/>
        </w:trPr>
        <w:tc>
          <w:tcPr>
            <w:tcW w:w="1350" w:type="dxa"/>
            <w:gridSpan w:val="2"/>
          </w:tcPr>
          <w:p w14:paraId="1CE88F04" w14:textId="3E45B5BA" w:rsidR="00327373" w:rsidRPr="00EB3DF9" w:rsidRDefault="0032737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069" w:type="dxa"/>
            <w:gridSpan w:val="2"/>
          </w:tcPr>
          <w:p w14:paraId="20C35210" w14:textId="46B2D69E" w:rsidR="00327373" w:rsidRPr="00EB3DF9" w:rsidRDefault="0032737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lang w:eastAsia="th-TH"/>
              </w:rPr>
            </w:pPr>
            <w:r w:rsidRPr="00EB3DF9">
              <w:rPr>
                <w:rFonts w:eastAsia="Cordia New"/>
                <w:snapToGrid w:val="0"/>
                <w:lang w:eastAsia="th-TH"/>
              </w:rPr>
              <w:t>8,310</w:t>
            </w:r>
          </w:p>
        </w:tc>
        <w:tc>
          <w:tcPr>
            <w:tcW w:w="2081" w:type="dxa"/>
          </w:tcPr>
          <w:p w14:paraId="002FFFD7" w14:textId="3A614951" w:rsidR="00327373" w:rsidRPr="00EB3DF9" w:rsidRDefault="0032737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45" w:hanging="150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 xml:space="preserve">JPYTIBOR 6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เดือนบวก  อัตราส่วนเพิ่ม</w:t>
            </w:r>
          </w:p>
        </w:tc>
        <w:tc>
          <w:tcPr>
            <w:tcW w:w="5040" w:type="dxa"/>
          </w:tcPr>
          <w:p w14:paraId="4C768E48" w14:textId="6E18139A" w:rsidR="00327373" w:rsidRPr="00EB3DF9" w:rsidRDefault="0032737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0" w:right="-45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ในปีที่ </w:t>
            </w:r>
            <w:r w:rsidRPr="00EB3DF9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นับจากวันที่เบิกรับเงินกู้งวดแรก </w:t>
            </w:r>
            <w:r w:rsidR="003D16D1" w:rsidRPr="00EB3DF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ชำระดอก</w:t>
            </w:r>
            <w:r w:rsidR="003D16D1" w:rsidRPr="00EB3DF9">
              <w:rPr>
                <w:rFonts w:ascii="Angsana New" w:hAnsi="Angsana New" w:hint="cs"/>
                <w:sz w:val="30"/>
                <w:szCs w:val="30"/>
                <w:cs/>
              </w:rPr>
              <w:t>เบี้ย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ทุกเดือน</w:t>
            </w:r>
            <w:r w:rsidR="003D16D1" w:rsidRPr="00EB3DF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02F63" w:rsidRPr="00EB3DF9" w14:paraId="064C0468" w14:textId="77777777" w:rsidTr="003557BB">
        <w:trPr>
          <w:trHeight w:val="20"/>
        </w:trPr>
        <w:tc>
          <w:tcPr>
            <w:tcW w:w="1350" w:type="dxa"/>
            <w:gridSpan w:val="2"/>
          </w:tcPr>
          <w:p w14:paraId="1CEB8F77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1069" w:type="dxa"/>
            <w:gridSpan w:val="2"/>
          </w:tcPr>
          <w:p w14:paraId="13EB781D" w14:textId="77777777" w:rsidR="00102F63" w:rsidRPr="00EB3DF9" w:rsidRDefault="00102F6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lang w:eastAsia="th-TH"/>
              </w:rPr>
            </w:pPr>
            <w:r w:rsidRPr="00EB3DF9">
              <w:rPr>
                <w:rFonts w:eastAsia="Cordia New"/>
                <w:snapToGrid w:val="0"/>
                <w:cs/>
                <w:lang w:eastAsia="th-TH"/>
              </w:rPr>
              <w:t>10</w:t>
            </w:r>
          </w:p>
        </w:tc>
        <w:tc>
          <w:tcPr>
            <w:tcW w:w="2081" w:type="dxa"/>
          </w:tcPr>
          <w:p w14:paraId="4B6BA6A2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45" w:hanging="150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USDLIBOR 6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เดือนบวกอัตราส่วนเพิ่ม</w:t>
            </w:r>
          </w:p>
        </w:tc>
        <w:tc>
          <w:tcPr>
            <w:tcW w:w="5040" w:type="dxa"/>
          </w:tcPr>
          <w:p w14:paraId="7BE4743B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0" w:right="-45" w:hanging="240"/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ในปีที่ </w:t>
            </w:r>
            <w:r w:rsidRPr="00EB3DF9">
              <w:rPr>
                <w:rFonts w:ascii="Angsana New" w:hAnsi="Angsana New"/>
                <w:sz w:val="30"/>
                <w:szCs w:val="30"/>
              </w:rPr>
              <w:t>6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นับจากวันลงนามสัญญา 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ชำระดอกเบี้ยทุกหกเดือน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02F63" w:rsidRPr="00EB3DF9" w14:paraId="010632F7" w14:textId="77777777" w:rsidTr="003557BB">
        <w:trPr>
          <w:trHeight w:val="20"/>
        </w:trPr>
        <w:tc>
          <w:tcPr>
            <w:tcW w:w="1350" w:type="dxa"/>
            <w:gridSpan w:val="2"/>
          </w:tcPr>
          <w:p w14:paraId="2D51BEC2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1069" w:type="dxa"/>
            <w:gridSpan w:val="2"/>
          </w:tcPr>
          <w:p w14:paraId="340FDC10" w14:textId="77777777" w:rsidR="00102F63" w:rsidRPr="00EB3DF9" w:rsidRDefault="00102F6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lang w:eastAsia="th-TH"/>
              </w:rPr>
            </w:pPr>
            <w:r w:rsidRPr="00EB3DF9">
              <w:rPr>
                <w:rFonts w:eastAsia="Cordia New"/>
                <w:snapToGrid w:val="0"/>
                <w:lang w:eastAsia="th-TH"/>
              </w:rPr>
              <w:t>40</w:t>
            </w:r>
          </w:p>
        </w:tc>
        <w:tc>
          <w:tcPr>
            <w:tcW w:w="2081" w:type="dxa"/>
          </w:tcPr>
          <w:p w14:paraId="5F7A2581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45" w:hanging="150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USDLIBOR 6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เดือนบวกอัตราส่วนเพิ่ม</w:t>
            </w:r>
          </w:p>
        </w:tc>
        <w:tc>
          <w:tcPr>
            <w:tcW w:w="5040" w:type="dxa"/>
          </w:tcPr>
          <w:p w14:paraId="6BFDC1F1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0" w:right="-45" w:hanging="240"/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ในปีที่ </w:t>
            </w:r>
            <w:r w:rsidRPr="00EB3DF9">
              <w:rPr>
                <w:rFonts w:ascii="Angsana New" w:hAnsi="Angsana New"/>
                <w:sz w:val="30"/>
                <w:szCs w:val="30"/>
              </w:rPr>
              <w:t>6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นับจากวันลงนามสัญญา 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ชำระดอกเบี้ยทุกหกเดือน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02F63" w:rsidRPr="00EB3DF9" w14:paraId="589F080D" w14:textId="77777777" w:rsidTr="003557BB">
        <w:trPr>
          <w:trHeight w:val="20"/>
        </w:trPr>
        <w:tc>
          <w:tcPr>
            <w:tcW w:w="1350" w:type="dxa"/>
            <w:gridSpan w:val="2"/>
          </w:tcPr>
          <w:p w14:paraId="65DDDD4F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1069" w:type="dxa"/>
            <w:gridSpan w:val="2"/>
          </w:tcPr>
          <w:p w14:paraId="0B8006A8" w14:textId="77777777" w:rsidR="00102F63" w:rsidRPr="00EB3DF9" w:rsidRDefault="00102F6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lang w:eastAsia="th-TH"/>
              </w:rPr>
            </w:pPr>
            <w:r w:rsidRPr="00EB3DF9">
              <w:rPr>
                <w:rFonts w:eastAsia="Cordia New"/>
                <w:snapToGrid w:val="0"/>
                <w:lang w:eastAsia="th-TH"/>
              </w:rPr>
              <w:t>20</w:t>
            </w:r>
          </w:p>
        </w:tc>
        <w:tc>
          <w:tcPr>
            <w:tcW w:w="2081" w:type="dxa"/>
          </w:tcPr>
          <w:p w14:paraId="498C09A3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45" w:hanging="150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USDLIBOR 6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เดือนบวกอัตราส่วนเพิ่ม</w:t>
            </w:r>
          </w:p>
        </w:tc>
        <w:tc>
          <w:tcPr>
            <w:tcW w:w="5040" w:type="dxa"/>
          </w:tcPr>
          <w:p w14:paraId="1C5A8B4F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0" w:right="-45" w:hanging="240"/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ในปีที่ </w:t>
            </w:r>
            <w:r w:rsidRPr="00EB3DF9">
              <w:rPr>
                <w:rFonts w:ascii="Angsana New" w:hAnsi="Angsana New"/>
                <w:sz w:val="30"/>
                <w:szCs w:val="30"/>
              </w:rPr>
              <w:t>6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นับจากวันลงนามสัญญา 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ชำระดอกเบี้ยทุกหกเดือน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02F63" w:rsidRPr="00EB3DF9" w14:paraId="1EEC9412" w14:textId="77777777" w:rsidTr="003557BB">
        <w:trPr>
          <w:trHeight w:val="20"/>
        </w:trPr>
        <w:tc>
          <w:tcPr>
            <w:tcW w:w="1350" w:type="dxa"/>
            <w:gridSpan w:val="2"/>
          </w:tcPr>
          <w:p w14:paraId="6804B6F5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069" w:type="dxa"/>
            <w:gridSpan w:val="2"/>
          </w:tcPr>
          <w:p w14:paraId="17EBC5D9" w14:textId="77777777" w:rsidR="00102F63" w:rsidRPr="00EB3DF9" w:rsidRDefault="00102F6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lang w:eastAsia="th-TH"/>
              </w:rPr>
            </w:pPr>
            <w:r w:rsidRPr="00EB3DF9">
              <w:rPr>
                <w:rFonts w:eastAsia="Cordia New"/>
                <w:snapToGrid w:val="0"/>
                <w:cs/>
                <w:lang w:eastAsia="th-TH"/>
              </w:rPr>
              <w:t>754</w:t>
            </w:r>
          </w:p>
        </w:tc>
        <w:tc>
          <w:tcPr>
            <w:tcW w:w="2081" w:type="dxa"/>
          </w:tcPr>
          <w:p w14:paraId="4B11DE70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45" w:hanging="150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 xml:space="preserve">THBFIX 6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เดือนบวก</w:t>
            </w:r>
            <w:r w:rsidRPr="00EB3DF9">
              <w:rPr>
                <w:rFonts w:ascii="Angsana New" w:hAnsi="Angsana New"/>
                <w:sz w:val="30"/>
                <w:szCs w:val="30"/>
              </w:rPr>
              <w:br/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อัตราส่วนเพิ่ม</w:t>
            </w:r>
          </w:p>
        </w:tc>
        <w:tc>
          <w:tcPr>
            <w:tcW w:w="5040" w:type="dxa"/>
          </w:tcPr>
          <w:p w14:paraId="078F48E8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0" w:right="-45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ทุกหกเดือน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ตั้งแต่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เดือนสิงหาคม </w:t>
            </w:r>
            <w:r w:rsidRPr="00EB3DF9">
              <w:rPr>
                <w:rFonts w:ascii="Angsana New" w:hAnsi="Angsana New"/>
                <w:sz w:val="30"/>
                <w:szCs w:val="30"/>
              </w:rPr>
              <w:t>2556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รวม </w:t>
            </w:r>
            <w:r w:rsidRPr="00EB3DF9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</w:tr>
      <w:tr w:rsidR="00102F63" w:rsidRPr="00EB3DF9" w14:paraId="6B8FF817" w14:textId="77777777" w:rsidTr="003557BB">
        <w:trPr>
          <w:trHeight w:val="20"/>
        </w:trPr>
        <w:tc>
          <w:tcPr>
            <w:tcW w:w="1350" w:type="dxa"/>
            <w:gridSpan w:val="2"/>
          </w:tcPr>
          <w:p w14:paraId="74F93B52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069" w:type="dxa"/>
            <w:gridSpan w:val="2"/>
          </w:tcPr>
          <w:p w14:paraId="1865AF41" w14:textId="77777777" w:rsidR="00102F63" w:rsidRPr="00EB3DF9" w:rsidRDefault="00102F6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lang w:eastAsia="th-TH"/>
              </w:rPr>
            </w:pPr>
            <w:r w:rsidRPr="00EB3DF9">
              <w:rPr>
                <w:rFonts w:eastAsia="Cordia New"/>
                <w:snapToGrid w:val="0"/>
                <w:cs/>
                <w:lang w:eastAsia="th-TH"/>
              </w:rPr>
              <w:t>754</w:t>
            </w:r>
          </w:p>
        </w:tc>
        <w:tc>
          <w:tcPr>
            <w:tcW w:w="2081" w:type="dxa"/>
          </w:tcPr>
          <w:p w14:paraId="10010AD6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45" w:hanging="150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ทุก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/>
                <w:sz w:val="30"/>
                <w:szCs w:val="30"/>
              </w:rPr>
              <w:t>6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040" w:type="dxa"/>
          </w:tcPr>
          <w:p w14:paraId="13096C64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0" w:right="-45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ทุกหกเดือน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ตั้งแต่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เดือนสิงหาคม </w:t>
            </w:r>
            <w:r w:rsidRPr="00EB3DF9">
              <w:rPr>
                <w:rFonts w:ascii="Angsana New" w:hAnsi="Angsana New"/>
                <w:sz w:val="30"/>
                <w:szCs w:val="30"/>
              </w:rPr>
              <w:t>2556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รวม </w:t>
            </w:r>
            <w:r w:rsidRPr="00EB3DF9">
              <w:rPr>
                <w:rFonts w:ascii="Angsana New" w:hAnsi="Angsana New"/>
                <w:sz w:val="30"/>
                <w:szCs w:val="30"/>
              </w:rPr>
              <w:t xml:space="preserve">34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</w:tr>
      <w:tr w:rsidR="00102F63" w:rsidRPr="00EB3DF9" w14:paraId="1EE407DB" w14:textId="77777777" w:rsidTr="003557BB">
        <w:trPr>
          <w:trHeight w:val="20"/>
        </w:trPr>
        <w:tc>
          <w:tcPr>
            <w:tcW w:w="1350" w:type="dxa"/>
            <w:gridSpan w:val="2"/>
          </w:tcPr>
          <w:p w14:paraId="0D2D7A4D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1069" w:type="dxa"/>
            <w:gridSpan w:val="2"/>
          </w:tcPr>
          <w:p w14:paraId="24B99DD6" w14:textId="77777777" w:rsidR="00102F63" w:rsidRPr="00EB3DF9" w:rsidRDefault="00102F6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lang w:eastAsia="th-TH"/>
              </w:rPr>
            </w:pPr>
            <w:r w:rsidRPr="00EB3DF9">
              <w:rPr>
                <w:rFonts w:eastAsia="Cordia New"/>
                <w:snapToGrid w:val="0"/>
                <w:cs/>
                <w:lang w:eastAsia="th-TH"/>
              </w:rPr>
              <w:t>12</w:t>
            </w:r>
          </w:p>
        </w:tc>
        <w:tc>
          <w:tcPr>
            <w:tcW w:w="2081" w:type="dxa"/>
          </w:tcPr>
          <w:p w14:paraId="7FE8E79D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45" w:hanging="150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5040" w:type="dxa"/>
          </w:tcPr>
          <w:p w14:paraId="250A802D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0" w:right="-45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ทุกหกเดือน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ตั้งแต่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เดือนสิงหาคม </w:t>
            </w:r>
            <w:r w:rsidRPr="00EB3DF9">
              <w:rPr>
                <w:rFonts w:ascii="Angsana New" w:hAnsi="Angsana New"/>
                <w:sz w:val="30"/>
                <w:szCs w:val="30"/>
              </w:rPr>
              <w:t>2556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รวม </w:t>
            </w:r>
            <w:r w:rsidRPr="00EB3DF9">
              <w:rPr>
                <w:rFonts w:ascii="Angsana New" w:hAnsi="Angsana New"/>
                <w:sz w:val="30"/>
                <w:szCs w:val="30"/>
              </w:rPr>
              <w:t xml:space="preserve">34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</w:tr>
      <w:tr w:rsidR="00102F63" w:rsidRPr="00EB3DF9" w14:paraId="497DAA8E" w14:textId="77777777" w:rsidTr="003557BB">
        <w:trPr>
          <w:trHeight w:val="20"/>
        </w:trPr>
        <w:tc>
          <w:tcPr>
            <w:tcW w:w="1350" w:type="dxa"/>
            <w:gridSpan w:val="2"/>
          </w:tcPr>
          <w:p w14:paraId="174FF772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069" w:type="dxa"/>
            <w:gridSpan w:val="2"/>
          </w:tcPr>
          <w:p w14:paraId="71D49FD6" w14:textId="77777777" w:rsidR="00102F63" w:rsidRPr="00EB3DF9" w:rsidRDefault="00102F6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lang w:eastAsia="th-TH"/>
              </w:rPr>
            </w:pPr>
            <w:r w:rsidRPr="00EB3DF9">
              <w:rPr>
                <w:rFonts w:eastAsia="Cordia New"/>
                <w:snapToGrid w:val="0"/>
                <w:lang w:eastAsia="th-TH"/>
              </w:rPr>
              <w:t>254</w:t>
            </w:r>
          </w:p>
        </w:tc>
        <w:tc>
          <w:tcPr>
            <w:tcW w:w="2081" w:type="dxa"/>
          </w:tcPr>
          <w:p w14:paraId="0504C344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45" w:hanging="150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5040" w:type="dxa"/>
          </w:tcPr>
          <w:p w14:paraId="22C3B82F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0" w:right="-45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ทุกไตรมาส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ตั้งแต่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เดือนเมษายน </w:t>
            </w:r>
            <w:r w:rsidRPr="00EB3DF9">
              <w:rPr>
                <w:rFonts w:ascii="Angsana New" w:hAnsi="Angsana New"/>
                <w:sz w:val="30"/>
                <w:szCs w:val="30"/>
              </w:rPr>
              <w:t>2558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รวม </w:t>
            </w:r>
            <w:r w:rsidRPr="00EB3DF9">
              <w:rPr>
                <w:rFonts w:ascii="Angsana New" w:hAnsi="Angsana New"/>
                <w:sz w:val="30"/>
                <w:szCs w:val="30"/>
              </w:rPr>
              <w:t xml:space="preserve">68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</w:tr>
      <w:tr w:rsidR="00102F63" w:rsidRPr="00EB3DF9" w14:paraId="44ADA98F" w14:textId="77777777" w:rsidTr="003557BB">
        <w:trPr>
          <w:trHeight w:val="20"/>
        </w:trPr>
        <w:tc>
          <w:tcPr>
            <w:tcW w:w="1350" w:type="dxa"/>
            <w:gridSpan w:val="2"/>
          </w:tcPr>
          <w:p w14:paraId="7504EE5D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069" w:type="dxa"/>
            <w:gridSpan w:val="2"/>
          </w:tcPr>
          <w:p w14:paraId="59394B63" w14:textId="77777777" w:rsidR="00102F63" w:rsidRPr="00EB3DF9" w:rsidRDefault="00102F6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lang w:eastAsia="th-TH"/>
              </w:rPr>
            </w:pPr>
            <w:r w:rsidRPr="00EB3DF9">
              <w:rPr>
                <w:rFonts w:eastAsia="Cordia New"/>
                <w:snapToGrid w:val="0"/>
                <w:lang w:eastAsia="th-TH"/>
              </w:rPr>
              <w:t>355</w:t>
            </w:r>
          </w:p>
        </w:tc>
        <w:tc>
          <w:tcPr>
            <w:tcW w:w="2081" w:type="dxa"/>
          </w:tcPr>
          <w:p w14:paraId="060DFA7F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45" w:hanging="150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5040" w:type="dxa"/>
          </w:tcPr>
          <w:p w14:paraId="614F9255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0" w:right="-45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ทุกไตรมาส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ตั้งแต่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เดือ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กรกฎาคม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/>
                <w:sz w:val="30"/>
                <w:szCs w:val="30"/>
              </w:rPr>
              <w:t>2558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รวม </w:t>
            </w:r>
            <w:r w:rsidRPr="00EB3DF9">
              <w:rPr>
                <w:rFonts w:ascii="Angsana New" w:hAnsi="Angsana New"/>
                <w:sz w:val="30"/>
                <w:szCs w:val="30"/>
              </w:rPr>
              <w:t xml:space="preserve">68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</w:tr>
      <w:tr w:rsidR="00102F63" w:rsidRPr="00EB3DF9" w14:paraId="4853B662" w14:textId="77777777" w:rsidTr="003557BB">
        <w:trPr>
          <w:trHeight w:val="20"/>
        </w:trPr>
        <w:tc>
          <w:tcPr>
            <w:tcW w:w="1350" w:type="dxa"/>
            <w:gridSpan w:val="2"/>
          </w:tcPr>
          <w:p w14:paraId="554EB541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069" w:type="dxa"/>
            <w:gridSpan w:val="2"/>
          </w:tcPr>
          <w:p w14:paraId="478C6471" w14:textId="77777777" w:rsidR="00102F63" w:rsidRPr="00EB3DF9" w:rsidRDefault="00102F6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lang w:eastAsia="th-TH"/>
              </w:rPr>
            </w:pPr>
            <w:r w:rsidRPr="00EB3DF9">
              <w:rPr>
                <w:rFonts w:eastAsia="Cordia New"/>
                <w:snapToGrid w:val="0"/>
                <w:lang w:eastAsia="th-TH"/>
              </w:rPr>
              <w:t>349</w:t>
            </w:r>
          </w:p>
        </w:tc>
        <w:tc>
          <w:tcPr>
            <w:tcW w:w="2081" w:type="dxa"/>
          </w:tcPr>
          <w:p w14:paraId="6FF6171E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45" w:hanging="150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5040" w:type="dxa"/>
          </w:tcPr>
          <w:p w14:paraId="4EE1D275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0" w:right="-45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ทุกไตรมาส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ตั้งแต่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เดือ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กรกฎาคม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/>
                <w:sz w:val="30"/>
                <w:szCs w:val="30"/>
              </w:rPr>
              <w:t>2558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รวม </w:t>
            </w:r>
            <w:r w:rsidRPr="00EB3DF9">
              <w:rPr>
                <w:rFonts w:ascii="Angsana New" w:hAnsi="Angsana New"/>
                <w:sz w:val="30"/>
                <w:szCs w:val="30"/>
              </w:rPr>
              <w:t xml:space="preserve">68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</w:tr>
      <w:tr w:rsidR="00102F63" w:rsidRPr="00EB3DF9" w14:paraId="26BFE7AE" w14:textId="77777777" w:rsidTr="003557BB">
        <w:trPr>
          <w:trHeight w:val="20"/>
        </w:trPr>
        <w:tc>
          <w:tcPr>
            <w:tcW w:w="1350" w:type="dxa"/>
            <w:gridSpan w:val="2"/>
          </w:tcPr>
          <w:p w14:paraId="4E88AC4F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069" w:type="dxa"/>
            <w:gridSpan w:val="2"/>
          </w:tcPr>
          <w:p w14:paraId="6C474350" w14:textId="77777777" w:rsidR="00102F63" w:rsidRPr="00EB3DF9" w:rsidRDefault="00102F6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eastAsia="Cordia New"/>
                <w:snapToGrid w:val="0"/>
                <w:lang w:eastAsia="th-TH"/>
              </w:rPr>
            </w:pPr>
            <w:r w:rsidRPr="00EB3DF9">
              <w:rPr>
                <w:rFonts w:eastAsia="Cordia New"/>
                <w:snapToGrid w:val="0"/>
                <w:lang w:eastAsia="th-TH"/>
              </w:rPr>
              <w:t>2,578</w:t>
            </w:r>
          </w:p>
        </w:tc>
        <w:tc>
          <w:tcPr>
            <w:tcW w:w="2081" w:type="dxa"/>
          </w:tcPr>
          <w:p w14:paraId="04EE547E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0" w:right="-45" w:hanging="150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5040" w:type="dxa"/>
          </w:tcPr>
          <w:p w14:paraId="462C2623" w14:textId="77777777" w:rsidR="00102F63" w:rsidRPr="00EB3DF9" w:rsidRDefault="00102F6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0" w:right="-45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ทุกไตรมาส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ตั้งแต่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เดือ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นมีนาคม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/>
                <w:sz w:val="30"/>
                <w:szCs w:val="30"/>
              </w:rPr>
              <w:t>2559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รวม </w:t>
            </w:r>
            <w:r w:rsidRPr="00EB3DF9">
              <w:rPr>
                <w:rFonts w:ascii="Angsana New" w:hAnsi="Angsana New"/>
                <w:sz w:val="30"/>
                <w:szCs w:val="30"/>
              </w:rPr>
              <w:t xml:space="preserve">68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</w:tr>
    </w:tbl>
    <w:p w14:paraId="2B27C552" w14:textId="77777777" w:rsidR="004B7A5B" w:rsidRPr="00EB3DF9" w:rsidRDefault="004B7A5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  <w:lang w:val="en-GB"/>
        </w:rPr>
      </w:pPr>
    </w:p>
    <w:p w14:paraId="2FC99CBA" w14:textId="7B52AF69" w:rsidR="00386FF8" w:rsidRPr="00EB3DF9" w:rsidRDefault="00D945C5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</w:rPr>
      </w:pPr>
      <w:r w:rsidRPr="00EB3DF9">
        <w:rPr>
          <w:rFonts w:hint="cs"/>
          <w:cs/>
          <w:lang w:val="en-GB"/>
        </w:rPr>
        <w:lastRenderedPageBreak/>
        <w:t>สัญญาเงินกู้ยืมดังกล่าวได้ระบุเงื่อนไขบางประการเกี่ยวกับการรักษาอัตราส่วนทางการเงิน</w:t>
      </w:r>
      <w:r w:rsidR="00296E49" w:rsidRPr="00EB3DF9">
        <w:rPr>
          <w:rFonts w:hint="cs"/>
          <w:cs/>
          <w:lang w:val="en-GB"/>
        </w:rPr>
        <w:t xml:space="preserve"> </w:t>
      </w:r>
      <w:r w:rsidR="00296E49" w:rsidRPr="00EB3DF9">
        <w:rPr>
          <w:cs/>
          <w:lang w:val="en-GB"/>
        </w:rPr>
        <w:t>เช่น การดำรงอัตราส่วนของหนี้สินต่อส่วนของผู้ถือหุ้น อัตราส่วนในการชำระหนี้ และอัตราส่วนเงินทุนหมุนเวียน</w:t>
      </w:r>
      <w:r w:rsidRPr="00EB3DF9">
        <w:rPr>
          <w:rFonts w:hint="cs"/>
          <w:cs/>
          <w:lang w:val="en-GB"/>
        </w:rPr>
        <w:t xml:space="preserve"> และการโอนสิทธิสัญญาต่าง ๆ </w:t>
      </w:r>
      <w:r w:rsidR="0050006C" w:rsidRPr="00EB3DF9">
        <w:rPr>
          <w:rFonts w:hint="cs"/>
          <w:cs/>
          <w:lang w:val="en-GB"/>
        </w:rPr>
        <w:t>นอกจากนี้</w:t>
      </w:r>
      <w:r w:rsidRPr="00EB3DF9">
        <w:rPr>
          <w:rFonts w:hint="cs"/>
          <w:cs/>
          <w:lang w:val="en-GB"/>
        </w:rPr>
        <w:t>เงินกู้ยืม</w:t>
      </w:r>
      <w:r w:rsidR="0050006C" w:rsidRPr="00EB3DF9">
        <w:rPr>
          <w:rFonts w:hint="cs"/>
          <w:cs/>
          <w:lang w:val="en-GB"/>
        </w:rPr>
        <w:t>ของบริษัทย่อยและบริษัทย่อยทางอ้อม</w:t>
      </w:r>
      <w:r w:rsidRPr="00EB3DF9">
        <w:rPr>
          <w:rFonts w:hint="cs"/>
          <w:cs/>
          <w:lang w:val="en-GB"/>
        </w:rPr>
        <w:t>ค้ำประกันโดยการจดจำนองที่ดิน</w:t>
      </w:r>
      <w:r w:rsidRPr="00EB3DF9">
        <w:rPr>
          <w:cs/>
          <w:lang w:val="en-GB"/>
        </w:rPr>
        <w:t xml:space="preserve"> </w:t>
      </w:r>
      <w:r w:rsidRPr="00EB3DF9">
        <w:rPr>
          <w:rFonts w:hint="cs"/>
          <w:cs/>
          <w:lang w:val="en-GB"/>
        </w:rPr>
        <w:t>อาคาร ส่วนปรับปรุงที่ดิ</w:t>
      </w:r>
      <w:r w:rsidR="004B6B15" w:rsidRPr="00EB3DF9">
        <w:rPr>
          <w:rFonts w:hint="cs"/>
          <w:cs/>
          <w:lang w:val="en-GB"/>
        </w:rPr>
        <w:t xml:space="preserve">น </w:t>
      </w:r>
      <w:r w:rsidRPr="00EB3DF9">
        <w:rPr>
          <w:rFonts w:hint="cs"/>
          <w:cs/>
          <w:lang w:val="en-GB"/>
        </w:rPr>
        <w:t>ระบบสาธารณูปโภค เครื่องจักร</w:t>
      </w:r>
      <w:r w:rsidR="004B6B15" w:rsidRPr="00EB3DF9">
        <w:rPr>
          <w:rFonts w:hint="cs"/>
          <w:cs/>
          <w:lang w:val="en-GB"/>
        </w:rPr>
        <w:t xml:space="preserve"> และหุ้น</w:t>
      </w:r>
      <w:r w:rsidR="004B6B15" w:rsidRPr="00EB3DF9">
        <w:rPr>
          <w:cs/>
          <w:lang w:val="en-GB"/>
        </w:rPr>
        <w:t xml:space="preserve">ประมาณร้อยละ </w:t>
      </w:r>
      <w:r w:rsidR="004B6B15" w:rsidRPr="00EB3DF9">
        <w:rPr>
          <w:lang w:val="en-GB"/>
        </w:rPr>
        <w:t>33</w:t>
      </w:r>
      <w:r w:rsidR="004B6B15" w:rsidRPr="00EB3DF9">
        <w:rPr>
          <w:cs/>
          <w:lang w:val="en-GB"/>
        </w:rPr>
        <w:t>.</w:t>
      </w:r>
      <w:r w:rsidR="004B6B15" w:rsidRPr="00EB3DF9">
        <w:rPr>
          <w:lang w:val="en-GB"/>
        </w:rPr>
        <w:t xml:space="preserve">33 </w:t>
      </w:r>
      <w:r w:rsidR="004B6B15" w:rsidRPr="00EB3DF9">
        <w:rPr>
          <w:cs/>
          <w:lang w:val="en-GB"/>
        </w:rPr>
        <w:t xml:space="preserve">ของจำนวนหุ้นสามัญที่ออกและชำระแล้วทั้งหมดของ </w:t>
      </w:r>
      <w:r w:rsidR="004B6B15" w:rsidRPr="00EB3DF9">
        <w:rPr>
          <w:lang w:val="en-GB"/>
        </w:rPr>
        <w:t>Star Energy Group Holdings</w:t>
      </w:r>
      <w:r w:rsidR="0050006C" w:rsidRPr="00EB3DF9">
        <w:rPr>
          <w:lang w:val="en-GB"/>
        </w:rPr>
        <w:t xml:space="preserve"> Pte</w:t>
      </w:r>
      <w:r w:rsidR="0050006C" w:rsidRPr="00EB3DF9">
        <w:rPr>
          <w:cs/>
          <w:lang w:val="en-GB"/>
        </w:rPr>
        <w:t xml:space="preserve">. </w:t>
      </w:r>
      <w:r w:rsidR="0050006C" w:rsidRPr="00EB3DF9">
        <w:rPr>
          <w:lang w:val="en-GB"/>
        </w:rPr>
        <w:t>Ltd</w:t>
      </w:r>
      <w:r w:rsidR="0050006C" w:rsidRPr="00EB3DF9">
        <w:rPr>
          <w:cs/>
          <w:lang w:val="en-GB"/>
        </w:rPr>
        <w:t>.</w:t>
      </w:r>
      <w:r w:rsidR="003D16D1" w:rsidRPr="00EB3DF9">
        <w:rPr>
          <w:rFonts w:hint="cs"/>
          <w:cs/>
          <w:lang w:val="en-GB"/>
        </w:rPr>
        <w:t xml:space="preserve"> </w:t>
      </w:r>
      <w:r w:rsidR="00396D7C" w:rsidRPr="00EB3DF9">
        <w:rPr>
          <w:rFonts w:hint="cs"/>
          <w:cs/>
        </w:rPr>
        <w:t>ซึ่งเป็นบริษั</w:t>
      </w:r>
      <w:r w:rsidR="003D16D1" w:rsidRPr="00EB3DF9">
        <w:rPr>
          <w:rFonts w:hint="cs"/>
          <w:cs/>
        </w:rPr>
        <w:t>ทร่วมทางอ้อมของบริษัท และหุ้นสามัญที่ออกชำระแล้วทั้งหมดของบริษํท บีซีพีจี อินโดไชน่า จำกัด ซึ่งเป็นบริษ</w:t>
      </w:r>
      <w:r w:rsidR="00B05C28" w:rsidRPr="00EB3DF9">
        <w:rPr>
          <w:rFonts w:hint="cs"/>
          <w:cs/>
        </w:rPr>
        <w:t>ั</w:t>
      </w:r>
      <w:r w:rsidR="003D16D1" w:rsidRPr="00EB3DF9">
        <w:rPr>
          <w:rFonts w:hint="cs"/>
          <w:cs/>
        </w:rPr>
        <w:t>ทย่อยทางอ้อมของบริษัทเป็นหลักทรัพย์ค้ำประกัน</w:t>
      </w:r>
    </w:p>
    <w:p w14:paraId="648E5F6A" w14:textId="77777777" w:rsidR="0050006C" w:rsidRPr="00EB3DF9" w:rsidRDefault="0050006C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p w14:paraId="2AD69A10" w14:textId="05AC7C31" w:rsidR="009278F0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  <w:lang w:val="en-GB"/>
        </w:rPr>
      </w:pPr>
      <w:r w:rsidRPr="00EB3DF9">
        <w:rPr>
          <w:cs/>
          <w:lang w:val="en-GB"/>
        </w:rPr>
        <w:t xml:space="preserve">ณ วันที่ </w:t>
      </w:r>
      <w:r w:rsidRPr="00EB3DF9">
        <w:rPr>
          <w:lang w:val="en-GB"/>
        </w:rPr>
        <w:t>31</w:t>
      </w:r>
      <w:r w:rsidRPr="00EB3DF9">
        <w:rPr>
          <w:cs/>
          <w:lang w:val="en-GB"/>
        </w:rPr>
        <w:t xml:space="preserve"> ธันวาคม </w:t>
      </w:r>
      <w:r w:rsidRPr="00EB3DF9">
        <w:rPr>
          <w:lang w:val="en-GB"/>
        </w:rPr>
        <w:t>25</w:t>
      </w:r>
      <w:r w:rsidR="0023445B" w:rsidRPr="00EB3DF9">
        <w:rPr>
          <w:lang w:val="en-GB"/>
        </w:rPr>
        <w:t>6</w:t>
      </w:r>
      <w:r w:rsidR="00F715A6" w:rsidRPr="00EB3DF9">
        <w:rPr>
          <w:lang w:val="en-GB"/>
        </w:rPr>
        <w:t>2</w:t>
      </w:r>
      <w:r w:rsidR="00841EB9" w:rsidRPr="00EB3DF9">
        <w:rPr>
          <w:cs/>
          <w:lang w:val="en-GB"/>
        </w:rPr>
        <w:t xml:space="preserve"> </w:t>
      </w:r>
      <w:r w:rsidRPr="00EB3DF9">
        <w:rPr>
          <w:cs/>
          <w:lang w:val="en-GB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4B15F6" w:rsidRPr="00EB3DF9">
        <w:rPr>
          <w:rFonts w:hint="cs"/>
          <w:cs/>
          <w:lang w:val="en-GB"/>
        </w:rPr>
        <w:t xml:space="preserve"> </w:t>
      </w:r>
      <w:r w:rsidR="008A4BFE" w:rsidRPr="00EB3DF9">
        <w:rPr>
          <w:lang w:val="en-GB"/>
        </w:rPr>
        <w:t>15,126</w:t>
      </w:r>
      <w:r w:rsidR="00C744B4" w:rsidRPr="00EB3DF9">
        <w:rPr>
          <w:cs/>
          <w:lang w:val="en-GB"/>
        </w:rPr>
        <w:t xml:space="preserve"> </w:t>
      </w:r>
      <w:r w:rsidRPr="00EB3DF9">
        <w:rPr>
          <w:cs/>
          <w:lang w:val="en-GB"/>
        </w:rPr>
        <w:t xml:space="preserve">ล้านบาท </w:t>
      </w:r>
      <w:r w:rsidR="00525C7D" w:rsidRPr="00EB3DF9">
        <w:rPr>
          <w:cs/>
          <w:lang w:val="en-GB"/>
        </w:rPr>
        <w:t>แล</w:t>
      </w:r>
      <w:r w:rsidR="00525C7D" w:rsidRPr="00EB3DF9">
        <w:rPr>
          <w:rFonts w:hint="cs"/>
          <w:cs/>
          <w:lang w:val="en-GB"/>
        </w:rPr>
        <w:t>ะ</w:t>
      </w:r>
      <w:r w:rsidR="00A879C7" w:rsidRPr="00EB3DF9">
        <w:rPr>
          <w:cs/>
          <w:lang w:val="en-GB"/>
        </w:rPr>
        <w:t xml:space="preserve"> </w:t>
      </w:r>
      <w:r w:rsidR="008A4BFE" w:rsidRPr="00EB3DF9">
        <w:t>10,675</w:t>
      </w:r>
      <w:r w:rsidRPr="00EB3DF9">
        <w:rPr>
          <w:cs/>
          <w:lang w:val="en-GB"/>
        </w:rPr>
        <w:t xml:space="preserve"> ล้านบาท ตามลำดับ </w:t>
      </w:r>
      <w:r w:rsidR="003557BB" w:rsidRPr="00EB3DF9">
        <w:rPr>
          <w:i/>
          <w:iCs/>
          <w:cs/>
          <w:lang w:val="en-GB"/>
        </w:rPr>
        <w:t>(</w:t>
      </w:r>
      <w:r w:rsidR="00A41ACC" w:rsidRPr="00EB3DF9">
        <w:rPr>
          <w:i/>
          <w:iCs/>
        </w:rPr>
        <w:t>2561</w:t>
      </w:r>
      <w:r w:rsidRPr="00EB3DF9">
        <w:rPr>
          <w:i/>
          <w:iCs/>
          <w:cs/>
          <w:lang w:val="en-GB"/>
        </w:rPr>
        <w:t xml:space="preserve">: </w:t>
      </w:r>
      <w:r w:rsidR="00F715A6" w:rsidRPr="00EB3DF9">
        <w:rPr>
          <w:i/>
          <w:iCs/>
          <w:lang w:val="en-GB"/>
        </w:rPr>
        <w:t>15,229</w:t>
      </w:r>
      <w:r w:rsidR="00841EB9" w:rsidRPr="00EB3DF9">
        <w:rPr>
          <w:i/>
          <w:iCs/>
          <w:cs/>
          <w:lang w:val="en-GB"/>
        </w:rPr>
        <w:t xml:space="preserve"> </w:t>
      </w:r>
      <w:r w:rsidRPr="00EB3DF9">
        <w:rPr>
          <w:i/>
          <w:iCs/>
          <w:cs/>
          <w:lang w:val="en-GB"/>
        </w:rPr>
        <w:t xml:space="preserve">ล้านบาท และ </w:t>
      </w:r>
      <w:r w:rsidR="00F715A6" w:rsidRPr="00EB3DF9">
        <w:rPr>
          <w:i/>
          <w:iCs/>
          <w:lang w:val="en-GB"/>
        </w:rPr>
        <w:t>11,895</w:t>
      </w:r>
      <w:r w:rsidRPr="00EB3DF9">
        <w:rPr>
          <w:i/>
          <w:iCs/>
          <w:cs/>
          <w:lang w:val="en-GB"/>
        </w:rPr>
        <w:t xml:space="preserve"> ล้านบาท ตามลำดับ)</w:t>
      </w:r>
    </w:p>
    <w:p w14:paraId="4525164D" w14:textId="77777777" w:rsidR="00693006" w:rsidRPr="00EB3DF9" w:rsidRDefault="00693006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05E12E6F" w14:textId="77777777" w:rsidR="009E45D4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b/>
          <w:bCs/>
          <w:i/>
          <w:iCs/>
          <w:cs/>
          <w:lang w:val="en-GB"/>
        </w:rPr>
      </w:pPr>
      <w:r w:rsidRPr="00EB3DF9">
        <w:rPr>
          <w:b/>
          <w:bCs/>
          <w:i/>
          <w:iCs/>
          <w:cs/>
          <w:lang w:val="en-GB"/>
        </w:rPr>
        <w:t>หุ้นกู้</w:t>
      </w:r>
    </w:p>
    <w:p w14:paraId="2ABF0AE7" w14:textId="77777777" w:rsidR="00ED7567" w:rsidRPr="00EB3DF9" w:rsidRDefault="00ED7567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p w14:paraId="7E120AB1" w14:textId="77777777" w:rsidR="007F5A0F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  <w:lang w:val="en-GB"/>
        </w:rPr>
      </w:pPr>
      <w:r w:rsidRPr="00EB3DF9">
        <w:rPr>
          <w:cs/>
          <w:lang w:val="en-GB"/>
        </w:rPr>
        <w:t>รายละเ</w:t>
      </w:r>
      <w:r w:rsidR="006D549E" w:rsidRPr="00EB3DF9">
        <w:rPr>
          <w:cs/>
          <w:lang w:val="en-GB"/>
        </w:rPr>
        <w:t xml:space="preserve">อียดหุ้นกู้ของบริษัท ณ วันที่ </w:t>
      </w:r>
      <w:r w:rsidR="00877C0F" w:rsidRPr="00EB3DF9">
        <w:rPr>
          <w:lang w:val="en-GB"/>
        </w:rPr>
        <w:t>31</w:t>
      </w:r>
      <w:r w:rsidRPr="00EB3DF9">
        <w:rPr>
          <w:cs/>
          <w:lang w:val="en-GB"/>
        </w:rPr>
        <w:t xml:space="preserve"> ธันวาคม </w:t>
      </w:r>
      <w:r w:rsidR="00877C0F" w:rsidRPr="00EB3DF9">
        <w:rPr>
          <w:lang w:val="en-GB"/>
        </w:rPr>
        <w:t>256</w:t>
      </w:r>
      <w:r w:rsidR="00F715A6" w:rsidRPr="00EB3DF9">
        <w:rPr>
          <w:lang w:val="en-GB"/>
        </w:rPr>
        <w:t xml:space="preserve">2 </w:t>
      </w:r>
      <w:r w:rsidR="00EA6D28" w:rsidRPr="00EB3DF9">
        <w:rPr>
          <w:cs/>
          <w:lang w:val="en-GB"/>
        </w:rPr>
        <w:t xml:space="preserve">และ </w:t>
      </w:r>
      <w:r w:rsidR="00877C0F" w:rsidRPr="00EB3DF9">
        <w:rPr>
          <w:lang w:val="en-GB"/>
        </w:rPr>
        <w:t>256</w:t>
      </w:r>
      <w:r w:rsidR="00F715A6" w:rsidRPr="00EB3DF9">
        <w:rPr>
          <w:lang w:val="en-GB"/>
        </w:rPr>
        <w:t>1</w:t>
      </w:r>
      <w:r w:rsidR="00841EB9" w:rsidRPr="00EB3DF9">
        <w:rPr>
          <w:cs/>
          <w:lang w:val="en-GB"/>
        </w:rPr>
        <w:t xml:space="preserve"> </w:t>
      </w:r>
      <w:r w:rsidRPr="00EB3DF9">
        <w:rPr>
          <w:cs/>
          <w:lang w:val="en-GB"/>
        </w:rPr>
        <w:t>มีดังนี้</w:t>
      </w:r>
    </w:p>
    <w:p w14:paraId="15313325" w14:textId="77777777" w:rsidR="00454BF7" w:rsidRPr="00EB3DF9" w:rsidRDefault="00454BF7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2070"/>
        <w:gridCol w:w="2070"/>
      </w:tblGrid>
      <w:tr w:rsidR="009A5077" w:rsidRPr="00EB3DF9" w14:paraId="58B5B4CD" w14:textId="77777777" w:rsidTr="00A41ACC">
        <w:trPr>
          <w:tblHeader/>
        </w:trPr>
        <w:tc>
          <w:tcPr>
            <w:tcW w:w="5040" w:type="dxa"/>
          </w:tcPr>
          <w:p w14:paraId="1B83DC40" w14:textId="77777777" w:rsidR="009A5077" w:rsidRPr="00EB3DF9" w:rsidRDefault="009A50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140" w:type="dxa"/>
            <w:gridSpan w:val="2"/>
          </w:tcPr>
          <w:p w14:paraId="2CA53381" w14:textId="77777777" w:rsidR="009A5077" w:rsidRPr="00EB3DF9" w:rsidRDefault="009A50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cs/>
              </w:rPr>
            </w:pPr>
            <w:r w:rsidRPr="00EB3DF9">
              <w:rPr>
                <w:b/>
                <w:bCs/>
                <w:cs/>
              </w:rPr>
              <w:t>งบการเงินรวม/งบการเงิน</w:t>
            </w:r>
            <w:r w:rsidRPr="00EB3DF9">
              <w:rPr>
                <w:rFonts w:hint="cs"/>
                <w:b/>
                <w:bCs/>
                <w:cs/>
              </w:rPr>
              <w:t>เฉพาะกิจการ</w:t>
            </w:r>
          </w:p>
        </w:tc>
      </w:tr>
      <w:tr w:rsidR="008E355A" w:rsidRPr="00EB3DF9" w14:paraId="49BEFA39" w14:textId="77777777" w:rsidTr="00A41ACC">
        <w:trPr>
          <w:tblHeader/>
        </w:trPr>
        <w:tc>
          <w:tcPr>
            <w:tcW w:w="5040" w:type="dxa"/>
          </w:tcPr>
          <w:p w14:paraId="4DE60D9D" w14:textId="77777777" w:rsidR="008E355A" w:rsidRPr="00EB3DF9" w:rsidRDefault="008E355A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2070" w:type="dxa"/>
          </w:tcPr>
          <w:p w14:paraId="0DA52484" w14:textId="77777777" w:rsidR="008E355A" w:rsidRPr="00EB3DF9" w:rsidRDefault="00F715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070" w:type="dxa"/>
          </w:tcPr>
          <w:p w14:paraId="1376A5B0" w14:textId="77777777" w:rsidR="008E355A" w:rsidRPr="00EB3DF9" w:rsidRDefault="00F715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E355A" w:rsidRPr="00EB3DF9" w14:paraId="5D2E8618" w14:textId="77777777" w:rsidTr="00A41ACC">
        <w:trPr>
          <w:tblHeader/>
        </w:trPr>
        <w:tc>
          <w:tcPr>
            <w:tcW w:w="5040" w:type="dxa"/>
          </w:tcPr>
          <w:p w14:paraId="3E9239C5" w14:textId="77777777" w:rsidR="008E355A" w:rsidRPr="00EB3DF9" w:rsidRDefault="008E355A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140" w:type="dxa"/>
            <w:gridSpan w:val="2"/>
          </w:tcPr>
          <w:p w14:paraId="0ABF04F9" w14:textId="77777777" w:rsidR="008E355A" w:rsidRPr="00EB3DF9" w:rsidRDefault="008E355A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EB3DF9">
              <w:rPr>
                <w:i/>
                <w:iCs/>
                <w:color w:val="000000"/>
                <w:cs/>
              </w:rPr>
              <w:t>(ล้านบาท)</w:t>
            </w:r>
          </w:p>
        </w:tc>
      </w:tr>
      <w:tr w:rsidR="00F715A6" w:rsidRPr="00EB3DF9" w14:paraId="27A46290" w14:textId="77777777" w:rsidTr="00A41ACC">
        <w:tc>
          <w:tcPr>
            <w:tcW w:w="5040" w:type="dxa"/>
          </w:tcPr>
          <w:p w14:paraId="5CDB250D" w14:textId="77777777" w:rsidR="00F715A6" w:rsidRPr="00EB3DF9" w:rsidRDefault="00F715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070" w:type="dxa"/>
          </w:tcPr>
          <w:p w14:paraId="5E2957DC" w14:textId="053FA5F5" w:rsidR="00F715A6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contextualSpacing/>
              <w:rPr>
                <w:color w:val="000000"/>
              </w:rPr>
            </w:pPr>
            <w:r w:rsidRPr="00EB3DF9">
              <w:rPr>
                <w:color w:val="000000"/>
              </w:rPr>
              <w:t>21,000</w:t>
            </w:r>
          </w:p>
        </w:tc>
        <w:tc>
          <w:tcPr>
            <w:tcW w:w="2070" w:type="dxa"/>
          </w:tcPr>
          <w:p w14:paraId="731C8197" w14:textId="77777777" w:rsidR="00F715A6" w:rsidRPr="00EB3DF9" w:rsidRDefault="00F715A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contextualSpacing/>
              <w:rPr>
                <w:color w:val="000000"/>
              </w:rPr>
            </w:pPr>
            <w:r w:rsidRPr="00EB3DF9">
              <w:rPr>
                <w:color w:val="000000"/>
              </w:rPr>
              <w:t>25,000</w:t>
            </w:r>
          </w:p>
        </w:tc>
      </w:tr>
      <w:tr w:rsidR="00F715A6" w:rsidRPr="00EB3DF9" w14:paraId="5D228185" w14:textId="77777777" w:rsidTr="00A41ACC">
        <w:tc>
          <w:tcPr>
            <w:tcW w:w="5040" w:type="dxa"/>
          </w:tcPr>
          <w:p w14:paraId="6865E695" w14:textId="77777777" w:rsidR="00F715A6" w:rsidRPr="00EB3DF9" w:rsidRDefault="00F715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ค่าใช้จ่ายในการออกหุ้นกู้รอตัดจำหน่าย</w:t>
            </w:r>
          </w:p>
        </w:tc>
        <w:tc>
          <w:tcPr>
            <w:tcW w:w="2070" w:type="dxa"/>
          </w:tcPr>
          <w:p w14:paraId="284BCBC8" w14:textId="1B0996CF" w:rsidR="00F715A6" w:rsidRPr="00EB3DF9" w:rsidRDefault="00AE760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contextualSpacing/>
              <w:rPr>
                <w:color w:val="000000"/>
              </w:rPr>
            </w:pPr>
            <w:r w:rsidRPr="00EB3DF9">
              <w:rPr>
                <w:color w:val="000000"/>
                <w:cs/>
              </w:rPr>
              <w:t>(</w:t>
            </w:r>
            <w:r w:rsidRPr="00EB3DF9">
              <w:rPr>
                <w:color w:val="000000"/>
              </w:rPr>
              <w:t>15</w:t>
            </w:r>
            <w:r w:rsidRPr="00EB3DF9">
              <w:rPr>
                <w:color w:val="000000"/>
                <w:cs/>
              </w:rPr>
              <w:t>)</w:t>
            </w:r>
          </w:p>
        </w:tc>
        <w:tc>
          <w:tcPr>
            <w:tcW w:w="2070" w:type="dxa"/>
          </w:tcPr>
          <w:p w14:paraId="7ED56F79" w14:textId="77777777" w:rsidR="00F715A6" w:rsidRPr="00EB3DF9" w:rsidRDefault="00F715A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contextualSpacing/>
              <w:rPr>
                <w:color w:val="000000"/>
              </w:rPr>
            </w:pPr>
            <w:r w:rsidRPr="00EB3DF9">
              <w:rPr>
                <w:color w:val="000000"/>
                <w:cs/>
              </w:rPr>
              <w:t>(</w:t>
            </w:r>
            <w:r w:rsidRPr="00EB3DF9">
              <w:rPr>
                <w:color w:val="000000"/>
              </w:rPr>
              <w:t>20</w:t>
            </w:r>
            <w:r w:rsidRPr="00EB3DF9">
              <w:rPr>
                <w:color w:val="000000"/>
                <w:cs/>
              </w:rPr>
              <w:t>)</w:t>
            </w:r>
          </w:p>
        </w:tc>
      </w:tr>
      <w:tr w:rsidR="00F715A6" w:rsidRPr="00EB3DF9" w14:paraId="5DE4440E" w14:textId="77777777" w:rsidTr="00A41ACC">
        <w:tc>
          <w:tcPr>
            <w:tcW w:w="5040" w:type="dxa"/>
          </w:tcPr>
          <w:p w14:paraId="0FCFC23B" w14:textId="77777777" w:rsidR="00F715A6" w:rsidRPr="00EB3DF9" w:rsidRDefault="00F715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05B0F07" w14:textId="6F9758D2" w:rsidR="00F715A6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contextualSpacing/>
              <w:rPr>
                <w:b/>
                <w:bCs/>
                <w:color w:val="000000"/>
              </w:rPr>
            </w:pPr>
            <w:r w:rsidRPr="00EB3DF9">
              <w:rPr>
                <w:b/>
                <w:bCs/>
                <w:color w:val="000000"/>
              </w:rPr>
              <w:t>20,985</w:t>
            </w:r>
          </w:p>
        </w:tc>
        <w:tc>
          <w:tcPr>
            <w:tcW w:w="2070" w:type="dxa"/>
          </w:tcPr>
          <w:p w14:paraId="305C3EDC" w14:textId="77777777" w:rsidR="00F715A6" w:rsidRPr="00EB3DF9" w:rsidRDefault="00F715A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contextualSpacing/>
              <w:rPr>
                <w:b/>
                <w:bCs/>
                <w:color w:val="000000"/>
              </w:rPr>
            </w:pPr>
            <w:r w:rsidRPr="00EB3DF9">
              <w:rPr>
                <w:b/>
                <w:bCs/>
                <w:color w:val="000000"/>
              </w:rPr>
              <w:t>24,980</w:t>
            </w:r>
          </w:p>
        </w:tc>
      </w:tr>
      <w:tr w:rsidR="00F715A6" w:rsidRPr="00EB3DF9" w14:paraId="79B227D9" w14:textId="77777777" w:rsidTr="00A41ACC">
        <w:tc>
          <w:tcPr>
            <w:tcW w:w="5040" w:type="dxa"/>
          </w:tcPr>
          <w:p w14:paraId="1913A787" w14:textId="77777777" w:rsidR="00F715A6" w:rsidRPr="00EB3DF9" w:rsidRDefault="00F715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070" w:type="dxa"/>
          </w:tcPr>
          <w:p w14:paraId="220EA2BD" w14:textId="3775A384" w:rsidR="00F715A6" w:rsidRPr="00EB3DF9" w:rsidRDefault="00AE760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contextualSpacing/>
              <w:rPr>
                <w:color w:val="000000"/>
              </w:rPr>
            </w:pPr>
            <w:r w:rsidRPr="00EB3DF9">
              <w:rPr>
                <w:color w:val="000000"/>
                <w:cs/>
              </w:rPr>
              <w:t>(</w:t>
            </w:r>
            <w:r w:rsidRPr="00EB3DF9">
              <w:rPr>
                <w:color w:val="000000"/>
              </w:rPr>
              <w:t>3,000</w:t>
            </w:r>
            <w:r w:rsidRPr="00EB3DF9">
              <w:rPr>
                <w:color w:val="000000"/>
                <w:cs/>
              </w:rPr>
              <w:t>)</w:t>
            </w:r>
          </w:p>
        </w:tc>
        <w:tc>
          <w:tcPr>
            <w:tcW w:w="2070" w:type="dxa"/>
          </w:tcPr>
          <w:p w14:paraId="2685E515" w14:textId="77777777" w:rsidR="00F715A6" w:rsidRPr="00EB3DF9" w:rsidRDefault="00F715A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contextualSpacing/>
              <w:rPr>
                <w:color w:val="000000"/>
              </w:rPr>
            </w:pPr>
            <w:r w:rsidRPr="00EB3DF9">
              <w:rPr>
                <w:color w:val="000000"/>
                <w:cs/>
              </w:rPr>
              <w:t>(</w:t>
            </w:r>
            <w:r w:rsidRPr="00EB3DF9">
              <w:rPr>
                <w:color w:val="000000"/>
              </w:rPr>
              <w:t>4,000</w:t>
            </w:r>
            <w:r w:rsidRPr="00EB3DF9">
              <w:rPr>
                <w:color w:val="000000"/>
                <w:cs/>
              </w:rPr>
              <w:t>)</w:t>
            </w:r>
          </w:p>
        </w:tc>
      </w:tr>
      <w:tr w:rsidR="00F715A6" w:rsidRPr="00EB3DF9" w14:paraId="2B53D320" w14:textId="77777777" w:rsidTr="00A41ACC">
        <w:trPr>
          <w:trHeight w:val="64"/>
        </w:trPr>
        <w:tc>
          <w:tcPr>
            <w:tcW w:w="5040" w:type="dxa"/>
          </w:tcPr>
          <w:p w14:paraId="42AFAC23" w14:textId="77777777" w:rsidR="00F715A6" w:rsidRPr="00EB3DF9" w:rsidRDefault="00F715A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</w:tcPr>
          <w:p w14:paraId="686BA1BD" w14:textId="2CB9F338" w:rsidR="00F715A6" w:rsidRPr="00EB3DF9" w:rsidRDefault="00AE760C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contextualSpacing/>
              <w:rPr>
                <w:b/>
                <w:bCs/>
                <w:color w:val="000000"/>
              </w:rPr>
            </w:pPr>
            <w:r w:rsidRPr="00EB3DF9">
              <w:rPr>
                <w:b/>
                <w:bCs/>
                <w:color w:val="000000"/>
              </w:rPr>
              <w:t>17,985</w:t>
            </w:r>
          </w:p>
        </w:tc>
        <w:tc>
          <w:tcPr>
            <w:tcW w:w="2070" w:type="dxa"/>
          </w:tcPr>
          <w:p w14:paraId="0428C680" w14:textId="77777777" w:rsidR="00F715A6" w:rsidRPr="00EB3DF9" w:rsidRDefault="00F715A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contextualSpacing/>
              <w:rPr>
                <w:b/>
                <w:bCs/>
                <w:color w:val="000000"/>
              </w:rPr>
            </w:pPr>
            <w:r w:rsidRPr="00EB3DF9">
              <w:rPr>
                <w:b/>
                <w:bCs/>
                <w:color w:val="000000"/>
              </w:rPr>
              <w:t>20,980</w:t>
            </w:r>
          </w:p>
        </w:tc>
      </w:tr>
    </w:tbl>
    <w:p w14:paraId="49D7360F" w14:textId="51DC2053" w:rsidR="003F71A0" w:rsidRPr="00EB3DF9" w:rsidRDefault="003F71A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p w14:paraId="04D0F3D0" w14:textId="5F262D01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p w14:paraId="56997347" w14:textId="57E8448E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p w14:paraId="049AECA8" w14:textId="4675A02E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p w14:paraId="298ED290" w14:textId="6730AD96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p w14:paraId="51803413" w14:textId="3E5A9BE9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p w14:paraId="351C1FC6" w14:textId="12FBB883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p w14:paraId="5DE23B4D" w14:textId="4B09DE46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p w14:paraId="3D621185" w14:textId="77777777" w:rsidR="00110BE6" w:rsidRPr="00EB3DF9" w:rsidRDefault="00110BE6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  <w:r w:rsidRPr="00EB3DF9">
        <w:rPr>
          <w:cs/>
          <w:lang w:val="en-GB"/>
        </w:rPr>
        <w:lastRenderedPageBreak/>
        <w:t>บริษัทได้ออกหุ้นกู้ชนิดระบุชื่อผู้ถือ ประเภทไม่ด้อยสิทธิ ไม่มีหลักประกัน ไม่มีผู้แทนผู้ถือหุ้นกู้</w:t>
      </w:r>
      <w:r w:rsidR="00877C0F" w:rsidRPr="00EB3DF9">
        <w:rPr>
          <w:cs/>
          <w:lang w:val="en-GB"/>
        </w:rPr>
        <w:t xml:space="preserve"> (ยกเว้นหุ้นกู้ชุดที่ </w:t>
      </w:r>
      <w:r w:rsidR="00877C0F" w:rsidRPr="00EB3DF9">
        <w:rPr>
          <w:lang w:val="en-GB"/>
        </w:rPr>
        <w:t xml:space="preserve">8 </w:t>
      </w:r>
      <w:r w:rsidR="00877C0F" w:rsidRPr="00EB3DF9">
        <w:rPr>
          <w:cs/>
          <w:lang w:val="en-GB"/>
        </w:rPr>
        <w:t xml:space="preserve">ถึง </w:t>
      </w:r>
      <w:r w:rsidR="00877C0F" w:rsidRPr="00EB3DF9">
        <w:rPr>
          <w:lang w:val="en-GB"/>
        </w:rPr>
        <w:t xml:space="preserve">11 </w:t>
      </w:r>
      <w:r w:rsidR="000B1C8E" w:rsidRPr="00EB3DF9">
        <w:rPr>
          <w:cs/>
          <w:lang w:val="en-GB"/>
        </w:rPr>
        <w:t>ที่มีผู้แทนผู้ถือหุ้นกู้)</w:t>
      </w:r>
      <w:r w:rsidRPr="00EB3DF9">
        <w:rPr>
          <w:rFonts w:hint="cs"/>
          <w:cs/>
          <w:lang w:val="en-GB"/>
        </w:rPr>
        <w:t xml:space="preserve"> และไม่สามารถไถ่ถอนก่อนครบกำหนด</w:t>
      </w:r>
      <w:r w:rsidR="006B09F4" w:rsidRPr="00EB3DF9">
        <w:rPr>
          <w:cs/>
          <w:lang w:val="en-GB"/>
        </w:rPr>
        <w:t xml:space="preserve"> มูลค่าหน่วยละ</w:t>
      </w:r>
      <w:r w:rsidR="006B09F4" w:rsidRPr="00EB3DF9">
        <w:rPr>
          <w:lang w:val="en-GB"/>
        </w:rPr>
        <w:t xml:space="preserve"> 1</w:t>
      </w:r>
      <w:r w:rsidRPr="00EB3DF9">
        <w:rPr>
          <w:lang w:val="en-GB"/>
        </w:rPr>
        <w:t>,000</w:t>
      </w:r>
      <w:r w:rsidRPr="00EB3DF9">
        <w:rPr>
          <w:cs/>
          <w:lang w:val="en-GB"/>
        </w:rPr>
        <w:t xml:space="preserve"> บาท และมีกำหนดจ่ายชำระดอกเบี้ยทุกหกเดือน ตลอดอายุของหุ้นกู้ โดยมีรายละเอียดดังนี้</w:t>
      </w:r>
    </w:p>
    <w:p w14:paraId="7646FE25" w14:textId="77777777" w:rsidR="002C7564" w:rsidRPr="00EB3DF9" w:rsidRDefault="002C756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tbl>
      <w:tblPr>
        <w:tblW w:w="4750" w:type="pct"/>
        <w:tblInd w:w="450" w:type="dxa"/>
        <w:tblLook w:val="04A0" w:firstRow="1" w:lastRow="0" w:firstColumn="1" w:lastColumn="0" w:noHBand="0" w:noVBand="1"/>
      </w:tblPr>
      <w:tblGrid>
        <w:gridCol w:w="722"/>
        <w:gridCol w:w="1717"/>
        <w:gridCol w:w="1717"/>
        <w:gridCol w:w="1374"/>
        <w:gridCol w:w="1091"/>
        <w:gridCol w:w="2502"/>
      </w:tblGrid>
      <w:tr w:rsidR="009A5077" w:rsidRPr="00EB3DF9" w14:paraId="39420E35" w14:textId="77777777" w:rsidTr="009A5077">
        <w:trPr>
          <w:trHeight w:val="80"/>
          <w:tblHeader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0C1B0" w14:textId="77777777" w:rsidR="009A5077" w:rsidRPr="00EB3DF9" w:rsidRDefault="009A50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/>
              <w:contextualSpacing/>
              <w:jc w:val="center"/>
              <w:rPr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88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3344E" w14:textId="77777777" w:rsidR="009A5077" w:rsidRPr="00EB3DF9" w:rsidRDefault="009A50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  <w:color w:val="000000"/>
                <w:cs/>
              </w:rPr>
            </w:pPr>
            <w:r w:rsidRPr="00EB3DF9">
              <w:rPr>
                <w:rFonts w:hint="cs"/>
                <w:b/>
                <w:bCs/>
                <w:color w:val="000000"/>
                <w:cs/>
              </w:rPr>
              <w:t>งบการเงินรวม</w:t>
            </w:r>
            <w:r w:rsidRPr="00EB3DF9">
              <w:rPr>
                <w:b/>
                <w:bCs/>
                <w:color w:val="000000"/>
                <w:cs/>
              </w:rPr>
              <w:t>/</w:t>
            </w:r>
            <w:r w:rsidRPr="00EB3DF9">
              <w:rPr>
                <w:rFonts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A9D75" w14:textId="77777777" w:rsidR="009A5077" w:rsidRPr="00EB3DF9" w:rsidRDefault="009A50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75491" w14:textId="77777777" w:rsidR="009A5077" w:rsidRPr="00EB3DF9" w:rsidRDefault="009A50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407F5" w14:textId="77777777" w:rsidR="009A5077" w:rsidRPr="00EB3DF9" w:rsidRDefault="009A50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  <w:color w:val="000000"/>
              </w:rPr>
            </w:pPr>
          </w:p>
        </w:tc>
      </w:tr>
      <w:tr w:rsidR="009A5077" w:rsidRPr="00EB3DF9" w14:paraId="19CF2E1F" w14:textId="77777777" w:rsidTr="009A5077">
        <w:trPr>
          <w:trHeight w:val="80"/>
          <w:tblHeader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7D6AE" w14:textId="77777777" w:rsidR="009A5077" w:rsidRPr="00EB3DF9" w:rsidRDefault="009A50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/>
              <w:contextualSpacing/>
              <w:rPr>
                <w:color w:val="000000"/>
                <w:cs/>
                <w:lang w:val="en-GB"/>
              </w:rPr>
            </w:pPr>
            <w:r w:rsidRPr="00EB3DF9">
              <w:rPr>
                <w:rFonts w:hint="cs"/>
                <w:color w:val="000000"/>
                <w:cs/>
                <w:lang w:val="en-GB"/>
              </w:rPr>
              <w:t>ชุดที่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3995E" w14:textId="77777777" w:rsidR="009A5077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>2562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F81EA" w14:textId="77777777" w:rsidR="009A5077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>2561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7D4E2" w14:textId="77777777" w:rsidR="009A5077" w:rsidRPr="00EB3DF9" w:rsidRDefault="009A50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  <w:cs/>
              </w:rPr>
              <w:t xml:space="preserve">อัตราดอกเบี้ย     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ECB01" w14:textId="77777777" w:rsidR="009A5077" w:rsidRPr="00EB3DF9" w:rsidRDefault="009A50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  <w:cs/>
              </w:rPr>
              <w:t>อายุหุ้นกู้</w:t>
            </w: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EA43B" w14:textId="77777777" w:rsidR="009A5077" w:rsidRPr="00EB3DF9" w:rsidRDefault="009A50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  <w:cs/>
              </w:rPr>
              <w:t>วันครบกำหนดไถ่ถอนหุ้นกู้</w:t>
            </w:r>
          </w:p>
        </w:tc>
      </w:tr>
      <w:tr w:rsidR="009A5077" w:rsidRPr="00EB3DF9" w14:paraId="4EABBC6E" w14:textId="77777777" w:rsidTr="009A5077">
        <w:trPr>
          <w:trHeight w:val="80"/>
          <w:tblHeader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92810" w14:textId="77777777" w:rsidR="009A5077" w:rsidRPr="00EB3DF9" w:rsidRDefault="009A50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/>
              <w:contextualSpacing/>
              <w:jc w:val="center"/>
              <w:rPr>
                <w:b/>
                <w:bCs/>
                <w:color w:val="000000"/>
                <w:cs/>
              </w:rPr>
            </w:pPr>
          </w:p>
        </w:tc>
        <w:tc>
          <w:tcPr>
            <w:tcW w:w="188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2CE9F" w14:textId="77777777" w:rsidR="009A5077" w:rsidRPr="00EB3DF9" w:rsidRDefault="009A50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  <w:color w:val="000000"/>
                <w:cs/>
              </w:rPr>
            </w:pPr>
            <w:r w:rsidRPr="00EB3DF9">
              <w:rPr>
                <w:i/>
                <w:iCs/>
                <w:color w:val="000000"/>
                <w:cs/>
              </w:rPr>
              <w:t>(ล้านบาท)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D7750" w14:textId="77777777" w:rsidR="009A5077" w:rsidRPr="00EB3DF9" w:rsidRDefault="009A50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  <w:color w:val="000000"/>
                <w:cs/>
              </w:rPr>
            </w:pPr>
            <w:r w:rsidRPr="00EB3DF9">
              <w:rPr>
                <w:i/>
                <w:iCs/>
                <w:color w:val="000000"/>
                <w:cs/>
              </w:rPr>
              <w:t>(ร้อยละต่อปี)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711D3" w14:textId="77777777" w:rsidR="009A5077" w:rsidRPr="00EB3DF9" w:rsidRDefault="009A50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  <w:color w:val="000000"/>
                <w:cs/>
              </w:rPr>
            </w:pPr>
            <w:r w:rsidRPr="00EB3DF9">
              <w:rPr>
                <w:i/>
                <w:iCs/>
                <w:color w:val="000000"/>
                <w:cs/>
              </w:rPr>
              <w:t>(ปี)</w:t>
            </w: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3BCB7" w14:textId="77777777" w:rsidR="009A5077" w:rsidRPr="00EB3DF9" w:rsidRDefault="009A50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  <w:color w:val="000000"/>
                <w:cs/>
              </w:rPr>
            </w:pPr>
          </w:p>
        </w:tc>
      </w:tr>
      <w:tr w:rsidR="00EB65AD" w:rsidRPr="00EB3DF9" w14:paraId="4EA8DB12" w14:textId="77777777" w:rsidTr="002A3C43">
        <w:trPr>
          <w:trHeight w:val="80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</w:tcPr>
          <w:p w14:paraId="2D689CDB" w14:textId="77777777" w:rsidR="00EB65AD" w:rsidRPr="00EB3DF9" w:rsidRDefault="00EB65AD" w:rsidP="00EB3DF9">
            <w:pPr>
              <w:contextualSpacing/>
              <w:jc w:val="center"/>
              <w:outlineLvl w:val="0"/>
              <w:rPr>
                <w:cs/>
              </w:rPr>
            </w:pPr>
            <w:r w:rsidRPr="00EB3DF9">
              <w:t>1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64FAF" w14:textId="543CFEBD" w:rsidR="00EB65AD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contextualSpacing/>
              <w:rPr>
                <w:color w:val="000000"/>
              </w:rPr>
            </w:pPr>
            <w:r w:rsidRPr="00EB3DF9">
              <w:rPr>
                <w:color w:val="000000"/>
                <w:cs/>
              </w:rPr>
              <w:t>-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BA30D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contextualSpacing/>
              <w:rPr>
                <w:color w:val="000000"/>
              </w:rPr>
            </w:pPr>
            <w:r w:rsidRPr="00EB3DF9">
              <w:rPr>
                <w:color w:val="000000"/>
              </w:rPr>
              <w:t>2,000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EADF39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>4</w:t>
            </w:r>
            <w:r w:rsidRPr="00EB3DF9">
              <w:rPr>
                <w:color w:val="000000"/>
                <w:cs/>
              </w:rPr>
              <w:t>.</w:t>
            </w:r>
            <w:r w:rsidRPr="00EB3DF9">
              <w:rPr>
                <w:color w:val="000000"/>
              </w:rPr>
              <w:t>92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25BB4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>7</w:t>
            </w: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050BF8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240" w:lineRule="auto"/>
              <w:ind w:left="146" w:right="293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 xml:space="preserve">30 </w:t>
            </w:r>
            <w:r w:rsidRPr="00EB3DF9">
              <w:rPr>
                <w:color w:val="000000"/>
                <w:cs/>
              </w:rPr>
              <w:t xml:space="preserve">เมษายน </w:t>
            </w:r>
            <w:r w:rsidRPr="00EB3DF9">
              <w:rPr>
                <w:color w:val="000000"/>
              </w:rPr>
              <w:t>2562</w:t>
            </w:r>
          </w:p>
        </w:tc>
      </w:tr>
      <w:tr w:rsidR="00EB65AD" w:rsidRPr="00EB3DF9" w14:paraId="37A1D0EC" w14:textId="77777777" w:rsidTr="002A3C43">
        <w:trPr>
          <w:trHeight w:val="335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</w:tcPr>
          <w:p w14:paraId="3EE9214C" w14:textId="77777777" w:rsidR="00EB65AD" w:rsidRPr="00EB3DF9" w:rsidRDefault="00EB65AD" w:rsidP="00EB3DF9">
            <w:pPr>
              <w:contextualSpacing/>
              <w:jc w:val="center"/>
              <w:outlineLvl w:val="0"/>
              <w:rPr>
                <w:cs/>
              </w:rPr>
            </w:pPr>
            <w:r w:rsidRPr="00EB3DF9">
              <w:t>2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F3FB2" w14:textId="08B0AF67" w:rsidR="00EB65AD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contextualSpacing/>
              <w:rPr>
                <w:color w:val="000000"/>
              </w:rPr>
            </w:pPr>
            <w:r w:rsidRPr="00EB3DF9">
              <w:rPr>
                <w:color w:val="000000"/>
              </w:rPr>
              <w:t>1,000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B5666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contextualSpacing/>
              <w:rPr>
                <w:color w:val="000000"/>
              </w:rPr>
            </w:pPr>
            <w:r w:rsidRPr="00EB3DF9">
              <w:rPr>
                <w:color w:val="000000"/>
              </w:rPr>
              <w:t>1,000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E4C83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>5</w:t>
            </w:r>
            <w:r w:rsidRPr="00EB3DF9">
              <w:rPr>
                <w:color w:val="000000"/>
                <w:cs/>
              </w:rPr>
              <w:t>.</w:t>
            </w:r>
            <w:r w:rsidRPr="00EB3DF9">
              <w:rPr>
                <w:color w:val="000000"/>
              </w:rPr>
              <w:t>35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A260B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>10</w:t>
            </w: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22F6A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240" w:lineRule="auto"/>
              <w:ind w:left="146" w:right="293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 xml:space="preserve">30 </w:t>
            </w:r>
            <w:r w:rsidRPr="00EB3DF9">
              <w:rPr>
                <w:color w:val="000000"/>
                <w:cs/>
              </w:rPr>
              <w:t xml:space="preserve">เมษายน </w:t>
            </w:r>
            <w:r w:rsidRPr="00EB3DF9">
              <w:rPr>
                <w:color w:val="000000"/>
              </w:rPr>
              <w:t>2565</w:t>
            </w:r>
          </w:p>
        </w:tc>
      </w:tr>
      <w:tr w:rsidR="00EB65AD" w:rsidRPr="00EB3DF9" w14:paraId="7248264B" w14:textId="77777777" w:rsidTr="002A3C43">
        <w:trPr>
          <w:trHeight w:val="80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</w:tcPr>
          <w:p w14:paraId="55D8B849" w14:textId="77777777" w:rsidR="00EB65AD" w:rsidRPr="00EB3DF9" w:rsidRDefault="00EB65AD" w:rsidP="00EB3DF9">
            <w:pPr>
              <w:contextualSpacing/>
              <w:jc w:val="center"/>
              <w:outlineLvl w:val="0"/>
              <w:rPr>
                <w:cs/>
              </w:rPr>
            </w:pPr>
            <w:r w:rsidRPr="00EB3DF9">
              <w:t>3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2BE74" w14:textId="14A84E1D" w:rsidR="00EB65AD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contextualSpacing/>
              <w:rPr>
                <w:color w:val="000000"/>
              </w:rPr>
            </w:pPr>
            <w:r w:rsidRPr="00EB3DF9">
              <w:rPr>
                <w:color w:val="000000"/>
                <w:cs/>
              </w:rPr>
              <w:t>-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16499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contextualSpacing/>
              <w:rPr>
                <w:color w:val="000000"/>
              </w:rPr>
            </w:pPr>
            <w:r w:rsidRPr="00EB3DF9">
              <w:rPr>
                <w:color w:val="000000"/>
              </w:rPr>
              <w:t>2,000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D102F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>4</w:t>
            </w:r>
            <w:r w:rsidRPr="00EB3DF9">
              <w:rPr>
                <w:color w:val="000000"/>
                <w:cs/>
              </w:rPr>
              <w:t>.</w:t>
            </w:r>
            <w:r w:rsidRPr="00EB3DF9">
              <w:rPr>
                <w:color w:val="000000"/>
              </w:rPr>
              <w:t>35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2A34F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>5</w:t>
            </w: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4FC512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240" w:lineRule="auto"/>
              <w:ind w:left="146" w:right="293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 xml:space="preserve">11 </w:t>
            </w:r>
            <w:r w:rsidRPr="00EB3DF9">
              <w:rPr>
                <w:color w:val="000000"/>
                <w:cs/>
              </w:rPr>
              <w:t xml:space="preserve">เมษายน </w:t>
            </w:r>
            <w:r w:rsidRPr="00EB3DF9">
              <w:rPr>
                <w:color w:val="000000"/>
              </w:rPr>
              <w:t>2562</w:t>
            </w:r>
          </w:p>
        </w:tc>
      </w:tr>
      <w:tr w:rsidR="00AE760C" w:rsidRPr="00EB3DF9" w14:paraId="611B2A1E" w14:textId="77777777" w:rsidTr="002A3C43">
        <w:trPr>
          <w:trHeight w:val="80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</w:tcPr>
          <w:p w14:paraId="54F1F485" w14:textId="77777777" w:rsidR="00AE760C" w:rsidRPr="00EB3DF9" w:rsidRDefault="00AE760C" w:rsidP="00EB3DF9">
            <w:pPr>
              <w:contextualSpacing/>
              <w:jc w:val="center"/>
              <w:outlineLvl w:val="0"/>
              <w:rPr>
                <w:cs/>
              </w:rPr>
            </w:pPr>
            <w:r w:rsidRPr="00EB3DF9">
              <w:t>4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E7419" w14:textId="7006F2D5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contextualSpacing/>
              <w:rPr>
                <w:color w:val="000000"/>
              </w:rPr>
            </w:pPr>
            <w:r w:rsidRPr="00EB3DF9">
              <w:rPr>
                <w:color w:val="000000"/>
              </w:rPr>
              <w:t>2,500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8BE7F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contextualSpacing/>
              <w:rPr>
                <w:color w:val="000000"/>
              </w:rPr>
            </w:pPr>
            <w:r w:rsidRPr="00EB3DF9">
              <w:rPr>
                <w:color w:val="000000"/>
              </w:rPr>
              <w:t>2,500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0D8B0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>4</w:t>
            </w:r>
            <w:r w:rsidRPr="00EB3DF9">
              <w:rPr>
                <w:color w:val="000000"/>
                <w:cs/>
              </w:rPr>
              <w:t>.</w:t>
            </w:r>
            <w:r w:rsidRPr="00EB3DF9">
              <w:rPr>
                <w:color w:val="000000"/>
              </w:rPr>
              <w:t>81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5CDDF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>7</w:t>
            </w: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67E078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240" w:lineRule="auto"/>
              <w:ind w:left="146" w:right="293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 xml:space="preserve">11 </w:t>
            </w:r>
            <w:r w:rsidRPr="00EB3DF9">
              <w:rPr>
                <w:color w:val="000000"/>
                <w:cs/>
              </w:rPr>
              <w:t xml:space="preserve">เมษายน </w:t>
            </w:r>
            <w:r w:rsidRPr="00EB3DF9">
              <w:rPr>
                <w:color w:val="000000"/>
              </w:rPr>
              <w:t>2564</w:t>
            </w:r>
          </w:p>
        </w:tc>
      </w:tr>
      <w:tr w:rsidR="00AE760C" w:rsidRPr="00EB3DF9" w14:paraId="6EE9D11F" w14:textId="77777777" w:rsidTr="002A3C43">
        <w:trPr>
          <w:trHeight w:val="80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</w:tcPr>
          <w:p w14:paraId="6A2BA886" w14:textId="77777777" w:rsidR="00AE760C" w:rsidRPr="00EB3DF9" w:rsidRDefault="00AE760C" w:rsidP="00EB3DF9">
            <w:pPr>
              <w:contextualSpacing/>
              <w:jc w:val="center"/>
              <w:outlineLvl w:val="0"/>
              <w:rPr>
                <w:cs/>
              </w:rPr>
            </w:pPr>
            <w:r w:rsidRPr="00EB3DF9">
              <w:t>5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CFE8A" w14:textId="559EC180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contextualSpacing/>
              <w:rPr>
                <w:color w:val="000000"/>
              </w:rPr>
            </w:pPr>
            <w:r w:rsidRPr="00EB3DF9">
              <w:rPr>
                <w:color w:val="000000"/>
              </w:rPr>
              <w:t>3,500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DB026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contextualSpacing/>
              <w:rPr>
                <w:color w:val="000000"/>
              </w:rPr>
            </w:pPr>
            <w:r w:rsidRPr="00EB3DF9">
              <w:rPr>
                <w:color w:val="000000"/>
              </w:rPr>
              <w:t>3,500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B8E9A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>5</w:t>
            </w:r>
            <w:r w:rsidRPr="00EB3DF9">
              <w:rPr>
                <w:color w:val="000000"/>
                <w:cs/>
              </w:rPr>
              <w:t>.</w:t>
            </w:r>
            <w:r w:rsidRPr="00EB3DF9">
              <w:rPr>
                <w:color w:val="000000"/>
              </w:rPr>
              <w:t>18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A79E6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>10</w:t>
            </w: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318C3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240" w:lineRule="auto"/>
              <w:ind w:left="146" w:right="293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 xml:space="preserve">11 </w:t>
            </w:r>
            <w:r w:rsidRPr="00EB3DF9">
              <w:rPr>
                <w:color w:val="000000"/>
                <w:cs/>
              </w:rPr>
              <w:t xml:space="preserve">เมษายน </w:t>
            </w:r>
            <w:r w:rsidRPr="00EB3DF9">
              <w:rPr>
                <w:color w:val="000000"/>
              </w:rPr>
              <w:t>2567</w:t>
            </w:r>
          </w:p>
        </w:tc>
      </w:tr>
      <w:tr w:rsidR="00AE760C" w:rsidRPr="00EB3DF9" w14:paraId="7336E0E6" w14:textId="77777777" w:rsidTr="002A3C43">
        <w:trPr>
          <w:trHeight w:val="80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</w:tcPr>
          <w:p w14:paraId="1B087BC3" w14:textId="77777777" w:rsidR="00AE760C" w:rsidRPr="00EB3DF9" w:rsidRDefault="00AE760C" w:rsidP="00EB3DF9">
            <w:pPr>
              <w:contextualSpacing/>
              <w:jc w:val="center"/>
              <w:outlineLvl w:val="0"/>
            </w:pPr>
            <w:r w:rsidRPr="00EB3DF9">
              <w:t>6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0B817" w14:textId="46722989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contextualSpacing/>
              <w:rPr>
                <w:color w:val="000000"/>
              </w:rPr>
            </w:pPr>
            <w:r w:rsidRPr="00EB3DF9">
              <w:rPr>
                <w:color w:val="000000"/>
              </w:rPr>
              <w:t>2,000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3126F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contextualSpacing/>
              <w:rPr>
                <w:color w:val="000000"/>
              </w:rPr>
            </w:pPr>
            <w:r w:rsidRPr="00EB3DF9">
              <w:rPr>
                <w:color w:val="000000"/>
              </w:rPr>
              <w:t>2,000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7227C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>4</w:t>
            </w:r>
            <w:r w:rsidRPr="00EB3DF9">
              <w:rPr>
                <w:color w:val="000000"/>
                <w:cs/>
              </w:rPr>
              <w:t>.</w:t>
            </w:r>
            <w:r w:rsidRPr="00EB3DF9">
              <w:rPr>
                <w:color w:val="000000"/>
              </w:rPr>
              <w:t>72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2DA1E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>12</w:t>
            </w: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6A078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240" w:lineRule="auto"/>
              <w:ind w:left="146" w:right="293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>3</w:t>
            </w:r>
            <w:r w:rsidRPr="00EB3DF9">
              <w:rPr>
                <w:color w:val="000000"/>
                <w:cs/>
              </w:rPr>
              <w:t xml:space="preserve"> มีนาคม</w:t>
            </w:r>
            <w:r w:rsidRPr="00EB3DF9">
              <w:rPr>
                <w:color w:val="000000"/>
              </w:rPr>
              <w:t xml:space="preserve"> 2570</w:t>
            </w:r>
          </w:p>
        </w:tc>
      </w:tr>
      <w:tr w:rsidR="00AE760C" w:rsidRPr="00EB3DF9" w14:paraId="592EFC79" w14:textId="77777777" w:rsidTr="002A3C43">
        <w:trPr>
          <w:trHeight w:val="80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</w:tcPr>
          <w:p w14:paraId="1B5ED86F" w14:textId="77777777" w:rsidR="00AE760C" w:rsidRPr="00EB3DF9" w:rsidRDefault="00AE760C" w:rsidP="00EB3DF9">
            <w:pPr>
              <w:contextualSpacing/>
              <w:jc w:val="center"/>
              <w:outlineLvl w:val="0"/>
            </w:pPr>
            <w:r w:rsidRPr="00EB3DF9">
              <w:t>7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1DDFD" w14:textId="24B04509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contextualSpacing/>
              <w:rPr>
                <w:color w:val="000000"/>
              </w:rPr>
            </w:pPr>
            <w:r w:rsidRPr="00EB3DF9">
              <w:rPr>
                <w:color w:val="000000"/>
              </w:rPr>
              <w:t>1,000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CDE735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contextualSpacing/>
              <w:rPr>
                <w:color w:val="000000"/>
              </w:rPr>
            </w:pPr>
            <w:r w:rsidRPr="00EB3DF9">
              <w:rPr>
                <w:color w:val="000000"/>
              </w:rPr>
              <w:t>1,000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BD438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>5</w:t>
            </w:r>
            <w:r w:rsidRPr="00EB3DF9">
              <w:rPr>
                <w:color w:val="000000"/>
                <w:cs/>
              </w:rPr>
              <w:t>.</w:t>
            </w:r>
            <w:r w:rsidRPr="00EB3DF9">
              <w:rPr>
                <w:color w:val="000000"/>
              </w:rPr>
              <w:t>05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791479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>15</w:t>
            </w: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365A3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240" w:lineRule="auto"/>
              <w:ind w:left="146" w:right="293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 xml:space="preserve">3 </w:t>
            </w:r>
            <w:r w:rsidRPr="00EB3DF9">
              <w:rPr>
                <w:color w:val="000000"/>
                <w:cs/>
              </w:rPr>
              <w:t>มีนาคม</w:t>
            </w:r>
            <w:r w:rsidRPr="00EB3DF9">
              <w:rPr>
                <w:color w:val="000000"/>
              </w:rPr>
              <w:t xml:space="preserve"> 2573</w:t>
            </w:r>
          </w:p>
        </w:tc>
      </w:tr>
      <w:tr w:rsidR="00AE760C" w:rsidRPr="00EB3DF9" w14:paraId="3AF3B305" w14:textId="77777777" w:rsidTr="002A3C43">
        <w:trPr>
          <w:trHeight w:val="80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</w:tcPr>
          <w:p w14:paraId="7A989B20" w14:textId="77777777" w:rsidR="00AE760C" w:rsidRPr="00EB3DF9" w:rsidRDefault="00AE760C" w:rsidP="00EB3DF9">
            <w:pPr>
              <w:contextualSpacing/>
              <w:jc w:val="center"/>
              <w:outlineLvl w:val="0"/>
            </w:pPr>
            <w:r w:rsidRPr="00EB3DF9">
              <w:t>8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40D6A" w14:textId="19554310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contextualSpacing/>
              <w:rPr>
                <w:color w:val="000000"/>
              </w:rPr>
            </w:pPr>
            <w:r w:rsidRPr="00EB3DF9">
              <w:rPr>
                <w:color w:val="000000"/>
              </w:rPr>
              <w:t>3,000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37FD7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contextualSpacing/>
              <w:rPr>
                <w:color w:val="000000"/>
              </w:rPr>
            </w:pPr>
            <w:r w:rsidRPr="00EB3DF9">
              <w:rPr>
                <w:color w:val="000000"/>
              </w:rPr>
              <w:t>3,000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C16E6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>2</w:t>
            </w:r>
            <w:r w:rsidRPr="00EB3DF9">
              <w:rPr>
                <w:color w:val="000000"/>
                <w:cs/>
              </w:rPr>
              <w:t>.</w:t>
            </w:r>
            <w:r w:rsidRPr="00EB3DF9">
              <w:rPr>
                <w:color w:val="000000"/>
              </w:rPr>
              <w:t>13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74D72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>2</w:t>
            </w: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02EAB9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240" w:lineRule="auto"/>
              <w:ind w:left="146" w:right="293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 xml:space="preserve">10 </w:t>
            </w:r>
            <w:r w:rsidRPr="00EB3DF9">
              <w:rPr>
                <w:rFonts w:hint="cs"/>
                <w:color w:val="000000"/>
                <w:cs/>
              </w:rPr>
              <w:t xml:space="preserve">สิงหาคม </w:t>
            </w:r>
            <w:r w:rsidRPr="00EB3DF9">
              <w:rPr>
                <w:color w:val="000000"/>
              </w:rPr>
              <w:t>2563</w:t>
            </w:r>
          </w:p>
        </w:tc>
      </w:tr>
      <w:tr w:rsidR="00AE760C" w:rsidRPr="00EB3DF9" w14:paraId="107D0CCA" w14:textId="77777777" w:rsidTr="002A3C43">
        <w:trPr>
          <w:trHeight w:val="335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</w:tcPr>
          <w:p w14:paraId="32278B61" w14:textId="77777777" w:rsidR="00AE760C" w:rsidRPr="00EB3DF9" w:rsidRDefault="00AE760C" w:rsidP="00EB3DF9">
            <w:pPr>
              <w:contextualSpacing/>
              <w:jc w:val="center"/>
              <w:outlineLvl w:val="0"/>
              <w:rPr>
                <w:cs/>
              </w:rPr>
            </w:pPr>
            <w:r w:rsidRPr="00EB3DF9">
              <w:t>9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AC36F" w14:textId="76FA79A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contextualSpacing/>
              <w:rPr>
                <w:color w:val="000000"/>
              </w:rPr>
            </w:pPr>
            <w:r w:rsidRPr="00EB3DF9">
              <w:rPr>
                <w:color w:val="000000"/>
              </w:rPr>
              <w:t>400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83FD5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contextualSpacing/>
              <w:rPr>
                <w:color w:val="000000"/>
              </w:rPr>
            </w:pPr>
            <w:r w:rsidRPr="00EB3DF9">
              <w:rPr>
                <w:color w:val="000000"/>
              </w:rPr>
              <w:t>400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5A54B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>2</w:t>
            </w:r>
            <w:r w:rsidRPr="00EB3DF9">
              <w:rPr>
                <w:color w:val="000000"/>
                <w:cs/>
              </w:rPr>
              <w:t>.</w:t>
            </w:r>
            <w:r w:rsidRPr="00EB3DF9">
              <w:rPr>
                <w:color w:val="000000"/>
              </w:rPr>
              <w:t>96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3230F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>5</w:t>
            </w: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C4D71B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240" w:lineRule="auto"/>
              <w:ind w:left="146" w:right="293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 xml:space="preserve">10 </w:t>
            </w:r>
            <w:r w:rsidRPr="00EB3DF9">
              <w:rPr>
                <w:rFonts w:hint="cs"/>
                <w:color w:val="000000"/>
                <w:cs/>
              </w:rPr>
              <w:t xml:space="preserve">สิงหาคม </w:t>
            </w:r>
            <w:r w:rsidRPr="00EB3DF9">
              <w:rPr>
                <w:color w:val="000000"/>
              </w:rPr>
              <w:t>2566</w:t>
            </w:r>
          </w:p>
        </w:tc>
      </w:tr>
      <w:tr w:rsidR="00AE760C" w:rsidRPr="00EB3DF9" w14:paraId="2B64A2B9" w14:textId="77777777" w:rsidTr="009A5077">
        <w:trPr>
          <w:trHeight w:val="80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</w:tcPr>
          <w:p w14:paraId="28605D1A" w14:textId="77777777" w:rsidR="00AE760C" w:rsidRPr="00EB3DF9" w:rsidRDefault="00AE760C" w:rsidP="00EB3DF9">
            <w:pPr>
              <w:tabs>
                <w:tab w:val="clear" w:pos="907"/>
                <w:tab w:val="left" w:pos="900"/>
              </w:tabs>
              <w:contextualSpacing/>
              <w:jc w:val="center"/>
              <w:outlineLvl w:val="0"/>
            </w:pPr>
            <w:r w:rsidRPr="00EB3DF9">
              <w:t>10</w:t>
            </w:r>
          </w:p>
        </w:tc>
        <w:tc>
          <w:tcPr>
            <w:tcW w:w="941" w:type="pct"/>
            <w:tcBorders>
              <w:top w:val="nil"/>
              <w:left w:val="nil"/>
              <w:right w:val="nil"/>
            </w:tcBorders>
            <w:vAlign w:val="center"/>
          </w:tcPr>
          <w:p w14:paraId="13E07F5F" w14:textId="0219E865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contextualSpacing/>
              <w:rPr>
                <w:color w:val="000000"/>
              </w:rPr>
            </w:pPr>
            <w:r w:rsidRPr="00EB3DF9">
              <w:rPr>
                <w:color w:val="000000"/>
              </w:rPr>
              <w:t>600</w:t>
            </w:r>
          </w:p>
        </w:tc>
        <w:tc>
          <w:tcPr>
            <w:tcW w:w="9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831995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contextualSpacing/>
              <w:rPr>
                <w:color w:val="000000"/>
              </w:rPr>
            </w:pPr>
            <w:r w:rsidRPr="00EB3DF9">
              <w:rPr>
                <w:color w:val="000000"/>
              </w:rPr>
              <w:t>600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793A34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>3</w:t>
            </w:r>
            <w:r w:rsidRPr="00EB3DF9">
              <w:rPr>
                <w:color w:val="000000"/>
                <w:cs/>
              </w:rPr>
              <w:t>.</w:t>
            </w:r>
            <w:r w:rsidRPr="00EB3DF9">
              <w:rPr>
                <w:color w:val="000000"/>
              </w:rPr>
              <w:t>42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AA4E5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>7</w:t>
            </w: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4D463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240" w:lineRule="auto"/>
              <w:ind w:left="146" w:right="293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>10</w:t>
            </w:r>
            <w:r w:rsidRPr="00EB3DF9">
              <w:rPr>
                <w:rFonts w:hint="cs"/>
                <w:color w:val="000000"/>
                <w:cs/>
              </w:rPr>
              <w:t xml:space="preserve"> สิงหาคม </w:t>
            </w:r>
            <w:r w:rsidRPr="00EB3DF9">
              <w:rPr>
                <w:color w:val="000000"/>
              </w:rPr>
              <w:t>2568</w:t>
            </w:r>
          </w:p>
        </w:tc>
      </w:tr>
      <w:tr w:rsidR="00AE760C" w:rsidRPr="00EB3DF9" w14:paraId="07B97CD7" w14:textId="77777777" w:rsidTr="009A5077">
        <w:trPr>
          <w:trHeight w:val="80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</w:tcPr>
          <w:p w14:paraId="4EC354FE" w14:textId="77777777" w:rsidR="00AE760C" w:rsidRPr="00EB3DF9" w:rsidRDefault="00AE760C" w:rsidP="00EB3DF9">
            <w:pPr>
              <w:tabs>
                <w:tab w:val="clear" w:pos="907"/>
                <w:tab w:val="left" w:pos="900"/>
              </w:tabs>
              <w:contextualSpacing/>
              <w:jc w:val="center"/>
              <w:outlineLvl w:val="0"/>
            </w:pPr>
            <w:r w:rsidRPr="00EB3DF9">
              <w:t>11</w:t>
            </w:r>
          </w:p>
        </w:tc>
        <w:tc>
          <w:tcPr>
            <w:tcW w:w="941" w:type="pct"/>
            <w:tcBorders>
              <w:top w:val="nil"/>
              <w:left w:val="nil"/>
              <w:right w:val="nil"/>
            </w:tcBorders>
            <w:vAlign w:val="center"/>
          </w:tcPr>
          <w:p w14:paraId="36A0808C" w14:textId="36F50D62" w:rsidR="00AE760C" w:rsidRPr="00EB3DF9" w:rsidRDefault="00AE760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contextualSpacing/>
              <w:rPr>
                <w:color w:val="000000"/>
              </w:rPr>
            </w:pPr>
            <w:r w:rsidRPr="00EB3DF9">
              <w:rPr>
                <w:color w:val="000000"/>
              </w:rPr>
              <w:t>7,000</w:t>
            </w:r>
          </w:p>
        </w:tc>
        <w:tc>
          <w:tcPr>
            <w:tcW w:w="9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704065" w14:textId="77777777" w:rsidR="00AE760C" w:rsidRPr="00EB3DF9" w:rsidRDefault="00AE760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contextualSpacing/>
              <w:rPr>
                <w:color w:val="000000"/>
              </w:rPr>
            </w:pPr>
            <w:r w:rsidRPr="00EB3DF9">
              <w:rPr>
                <w:color w:val="000000"/>
              </w:rPr>
              <w:t>7,000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32BBF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>4</w:t>
            </w:r>
            <w:r w:rsidRPr="00EB3DF9">
              <w:rPr>
                <w:color w:val="000000"/>
                <w:cs/>
              </w:rPr>
              <w:t>.</w:t>
            </w:r>
            <w:r w:rsidRPr="00EB3DF9">
              <w:rPr>
                <w:color w:val="000000"/>
              </w:rPr>
              <w:t>04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21C0D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>10</w:t>
            </w: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AD426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240" w:lineRule="auto"/>
              <w:ind w:left="146" w:right="293"/>
              <w:contextualSpacing/>
              <w:jc w:val="center"/>
              <w:rPr>
                <w:color w:val="000000"/>
              </w:rPr>
            </w:pPr>
            <w:r w:rsidRPr="00EB3DF9">
              <w:rPr>
                <w:color w:val="000000"/>
              </w:rPr>
              <w:t xml:space="preserve">20 </w:t>
            </w:r>
            <w:r w:rsidRPr="00EB3DF9">
              <w:rPr>
                <w:rFonts w:hint="cs"/>
                <w:color w:val="000000"/>
                <w:cs/>
              </w:rPr>
              <w:t xml:space="preserve">ธันวาคม </w:t>
            </w:r>
            <w:r w:rsidRPr="00EB3DF9">
              <w:rPr>
                <w:color w:val="000000"/>
              </w:rPr>
              <w:t>2571</w:t>
            </w:r>
          </w:p>
        </w:tc>
      </w:tr>
      <w:tr w:rsidR="00AE760C" w:rsidRPr="00EB3DF9" w14:paraId="73E003FA" w14:textId="77777777" w:rsidTr="009A5077">
        <w:trPr>
          <w:trHeight w:val="80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</w:tcPr>
          <w:p w14:paraId="71F6FF12" w14:textId="77777777" w:rsidR="00AE760C" w:rsidRPr="00EB3DF9" w:rsidRDefault="00AE760C" w:rsidP="00EB3DF9">
            <w:pPr>
              <w:tabs>
                <w:tab w:val="clear" w:pos="907"/>
                <w:tab w:val="left" w:pos="900"/>
              </w:tabs>
              <w:contextualSpacing/>
              <w:jc w:val="center"/>
              <w:outlineLvl w:val="0"/>
            </w:pPr>
          </w:p>
        </w:tc>
        <w:tc>
          <w:tcPr>
            <w:tcW w:w="941" w:type="pct"/>
            <w:tcBorders>
              <w:left w:val="nil"/>
              <w:right w:val="nil"/>
            </w:tcBorders>
            <w:vAlign w:val="center"/>
          </w:tcPr>
          <w:p w14:paraId="2BA453DF" w14:textId="3D7B522F" w:rsidR="00AE760C" w:rsidRPr="00EB3DF9" w:rsidRDefault="00AE760C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contextualSpacing/>
              <w:rPr>
                <w:b/>
                <w:bCs/>
                <w:color w:val="000000"/>
              </w:rPr>
            </w:pPr>
            <w:r w:rsidRPr="00EB3DF9">
              <w:rPr>
                <w:b/>
                <w:bCs/>
                <w:color w:val="000000"/>
              </w:rPr>
              <w:t>21,000</w:t>
            </w:r>
          </w:p>
        </w:tc>
        <w:tc>
          <w:tcPr>
            <w:tcW w:w="9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324F14" w14:textId="77777777" w:rsidR="00AE760C" w:rsidRPr="00EB3DF9" w:rsidRDefault="00AE760C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contextualSpacing/>
              <w:rPr>
                <w:b/>
                <w:bCs/>
                <w:color w:val="000000"/>
              </w:rPr>
            </w:pPr>
            <w:r w:rsidRPr="00EB3DF9">
              <w:rPr>
                <w:b/>
                <w:bCs/>
                <w:color w:val="000000"/>
              </w:rPr>
              <w:t>25,000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08D87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25706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158FF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240" w:lineRule="auto"/>
              <w:ind w:left="146" w:right="293"/>
              <w:contextualSpacing/>
              <w:jc w:val="center"/>
              <w:rPr>
                <w:color w:val="000000"/>
              </w:rPr>
            </w:pPr>
          </w:p>
        </w:tc>
      </w:tr>
    </w:tbl>
    <w:p w14:paraId="741CC8AF" w14:textId="77777777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p w14:paraId="13827560" w14:textId="4273EB75" w:rsidR="00877C0F" w:rsidRPr="00EB3DF9" w:rsidRDefault="002C756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  <w:r w:rsidRPr="00EB3DF9">
        <w:rPr>
          <w:cs/>
          <w:lang w:val="en-GB"/>
        </w:rPr>
        <w:t>ภายใต้ข้อกำหนดว่าด้วยสิทธิและหน้าที่ของผู้ออกหุ้นกู้</w:t>
      </w:r>
      <w:r w:rsidRPr="00EB3DF9">
        <w:rPr>
          <w:lang w:val="en-GB"/>
        </w:rPr>
        <w:t> </w:t>
      </w:r>
      <w:r w:rsidRPr="00EB3DF9">
        <w:rPr>
          <w:cs/>
          <w:lang w:val="en-GB"/>
        </w:rPr>
        <w:t>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0EDDA9A3" w14:textId="77777777" w:rsidR="00877C0F" w:rsidRPr="00EB3DF9" w:rsidRDefault="00877C0F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p w14:paraId="68C189CF" w14:textId="77777777" w:rsidR="009E45D4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  <w:r w:rsidRPr="00EB3DF9">
        <w:rPr>
          <w:cs/>
          <w:lang w:val="en-GB"/>
        </w:rPr>
        <w:t>หนี้สินที่มีภาระดอกเบี้ย แสดงตามระยะเวล</w:t>
      </w:r>
      <w:r w:rsidR="00110BE6" w:rsidRPr="00EB3DF9">
        <w:rPr>
          <w:cs/>
          <w:lang w:val="en-GB"/>
        </w:rPr>
        <w:t xml:space="preserve">าครบกำหนดการจ่ายชำระ ณ วันที่ </w:t>
      </w:r>
      <w:r w:rsidR="00110BE6" w:rsidRPr="00EB3DF9">
        <w:rPr>
          <w:lang w:val="en-GB"/>
        </w:rPr>
        <w:t>31</w:t>
      </w:r>
      <w:r w:rsidRPr="00EB3DF9">
        <w:rPr>
          <w:cs/>
          <w:lang w:val="en-GB"/>
        </w:rPr>
        <w:t xml:space="preserve"> ธันวาคม ได้ดังนี้</w:t>
      </w:r>
    </w:p>
    <w:p w14:paraId="63D0C1DC" w14:textId="77777777" w:rsidR="009E45D4" w:rsidRPr="00EB3DF9" w:rsidRDefault="009E45D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110BE6" w:rsidRPr="00EB3DF9" w14:paraId="53F915B9" w14:textId="77777777" w:rsidTr="00A41ACC">
        <w:trPr>
          <w:tblHeader/>
        </w:trPr>
        <w:tc>
          <w:tcPr>
            <w:tcW w:w="4230" w:type="dxa"/>
          </w:tcPr>
          <w:p w14:paraId="5AA9F1D5" w14:textId="77777777" w:rsidR="00110BE6" w:rsidRPr="00EB3DF9" w:rsidRDefault="00110B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2475" w:type="dxa"/>
            <w:gridSpan w:val="2"/>
          </w:tcPr>
          <w:p w14:paraId="44AF5B36" w14:textId="77777777" w:rsidR="00110BE6" w:rsidRPr="00EB3DF9" w:rsidRDefault="00110B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  <w:r w:rsidRPr="00EB3DF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64AF080" w14:textId="77777777" w:rsidR="00110BE6" w:rsidRPr="00EB3DF9" w:rsidRDefault="00110B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cs/>
              </w:rPr>
            </w:pPr>
            <w:r w:rsidRPr="00EB3DF9">
              <w:rPr>
                <w:b/>
                <w:bCs/>
                <w:cs/>
              </w:rPr>
              <w:t>งบการเงิน</w:t>
            </w:r>
            <w:r w:rsidRPr="00EB3DF9">
              <w:rPr>
                <w:rFonts w:hint="cs"/>
                <w:b/>
                <w:bCs/>
                <w:cs/>
              </w:rPr>
              <w:t>เฉพาะกิจการ</w:t>
            </w:r>
          </w:p>
        </w:tc>
      </w:tr>
      <w:tr w:rsidR="00110BE6" w:rsidRPr="00EB3DF9" w14:paraId="333D452A" w14:textId="77777777" w:rsidTr="00A41ACC">
        <w:trPr>
          <w:tblHeader/>
        </w:trPr>
        <w:tc>
          <w:tcPr>
            <w:tcW w:w="4230" w:type="dxa"/>
          </w:tcPr>
          <w:p w14:paraId="15C32F07" w14:textId="77777777" w:rsidR="00110BE6" w:rsidRPr="00EB3DF9" w:rsidRDefault="00110B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7" w:type="dxa"/>
          </w:tcPr>
          <w:p w14:paraId="7BEFEAB1" w14:textId="77777777" w:rsidR="00110BE6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14:paraId="3E0B8F9F" w14:textId="77777777" w:rsidR="00110BE6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37" w:type="dxa"/>
          </w:tcPr>
          <w:p w14:paraId="5C91A266" w14:textId="77777777" w:rsidR="00110BE6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14:paraId="5A100283" w14:textId="77777777" w:rsidR="00110BE6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10BE6" w:rsidRPr="00EB3DF9" w14:paraId="0E610155" w14:textId="77777777" w:rsidTr="00A41ACC">
        <w:trPr>
          <w:tblHeader/>
        </w:trPr>
        <w:tc>
          <w:tcPr>
            <w:tcW w:w="4230" w:type="dxa"/>
          </w:tcPr>
          <w:p w14:paraId="50933379" w14:textId="77777777" w:rsidR="00110BE6" w:rsidRPr="00EB3DF9" w:rsidRDefault="00110B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950" w:type="dxa"/>
            <w:gridSpan w:val="4"/>
          </w:tcPr>
          <w:p w14:paraId="3A2A9348" w14:textId="77777777" w:rsidR="00110BE6" w:rsidRPr="00EB3DF9" w:rsidRDefault="00110BE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B65AD" w:rsidRPr="00EB3DF9" w14:paraId="51427739" w14:textId="77777777" w:rsidTr="00A41ACC">
        <w:tc>
          <w:tcPr>
            <w:tcW w:w="4230" w:type="dxa"/>
          </w:tcPr>
          <w:p w14:paraId="3A7CDAFE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237" w:type="dxa"/>
          </w:tcPr>
          <w:p w14:paraId="62EA1631" w14:textId="0AEBFAD6" w:rsidR="00EB65AD" w:rsidRPr="00EB3DF9" w:rsidRDefault="00757A6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10,249</w:t>
            </w:r>
          </w:p>
        </w:tc>
        <w:tc>
          <w:tcPr>
            <w:tcW w:w="1238" w:type="dxa"/>
          </w:tcPr>
          <w:p w14:paraId="4962406C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11,220</w:t>
            </w:r>
          </w:p>
        </w:tc>
        <w:tc>
          <w:tcPr>
            <w:tcW w:w="1237" w:type="dxa"/>
          </w:tcPr>
          <w:p w14:paraId="594E5B48" w14:textId="0ECE2B58" w:rsidR="00EB65AD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3,375</w:t>
            </w:r>
          </w:p>
        </w:tc>
        <w:tc>
          <w:tcPr>
            <w:tcW w:w="1238" w:type="dxa"/>
          </w:tcPr>
          <w:p w14:paraId="2E10B026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7,608</w:t>
            </w:r>
          </w:p>
        </w:tc>
      </w:tr>
      <w:tr w:rsidR="00EB65AD" w:rsidRPr="00EB3DF9" w14:paraId="015082BB" w14:textId="77777777" w:rsidTr="00A41ACC">
        <w:tc>
          <w:tcPr>
            <w:tcW w:w="4230" w:type="dxa"/>
          </w:tcPr>
          <w:p w14:paraId="7DE4A23D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ครบกำหนดจากหลังจากหนึ่งปีแต่ไม่เกินห้าปี</w:t>
            </w:r>
          </w:p>
        </w:tc>
        <w:tc>
          <w:tcPr>
            <w:tcW w:w="1237" w:type="dxa"/>
          </w:tcPr>
          <w:p w14:paraId="47310AE0" w14:textId="76587DDA" w:rsidR="00EB65AD" w:rsidRPr="00EB3DF9" w:rsidRDefault="00757A6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25,246</w:t>
            </w:r>
          </w:p>
        </w:tc>
        <w:tc>
          <w:tcPr>
            <w:tcW w:w="1238" w:type="dxa"/>
          </w:tcPr>
          <w:p w14:paraId="3F7B1203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21,924</w:t>
            </w:r>
          </w:p>
        </w:tc>
        <w:tc>
          <w:tcPr>
            <w:tcW w:w="1237" w:type="dxa"/>
          </w:tcPr>
          <w:p w14:paraId="6F6EC05F" w14:textId="59DD93C8" w:rsidR="00EB65AD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9,737</w:t>
            </w:r>
          </w:p>
        </w:tc>
        <w:tc>
          <w:tcPr>
            <w:tcW w:w="1238" w:type="dxa"/>
          </w:tcPr>
          <w:p w14:paraId="06D70110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9,020</w:t>
            </w:r>
          </w:p>
        </w:tc>
      </w:tr>
      <w:tr w:rsidR="00EB65AD" w:rsidRPr="00EB3DF9" w14:paraId="5A169B2E" w14:textId="77777777" w:rsidTr="00A41ACC">
        <w:tc>
          <w:tcPr>
            <w:tcW w:w="4230" w:type="dxa"/>
          </w:tcPr>
          <w:p w14:paraId="08B3F117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237" w:type="dxa"/>
          </w:tcPr>
          <w:p w14:paraId="7A34B8D3" w14:textId="39AEA742" w:rsidR="00EB65AD" w:rsidRPr="00EB3DF9" w:rsidRDefault="00757A6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12,546</w:t>
            </w:r>
          </w:p>
        </w:tc>
        <w:tc>
          <w:tcPr>
            <w:tcW w:w="1238" w:type="dxa"/>
          </w:tcPr>
          <w:p w14:paraId="53A36835" w14:textId="77777777" w:rsidR="00EB65AD" w:rsidRPr="00EB3DF9" w:rsidRDefault="00EB65AD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17,320</w:t>
            </w:r>
          </w:p>
        </w:tc>
        <w:tc>
          <w:tcPr>
            <w:tcW w:w="1237" w:type="dxa"/>
          </w:tcPr>
          <w:p w14:paraId="3EE18A8D" w14:textId="52C6FB63" w:rsidR="00EB65AD" w:rsidRPr="00EB3DF9" w:rsidRDefault="00AE760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10,58</w:t>
            </w:r>
            <w:r w:rsidR="00EE46A7" w:rsidRPr="00EB3DF9">
              <w:t>7</w:t>
            </w:r>
          </w:p>
        </w:tc>
        <w:tc>
          <w:tcPr>
            <w:tcW w:w="1238" w:type="dxa"/>
          </w:tcPr>
          <w:p w14:paraId="6D8D2022" w14:textId="77777777" w:rsidR="00EB65AD" w:rsidRPr="00EB3DF9" w:rsidRDefault="00EB65AD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14,686</w:t>
            </w:r>
          </w:p>
        </w:tc>
      </w:tr>
      <w:tr w:rsidR="00EB65AD" w:rsidRPr="00EB3DF9" w14:paraId="36ADBE3C" w14:textId="77777777" w:rsidTr="00A41ACC">
        <w:tc>
          <w:tcPr>
            <w:tcW w:w="4230" w:type="dxa"/>
          </w:tcPr>
          <w:p w14:paraId="304C2408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740F0518" w14:textId="3DBDAF40" w:rsidR="00EB65AD" w:rsidRPr="00EB3DF9" w:rsidRDefault="00757A61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48,041</w:t>
            </w:r>
          </w:p>
        </w:tc>
        <w:tc>
          <w:tcPr>
            <w:tcW w:w="1238" w:type="dxa"/>
          </w:tcPr>
          <w:p w14:paraId="7F4360C7" w14:textId="77777777" w:rsidR="00EB65AD" w:rsidRPr="00EB3DF9" w:rsidRDefault="00EB65AD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50,464</w:t>
            </w:r>
          </w:p>
        </w:tc>
        <w:tc>
          <w:tcPr>
            <w:tcW w:w="1237" w:type="dxa"/>
          </w:tcPr>
          <w:p w14:paraId="56E4A442" w14:textId="77153ECE" w:rsidR="00EB65AD" w:rsidRPr="00EB3DF9" w:rsidRDefault="00AE760C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23,</w:t>
            </w:r>
            <w:r w:rsidR="00EE46A7" w:rsidRPr="00EB3DF9">
              <w:rPr>
                <w:b/>
                <w:bCs/>
              </w:rPr>
              <w:t>699</w:t>
            </w:r>
          </w:p>
        </w:tc>
        <w:tc>
          <w:tcPr>
            <w:tcW w:w="1238" w:type="dxa"/>
          </w:tcPr>
          <w:p w14:paraId="1C7E5C75" w14:textId="77777777" w:rsidR="00EB65AD" w:rsidRPr="00EB3DF9" w:rsidRDefault="00EB65AD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31,314</w:t>
            </w:r>
          </w:p>
        </w:tc>
      </w:tr>
    </w:tbl>
    <w:p w14:paraId="4267D372" w14:textId="47C3276F" w:rsidR="007D5445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  <w:r w:rsidRPr="00EB3DF9">
        <w:rPr>
          <w:cs/>
          <w:lang w:val="en-GB"/>
        </w:rPr>
        <w:lastRenderedPageBreak/>
        <w:t xml:space="preserve">หนี้สินที่มีภาระดอกเบี้ยส่วนที่มีหลักประกัน ณ วันที่ </w:t>
      </w:r>
      <w:r w:rsidR="006C4D75" w:rsidRPr="00EB3DF9">
        <w:rPr>
          <w:lang w:val="en-GB"/>
        </w:rPr>
        <w:t>31</w:t>
      </w:r>
      <w:r w:rsidRPr="00EB3DF9">
        <w:rPr>
          <w:cs/>
          <w:lang w:val="en-GB"/>
        </w:rPr>
        <w:t xml:space="preserve"> ธันวาคม มีรายละเอียดของหลักประกันซึ่งเป็นสินทรัพย์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110BE6" w:rsidRPr="00EB3DF9" w14:paraId="69BA6B96" w14:textId="77777777" w:rsidTr="00A41ACC">
        <w:trPr>
          <w:tblHeader/>
        </w:trPr>
        <w:tc>
          <w:tcPr>
            <w:tcW w:w="4230" w:type="dxa"/>
          </w:tcPr>
          <w:p w14:paraId="2427997A" w14:textId="77777777" w:rsidR="00110BE6" w:rsidRPr="00EB3DF9" w:rsidRDefault="00110B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2475" w:type="dxa"/>
            <w:gridSpan w:val="2"/>
          </w:tcPr>
          <w:p w14:paraId="1E37A7BA" w14:textId="77777777" w:rsidR="00110BE6" w:rsidRPr="00EB3DF9" w:rsidRDefault="00110B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  <w:r w:rsidRPr="00EB3DF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82A4C35" w14:textId="77777777" w:rsidR="00110BE6" w:rsidRPr="00EB3DF9" w:rsidRDefault="00110B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cs/>
              </w:rPr>
            </w:pPr>
            <w:r w:rsidRPr="00EB3DF9">
              <w:rPr>
                <w:b/>
                <w:bCs/>
                <w:cs/>
              </w:rPr>
              <w:t>งบการเงิน</w:t>
            </w:r>
            <w:r w:rsidRPr="00EB3DF9">
              <w:rPr>
                <w:rFonts w:hint="cs"/>
                <w:b/>
                <w:bCs/>
                <w:cs/>
              </w:rPr>
              <w:t>เฉพาะกิจการ</w:t>
            </w:r>
          </w:p>
        </w:tc>
      </w:tr>
      <w:tr w:rsidR="00110BE6" w:rsidRPr="00EB3DF9" w14:paraId="7B1FA2DA" w14:textId="77777777" w:rsidTr="00A41ACC">
        <w:trPr>
          <w:tblHeader/>
        </w:trPr>
        <w:tc>
          <w:tcPr>
            <w:tcW w:w="4230" w:type="dxa"/>
          </w:tcPr>
          <w:p w14:paraId="2FBE4DA2" w14:textId="77777777" w:rsidR="00110BE6" w:rsidRPr="00EB3DF9" w:rsidRDefault="00110B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7" w:type="dxa"/>
          </w:tcPr>
          <w:p w14:paraId="32B50829" w14:textId="77777777" w:rsidR="00110BE6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14:paraId="6606CB3C" w14:textId="77777777" w:rsidR="00110BE6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37" w:type="dxa"/>
          </w:tcPr>
          <w:p w14:paraId="2DAF9B6F" w14:textId="77777777" w:rsidR="00110BE6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14:paraId="44EAB49C" w14:textId="77777777" w:rsidR="00110BE6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10BE6" w:rsidRPr="00EB3DF9" w14:paraId="7AE4D7EA" w14:textId="77777777" w:rsidTr="00A41ACC">
        <w:trPr>
          <w:tblHeader/>
        </w:trPr>
        <w:tc>
          <w:tcPr>
            <w:tcW w:w="4230" w:type="dxa"/>
          </w:tcPr>
          <w:p w14:paraId="07B791C4" w14:textId="77777777" w:rsidR="00110BE6" w:rsidRPr="00EB3DF9" w:rsidRDefault="00110B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950" w:type="dxa"/>
            <w:gridSpan w:val="4"/>
          </w:tcPr>
          <w:p w14:paraId="285FB664" w14:textId="77777777" w:rsidR="00110BE6" w:rsidRPr="00EB3DF9" w:rsidRDefault="00110BE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E760C" w:rsidRPr="00EB3DF9" w14:paraId="15FAAD96" w14:textId="77777777" w:rsidTr="00A41ACC">
        <w:tc>
          <w:tcPr>
            <w:tcW w:w="4230" w:type="dxa"/>
          </w:tcPr>
          <w:p w14:paraId="383C380D" w14:textId="77777777" w:rsidR="00AE760C" w:rsidRPr="00EB3DF9" w:rsidRDefault="00AE760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37" w:type="dxa"/>
          </w:tcPr>
          <w:p w14:paraId="793F10ED" w14:textId="3D021520" w:rsidR="00AE760C" w:rsidRPr="00EB3DF9" w:rsidRDefault="00060E2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12,561</w:t>
            </w:r>
          </w:p>
        </w:tc>
        <w:tc>
          <w:tcPr>
            <w:tcW w:w="1238" w:type="dxa"/>
          </w:tcPr>
          <w:p w14:paraId="03795BDF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13,478</w:t>
            </w:r>
          </w:p>
        </w:tc>
        <w:tc>
          <w:tcPr>
            <w:tcW w:w="1237" w:type="dxa"/>
          </w:tcPr>
          <w:p w14:paraId="61C63295" w14:textId="67B5381C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</w:tcPr>
          <w:p w14:paraId="0B8F5D4B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AE760C" w:rsidRPr="00EB3DF9" w14:paraId="0E30E24B" w14:textId="77777777" w:rsidTr="00A41ACC">
        <w:tc>
          <w:tcPr>
            <w:tcW w:w="4230" w:type="dxa"/>
          </w:tcPr>
          <w:p w14:paraId="4CE214D4" w14:textId="77777777" w:rsidR="00AE760C" w:rsidRPr="00EB3DF9" w:rsidRDefault="00AE760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237" w:type="dxa"/>
          </w:tcPr>
          <w:p w14:paraId="1845F1D8" w14:textId="5AD31B46" w:rsidR="00AE760C" w:rsidRPr="00EB3DF9" w:rsidRDefault="00060E2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12,505</w:t>
            </w:r>
          </w:p>
        </w:tc>
        <w:tc>
          <w:tcPr>
            <w:tcW w:w="1238" w:type="dxa"/>
          </w:tcPr>
          <w:p w14:paraId="4E5BA35D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12,295</w:t>
            </w:r>
          </w:p>
        </w:tc>
        <w:tc>
          <w:tcPr>
            <w:tcW w:w="1237" w:type="dxa"/>
          </w:tcPr>
          <w:p w14:paraId="2C9713F5" w14:textId="2E366C2E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</w:tcPr>
          <w:p w14:paraId="3AE56A6E" w14:textId="77777777" w:rsidR="00AE760C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AE760C" w:rsidRPr="00EB3DF9" w14:paraId="06C8C0E5" w14:textId="77777777" w:rsidTr="00A41ACC">
        <w:tc>
          <w:tcPr>
            <w:tcW w:w="4230" w:type="dxa"/>
          </w:tcPr>
          <w:p w14:paraId="0466130B" w14:textId="77777777" w:rsidR="00AE760C" w:rsidRPr="00EB3DF9" w:rsidRDefault="00AE760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1237" w:type="dxa"/>
          </w:tcPr>
          <w:p w14:paraId="5AF53E86" w14:textId="67C6E733" w:rsidR="00AE760C" w:rsidRPr="00EB3DF9" w:rsidRDefault="00C153F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52</w:t>
            </w:r>
          </w:p>
        </w:tc>
        <w:tc>
          <w:tcPr>
            <w:tcW w:w="1238" w:type="dxa"/>
          </w:tcPr>
          <w:p w14:paraId="0D6C76FF" w14:textId="77777777" w:rsidR="00AE760C" w:rsidRPr="00EB3DF9" w:rsidRDefault="00AE760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52</w:t>
            </w:r>
          </w:p>
        </w:tc>
        <w:tc>
          <w:tcPr>
            <w:tcW w:w="1237" w:type="dxa"/>
          </w:tcPr>
          <w:p w14:paraId="151DBFB9" w14:textId="78E0EAA9" w:rsidR="00AE760C" w:rsidRPr="00EB3DF9" w:rsidRDefault="00AE760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</w:tcPr>
          <w:p w14:paraId="3150E0B1" w14:textId="77777777" w:rsidR="00AE760C" w:rsidRPr="00EB3DF9" w:rsidRDefault="00AE760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AE760C" w:rsidRPr="00EB3DF9" w14:paraId="43116D2D" w14:textId="77777777" w:rsidTr="00A41ACC">
        <w:tc>
          <w:tcPr>
            <w:tcW w:w="4230" w:type="dxa"/>
          </w:tcPr>
          <w:p w14:paraId="5E9CB575" w14:textId="77777777" w:rsidR="00AE760C" w:rsidRPr="00EB3DF9" w:rsidRDefault="00AE760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3CEA200C" w14:textId="3EEE715A" w:rsidR="00AE760C" w:rsidRPr="00EB3DF9" w:rsidRDefault="005651F4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25,118</w:t>
            </w:r>
          </w:p>
        </w:tc>
        <w:tc>
          <w:tcPr>
            <w:tcW w:w="1238" w:type="dxa"/>
          </w:tcPr>
          <w:p w14:paraId="7CDC3E54" w14:textId="77777777" w:rsidR="00AE760C" w:rsidRPr="00EB3DF9" w:rsidRDefault="00AE760C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25,825</w:t>
            </w:r>
          </w:p>
        </w:tc>
        <w:tc>
          <w:tcPr>
            <w:tcW w:w="1237" w:type="dxa"/>
          </w:tcPr>
          <w:p w14:paraId="285011C8" w14:textId="6797604F" w:rsidR="00AE760C" w:rsidRPr="00EB3DF9" w:rsidRDefault="00AE760C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-</w:t>
            </w:r>
          </w:p>
        </w:tc>
        <w:tc>
          <w:tcPr>
            <w:tcW w:w="1238" w:type="dxa"/>
          </w:tcPr>
          <w:p w14:paraId="22C6E379" w14:textId="77777777" w:rsidR="00AE760C" w:rsidRPr="00EB3DF9" w:rsidRDefault="00AE760C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-</w:t>
            </w:r>
          </w:p>
        </w:tc>
      </w:tr>
    </w:tbl>
    <w:p w14:paraId="432B8E5E" w14:textId="0FAE8CE9" w:rsidR="00102F63" w:rsidRPr="00EB3DF9" w:rsidRDefault="00102F63" w:rsidP="00EB3DF9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</w:rPr>
      </w:pPr>
    </w:p>
    <w:p w14:paraId="33DB453F" w14:textId="6628B819" w:rsidR="00DC05A7" w:rsidRPr="00EB3DF9" w:rsidRDefault="00DC05A7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</w:rPr>
      </w:pPr>
      <w:r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t>เจ้าหนี้การค้า</w:t>
      </w:r>
    </w:p>
    <w:p w14:paraId="7DFC5A60" w14:textId="77777777" w:rsidR="009E45D4" w:rsidRPr="00EB3DF9" w:rsidRDefault="009E45D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4"/>
        <w:gridCol w:w="979"/>
        <w:gridCol w:w="1237"/>
        <w:gridCol w:w="1237"/>
        <w:gridCol w:w="1237"/>
        <w:gridCol w:w="1236"/>
      </w:tblGrid>
      <w:tr w:rsidR="00110BE6" w:rsidRPr="00EB3DF9" w14:paraId="4E94C3E2" w14:textId="77777777" w:rsidTr="00A41ACC">
        <w:trPr>
          <w:trHeight w:val="408"/>
          <w:tblHeader/>
        </w:trPr>
        <w:tc>
          <w:tcPr>
            <w:tcW w:w="1772" w:type="pct"/>
          </w:tcPr>
          <w:p w14:paraId="55240292" w14:textId="77777777" w:rsidR="00110BE6" w:rsidRPr="00EB3DF9" w:rsidRDefault="00110BE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618371E1" w14:textId="77777777" w:rsidR="00110BE6" w:rsidRPr="00EB3DF9" w:rsidRDefault="00110BE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2"/>
          </w:tcPr>
          <w:p w14:paraId="0AB4B296" w14:textId="77777777" w:rsidR="00110BE6" w:rsidRPr="00EB3DF9" w:rsidRDefault="00110BE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7" w:type="pct"/>
            <w:gridSpan w:val="2"/>
          </w:tcPr>
          <w:p w14:paraId="5133E2E8" w14:textId="77777777" w:rsidR="00110BE6" w:rsidRPr="00EB3DF9" w:rsidRDefault="00110BE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B65AD" w:rsidRPr="00EB3DF9" w14:paraId="435E3614" w14:textId="77777777" w:rsidTr="00A41ACC">
        <w:trPr>
          <w:trHeight w:val="408"/>
        </w:trPr>
        <w:tc>
          <w:tcPr>
            <w:tcW w:w="1772" w:type="pct"/>
          </w:tcPr>
          <w:p w14:paraId="3C2B9AA1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6FD7F10C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74" w:type="pct"/>
          </w:tcPr>
          <w:p w14:paraId="4A473C0A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74" w:type="pct"/>
          </w:tcPr>
          <w:p w14:paraId="29D72E04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674" w:type="pct"/>
          </w:tcPr>
          <w:p w14:paraId="3F0D15E3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73" w:type="pct"/>
          </w:tcPr>
          <w:p w14:paraId="740D7569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B65AD" w:rsidRPr="00EB3DF9" w14:paraId="3E3A38F9" w14:textId="77777777" w:rsidTr="00A41ACC">
        <w:trPr>
          <w:trHeight w:val="408"/>
        </w:trPr>
        <w:tc>
          <w:tcPr>
            <w:tcW w:w="1772" w:type="pct"/>
          </w:tcPr>
          <w:p w14:paraId="104D7DB4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07DC0D1A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4" w:type="pct"/>
            <w:gridSpan w:val="4"/>
          </w:tcPr>
          <w:p w14:paraId="1FEF6674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B65AD" w:rsidRPr="00EB3DF9" w14:paraId="13265E74" w14:textId="77777777" w:rsidTr="00A41ACC">
        <w:trPr>
          <w:trHeight w:val="408"/>
        </w:trPr>
        <w:tc>
          <w:tcPr>
            <w:tcW w:w="1772" w:type="pct"/>
            <w:shd w:val="clear" w:color="auto" w:fill="auto"/>
          </w:tcPr>
          <w:p w14:paraId="5AA87136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3" w:type="pct"/>
          </w:tcPr>
          <w:p w14:paraId="0B0C0CC5" w14:textId="2652C5F5" w:rsidR="00EB65AD" w:rsidRPr="00EB3DF9" w:rsidRDefault="008426B1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6852A779" w14:textId="5E0ECC15" w:rsidR="00EB65AD" w:rsidRPr="00EB3DF9" w:rsidRDefault="00F7761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149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5EFB8DB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110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1893729E" w14:textId="4ED8D87D" w:rsidR="00EB65AD" w:rsidRPr="00EB3DF9" w:rsidRDefault="00AE760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1,019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6BA0CEB1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939</w:t>
            </w:r>
          </w:p>
        </w:tc>
      </w:tr>
      <w:tr w:rsidR="00EB65AD" w:rsidRPr="00EB3DF9" w14:paraId="4A1A3358" w14:textId="77777777" w:rsidTr="00A41ACC">
        <w:trPr>
          <w:trHeight w:val="408"/>
        </w:trPr>
        <w:tc>
          <w:tcPr>
            <w:tcW w:w="1772" w:type="pct"/>
          </w:tcPr>
          <w:p w14:paraId="42024F3F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533" w:type="pct"/>
            <w:shd w:val="clear" w:color="auto" w:fill="auto"/>
          </w:tcPr>
          <w:p w14:paraId="6DA70C2F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3C8B6148" w14:textId="5955F831" w:rsidR="00EB65AD" w:rsidRPr="00EB3DF9" w:rsidRDefault="003557B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10,407</w:t>
            </w:r>
          </w:p>
        </w:tc>
        <w:tc>
          <w:tcPr>
            <w:tcW w:w="674" w:type="pct"/>
            <w:vAlign w:val="bottom"/>
          </w:tcPr>
          <w:p w14:paraId="4A1FEAE3" w14:textId="77777777" w:rsidR="00EB65AD" w:rsidRPr="00EB3DF9" w:rsidRDefault="00EB65AD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6,570</w:t>
            </w:r>
          </w:p>
        </w:tc>
        <w:tc>
          <w:tcPr>
            <w:tcW w:w="674" w:type="pct"/>
            <w:vAlign w:val="bottom"/>
          </w:tcPr>
          <w:p w14:paraId="4582D73D" w14:textId="183F9B62" w:rsidR="00EB65AD" w:rsidRPr="00EB3DF9" w:rsidRDefault="00AE760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6,986</w:t>
            </w:r>
          </w:p>
        </w:tc>
        <w:tc>
          <w:tcPr>
            <w:tcW w:w="673" w:type="pct"/>
            <w:vAlign w:val="bottom"/>
          </w:tcPr>
          <w:p w14:paraId="478811A8" w14:textId="77777777" w:rsidR="00EB65AD" w:rsidRPr="00EB3DF9" w:rsidRDefault="00EB65AD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5,005</w:t>
            </w:r>
          </w:p>
        </w:tc>
      </w:tr>
      <w:tr w:rsidR="00EB65AD" w:rsidRPr="00EB3DF9" w14:paraId="1D2A853D" w14:textId="77777777" w:rsidTr="00A41ACC">
        <w:trPr>
          <w:trHeight w:val="423"/>
        </w:trPr>
        <w:tc>
          <w:tcPr>
            <w:tcW w:w="1772" w:type="pct"/>
          </w:tcPr>
          <w:p w14:paraId="6A30A496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shd w:val="clear" w:color="auto" w:fill="auto"/>
          </w:tcPr>
          <w:p w14:paraId="672704BA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5EED4589" w14:textId="19250114" w:rsidR="00EB65AD" w:rsidRPr="00EB3DF9" w:rsidRDefault="003557BB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10,556</w:t>
            </w:r>
          </w:p>
        </w:tc>
        <w:tc>
          <w:tcPr>
            <w:tcW w:w="674" w:type="pct"/>
            <w:vAlign w:val="bottom"/>
          </w:tcPr>
          <w:p w14:paraId="4F917D2C" w14:textId="77777777" w:rsidR="00EB65AD" w:rsidRPr="00EB3DF9" w:rsidRDefault="00EB65AD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6,680</w:t>
            </w:r>
          </w:p>
        </w:tc>
        <w:tc>
          <w:tcPr>
            <w:tcW w:w="674" w:type="pct"/>
            <w:vAlign w:val="bottom"/>
          </w:tcPr>
          <w:p w14:paraId="1B7BEA1C" w14:textId="31F5A618" w:rsidR="00EB65AD" w:rsidRPr="00EB3DF9" w:rsidRDefault="00AE760C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8,005</w:t>
            </w:r>
          </w:p>
        </w:tc>
        <w:tc>
          <w:tcPr>
            <w:tcW w:w="673" w:type="pct"/>
            <w:vAlign w:val="bottom"/>
          </w:tcPr>
          <w:p w14:paraId="7BD107F0" w14:textId="77777777" w:rsidR="00EB65AD" w:rsidRPr="00EB3DF9" w:rsidRDefault="00EB65AD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5,944</w:t>
            </w:r>
          </w:p>
        </w:tc>
      </w:tr>
    </w:tbl>
    <w:p w14:paraId="7BD88435" w14:textId="10ED32F3" w:rsidR="003557BB" w:rsidRPr="00EB3DF9" w:rsidRDefault="003557BB" w:rsidP="00EB3DF9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398B591B" w14:textId="379F7857" w:rsidR="00870CCC" w:rsidRPr="00EB3DF9" w:rsidRDefault="004762B0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t>เจ้าหนี้อื่น</w:t>
      </w:r>
    </w:p>
    <w:p w14:paraId="31E63927" w14:textId="77777777" w:rsidR="009E45D4" w:rsidRPr="00EB3DF9" w:rsidRDefault="009E45D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4"/>
        <w:gridCol w:w="979"/>
        <w:gridCol w:w="1237"/>
        <w:gridCol w:w="1237"/>
        <w:gridCol w:w="1237"/>
        <w:gridCol w:w="1236"/>
      </w:tblGrid>
      <w:tr w:rsidR="00110BE6" w:rsidRPr="00EB3DF9" w14:paraId="704B34D6" w14:textId="77777777" w:rsidTr="00A41ACC">
        <w:trPr>
          <w:trHeight w:val="408"/>
          <w:tblHeader/>
        </w:trPr>
        <w:tc>
          <w:tcPr>
            <w:tcW w:w="1772" w:type="pct"/>
          </w:tcPr>
          <w:p w14:paraId="682B5D90" w14:textId="77777777" w:rsidR="00110BE6" w:rsidRPr="00EB3DF9" w:rsidRDefault="00110BE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62B159B1" w14:textId="77777777" w:rsidR="00110BE6" w:rsidRPr="00EB3DF9" w:rsidRDefault="00110BE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2"/>
          </w:tcPr>
          <w:p w14:paraId="48CAC938" w14:textId="77777777" w:rsidR="00110BE6" w:rsidRPr="00EB3DF9" w:rsidRDefault="00110BE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7" w:type="pct"/>
            <w:gridSpan w:val="2"/>
          </w:tcPr>
          <w:p w14:paraId="26965518" w14:textId="77777777" w:rsidR="00110BE6" w:rsidRPr="00EB3DF9" w:rsidRDefault="00110BE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B65AD" w:rsidRPr="00EB3DF9" w14:paraId="464C36AA" w14:textId="77777777" w:rsidTr="00A41ACC">
        <w:trPr>
          <w:trHeight w:val="408"/>
        </w:trPr>
        <w:tc>
          <w:tcPr>
            <w:tcW w:w="1772" w:type="pct"/>
          </w:tcPr>
          <w:p w14:paraId="1036DBA6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239523FB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74" w:type="pct"/>
          </w:tcPr>
          <w:p w14:paraId="2B922243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74" w:type="pct"/>
          </w:tcPr>
          <w:p w14:paraId="20392228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674" w:type="pct"/>
          </w:tcPr>
          <w:p w14:paraId="4AE02CC0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73" w:type="pct"/>
          </w:tcPr>
          <w:p w14:paraId="1521A1E3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B65AD" w:rsidRPr="00EB3DF9" w14:paraId="74EBD7F0" w14:textId="77777777" w:rsidTr="00A41ACC">
        <w:trPr>
          <w:trHeight w:val="408"/>
        </w:trPr>
        <w:tc>
          <w:tcPr>
            <w:tcW w:w="1772" w:type="pct"/>
          </w:tcPr>
          <w:p w14:paraId="74D9F03F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67E28E94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4" w:type="pct"/>
            <w:gridSpan w:val="4"/>
          </w:tcPr>
          <w:p w14:paraId="7984C0F8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B65AD" w:rsidRPr="00EB3DF9" w14:paraId="79271EB1" w14:textId="77777777" w:rsidTr="00A41ACC">
        <w:trPr>
          <w:trHeight w:val="408"/>
        </w:trPr>
        <w:tc>
          <w:tcPr>
            <w:tcW w:w="1772" w:type="pct"/>
            <w:shd w:val="clear" w:color="auto" w:fill="auto"/>
          </w:tcPr>
          <w:p w14:paraId="16C7F71E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3" w:type="pct"/>
          </w:tcPr>
          <w:p w14:paraId="10600727" w14:textId="60A50F87" w:rsidR="00EB65AD" w:rsidRPr="00EB3DF9" w:rsidRDefault="008426B1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EFF210F" w14:textId="1B57C71F" w:rsidR="00EB65AD" w:rsidRPr="00EB3DF9" w:rsidRDefault="00BA406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5</w:t>
            </w:r>
            <w:r w:rsidRPr="00EB3DF9">
              <w:rPr>
                <w:rFonts w:hint="cs"/>
                <w:b/>
                <w:bCs/>
                <w:cs/>
              </w:rPr>
              <w:t>1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CA417A3" w14:textId="77777777" w:rsidR="00EB65AD" w:rsidRPr="00EB3DF9" w:rsidRDefault="00EB65AD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rFonts w:hint="cs"/>
                <w:b/>
                <w:bCs/>
                <w:cs/>
              </w:rPr>
              <w:t>56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E2BA43A" w14:textId="7F74C304" w:rsidR="00EB65AD" w:rsidRPr="00EB3DF9" w:rsidRDefault="00F621F7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69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5B482102" w14:textId="77777777" w:rsidR="00EB65AD" w:rsidRPr="00EB3DF9" w:rsidRDefault="00EB65AD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65</w:t>
            </w:r>
          </w:p>
        </w:tc>
      </w:tr>
      <w:tr w:rsidR="00EB65AD" w:rsidRPr="00EB3DF9" w14:paraId="1FAC0994" w14:textId="77777777" w:rsidTr="00A41ACC">
        <w:trPr>
          <w:trHeight w:val="408"/>
        </w:trPr>
        <w:tc>
          <w:tcPr>
            <w:tcW w:w="1772" w:type="pct"/>
          </w:tcPr>
          <w:p w14:paraId="6CD16BC0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33" w:type="pct"/>
            <w:shd w:val="clear" w:color="auto" w:fill="auto"/>
          </w:tcPr>
          <w:p w14:paraId="391FA3E7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DDFB834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5AAA49DA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51E01B6B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3" w:type="pct"/>
            <w:vAlign w:val="bottom"/>
          </w:tcPr>
          <w:p w14:paraId="1D88AEF1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EB65AD" w:rsidRPr="00EB3DF9" w14:paraId="23CCE15E" w14:textId="77777777" w:rsidTr="00A41ACC">
        <w:trPr>
          <w:trHeight w:val="408"/>
        </w:trPr>
        <w:tc>
          <w:tcPr>
            <w:tcW w:w="1772" w:type="pct"/>
          </w:tcPr>
          <w:p w14:paraId="25F824D2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33" w:type="pct"/>
            <w:shd w:val="clear" w:color="auto" w:fill="auto"/>
          </w:tcPr>
          <w:p w14:paraId="3BA94CA7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68EE7DA1" w14:textId="3E5E58E3" w:rsidR="00EB65AD" w:rsidRPr="00EB3DF9" w:rsidRDefault="008426B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827</w:t>
            </w:r>
          </w:p>
        </w:tc>
        <w:tc>
          <w:tcPr>
            <w:tcW w:w="674" w:type="pct"/>
            <w:vAlign w:val="bottom"/>
          </w:tcPr>
          <w:p w14:paraId="205676F6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946</w:t>
            </w:r>
          </w:p>
        </w:tc>
        <w:tc>
          <w:tcPr>
            <w:tcW w:w="674" w:type="pct"/>
            <w:vAlign w:val="bottom"/>
          </w:tcPr>
          <w:p w14:paraId="301E7D4E" w14:textId="6559D006" w:rsidR="00EB65AD" w:rsidRPr="00EB3DF9" w:rsidRDefault="00F621F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476</w:t>
            </w:r>
          </w:p>
        </w:tc>
        <w:tc>
          <w:tcPr>
            <w:tcW w:w="673" w:type="pct"/>
            <w:vAlign w:val="bottom"/>
          </w:tcPr>
          <w:p w14:paraId="1CB9ED2F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654</w:t>
            </w:r>
          </w:p>
        </w:tc>
      </w:tr>
      <w:tr w:rsidR="00EB65AD" w:rsidRPr="00EB3DF9" w14:paraId="44C7DBE6" w14:textId="77777777" w:rsidTr="00A41ACC">
        <w:trPr>
          <w:trHeight w:val="408"/>
        </w:trPr>
        <w:tc>
          <w:tcPr>
            <w:tcW w:w="1772" w:type="pct"/>
          </w:tcPr>
          <w:p w14:paraId="05EE9CF5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533" w:type="pct"/>
            <w:shd w:val="clear" w:color="auto" w:fill="auto"/>
          </w:tcPr>
          <w:p w14:paraId="2E081342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6D7A3EC" w14:textId="6F81D860" w:rsidR="00EB65AD" w:rsidRPr="00EB3DF9" w:rsidRDefault="00BE1DE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124</w:t>
            </w:r>
          </w:p>
        </w:tc>
        <w:tc>
          <w:tcPr>
            <w:tcW w:w="674" w:type="pct"/>
            <w:vAlign w:val="bottom"/>
          </w:tcPr>
          <w:p w14:paraId="19B83927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296</w:t>
            </w:r>
          </w:p>
        </w:tc>
        <w:tc>
          <w:tcPr>
            <w:tcW w:w="674" w:type="pct"/>
            <w:vAlign w:val="bottom"/>
          </w:tcPr>
          <w:p w14:paraId="4B754B48" w14:textId="5AED4E18" w:rsidR="00EB65AD" w:rsidRPr="00EB3DF9" w:rsidRDefault="00F621F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67</w:t>
            </w:r>
          </w:p>
        </w:tc>
        <w:tc>
          <w:tcPr>
            <w:tcW w:w="673" w:type="pct"/>
            <w:vAlign w:val="bottom"/>
          </w:tcPr>
          <w:p w14:paraId="6DD5F93F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rFonts w:hint="cs"/>
                <w:cs/>
              </w:rPr>
              <w:t>273</w:t>
            </w:r>
          </w:p>
        </w:tc>
      </w:tr>
      <w:tr w:rsidR="00EB65AD" w:rsidRPr="00EB3DF9" w14:paraId="06E4591D" w14:textId="77777777" w:rsidTr="00A41ACC">
        <w:trPr>
          <w:trHeight w:val="408"/>
        </w:trPr>
        <w:tc>
          <w:tcPr>
            <w:tcW w:w="1772" w:type="pct"/>
          </w:tcPr>
          <w:p w14:paraId="424BE3B1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เจ้าหนี้ค่าก่อสร้าง</w:t>
            </w:r>
          </w:p>
        </w:tc>
        <w:tc>
          <w:tcPr>
            <w:tcW w:w="533" w:type="pct"/>
            <w:shd w:val="clear" w:color="auto" w:fill="auto"/>
          </w:tcPr>
          <w:p w14:paraId="746ACEAC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4087805D" w14:textId="338F8213" w:rsidR="00EB65AD" w:rsidRPr="00EB3DF9" w:rsidRDefault="00F7761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388</w:t>
            </w:r>
          </w:p>
        </w:tc>
        <w:tc>
          <w:tcPr>
            <w:tcW w:w="674" w:type="pct"/>
            <w:vAlign w:val="bottom"/>
          </w:tcPr>
          <w:p w14:paraId="29544E92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97</w:t>
            </w:r>
          </w:p>
        </w:tc>
        <w:tc>
          <w:tcPr>
            <w:tcW w:w="674" w:type="pct"/>
            <w:vAlign w:val="bottom"/>
          </w:tcPr>
          <w:p w14:paraId="22570843" w14:textId="0B385B7E" w:rsidR="00EB65AD" w:rsidRPr="00EB3DF9" w:rsidRDefault="00F621F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82</w:t>
            </w:r>
          </w:p>
        </w:tc>
        <w:tc>
          <w:tcPr>
            <w:tcW w:w="673" w:type="pct"/>
            <w:vAlign w:val="bottom"/>
          </w:tcPr>
          <w:p w14:paraId="7FE4C847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-</w:t>
            </w:r>
          </w:p>
        </w:tc>
      </w:tr>
      <w:tr w:rsidR="00EB65AD" w:rsidRPr="00EB3DF9" w14:paraId="731ABF32" w14:textId="77777777" w:rsidTr="00A41ACC">
        <w:trPr>
          <w:trHeight w:val="408"/>
        </w:trPr>
        <w:tc>
          <w:tcPr>
            <w:tcW w:w="1772" w:type="pct"/>
          </w:tcPr>
          <w:p w14:paraId="013B50D5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หนี้สินจากสัญญาประกันความเสี่ยง</w:t>
            </w:r>
          </w:p>
        </w:tc>
        <w:tc>
          <w:tcPr>
            <w:tcW w:w="533" w:type="pct"/>
            <w:shd w:val="clear" w:color="auto" w:fill="auto"/>
          </w:tcPr>
          <w:p w14:paraId="5B989DB2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8E696DA" w14:textId="6D93FE01" w:rsidR="00EB65AD" w:rsidRPr="00EB3DF9" w:rsidRDefault="00F7761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57</w:t>
            </w:r>
          </w:p>
        </w:tc>
        <w:tc>
          <w:tcPr>
            <w:tcW w:w="674" w:type="pct"/>
            <w:vAlign w:val="bottom"/>
          </w:tcPr>
          <w:p w14:paraId="1135D854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50</w:t>
            </w:r>
          </w:p>
        </w:tc>
        <w:tc>
          <w:tcPr>
            <w:tcW w:w="674" w:type="pct"/>
            <w:vAlign w:val="bottom"/>
          </w:tcPr>
          <w:p w14:paraId="59B8CBA8" w14:textId="323AA45B" w:rsidR="00EB65AD" w:rsidRPr="00EB3DF9" w:rsidRDefault="00F621F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57</w:t>
            </w:r>
          </w:p>
        </w:tc>
        <w:tc>
          <w:tcPr>
            <w:tcW w:w="673" w:type="pct"/>
            <w:vAlign w:val="bottom"/>
          </w:tcPr>
          <w:p w14:paraId="2169CE44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47</w:t>
            </w:r>
          </w:p>
        </w:tc>
      </w:tr>
      <w:tr w:rsidR="00EB65AD" w:rsidRPr="00EB3DF9" w14:paraId="5B5C93D3" w14:textId="77777777" w:rsidTr="00A41ACC">
        <w:trPr>
          <w:trHeight w:val="408"/>
        </w:trPr>
        <w:tc>
          <w:tcPr>
            <w:tcW w:w="1772" w:type="pct"/>
          </w:tcPr>
          <w:p w14:paraId="6425DFB7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33" w:type="pct"/>
            <w:shd w:val="clear" w:color="auto" w:fill="auto"/>
          </w:tcPr>
          <w:p w14:paraId="1C0467BE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700CABF4" w14:textId="43218E47" w:rsidR="00EB65AD" w:rsidRPr="00EB3DF9" w:rsidRDefault="00A8769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1,444</w:t>
            </w:r>
          </w:p>
        </w:tc>
        <w:tc>
          <w:tcPr>
            <w:tcW w:w="674" w:type="pct"/>
            <w:vAlign w:val="bottom"/>
          </w:tcPr>
          <w:p w14:paraId="312D97DE" w14:textId="77777777" w:rsidR="00EB65AD" w:rsidRPr="00EB3DF9" w:rsidRDefault="00EB65AD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1,712</w:t>
            </w:r>
          </w:p>
        </w:tc>
        <w:tc>
          <w:tcPr>
            <w:tcW w:w="674" w:type="pct"/>
            <w:vAlign w:val="bottom"/>
          </w:tcPr>
          <w:p w14:paraId="3D27EC9A" w14:textId="58A16822" w:rsidR="00EB65AD" w:rsidRPr="00EB3DF9" w:rsidRDefault="00F621F7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1,156</w:t>
            </w:r>
          </w:p>
        </w:tc>
        <w:tc>
          <w:tcPr>
            <w:tcW w:w="673" w:type="pct"/>
            <w:vAlign w:val="bottom"/>
          </w:tcPr>
          <w:p w14:paraId="3FAC9854" w14:textId="77777777" w:rsidR="00EB65AD" w:rsidRPr="00EB3DF9" w:rsidRDefault="00EB65AD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1,320</w:t>
            </w:r>
          </w:p>
        </w:tc>
      </w:tr>
      <w:tr w:rsidR="00EB65AD" w:rsidRPr="00EB3DF9" w14:paraId="5DA9753C" w14:textId="77777777" w:rsidTr="00A41ACC">
        <w:trPr>
          <w:trHeight w:val="423"/>
        </w:trPr>
        <w:tc>
          <w:tcPr>
            <w:tcW w:w="1772" w:type="pct"/>
          </w:tcPr>
          <w:p w14:paraId="099FE02B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shd w:val="clear" w:color="auto" w:fill="auto"/>
          </w:tcPr>
          <w:p w14:paraId="55679548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1D6C5D3" w14:textId="744F71FF" w:rsidR="00EB65AD" w:rsidRPr="00EB3DF9" w:rsidRDefault="00A8769C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2,891</w:t>
            </w:r>
          </w:p>
        </w:tc>
        <w:tc>
          <w:tcPr>
            <w:tcW w:w="674" w:type="pct"/>
            <w:vAlign w:val="bottom"/>
          </w:tcPr>
          <w:p w14:paraId="276FDAE3" w14:textId="77777777" w:rsidR="00EB65AD" w:rsidRPr="00EB3DF9" w:rsidRDefault="00EB65AD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3,157</w:t>
            </w:r>
          </w:p>
        </w:tc>
        <w:tc>
          <w:tcPr>
            <w:tcW w:w="674" w:type="pct"/>
            <w:vAlign w:val="bottom"/>
          </w:tcPr>
          <w:p w14:paraId="092D08E4" w14:textId="1B801982" w:rsidR="00EB65AD" w:rsidRPr="00EB3DF9" w:rsidRDefault="00F621F7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1,907</w:t>
            </w:r>
          </w:p>
        </w:tc>
        <w:tc>
          <w:tcPr>
            <w:tcW w:w="673" w:type="pct"/>
            <w:vAlign w:val="bottom"/>
          </w:tcPr>
          <w:p w14:paraId="1FBAD5D1" w14:textId="77777777" w:rsidR="00EB65AD" w:rsidRPr="00EB3DF9" w:rsidRDefault="00EB65AD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2,359</w:t>
            </w:r>
          </w:p>
        </w:tc>
      </w:tr>
    </w:tbl>
    <w:p w14:paraId="4903757C" w14:textId="7B257C5F" w:rsidR="000E6E6F" w:rsidRPr="00EB3DF9" w:rsidRDefault="002C7564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B3DF9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ประมาณการหนี้สินไม่หมุนเวียนสำหรับ</w:t>
      </w:r>
      <w:r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t>ผลประโยชน์พนักงาน</w:t>
      </w:r>
    </w:p>
    <w:p w14:paraId="24BEE519" w14:textId="77777777" w:rsidR="009E45D4" w:rsidRPr="00EB3DF9" w:rsidRDefault="009E45D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bidi="ar-SA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="00784329" w:rsidRPr="00EB3DF9" w14:paraId="6E2156E2" w14:textId="77777777" w:rsidTr="00A41ACC">
        <w:trPr>
          <w:tblHeader/>
        </w:trPr>
        <w:tc>
          <w:tcPr>
            <w:tcW w:w="3600" w:type="dxa"/>
          </w:tcPr>
          <w:p w14:paraId="4A67BBC2" w14:textId="77777777" w:rsidR="00784329" w:rsidRPr="00EB3DF9" w:rsidRDefault="0078432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89AECDA" w14:textId="77777777" w:rsidR="00784329" w:rsidRPr="00EB3DF9" w:rsidRDefault="0078432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EB3DF9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A7D25D6" w14:textId="77777777" w:rsidR="00784329" w:rsidRPr="00EB3DF9" w:rsidRDefault="0078432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b/>
                <w:bCs/>
              </w:rPr>
            </w:pPr>
            <w:r w:rsidRPr="00EB3DF9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EB65AD" w:rsidRPr="00EB3DF9" w14:paraId="60CFC5CB" w14:textId="77777777" w:rsidTr="00A41ACC">
        <w:trPr>
          <w:tblHeader/>
        </w:trPr>
        <w:tc>
          <w:tcPr>
            <w:tcW w:w="3600" w:type="dxa"/>
          </w:tcPr>
          <w:p w14:paraId="100F1BA2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2EA3CF53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5" w:type="dxa"/>
          </w:tcPr>
          <w:p w14:paraId="5D5562D7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95" w:type="dxa"/>
          </w:tcPr>
          <w:p w14:paraId="2FBDBB15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5" w:type="dxa"/>
          </w:tcPr>
          <w:p w14:paraId="1CBEDA77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B65AD" w:rsidRPr="00EB3DF9" w14:paraId="4B66A725" w14:textId="77777777" w:rsidTr="00A41ACC">
        <w:trPr>
          <w:tblHeader/>
        </w:trPr>
        <w:tc>
          <w:tcPr>
            <w:tcW w:w="3600" w:type="dxa"/>
          </w:tcPr>
          <w:p w14:paraId="1DE3F04A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4C85FDCE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EB3DF9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EB65AD" w:rsidRPr="00EB3DF9" w14:paraId="60012D6A" w14:textId="77777777" w:rsidTr="00A41ACC">
        <w:tc>
          <w:tcPr>
            <w:tcW w:w="3600" w:type="dxa"/>
          </w:tcPr>
          <w:p w14:paraId="3C271214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395" w:type="dxa"/>
            <w:vAlign w:val="bottom"/>
          </w:tcPr>
          <w:p w14:paraId="41ED68B9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4BD76AC8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22851E0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7FD9C255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EB65AD" w:rsidRPr="00EB3DF9" w14:paraId="6DF32B2F" w14:textId="77777777" w:rsidTr="00A41ACC">
        <w:trPr>
          <w:trHeight w:val="64"/>
        </w:trPr>
        <w:tc>
          <w:tcPr>
            <w:tcW w:w="3600" w:type="dxa"/>
          </w:tcPr>
          <w:p w14:paraId="28382323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395" w:type="dxa"/>
            <w:vAlign w:val="bottom"/>
          </w:tcPr>
          <w:p w14:paraId="0CA8B136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3EA320A3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1327D3A7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79EF5740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EB65AD" w:rsidRPr="00EB3DF9" w14:paraId="1C65C3C7" w14:textId="77777777" w:rsidTr="00A41ACC">
        <w:tc>
          <w:tcPr>
            <w:tcW w:w="3600" w:type="dxa"/>
          </w:tcPr>
          <w:p w14:paraId="24CC8A82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  <w:vAlign w:val="bottom"/>
          </w:tcPr>
          <w:p w14:paraId="55EA6E5F" w14:textId="76E909EE" w:rsidR="00EB65AD" w:rsidRPr="00EB3DF9" w:rsidRDefault="00A12A4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2,5</w:t>
            </w:r>
            <w:r w:rsidR="00F67D84" w:rsidRPr="00EB3DF9">
              <w:t>3</w:t>
            </w:r>
            <w:r w:rsidR="007C04FD" w:rsidRPr="00EB3DF9">
              <w:t>1</w:t>
            </w:r>
          </w:p>
        </w:tc>
        <w:tc>
          <w:tcPr>
            <w:tcW w:w="1395" w:type="dxa"/>
            <w:vAlign w:val="bottom"/>
          </w:tcPr>
          <w:p w14:paraId="1D9927DA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2,008</w:t>
            </w:r>
          </w:p>
        </w:tc>
        <w:tc>
          <w:tcPr>
            <w:tcW w:w="1395" w:type="dxa"/>
            <w:vAlign w:val="bottom"/>
          </w:tcPr>
          <w:p w14:paraId="179A9AE8" w14:textId="2790A447" w:rsidR="00EB65AD" w:rsidRPr="00EB3DF9" w:rsidRDefault="00F621F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2,438</w:t>
            </w:r>
          </w:p>
        </w:tc>
        <w:tc>
          <w:tcPr>
            <w:tcW w:w="1395" w:type="dxa"/>
            <w:vAlign w:val="bottom"/>
          </w:tcPr>
          <w:p w14:paraId="21357F6A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1,942</w:t>
            </w:r>
          </w:p>
        </w:tc>
      </w:tr>
      <w:tr w:rsidR="00EB65AD" w:rsidRPr="00EB3DF9" w14:paraId="3EA9CEF8" w14:textId="77777777" w:rsidTr="00A41ACC">
        <w:tc>
          <w:tcPr>
            <w:tcW w:w="3600" w:type="dxa"/>
          </w:tcPr>
          <w:p w14:paraId="07145A99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95" w:type="dxa"/>
            <w:vAlign w:val="bottom"/>
          </w:tcPr>
          <w:p w14:paraId="32E466FD" w14:textId="72151ACE" w:rsidR="00EB65AD" w:rsidRPr="00EB3DF9" w:rsidRDefault="00A12A4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5</w:t>
            </w:r>
            <w:r w:rsidR="00F67D84" w:rsidRPr="00EB3DF9">
              <w:t>7</w:t>
            </w:r>
          </w:p>
        </w:tc>
        <w:tc>
          <w:tcPr>
            <w:tcW w:w="1395" w:type="dxa"/>
            <w:vAlign w:val="bottom"/>
          </w:tcPr>
          <w:p w14:paraId="7F4FD5B8" w14:textId="77777777" w:rsidR="00EB65AD" w:rsidRPr="00EB3DF9" w:rsidRDefault="00EB65AD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46</w:t>
            </w:r>
          </w:p>
        </w:tc>
        <w:tc>
          <w:tcPr>
            <w:tcW w:w="1395" w:type="dxa"/>
            <w:vAlign w:val="bottom"/>
          </w:tcPr>
          <w:p w14:paraId="34C6DD92" w14:textId="6E936B43" w:rsidR="00EB65AD" w:rsidRPr="00EB3DF9" w:rsidRDefault="00F621F7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52</w:t>
            </w:r>
          </w:p>
        </w:tc>
        <w:tc>
          <w:tcPr>
            <w:tcW w:w="1395" w:type="dxa"/>
            <w:vAlign w:val="bottom"/>
          </w:tcPr>
          <w:p w14:paraId="4C2EE8E7" w14:textId="77777777" w:rsidR="00EB65AD" w:rsidRPr="00EB3DF9" w:rsidRDefault="00EB65AD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42</w:t>
            </w:r>
          </w:p>
        </w:tc>
      </w:tr>
      <w:tr w:rsidR="00EB65AD" w:rsidRPr="00EB3DF9" w14:paraId="0778814A" w14:textId="77777777" w:rsidTr="00A41ACC">
        <w:tc>
          <w:tcPr>
            <w:tcW w:w="3600" w:type="dxa"/>
          </w:tcPr>
          <w:p w14:paraId="1375CCE6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29424E00" w14:textId="07AB0FB9" w:rsidR="00EB65AD" w:rsidRPr="00EB3DF9" w:rsidRDefault="00F67D84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2,58</w:t>
            </w:r>
            <w:r w:rsidR="007C04FD" w:rsidRPr="00EB3DF9">
              <w:rPr>
                <w:b/>
                <w:bCs/>
              </w:rPr>
              <w:t>8</w:t>
            </w:r>
          </w:p>
        </w:tc>
        <w:tc>
          <w:tcPr>
            <w:tcW w:w="1395" w:type="dxa"/>
            <w:vAlign w:val="bottom"/>
          </w:tcPr>
          <w:p w14:paraId="6FB7238C" w14:textId="77777777" w:rsidR="00EB65AD" w:rsidRPr="00EB3DF9" w:rsidRDefault="00EB65AD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2,054</w:t>
            </w:r>
          </w:p>
        </w:tc>
        <w:tc>
          <w:tcPr>
            <w:tcW w:w="1395" w:type="dxa"/>
            <w:vAlign w:val="bottom"/>
          </w:tcPr>
          <w:p w14:paraId="5FDBB1FC" w14:textId="55DC8282" w:rsidR="00EB65AD" w:rsidRPr="00EB3DF9" w:rsidRDefault="00F621F7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2,490</w:t>
            </w:r>
          </w:p>
        </w:tc>
        <w:tc>
          <w:tcPr>
            <w:tcW w:w="1395" w:type="dxa"/>
            <w:vAlign w:val="bottom"/>
          </w:tcPr>
          <w:p w14:paraId="0A4801C4" w14:textId="77777777" w:rsidR="00EB65AD" w:rsidRPr="00EB3DF9" w:rsidRDefault="00EB65AD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1,984</w:t>
            </w:r>
          </w:p>
        </w:tc>
      </w:tr>
      <w:tr w:rsidR="00EB65AD" w:rsidRPr="00EB3DF9" w14:paraId="6AC5B488" w14:textId="77777777" w:rsidTr="00A41ACC">
        <w:tc>
          <w:tcPr>
            <w:tcW w:w="3600" w:type="dxa"/>
          </w:tcPr>
          <w:p w14:paraId="3504B97E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114CE6CD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4E3EF9A6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60FC3177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46028C1B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EB65AD" w:rsidRPr="00EB3DF9" w14:paraId="109BC618" w14:textId="77777777" w:rsidTr="00A41ACC">
        <w:tc>
          <w:tcPr>
            <w:tcW w:w="3600" w:type="dxa"/>
          </w:tcPr>
          <w:p w14:paraId="3DABC59C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B3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B3D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5" w:type="dxa"/>
            <w:vAlign w:val="bottom"/>
          </w:tcPr>
          <w:p w14:paraId="01C8C36C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0DFDC03B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5AC4618A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3ADECE43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EB65AD" w:rsidRPr="00EB3DF9" w14:paraId="261CAF0A" w14:textId="77777777" w:rsidTr="00A41ACC">
        <w:tc>
          <w:tcPr>
            <w:tcW w:w="3600" w:type="dxa"/>
          </w:tcPr>
          <w:p w14:paraId="430B53D2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95" w:type="dxa"/>
            <w:vAlign w:val="bottom"/>
          </w:tcPr>
          <w:p w14:paraId="249B759C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7AFB9EBC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20593ED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4B08A7DD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EB65AD" w:rsidRPr="00EB3DF9" w14:paraId="5AB20EAB" w14:textId="77777777" w:rsidTr="00A41ACC">
        <w:tc>
          <w:tcPr>
            <w:tcW w:w="3600" w:type="dxa"/>
          </w:tcPr>
          <w:p w14:paraId="3573DFBC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95" w:type="dxa"/>
            <w:vAlign w:val="bottom"/>
          </w:tcPr>
          <w:p w14:paraId="395B059D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73F33B76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553D1F7E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4EE07E8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EB65AD" w:rsidRPr="00EB3DF9" w14:paraId="222045C0" w14:textId="77777777" w:rsidTr="00A41ACC">
        <w:tc>
          <w:tcPr>
            <w:tcW w:w="3600" w:type="dxa"/>
          </w:tcPr>
          <w:p w14:paraId="7BE9A995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  <w:vAlign w:val="bottom"/>
          </w:tcPr>
          <w:p w14:paraId="4E1BB5CF" w14:textId="15570F03" w:rsidR="00EB65AD" w:rsidRPr="00EB3DF9" w:rsidRDefault="00A12A4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342</w:t>
            </w:r>
          </w:p>
        </w:tc>
        <w:tc>
          <w:tcPr>
            <w:tcW w:w="1395" w:type="dxa"/>
            <w:vAlign w:val="bottom"/>
          </w:tcPr>
          <w:p w14:paraId="181AA9A2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182</w:t>
            </w:r>
          </w:p>
        </w:tc>
        <w:tc>
          <w:tcPr>
            <w:tcW w:w="1395" w:type="dxa"/>
            <w:vAlign w:val="bottom"/>
          </w:tcPr>
          <w:p w14:paraId="51EA60C0" w14:textId="2E2249E5" w:rsidR="00EB65AD" w:rsidRPr="00EB3DF9" w:rsidRDefault="00F621F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307</w:t>
            </w:r>
          </w:p>
        </w:tc>
        <w:tc>
          <w:tcPr>
            <w:tcW w:w="1395" w:type="dxa"/>
            <w:vAlign w:val="bottom"/>
          </w:tcPr>
          <w:p w14:paraId="278E88BB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154</w:t>
            </w:r>
          </w:p>
        </w:tc>
      </w:tr>
      <w:tr w:rsidR="00EB65AD" w:rsidRPr="00EB3DF9" w14:paraId="51F8A669" w14:textId="77777777" w:rsidTr="00A41ACC">
        <w:tc>
          <w:tcPr>
            <w:tcW w:w="3600" w:type="dxa"/>
          </w:tcPr>
          <w:p w14:paraId="4B20AC18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95" w:type="dxa"/>
            <w:vAlign w:val="bottom"/>
          </w:tcPr>
          <w:p w14:paraId="3F76EA4A" w14:textId="0A8D4592" w:rsidR="00EB65AD" w:rsidRPr="00EB3DF9" w:rsidRDefault="00A12A4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13</w:t>
            </w:r>
          </w:p>
        </w:tc>
        <w:tc>
          <w:tcPr>
            <w:tcW w:w="1395" w:type="dxa"/>
            <w:vAlign w:val="bottom"/>
          </w:tcPr>
          <w:p w14:paraId="5006DCFE" w14:textId="77777777" w:rsidR="00EB65AD" w:rsidRPr="00EB3DF9" w:rsidRDefault="00EB65AD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7</w:t>
            </w:r>
          </w:p>
        </w:tc>
        <w:tc>
          <w:tcPr>
            <w:tcW w:w="1395" w:type="dxa"/>
            <w:vAlign w:val="bottom"/>
          </w:tcPr>
          <w:p w14:paraId="3258DA62" w14:textId="46023D3F" w:rsidR="00EB65AD" w:rsidRPr="00EB3DF9" w:rsidRDefault="00F621F7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12</w:t>
            </w:r>
          </w:p>
        </w:tc>
        <w:tc>
          <w:tcPr>
            <w:tcW w:w="1395" w:type="dxa"/>
            <w:vAlign w:val="bottom"/>
          </w:tcPr>
          <w:p w14:paraId="15BEC0D7" w14:textId="77777777" w:rsidR="00EB65AD" w:rsidRPr="00EB3DF9" w:rsidRDefault="00EB65AD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5</w:t>
            </w:r>
          </w:p>
        </w:tc>
      </w:tr>
      <w:tr w:rsidR="00EB65AD" w:rsidRPr="00EB3DF9" w14:paraId="5A9C7907" w14:textId="77777777" w:rsidTr="00A41ACC">
        <w:tc>
          <w:tcPr>
            <w:tcW w:w="3600" w:type="dxa"/>
          </w:tcPr>
          <w:p w14:paraId="4B14EDB9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7CF0BB67" w14:textId="181EBD27" w:rsidR="00EB65AD" w:rsidRPr="00EB3DF9" w:rsidRDefault="00A12A4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355</w:t>
            </w:r>
          </w:p>
        </w:tc>
        <w:tc>
          <w:tcPr>
            <w:tcW w:w="1395" w:type="dxa"/>
            <w:vAlign w:val="bottom"/>
          </w:tcPr>
          <w:p w14:paraId="3A525F85" w14:textId="77777777" w:rsidR="00EB65AD" w:rsidRPr="00EB3DF9" w:rsidRDefault="00EB65AD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189</w:t>
            </w:r>
          </w:p>
        </w:tc>
        <w:tc>
          <w:tcPr>
            <w:tcW w:w="1395" w:type="dxa"/>
            <w:vAlign w:val="bottom"/>
          </w:tcPr>
          <w:p w14:paraId="052749F6" w14:textId="78D8D973" w:rsidR="00EB65AD" w:rsidRPr="00EB3DF9" w:rsidRDefault="00F621F7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319</w:t>
            </w:r>
          </w:p>
        </w:tc>
        <w:tc>
          <w:tcPr>
            <w:tcW w:w="1395" w:type="dxa"/>
            <w:vAlign w:val="bottom"/>
          </w:tcPr>
          <w:p w14:paraId="4F4D1146" w14:textId="77777777" w:rsidR="00EB65AD" w:rsidRPr="00EB3DF9" w:rsidRDefault="00EB65AD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159</w:t>
            </w:r>
          </w:p>
        </w:tc>
      </w:tr>
      <w:tr w:rsidR="00A41ACC" w:rsidRPr="00EB3DF9" w14:paraId="58EC0386" w14:textId="77777777" w:rsidTr="00A41ACC">
        <w:tc>
          <w:tcPr>
            <w:tcW w:w="3600" w:type="dxa"/>
          </w:tcPr>
          <w:p w14:paraId="6B2AF410" w14:textId="77777777" w:rsidR="00A41ACC" w:rsidRPr="00EB3DF9" w:rsidRDefault="00A41AC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69E207B1" w14:textId="77777777" w:rsidR="00A41ACC" w:rsidRPr="00EB3DF9" w:rsidRDefault="00A41A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1F4DF123" w14:textId="77777777" w:rsidR="00A41ACC" w:rsidRPr="00EB3DF9" w:rsidRDefault="00A41A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0C288B68" w14:textId="77777777" w:rsidR="00A41ACC" w:rsidRPr="00EB3DF9" w:rsidRDefault="00A41A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0A78D765" w14:textId="77777777" w:rsidR="00A41ACC" w:rsidRPr="00EB3DF9" w:rsidRDefault="00A41A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EB65AD" w:rsidRPr="00EB3DF9" w14:paraId="106FB6FF" w14:textId="77777777" w:rsidTr="00A41ACC">
        <w:tc>
          <w:tcPr>
            <w:tcW w:w="3600" w:type="dxa"/>
          </w:tcPr>
          <w:p w14:paraId="5081A001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17E434E3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8CD98DF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726E6386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0FECF495" w14:textId="77777777" w:rsidR="00EB65AD" w:rsidRPr="00EB3DF9" w:rsidRDefault="00EB65A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EB65AD" w:rsidRPr="00EB3DF9" w14:paraId="4201D1DC" w14:textId="77777777" w:rsidTr="00A41ACC">
        <w:tc>
          <w:tcPr>
            <w:tcW w:w="3600" w:type="dxa"/>
          </w:tcPr>
          <w:p w14:paraId="28CC1753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(กำไร) ขาดทุนจากการประมาณตามหลัก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  คณิตศาสตร์ประกันภัยที่รับรู้ในระหว่างปี</w:t>
            </w:r>
          </w:p>
        </w:tc>
        <w:tc>
          <w:tcPr>
            <w:tcW w:w="1395" w:type="dxa"/>
            <w:vAlign w:val="bottom"/>
          </w:tcPr>
          <w:p w14:paraId="38A797F4" w14:textId="7A1F74C6" w:rsidR="00EB65AD" w:rsidRPr="00EB3DF9" w:rsidRDefault="002520EE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rFonts w:hint="cs"/>
                <w:cs/>
              </w:rPr>
              <w:t>239</w:t>
            </w:r>
          </w:p>
        </w:tc>
        <w:tc>
          <w:tcPr>
            <w:tcW w:w="1395" w:type="dxa"/>
            <w:vAlign w:val="bottom"/>
          </w:tcPr>
          <w:p w14:paraId="107D4C74" w14:textId="776A9A8E" w:rsidR="00EB65AD" w:rsidRPr="00EB3DF9" w:rsidRDefault="00EB65AD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="00D10B88" w:rsidRPr="00EB3DF9">
              <w:t>23</w:t>
            </w:r>
            <w:r w:rsidR="00D10B88" w:rsidRPr="00EB3DF9">
              <w:rPr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31EAA554" w14:textId="347C327E" w:rsidR="00EB65AD" w:rsidRPr="00EB3DF9" w:rsidRDefault="00F621F7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245</w:t>
            </w:r>
          </w:p>
        </w:tc>
        <w:tc>
          <w:tcPr>
            <w:tcW w:w="1395" w:type="dxa"/>
            <w:vAlign w:val="bottom"/>
          </w:tcPr>
          <w:p w14:paraId="11D56148" w14:textId="77777777" w:rsidR="00EB65AD" w:rsidRPr="00EB3DF9" w:rsidRDefault="00EB65AD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EB65AD" w:rsidRPr="00EB3DF9" w14:paraId="1EEC91F3" w14:textId="77777777" w:rsidTr="00A41ACC">
        <w:tc>
          <w:tcPr>
            <w:tcW w:w="3600" w:type="dxa"/>
          </w:tcPr>
          <w:p w14:paraId="5ADCC26E" w14:textId="77777777" w:rsidR="00EB65AD" w:rsidRPr="00EB3DF9" w:rsidRDefault="00EB65A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ขาดทุนสะสมจากการประมาณตามหลัก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  คณิตศาสตร์ประกันภัยที่รับรู้</w:t>
            </w:r>
          </w:p>
        </w:tc>
        <w:tc>
          <w:tcPr>
            <w:tcW w:w="1395" w:type="dxa"/>
            <w:vAlign w:val="bottom"/>
          </w:tcPr>
          <w:p w14:paraId="621BEA2C" w14:textId="6891EA07" w:rsidR="00EB65AD" w:rsidRPr="00EB3DF9" w:rsidRDefault="00AF117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66</w:t>
            </w:r>
            <w:r w:rsidR="00E01A39" w:rsidRPr="00EB3DF9">
              <w:t>1</w:t>
            </w:r>
          </w:p>
        </w:tc>
        <w:tc>
          <w:tcPr>
            <w:tcW w:w="1395" w:type="dxa"/>
            <w:vAlign w:val="bottom"/>
          </w:tcPr>
          <w:p w14:paraId="63F38F9F" w14:textId="77777777" w:rsidR="00EB65AD" w:rsidRPr="00EB3DF9" w:rsidRDefault="00EB65AD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422</w:t>
            </w:r>
          </w:p>
        </w:tc>
        <w:tc>
          <w:tcPr>
            <w:tcW w:w="1395" w:type="dxa"/>
            <w:vAlign w:val="bottom"/>
          </w:tcPr>
          <w:p w14:paraId="11D9A759" w14:textId="474F11BC" w:rsidR="00EB65AD" w:rsidRPr="00EB3DF9" w:rsidRDefault="00F621F7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695</w:t>
            </w:r>
          </w:p>
        </w:tc>
        <w:tc>
          <w:tcPr>
            <w:tcW w:w="1395" w:type="dxa"/>
            <w:vAlign w:val="bottom"/>
          </w:tcPr>
          <w:p w14:paraId="65F5B9FA" w14:textId="77777777" w:rsidR="00EB65AD" w:rsidRPr="00EB3DF9" w:rsidRDefault="00EB65AD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450</w:t>
            </w:r>
          </w:p>
        </w:tc>
      </w:tr>
    </w:tbl>
    <w:p w14:paraId="74A7E0DB" w14:textId="77777777" w:rsidR="009E45D4" w:rsidRPr="00EB3DF9" w:rsidRDefault="009E45D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p w14:paraId="676A19A2" w14:textId="77777777" w:rsidR="00A254F7" w:rsidRPr="00EB3DF9" w:rsidRDefault="00A254F7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b/>
          <w:bCs/>
          <w:i/>
          <w:iCs/>
          <w:cs/>
          <w:lang w:val="en-GB"/>
        </w:rPr>
      </w:pPr>
      <w:r w:rsidRPr="00EB3DF9">
        <w:rPr>
          <w:b/>
          <w:bCs/>
          <w:i/>
          <w:iCs/>
          <w:cs/>
          <w:lang w:val="en-GB"/>
        </w:rPr>
        <w:t>โครงการ</w:t>
      </w:r>
      <w:r w:rsidRPr="00EB3DF9">
        <w:rPr>
          <w:rFonts w:hint="cs"/>
          <w:b/>
          <w:bCs/>
          <w:i/>
          <w:iCs/>
          <w:cs/>
          <w:lang w:val="en-GB"/>
        </w:rPr>
        <w:t>ผลประโยชน์ที่กำหนดไว้</w:t>
      </w:r>
      <w:r w:rsidRPr="00EB3DF9">
        <w:rPr>
          <w:b/>
          <w:bCs/>
          <w:i/>
          <w:iCs/>
          <w:cs/>
          <w:lang w:val="en-GB"/>
        </w:rPr>
        <w:t xml:space="preserve"> </w:t>
      </w:r>
      <w:r w:rsidRPr="00EB3DF9">
        <w:rPr>
          <w:rFonts w:hint="cs"/>
          <w:b/>
          <w:bCs/>
          <w:i/>
          <w:iCs/>
          <w:cs/>
          <w:lang w:val="en-GB"/>
        </w:rPr>
        <w:t xml:space="preserve"> </w:t>
      </w:r>
    </w:p>
    <w:p w14:paraId="6C66413A" w14:textId="77777777" w:rsidR="00A254F7" w:rsidRPr="00EB3DF9" w:rsidRDefault="00A254F7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p w14:paraId="56E9CF48" w14:textId="3757B3AC" w:rsidR="00A254F7" w:rsidRPr="00EB3DF9" w:rsidRDefault="00A254F7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  <w:r w:rsidRPr="00EB3DF9">
        <w:rPr>
          <w:cs/>
          <w:lang w:val="en-GB"/>
        </w:rPr>
        <w:t>กลุ่มบริษัทและบริษัทจัดการโครงการ</w:t>
      </w:r>
      <w:r w:rsidRPr="00EB3DF9">
        <w:rPr>
          <w:rFonts w:hint="cs"/>
          <w:cs/>
          <w:lang w:val="en-GB"/>
        </w:rPr>
        <w:t>ผลประโยชน์ที่กำหนดไว้</w:t>
      </w:r>
      <w:r w:rsidRPr="00EB3DF9">
        <w:rPr>
          <w:cs/>
          <w:lang w:val="en-GB"/>
        </w:rPr>
        <w:t xml:space="preserve">ตามข้อกำหนดของพระราชบัญญัติคุ้มครองแรงงาน พ.ศ. </w:t>
      </w:r>
      <w:r w:rsidRPr="00EB3DF9">
        <w:rPr>
          <w:lang w:val="en-GB"/>
        </w:rPr>
        <w:t xml:space="preserve">2541 </w:t>
      </w:r>
      <w:r w:rsidRPr="00EB3DF9">
        <w:rPr>
          <w:cs/>
          <w:lang w:val="en-GB"/>
        </w:rPr>
        <w:t>ในการให้ผลประโยชน์เมื่อเกษียณแก่พนักงานตามสิทธิและอายุงาน</w:t>
      </w:r>
      <w:r w:rsidR="005767E5" w:rsidRPr="00EB3DF9">
        <w:rPr>
          <w:cs/>
          <w:lang w:val="en-GB"/>
        </w:rPr>
        <w:t xml:space="preserve"> </w:t>
      </w:r>
      <w:r w:rsidRPr="00EB3DF9">
        <w:rPr>
          <w:cs/>
          <w:lang w:val="en-GB"/>
        </w:rPr>
        <w:t>โครงการผลประโยชน์</w:t>
      </w:r>
      <w:r w:rsidRPr="00EB3DF9">
        <w:rPr>
          <w:rFonts w:hint="cs"/>
          <w:cs/>
          <w:lang w:val="en-GB"/>
        </w:rPr>
        <w:t>ที่กำหนดไว้</w:t>
      </w:r>
      <w:r w:rsidRPr="00EB3DF9">
        <w:rPr>
          <w:cs/>
          <w:lang w:val="en-GB"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  <w:r w:rsidR="00B80441" w:rsidRPr="00EB3DF9">
        <w:rPr>
          <w:lang w:val="en-GB"/>
        </w:rPr>
        <w:tab/>
      </w:r>
    </w:p>
    <w:p w14:paraId="72FFC7EF" w14:textId="77777777" w:rsidR="00102F63" w:rsidRPr="00EB3DF9" w:rsidRDefault="00102F63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="0083549F" w:rsidRPr="00EB3DF9" w14:paraId="5481DE61" w14:textId="77777777" w:rsidTr="00A41ACC">
        <w:trPr>
          <w:tblHeader/>
        </w:trPr>
        <w:tc>
          <w:tcPr>
            <w:tcW w:w="3600" w:type="dxa"/>
          </w:tcPr>
          <w:p w14:paraId="21D23A16" w14:textId="3491CAC6" w:rsidR="0083549F" w:rsidRPr="00EB3DF9" w:rsidRDefault="00AE12C1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</w:tc>
        <w:tc>
          <w:tcPr>
            <w:tcW w:w="2790" w:type="dxa"/>
            <w:gridSpan w:val="2"/>
            <w:vAlign w:val="bottom"/>
          </w:tcPr>
          <w:p w14:paraId="190B1D9C" w14:textId="77777777" w:rsidR="0083549F" w:rsidRPr="00EB3DF9" w:rsidRDefault="0083549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EB3DF9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5A7BA550" w14:textId="77777777" w:rsidR="0083549F" w:rsidRPr="00EB3DF9" w:rsidRDefault="0083549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b/>
                <w:bCs/>
              </w:rPr>
            </w:pPr>
            <w:r w:rsidRPr="00EB3DF9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83549F" w:rsidRPr="00EB3DF9" w14:paraId="0A3F6C25" w14:textId="77777777" w:rsidTr="00A41ACC">
        <w:trPr>
          <w:tblHeader/>
        </w:trPr>
        <w:tc>
          <w:tcPr>
            <w:tcW w:w="3600" w:type="dxa"/>
          </w:tcPr>
          <w:p w14:paraId="153D13CC" w14:textId="1FC5479C" w:rsidR="0083549F" w:rsidRPr="00EB3DF9" w:rsidRDefault="00AE12C1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395" w:type="dxa"/>
          </w:tcPr>
          <w:p w14:paraId="632D2371" w14:textId="77777777" w:rsidR="0083549F" w:rsidRPr="00EB3DF9" w:rsidRDefault="00BD6604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5" w:type="dxa"/>
          </w:tcPr>
          <w:p w14:paraId="55B597F1" w14:textId="77777777" w:rsidR="0083549F" w:rsidRPr="00EB3DF9" w:rsidRDefault="00BD6604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95" w:type="dxa"/>
          </w:tcPr>
          <w:p w14:paraId="3292D5FD" w14:textId="77777777" w:rsidR="0083549F" w:rsidRPr="00EB3DF9" w:rsidRDefault="00BD6604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5" w:type="dxa"/>
          </w:tcPr>
          <w:p w14:paraId="462811CB" w14:textId="77777777" w:rsidR="0083549F" w:rsidRPr="00EB3DF9" w:rsidRDefault="00BD6604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3549F" w:rsidRPr="00EB3DF9" w14:paraId="78EEB717" w14:textId="77777777" w:rsidTr="00A41ACC">
        <w:trPr>
          <w:tblHeader/>
        </w:trPr>
        <w:tc>
          <w:tcPr>
            <w:tcW w:w="3600" w:type="dxa"/>
          </w:tcPr>
          <w:p w14:paraId="3E248149" w14:textId="77777777" w:rsidR="0083549F" w:rsidRPr="00EB3DF9" w:rsidRDefault="0083549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980B00E" w14:textId="77777777" w:rsidR="0083549F" w:rsidRPr="00EB3DF9" w:rsidRDefault="0083549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EB3DF9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BD6604" w:rsidRPr="00EB3DF9" w14:paraId="1C2ACE9B" w14:textId="77777777" w:rsidTr="00A41ACC">
        <w:tc>
          <w:tcPr>
            <w:tcW w:w="3600" w:type="dxa"/>
          </w:tcPr>
          <w:p w14:paraId="78F2DB6C" w14:textId="77777777" w:rsidR="00BD6604" w:rsidRPr="00EB3DF9" w:rsidRDefault="00BD6604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EB3DF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95" w:type="dxa"/>
            <w:vAlign w:val="bottom"/>
          </w:tcPr>
          <w:p w14:paraId="17D8B7FF" w14:textId="56CC9077" w:rsidR="00BD6604" w:rsidRPr="00EB3DF9" w:rsidRDefault="00A17FB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2,054</w:t>
            </w:r>
          </w:p>
        </w:tc>
        <w:tc>
          <w:tcPr>
            <w:tcW w:w="1395" w:type="dxa"/>
            <w:vAlign w:val="bottom"/>
          </w:tcPr>
          <w:p w14:paraId="70176B8E" w14:textId="77777777" w:rsidR="00BD6604" w:rsidRPr="00EB3DF9" w:rsidRDefault="00BD660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1,949</w:t>
            </w:r>
          </w:p>
        </w:tc>
        <w:tc>
          <w:tcPr>
            <w:tcW w:w="1395" w:type="dxa"/>
            <w:vAlign w:val="bottom"/>
          </w:tcPr>
          <w:p w14:paraId="4D861016" w14:textId="75CB1A3D" w:rsidR="00BD6604" w:rsidRPr="00EB3DF9" w:rsidRDefault="00F621F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1,984</w:t>
            </w:r>
          </w:p>
        </w:tc>
        <w:tc>
          <w:tcPr>
            <w:tcW w:w="1395" w:type="dxa"/>
            <w:vAlign w:val="bottom"/>
          </w:tcPr>
          <w:p w14:paraId="2B23EC3E" w14:textId="77777777" w:rsidR="00BD6604" w:rsidRPr="00EB3DF9" w:rsidRDefault="00BD660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1,867</w:t>
            </w:r>
          </w:p>
        </w:tc>
      </w:tr>
      <w:tr w:rsidR="00A41ACC" w:rsidRPr="00EB3DF9" w14:paraId="116EAB9C" w14:textId="77777777" w:rsidTr="00A41ACC">
        <w:tc>
          <w:tcPr>
            <w:tcW w:w="3600" w:type="dxa"/>
          </w:tcPr>
          <w:p w14:paraId="61C7C573" w14:textId="77777777" w:rsidR="00A41ACC" w:rsidRPr="00EB3DF9" w:rsidRDefault="00A41AC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47EEB740" w14:textId="77777777" w:rsidR="00A41ACC" w:rsidRPr="00EB3DF9" w:rsidRDefault="00A41A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BF8F05D" w14:textId="77777777" w:rsidR="00A41ACC" w:rsidRPr="00EB3DF9" w:rsidRDefault="00A41A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0829D8A9" w14:textId="77777777" w:rsidR="00A41ACC" w:rsidRPr="00EB3DF9" w:rsidRDefault="00A41A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486979B3" w14:textId="77777777" w:rsidR="00A41ACC" w:rsidRPr="00EB3DF9" w:rsidRDefault="00A41A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A41ACC" w:rsidRPr="00EB3DF9" w14:paraId="3751C789" w14:textId="77777777" w:rsidTr="00A41ACC">
        <w:tc>
          <w:tcPr>
            <w:tcW w:w="3600" w:type="dxa"/>
          </w:tcPr>
          <w:p w14:paraId="4266F8B7" w14:textId="1A868F4C" w:rsidR="00A41ACC" w:rsidRPr="00EB3DF9" w:rsidRDefault="00A41AC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95" w:type="dxa"/>
            <w:vAlign w:val="bottom"/>
          </w:tcPr>
          <w:p w14:paraId="03605E19" w14:textId="77777777" w:rsidR="00A41ACC" w:rsidRPr="00EB3DF9" w:rsidRDefault="00A41A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306A1DA" w14:textId="77777777" w:rsidR="00A41ACC" w:rsidRPr="00EB3DF9" w:rsidRDefault="00A41A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507BE795" w14:textId="77777777" w:rsidR="00A41ACC" w:rsidRPr="00EB3DF9" w:rsidRDefault="00A41A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3C703298" w14:textId="77777777" w:rsidR="00A41ACC" w:rsidRPr="00EB3DF9" w:rsidRDefault="00A41A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A41ACC" w:rsidRPr="00EB3DF9" w14:paraId="1DBA49A5" w14:textId="77777777" w:rsidTr="00A41ACC">
        <w:tc>
          <w:tcPr>
            <w:tcW w:w="3600" w:type="dxa"/>
          </w:tcPr>
          <w:p w14:paraId="1DC5D70C" w14:textId="77777777" w:rsidR="00FC42DF" w:rsidRPr="00EB3DF9" w:rsidRDefault="00A41AC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  <w:r w:rsidR="00FC42DF" w:rsidRPr="00EB3DF9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</w:p>
          <w:p w14:paraId="6D0CD6AF" w14:textId="03F65FCC" w:rsidR="00A41ACC" w:rsidRPr="00EB3DF9" w:rsidRDefault="00FC42D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 w:firstLine="1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395" w:type="dxa"/>
            <w:vAlign w:val="bottom"/>
          </w:tcPr>
          <w:p w14:paraId="2094E4BF" w14:textId="4039357C" w:rsidR="00A41ACC" w:rsidRPr="00EB3DF9" w:rsidRDefault="00D10B8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215</w:t>
            </w:r>
          </w:p>
        </w:tc>
        <w:tc>
          <w:tcPr>
            <w:tcW w:w="1395" w:type="dxa"/>
            <w:vAlign w:val="bottom"/>
          </w:tcPr>
          <w:p w14:paraId="0B183FE4" w14:textId="2565F942" w:rsidR="00A41ACC" w:rsidRPr="00EB3DF9" w:rsidRDefault="00A41A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189</w:t>
            </w:r>
          </w:p>
        </w:tc>
        <w:tc>
          <w:tcPr>
            <w:tcW w:w="1395" w:type="dxa"/>
            <w:vAlign w:val="bottom"/>
          </w:tcPr>
          <w:p w14:paraId="3C57D2C3" w14:textId="2AB873CA" w:rsidR="00A41ACC" w:rsidRPr="00EB3DF9" w:rsidRDefault="00D10B8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187</w:t>
            </w:r>
          </w:p>
        </w:tc>
        <w:tc>
          <w:tcPr>
            <w:tcW w:w="1395" w:type="dxa"/>
            <w:vAlign w:val="bottom"/>
          </w:tcPr>
          <w:p w14:paraId="103D60E1" w14:textId="7399E685" w:rsidR="00A41ACC" w:rsidRPr="00EB3DF9" w:rsidRDefault="00A41A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159</w:t>
            </w:r>
          </w:p>
        </w:tc>
      </w:tr>
      <w:tr w:rsidR="00D10B88" w:rsidRPr="00EB3DF9" w14:paraId="4CA8E98A" w14:textId="77777777" w:rsidTr="00A41ACC">
        <w:tc>
          <w:tcPr>
            <w:tcW w:w="3600" w:type="dxa"/>
          </w:tcPr>
          <w:p w14:paraId="5E5A0649" w14:textId="62465CC1" w:rsidR="00D10B88" w:rsidRPr="00EB3DF9" w:rsidRDefault="00D10B88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3DF9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395" w:type="dxa"/>
            <w:vAlign w:val="bottom"/>
          </w:tcPr>
          <w:p w14:paraId="3EAFF7E9" w14:textId="2E757691" w:rsidR="00D10B88" w:rsidRPr="00EB3DF9" w:rsidRDefault="00D10B8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140</w:t>
            </w:r>
          </w:p>
        </w:tc>
        <w:tc>
          <w:tcPr>
            <w:tcW w:w="1395" w:type="dxa"/>
            <w:vAlign w:val="bottom"/>
          </w:tcPr>
          <w:p w14:paraId="7FC673DE" w14:textId="5B1606E2" w:rsidR="00D10B88" w:rsidRPr="00EB3DF9" w:rsidRDefault="00D10B8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7B57FDC3" w14:textId="480DBA7B" w:rsidR="00D10B88" w:rsidRPr="00EB3DF9" w:rsidRDefault="00D10B8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132</w:t>
            </w:r>
          </w:p>
        </w:tc>
        <w:tc>
          <w:tcPr>
            <w:tcW w:w="1395" w:type="dxa"/>
            <w:vAlign w:val="bottom"/>
          </w:tcPr>
          <w:p w14:paraId="79AF1441" w14:textId="70C90300" w:rsidR="00D10B88" w:rsidRPr="00EB3DF9" w:rsidRDefault="00D10B8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A41ACC" w:rsidRPr="00EB3DF9" w14:paraId="6B0104CB" w14:textId="77777777" w:rsidTr="00A41ACC">
        <w:tc>
          <w:tcPr>
            <w:tcW w:w="3600" w:type="dxa"/>
          </w:tcPr>
          <w:p w14:paraId="506780E8" w14:textId="77777777" w:rsidR="00A41ACC" w:rsidRPr="00EB3DF9" w:rsidRDefault="00A41AC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2DC92B32" w14:textId="1D541243" w:rsidR="00A41ACC" w:rsidRPr="00EB3DF9" w:rsidRDefault="00A41AC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355</w:t>
            </w:r>
          </w:p>
        </w:tc>
        <w:tc>
          <w:tcPr>
            <w:tcW w:w="1395" w:type="dxa"/>
            <w:vAlign w:val="bottom"/>
          </w:tcPr>
          <w:p w14:paraId="198AF655" w14:textId="56F56B88" w:rsidR="00A41ACC" w:rsidRPr="00EB3DF9" w:rsidRDefault="00A41AC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189</w:t>
            </w:r>
          </w:p>
        </w:tc>
        <w:tc>
          <w:tcPr>
            <w:tcW w:w="1395" w:type="dxa"/>
            <w:vAlign w:val="bottom"/>
          </w:tcPr>
          <w:p w14:paraId="0318D434" w14:textId="47BB3F1B" w:rsidR="00A41ACC" w:rsidRPr="00EB3DF9" w:rsidRDefault="00A41AC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319</w:t>
            </w:r>
          </w:p>
        </w:tc>
        <w:tc>
          <w:tcPr>
            <w:tcW w:w="1395" w:type="dxa"/>
            <w:vAlign w:val="bottom"/>
          </w:tcPr>
          <w:p w14:paraId="6A9180A4" w14:textId="41206AFF" w:rsidR="00A41ACC" w:rsidRPr="00EB3DF9" w:rsidRDefault="00A41AC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159</w:t>
            </w:r>
          </w:p>
        </w:tc>
      </w:tr>
      <w:tr w:rsidR="00AE12C1" w:rsidRPr="00EB3DF9" w14:paraId="09C7BF83" w14:textId="77777777" w:rsidTr="00A41ACC">
        <w:tc>
          <w:tcPr>
            <w:tcW w:w="3600" w:type="dxa"/>
          </w:tcPr>
          <w:p w14:paraId="35091652" w14:textId="77777777" w:rsidR="00AE12C1" w:rsidRPr="00EB3DF9" w:rsidRDefault="00AE12C1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38AA24C7" w14:textId="77777777" w:rsidR="00AE12C1" w:rsidRPr="00EB3DF9" w:rsidRDefault="00AE12C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7251A9BA" w14:textId="77777777" w:rsidR="00AE12C1" w:rsidRPr="00EB3DF9" w:rsidRDefault="00AE12C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41E930B1" w14:textId="77777777" w:rsidR="00AE12C1" w:rsidRPr="00EB3DF9" w:rsidRDefault="00AE12C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9FDD456" w14:textId="77777777" w:rsidR="00AE12C1" w:rsidRPr="00EB3DF9" w:rsidRDefault="00AE12C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</w:tr>
      <w:tr w:rsidR="00AE12C1" w:rsidRPr="00EB3DF9" w14:paraId="17C14CF3" w14:textId="77777777" w:rsidTr="00A41ACC">
        <w:tc>
          <w:tcPr>
            <w:tcW w:w="3600" w:type="dxa"/>
          </w:tcPr>
          <w:p w14:paraId="67E5C026" w14:textId="6840ECDB" w:rsidR="00AE12C1" w:rsidRPr="00EB3DF9" w:rsidRDefault="00AE12C1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740970BB" w14:textId="77777777" w:rsidR="00AE12C1" w:rsidRPr="00EB3DF9" w:rsidRDefault="00AE12C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2936AA99" w14:textId="77777777" w:rsidR="00AE12C1" w:rsidRPr="00EB3DF9" w:rsidRDefault="00AE12C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313B8261" w14:textId="77777777" w:rsidR="00AE12C1" w:rsidRPr="00EB3DF9" w:rsidRDefault="00AE12C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53059210" w14:textId="77777777" w:rsidR="00AE12C1" w:rsidRPr="00EB3DF9" w:rsidRDefault="00AE12C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</w:tr>
      <w:tr w:rsidR="00BD6604" w:rsidRPr="00EB3DF9" w14:paraId="56C7DE7E" w14:textId="77777777" w:rsidTr="00A41ACC">
        <w:tc>
          <w:tcPr>
            <w:tcW w:w="3600" w:type="dxa"/>
          </w:tcPr>
          <w:p w14:paraId="4E4AEF92" w14:textId="77777777" w:rsidR="00BD6604" w:rsidRPr="00EB3DF9" w:rsidRDefault="00BD6604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(กำไร) ขาดทุนจากการประมาณตามหลัก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1395" w:type="dxa"/>
            <w:vAlign w:val="bottom"/>
          </w:tcPr>
          <w:p w14:paraId="2BD58018" w14:textId="7C562B89" w:rsidR="00BD6604" w:rsidRPr="00EB3DF9" w:rsidRDefault="00BD660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389FDA35" w14:textId="0B37F246" w:rsidR="00BD6604" w:rsidRPr="00EB3DF9" w:rsidRDefault="00BD660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6782F3A6" w14:textId="273DDC44" w:rsidR="00BD6604" w:rsidRPr="00EB3DF9" w:rsidRDefault="00BD660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5CA23B0" w14:textId="17515BDD" w:rsidR="00BD6604" w:rsidRPr="00EB3DF9" w:rsidRDefault="00BD660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AE12C1" w:rsidRPr="00EB3DF9" w14:paraId="7B9A5DA0" w14:textId="77777777" w:rsidTr="00A41ACC">
        <w:tc>
          <w:tcPr>
            <w:tcW w:w="3600" w:type="dxa"/>
          </w:tcPr>
          <w:p w14:paraId="2AD07C81" w14:textId="4FD9AFDF" w:rsidR="00AE12C1" w:rsidRPr="00EB3DF9" w:rsidRDefault="00AE12C1" w:rsidP="00EB3DF9">
            <w:pPr>
              <w:pStyle w:val="BodyText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395" w:type="dxa"/>
            <w:vAlign w:val="bottom"/>
          </w:tcPr>
          <w:p w14:paraId="1B4529D9" w14:textId="3E9235CA" w:rsidR="00AE12C1" w:rsidRPr="00EB3DF9" w:rsidRDefault="00203A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47631A29" w14:textId="1B06FCCD" w:rsidR="00AE12C1" w:rsidRPr="00EB3DF9" w:rsidRDefault="00AE12C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(</w:t>
            </w:r>
            <w:r w:rsidR="00FC42DF" w:rsidRPr="00EB3DF9">
              <w:t>11</w:t>
            </w:r>
            <w:r w:rsidRPr="00EB3DF9">
              <w:rPr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3FEF76CE" w14:textId="549C82F5" w:rsidR="00AE12C1" w:rsidRPr="00EB3DF9" w:rsidRDefault="00203A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60AD837E" w14:textId="6BE6FBA8" w:rsidR="00AE12C1" w:rsidRPr="00EB3DF9" w:rsidRDefault="00AE12C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-</w:t>
            </w:r>
          </w:p>
        </w:tc>
      </w:tr>
      <w:tr w:rsidR="00AE12C1" w:rsidRPr="00EB3DF9" w14:paraId="0FC2786A" w14:textId="77777777" w:rsidTr="00A41ACC">
        <w:tc>
          <w:tcPr>
            <w:tcW w:w="3600" w:type="dxa"/>
          </w:tcPr>
          <w:p w14:paraId="2A409FC6" w14:textId="06C2BA33" w:rsidR="00AE12C1" w:rsidRPr="00EB3DF9" w:rsidRDefault="00AE12C1" w:rsidP="00EB3DF9">
            <w:pPr>
              <w:pStyle w:val="BodyText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395" w:type="dxa"/>
            <w:vAlign w:val="bottom"/>
          </w:tcPr>
          <w:p w14:paraId="0C3E4720" w14:textId="6FBC11F3" w:rsidR="00AE12C1" w:rsidRPr="00EB3DF9" w:rsidRDefault="00FC42D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24</w:t>
            </w:r>
            <w:r w:rsidR="008000A4" w:rsidRPr="00EB3DF9">
              <w:t>6</w:t>
            </w:r>
          </w:p>
        </w:tc>
        <w:tc>
          <w:tcPr>
            <w:tcW w:w="1395" w:type="dxa"/>
            <w:vAlign w:val="bottom"/>
          </w:tcPr>
          <w:p w14:paraId="4C3B4215" w14:textId="02AF0A19" w:rsidR="00AE12C1" w:rsidRPr="00EB3DF9" w:rsidRDefault="00E3260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186306F5" w14:textId="1358DD21" w:rsidR="00AE12C1" w:rsidRPr="00EB3DF9" w:rsidRDefault="00203A7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245</w:t>
            </w:r>
          </w:p>
        </w:tc>
        <w:tc>
          <w:tcPr>
            <w:tcW w:w="1395" w:type="dxa"/>
            <w:vAlign w:val="bottom"/>
          </w:tcPr>
          <w:p w14:paraId="2A0EAAFD" w14:textId="3BC27928" w:rsidR="00AE12C1" w:rsidRPr="00EB3DF9" w:rsidRDefault="00AE12C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-</w:t>
            </w:r>
          </w:p>
        </w:tc>
      </w:tr>
      <w:tr w:rsidR="00AE12C1" w:rsidRPr="00EB3DF9" w14:paraId="6276C887" w14:textId="77777777" w:rsidTr="00A41ACC">
        <w:tc>
          <w:tcPr>
            <w:tcW w:w="3600" w:type="dxa"/>
          </w:tcPr>
          <w:p w14:paraId="00D74D40" w14:textId="181E754C" w:rsidR="00AE12C1" w:rsidRPr="00EB3DF9" w:rsidRDefault="00AE12C1" w:rsidP="00EB3DF9">
            <w:pPr>
              <w:pStyle w:val="BodyText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395" w:type="dxa"/>
            <w:vAlign w:val="bottom"/>
          </w:tcPr>
          <w:p w14:paraId="5EBB394F" w14:textId="4BB0BB43" w:rsidR="00AE12C1" w:rsidRPr="00EB3DF9" w:rsidRDefault="00FC42D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6</w:t>
            </w:r>
            <w:r w:rsidRPr="00EB3DF9">
              <w:rPr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4F927A38" w14:textId="6C2BA12D" w:rsidR="00AE12C1" w:rsidRPr="00EB3DF9" w:rsidRDefault="00FC42D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(</w:t>
            </w:r>
            <w:r w:rsidRPr="00EB3DF9">
              <w:t>8</w:t>
            </w:r>
            <w:r w:rsidRPr="00EB3DF9">
              <w:rPr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41679893" w14:textId="7ECB7ADF" w:rsidR="00AE12C1" w:rsidRPr="00EB3DF9" w:rsidRDefault="00E3260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3E551E43" w14:textId="6B65CEFC" w:rsidR="00AE12C1" w:rsidRPr="00EB3DF9" w:rsidRDefault="00AE12C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-</w:t>
            </w:r>
          </w:p>
        </w:tc>
      </w:tr>
      <w:tr w:rsidR="00BD6604" w:rsidRPr="00EB3DF9" w14:paraId="78098E49" w14:textId="77777777" w:rsidTr="00A41ACC">
        <w:tc>
          <w:tcPr>
            <w:tcW w:w="3600" w:type="dxa"/>
          </w:tcPr>
          <w:p w14:paraId="4CAF7385" w14:textId="0D8D091F" w:rsidR="00BD6604" w:rsidRPr="00EB3DF9" w:rsidRDefault="00AE12C1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45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395" w:type="dxa"/>
            <w:vAlign w:val="bottom"/>
          </w:tcPr>
          <w:p w14:paraId="01EF96CD" w14:textId="31D6F77A" w:rsidR="00BD6604" w:rsidRPr="00EB3DF9" w:rsidRDefault="008E63A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1</w:t>
            </w:r>
            <w:r w:rsidRPr="00EB3DF9">
              <w:rPr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5F78F603" w14:textId="77777777" w:rsidR="00BD6604" w:rsidRPr="00EB3DF9" w:rsidRDefault="00BD6604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4</w:t>
            </w:r>
            <w:r w:rsidRPr="00EB3DF9">
              <w:rPr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3E82AC21" w14:textId="65D9F346" w:rsidR="00BD6604" w:rsidRPr="00EB3DF9" w:rsidRDefault="00F621F7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36125311" w14:textId="77777777" w:rsidR="00BD6604" w:rsidRPr="00EB3DF9" w:rsidRDefault="00BD6604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AE12C1" w:rsidRPr="00EB3DF9" w14:paraId="1B6869E9" w14:textId="77777777" w:rsidTr="00A41ACC">
        <w:tc>
          <w:tcPr>
            <w:tcW w:w="3600" w:type="dxa"/>
          </w:tcPr>
          <w:p w14:paraId="20CB1912" w14:textId="77777777" w:rsidR="00AE12C1" w:rsidRPr="00EB3DF9" w:rsidRDefault="00AE12C1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2A8D8834" w14:textId="2F9465A2" w:rsidR="00AE12C1" w:rsidRPr="00EB3DF9" w:rsidRDefault="008000A4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239</w:t>
            </w:r>
          </w:p>
        </w:tc>
        <w:tc>
          <w:tcPr>
            <w:tcW w:w="1395" w:type="dxa"/>
            <w:vAlign w:val="bottom"/>
          </w:tcPr>
          <w:p w14:paraId="12AF035E" w14:textId="69FA2AFF" w:rsidR="00AE12C1" w:rsidRPr="00EB3DF9" w:rsidRDefault="00AE12C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  <w:cs/>
              </w:rPr>
              <w:t>(</w:t>
            </w:r>
            <w:r w:rsidRPr="00EB3DF9">
              <w:rPr>
                <w:b/>
                <w:bCs/>
              </w:rPr>
              <w:t>23</w:t>
            </w:r>
            <w:r w:rsidRPr="00EB3DF9">
              <w:rPr>
                <w:b/>
                <w:bCs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5F20E3C5" w14:textId="2FAA4263" w:rsidR="00AE12C1" w:rsidRPr="00EB3DF9" w:rsidRDefault="00AE12C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245</w:t>
            </w:r>
          </w:p>
        </w:tc>
        <w:tc>
          <w:tcPr>
            <w:tcW w:w="1395" w:type="dxa"/>
            <w:vAlign w:val="bottom"/>
          </w:tcPr>
          <w:p w14:paraId="0BCEE65E" w14:textId="31C19B0B" w:rsidR="00AE12C1" w:rsidRPr="00EB3DF9" w:rsidRDefault="00AE12C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  <w:cs/>
              </w:rPr>
              <w:t>-</w:t>
            </w:r>
          </w:p>
        </w:tc>
      </w:tr>
      <w:tr w:rsidR="00AE12C1" w:rsidRPr="00EB3DF9" w14:paraId="5F04DEE3" w14:textId="77777777" w:rsidTr="00A41ACC">
        <w:tc>
          <w:tcPr>
            <w:tcW w:w="3600" w:type="dxa"/>
          </w:tcPr>
          <w:p w14:paraId="761CBC8E" w14:textId="77777777" w:rsidR="00AE12C1" w:rsidRPr="00EB3DF9" w:rsidRDefault="00AE12C1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477A8EC5" w14:textId="77777777" w:rsidR="00AE12C1" w:rsidRPr="00EB3DF9" w:rsidRDefault="00AE12C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43C3E6B8" w14:textId="77777777" w:rsidR="00AE12C1" w:rsidRPr="00EB3DF9" w:rsidRDefault="00AE12C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4D7701CD" w14:textId="77777777" w:rsidR="00AE12C1" w:rsidRPr="00EB3DF9" w:rsidRDefault="00AE12C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698CF0F5" w14:textId="77777777" w:rsidR="00AE12C1" w:rsidRPr="00EB3DF9" w:rsidRDefault="00AE12C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</w:tr>
      <w:tr w:rsidR="00112CD9" w:rsidRPr="00EB3DF9" w14:paraId="2C99136A" w14:textId="77777777" w:rsidTr="001A2F06">
        <w:tc>
          <w:tcPr>
            <w:tcW w:w="3600" w:type="dxa"/>
          </w:tcPr>
          <w:p w14:paraId="5B80B262" w14:textId="77777777" w:rsidR="00112CD9" w:rsidRPr="00EB3DF9" w:rsidRDefault="00112CD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395" w:type="dxa"/>
            <w:vAlign w:val="bottom"/>
          </w:tcPr>
          <w:p w14:paraId="734846D8" w14:textId="77777777" w:rsidR="00112CD9" w:rsidRPr="00EB3DF9" w:rsidRDefault="00112C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36D2C63A" w14:textId="77777777" w:rsidR="00112CD9" w:rsidRPr="00EB3DF9" w:rsidRDefault="00112C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4F0B7F5A" w14:textId="77777777" w:rsidR="00112CD9" w:rsidRPr="00EB3DF9" w:rsidRDefault="00112C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07218933" w14:textId="77777777" w:rsidR="00112CD9" w:rsidRPr="00EB3DF9" w:rsidRDefault="00112C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</w:tr>
      <w:tr w:rsidR="00BD6604" w:rsidRPr="00EB3DF9" w14:paraId="6E80843C" w14:textId="77777777" w:rsidTr="00A41ACC">
        <w:tc>
          <w:tcPr>
            <w:tcW w:w="3600" w:type="dxa"/>
          </w:tcPr>
          <w:p w14:paraId="560BCEAF" w14:textId="77777777" w:rsidR="00BD6604" w:rsidRPr="00EB3DF9" w:rsidRDefault="00BD6604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95" w:type="dxa"/>
            <w:vAlign w:val="bottom"/>
          </w:tcPr>
          <w:p w14:paraId="1E04E96A" w14:textId="6FDBC44D" w:rsidR="00BD6604" w:rsidRPr="00EB3DF9" w:rsidRDefault="008F47F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="008000A4" w:rsidRPr="00EB3DF9">
              <w:t>60</w:t>
            </w:r>
            <w:r w:rsidRPr="00EB3DF9">
              <w:rPr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3D7B592E" w14:textId="77777777" w:rsidR="00BD6604" w:rsidRPr="00EB3DF9" w:rsidRDefault="00BD660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48</w:t>
            </w:r>
            <w:r w:rsidRPr="00EB3DF9">
              <w:rPr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4019131A" w14:textId="3DD1F8F0" w:rsidR="00BD6604" w:rsidRPr="00EB3DF9" w:rsidRDefault="00F621F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58</w:t>
            </w:r>
            <w:r w:rsidRPr="00EB3DF9">
              <w:rPr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1CFE9AAC" w14:textId="77777777" w:rsidR="00BD6604" w:rsidRPr="00EB3DF9" w:rsidRDefault="00BD660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42</w:t>
            </w:r>
            <w:r w:rsidRPr="00EB3DF9">
              <w:rPr>
                <w:cs/>
              </w:rPr>
              <w:t>)</w:t>
            </w:r>
          </w:p>
        </w:tc>
      </w:tr>
      <w:tr w:rsidR="00BD6604" w:rsidRPr="00EB3DF9" w14:paraId="4068540D" w14:textId="77777777" w:rsidTr="00A41ACC">
        <w:tc>
          <w:tcPr>
            <w:tcW w:w="3600" w:type="dxa"/>
          </w:tcPr>
          <w:p w14:paraId="535DE423" w14:textId="77777777" w:rsidR="00BD6604" w:rsidRPr="00EB3DF9" w:rsidRDefault="00BD6604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ได้มาจากการซื้อ (จำหน่าย) ธุรกิจ</w:t>
            </w:r>
          </w:p>
        </w:tc>
        <w:tc>
          <w:tcPr>
            <w:tcW w:w="1395" w:type="dxa"/>
            <w:vAlign w:val="bottom"/>
          </w:tcPr>
          <w:p w14:paraId="5405F3BF" w14:textId="249801FF" w:rsidR="00BD6604" w:rsidRPr="00EB3DF9" w:rsidRDefault="008F47F9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0364C8D9" w14:textId="77777777" w:rsidR="00BD6604" w:rsidRPr="00EB3DF9" w:rsidRDefault="00BD6604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13</w:t>
            </w:r>
            <w:r w:rsidRPr="00EB3DF9">
              <w:rPr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4C79D3DF" w14:textId="3E056287" w:rsidR="00BD6604" w:rsidRPr="00EB3DF9" w:rsidRDefault="00F621F7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78C1DDD6" w14:textId="77777777" w:rsidR="00BD6604" w:rsidRPr="00EB3DF9" w:rsidRDefault="00BD6604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BD6604" w:rsidRPr="00EB3DF9" w14:paraId="7FA2B000" w14:textId="77777777" w:rsidTr="00A41ACC">
        <w:tc>
          <w:tcPr>
            <w:tcW w:w="3600" w:type="dxa"/>
          </w:tcPr>
          <w:p w14:paraId="6B1E7976" w14:textId="77777777" w:rsidR="00BD6604" w:rsidRPr="00EB3DF9" w:rsidRDefault="00BD6604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3D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5" w:type="dxa"/>
            <w:vAlign w:val="bottom"/>
          </w:tcPr>
          <w:p w14:paraId="0B26A127" w14:textId="31AAA5C5" w:rsidR="00BD6604" w:rsidRPr="00EB3DF9" w:rsidRDefault="008F47F9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2,588</w:t>
            </w:r>
          </w:p>
        </w:tc>
        <w:tc>
          <w:tcPr>
            <w:tcW w:w="1395" w:type="dxa"/>
            <w:vAlign w:val="bottom"/>
          </w:tcPr>
          <w:p w14:paraId="6400FD41" w14:textId="77777777" w:rsidR="00BD6604" w:rsidRPr="00EB3DF9" w:rsidRDefault="00BD6604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2,054</w:t>
            </w:r>
          </w:p>
        </w:tc>
        <w:tc>
          <w:tcPr>
            <w:tcW w:w="1395" w:type="dxa"/>
            <w:vAlign w:val="bottom"/>
          </w:tcPr>
          <w:p w14:paraId="15008746" w14:textId="5770BB78" w:rsidR="00BD6604" w:rsidRPr="00EB3DF9" w:rsidRDefault="00F621F7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2,490</w:t>
            </w:r>
          </w:p>
        </w:tc>
        <w:tc>
          <w:tcPr>
            <w:tcW w:w="1395" w:type="dxa"/>
            <w:vAlign w:val="bottom"/>
          </w:tcPr>
          <w:p w14:paraId="5052480B" w14:textId="77777777" w:rsidR="00BD6604" w:rsidRPr="00EB3DF9" w:rsidRDefault="00BD6604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1,984</w:t>
            </w:r>
          </w:p>
        </w:tc>
      </w:tr>
    </w:tbl>
    <w:p w14:paraId="79C43FA1" w14:textId="27ABF426" w:rsidR="003253E4" w:rsidRPr="00EB3DF9" w:rsidRDefault="003253E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p w14:paraId="0AC21EF1" w14:textId="52420912" w:rsidR="00AE12C1" w:rsidRPr="00EB3DF9" w:rsidRDefault="00AE12C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  <w:r w:rsidRPr="00EB3DF9">
        <w:rPr>
          <w:cs/>
          <w:lang w:val="en-GB"/>
        </w:rPr>
        <w:t xml:space="preserve">เมื่อวันที่ </w:t>
      </w:r>
      <w:r w:rsidRPr="00EB3DF9">
        <w:rPr>
          <w:lang w:val="en-GB"/>
        </w:rPr>
        <w:t xml:space="preserve">5 </w:t>
      </w:r>
      <w:r w:rsidRPr="00EB3DF9">
        <w:rPr>
          <w:cs/>
          <w:lang w:val="en-GB"/>
        </w:rPr>
        <w:t xml:space="preserve">เมษายน </w:t>
      </w:r>
      <w:r w:rsidRPr="00EB3DF9">
        <w:rPr>
          <w:lang w:val="en-GB"/>
        </w:rPr>
        <w:t xml:space="preserve">2562 </w:t>
      </w:r>
      <w:r w:rsidRPr="00EB3DF9">
        <w:rPr>
          <w:cs/>
          <w:lang w:val="en-GB"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EB3DF9">
        <w:rPr>
          <w:lang w:val="en-GB"/>
        </w:rPr>
        <w:t xml:space="preserve">20 </w:t>
      </w:r>
      <w:r w:rsidRPr="00EB3DF9">
        <w:rPr>
          <w:cs/>
          <w:lang w:val="en-GB"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 w:rsidRPr="00EB3DF9">
        <w:rPr>
          <w:lang w:val="en-GB"/>
        </w:rPr>
        <w:t xml:space="preserve">400 </w:t>
      </w:r>
      <w:r w:rsidRPr="00EB3DF9">
        <w:rPr>
          <w:cs/>
          <w:lang w:val="en-GB"/>
        </w:rPr>
        <w:t xml:space="preserve">วันกลุ่มบริษัทจึงแก้ไขโครงการผลประโยชน์เมื่อเกษียณแก่พนักงานในปี </w:t>
      </w:r>
      <w:r w:rsidRPr="00EB3DF9">
        <w:rPr>
          <w:lang w:val="en-GB"/>
        </w:rPr>
        <w:t xml:space="preserve">2562 </w:t>
      </w:r>
      <w:r w:rsidRPr="00EB3DF9">
        <w:rPr>
          <w:cs/>
          <w:lang w:val="en-GB"/>
        </w:rPr>
        <w:t>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31B294B7" w14:textId="77777777" w:rsidR="00AB76E0" w:rsidRPr="00EB3DF9" w:rsidRDefault="00AB76E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="00AB76E0" w:rsidRPr="00EB3DF9" w14:paraId="434EBBDD" w14:textId="77777777" w:rsidTr="00627D73">
        <w:trPr>
          <w:tblHeader/>
        </w:trPr>
        <w:tc>
          <w:tcPr>
            <w:tcW w:w="3600" w:type="dxa"/>
          </w:tcPr>
          <w:p w14:paraId="2AFFEB87" w14:textId="3BD5C142" w:rsidR="00AB76E0" w:rsidRPr="00EB3DF9" w:rsidRDefault="006D29D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</w:p>
        </w:tc>
        <w:tc>
          <w:tcPr>
            <w:tcW w:w="2790" w:type="dxa"/>
            <w:gridSpan w:val="2"/>
            <w:vAlign w:val="bottom"/>
          </w:tcPr>
          <w:p w14:paraId="36FB529D" w14:textId="77777777" w:rsidR="00AB76E0" w:rsidRPr="00EB3DF9" w:rsidRDefault="00AB76E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EB3DF9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629D3031" w14:textId="77777777" w:rsidR="00AB76E0" w:rsidRPr="00EB3DF9" w:rsidRDefault="00AB76E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b/>
                <w:bCs/>
              </w:rPr>
            </w:pPr>
            <w:r w:rsidRPr="00EB3DF9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B76E0" w:rsidRPr="00EB3DF9" w14:paraId="1268D2D3" w14:textId="77777777" w:rsidTr="00627D73">
        <w:trPr>
          <w:tblHeader/>
        </w:trPr>
        <w:tc>
          <w:tcPr>
            <w:tcW w:w="3600" w:type="dxa"/>
          </w:tcPr>
          <w:p w14:paraId="3E89F4FC" w14:textId="4DC92F99" w:rsidR="00AB76E0" w:rsidRPr="00EB3DF9" w:rsidRDefault="006D29D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395" w:type="dxa"/>
          </w:tcPr>
          <w:p w14:paraId="4D88505F" w14:textId="77777777" w:rsidR="00AB76E0" w:rsidRPr="00EB3DF9" w:rsidRDefault="00BD6604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5" w:type="dxa"/>
          </w:tcPr>
          <w:p w14:paraId="01802AC7" w14:textId="77777777" w:rsidR="00AB76E0" w:rsidRPr="00EB3DF9" w:rsidRDefault="00BD6604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95" w:type="dxa"/>
          </w:tcPr>
          <w:p w14:paraId="2CF5B4BD" w14:textId="77777777" w:rsidR="00AB76E0" w:rsidRPr="00EB3DF9" w:rsidRDefault="00BD6604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5" w:type="dxa"/>
          </w:tcPr>
          <w:p w14:paraId="69238316" w14:textId="77777777" w:rsidR="00AB76E0" w:rsidRPr="00EB3DF9" w:rsidRDefault="00BD6604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B76E0" w:rsidRPr="00EB3DF9" w14:paraId="646F7C37" w14:textId="77777777" w:rsidTr="00627D73">
        <w:trPr>
          <w:tblHeader/>
        </w:trPr>
        <w:tc>
          <w:tcPr>
            <w:tcW w:w="3600" w:type="dxa"/>
          </w:tcPr>
          <w:p w14:paraId="5A6CB321" w14:textId="77777777" w:rsidR="00AB76E0" w:rsidRPr="00EB3DF9" w:rsidRDefault="00AB76E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720E7F6" w14:textId="77777777" w:rsidR="00AB76E0" w:rsidRPr="00EB3DF9" w:rsidRDefault="00AB76E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EB3DF9">
              <w:rPr>
                <w:rFonts w:hint="cs"/>
                <w:i/>
                <w:iCs/>
                <w:cs/>
              </w:rPr>
              <w:t>(ร้อยละ)</w:t>
            </w:r>
          </w:p>
        </w:tc>
      </w:tr>
      <w:tr w:rsidR="00F621F7" w:rsidRPr="00EB3DF9" w14:paraId="6DF5611C" w14:textId="77777777" w:rsidTr="00627D73">
        <w:tc>
          <w:tcPr>
            <w:tcW w:w="3600" w:type="dxa"/>
          </w:tcPr>
          <w:p w14:paraId="23FD3E7F" w14:textId="77777777" w:rsidR="00F621F7" w:rsidRPr="00EB3DF9" w:rsidRDefault="00F621F7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95" w:type="dxa"/>
            <w:vAlign w:val="bottom"/>
          </w:tcPr>
          <w:p w14:paraId="455352EC" w14:textId="1F726E4D" w:rsidR="00F621F7" w:rsidRPr="00EB3DF9" w:rsidRDefault="008E716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EB3DF9">
              <w:t>0</w:t>
            </w:r>
            <w:r w:rsidRPr="00EB3DF9">
              <w:rPr>
                <w:cs/>
              </w:rPr>
              <w:t>.</w:t>
            </w:r>
            <w:r w:rsidRPr="00EB3DF9">
              <w:t>1</w:t>
            </w:r>
            <w:r w:rsidR="00532A20" w:rsidRPr="00EB3DF9">
              <w:rPr>
                <w:rFonts w:hint="cs"/>
                <w:cs/>
              </w:rPr>
              <w:t xml:space="preserve"> </w:t>
            </w:r>
            <w:r w:rsidRPr="00EB3DF9">
              <w:rPr>
                <w:cs/>
              </w:rPr>
              <w:t>-</w:t>
            </w:r>
            <w:r w:rsidR="00532A20" w:rsidRPr="00EB3DF9">
              <w:rPr>
                <w:rFonts w:hint="cs"/>
                <w:cs/>
              </w:rPr>
              <w:t xml:space="preserve"> </w:t>
            </w:r>
            <w:r w:rsidRPr="00EB3DF9">
              <w:t>3</w:t>
            </w:r>
            <w:r w:rsidRPr="00EB3DF9">
              <w:rPr>
                <w:cs/>
              </w:rPr>
              <w:t>.</w:t>
            </w:r>
            <w:r w:rsidRPr="00EB3DF9">
              <w:t>95</w:t>
            </w:r>
          </w:p>
        </w:tc>
        <w:tc>
          <w:tcPr>
            <w:tcW w:w="1395" w:type="dxa"/>
            <w:vAlign w:val="bottom"/>
          </w:tcPr>
          <w:p w14:paraId="28A0F7D6" w14:textId="77777777" w:rsidR="00F621F7" w:rsidRPr="00EB3DF9" w:rsidRDefault="00F621F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EB3DF9">
              <w:t>0</w:t>
            </w:r>
            <w:r w:rsidRPr="00EB3DF9">
              <w:rPr>
                <w:cs/>
              </w:rPr>
              <w:t>.</w:t>
            </w:r>
            <w:r w:rsidRPr="00EB3DF9">
              <w:t xml:space="preserve">32 </w:t>
            </w:r>
            <w:r w:rsidRPr="00EB3DF9">
              <w:rPr>
                <w:rFonts w:hint="cs"/>
                <w:cs/>
              </w:rPr>
              <w:t>-</w:t>
            </w:r>
            <w:r w:rsidRPr="00EB3DF9">
              <w:t xml:space="preserve"> 3</w:t>
            </w:r>
            <w:r w:rsidRPr="00EB3DF9">
              <w:rPr>
                <w:cs/>
              </w:rPr>
              <w:t>.</w:t>
            </w:r>
            <w:r w:rsidRPr="00EB3DF9">
              <w:t>95</w:t>
            </w:r>
          </w:p>
        </w:tc>
        <w:tc>
          <w:tcPr>
            <w:tcW w:w="1395" w:type="dxa"/>
            <w:vAlign w:val="bottom"/>
          </w:tcPr>
          <w:p w14:paraId="425086E3" w14:textId="1EB409C9" w:rsidR="00F621F7" w:rsidRPr="00EB3DF9" w:rsidRDefault="006E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EB3DF9">
              <w:t>1</w:t>
            </w:r>
            <w:r w:rsidRPr="00EB3DF9">
              <w:rPr>
                <w:cs/>
              </w:rPr>
              <w:t>.</w:t>
            </w:r>
            <w:r w:rsidRPr="00EB3DF9">
              <w:t>61</w:t>
            </w:r>
          </w:p>
        </w:tc>
        <w:tc>
          <w:tcPr>
            <w:tcW w:w="1395" w:type="dxa"/>
            <w:vAlign w:val="bottom"/>
          </w:tcPr>
          <w:p w14:paraId="26538A82" w14:textId="77777777" w:rsidR="00F621F7" w:rsidRPr="00EB3DF9" w:rsidRDefault="00F621F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EB3DF9">
              <w:t>2</w:t>
            </w:r>
            <w:r w:rsidRPr="00EB3DF9">
              <w:rPr>
                <w:cs/>
              </w:rPr>
              <w:t>.</w:t>
            </w:r>
            <w:r w:rsidRPr="00EB3DF9">
              <w:t>57</w:t>
            </w:r>
          </w:p>
        </w:tc>
      </w:tr>
      <w:tr w:rsidR="00F621F7" w:rsidRPr="00EB3DF9" w14:paraId="6C8BB338" w14:textId="77777777" w:rsidTr="00627D73">
        <w:tc>
          <w:tcPr>
            <w:tcW w:w="3600" w:type="dxa"/>
          </w:tcPr>
          <w:p w14:paraId="799B5EBD" w14:textId="77777777" w:rsidR="00F621F7" w:rsidRPr="00EB3DF9" w:rsidRDefault="00F621F7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395" w:type="dxa"/>
            <w:vAlign w:val="bottom"/>
          </w:tcPr>
          <w:p w14:paraId="588E6455" w14:textId="219B9527" w:rsidR="00F621F7" w:rsidRPr="00EB3DF9" w:rsidRDefault="008E716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EB3DF9">
              <w:t xml:space="preserve">2 </w:t>
            </w:r>
            <w:r w:rsidR="00A96EF8" w:rsidRPr="00EB3DF9">
              <w:rPr>
                <w:cs/>
              </w:rPr>
              <w:t>-</w:t>
            </w:r>
            <w:r w:rsidRPr="00EB3DF9">
              <w:rPr>
                <w:cs/>
              </w:rPr>
              <w:t xml:space="preserve"> </w:t>
            </w:r>
            <w:r w:rsidRPr="00EB3DF9">
              <w:t>6</w:t>
            </w:r>
          </w:p>
        </w:tc>
        <w:tc>
          <w:tcPr>
            <w:tcW w:w="1395" w:type="dxa"/>
            <w:vAlign w:val="bottom"/>
          </w:tcPr>
          <w:p w14:paraId="69ABEB77" w14:textId="77777777" w:rsidR="00F621F7" w:rsidRPr="00EB3DF9" w:rsidRDefault="00F621F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EB3DF9">
              <w:t xml:space="preserve">2 </w:t>
            </w:r>
            <w:r w:rsidRPr="00EB3DF9">
              <w:rPr>
                <w:cs/>
              </w:rPr>
              <w:t xml:space="preserve">- </w:t>
            </w:r>
            <w:r w:rsidRPr="00EB3DF9">
              <w:t>6</w:t>
            </w:r>
          </w:p>
        </w:tc>
        <w:tc>
          <w:tcPr>
            <w:tcW w:w="1395" w:type="dxa"/>
            <w:vAlign w:val="bottom"/>
          </w:tcPr>
          <w:p w14:paraId="0375253A" w14:textId="1CC411CC" w:rsidR="00F621F7" w:rsidRPr="00EB3DF9" w:rsidRDefault="00F621F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EB3DF9">
              <w:t>6</w:t>
            </w:r>
          </w:p>
        </w:tc>
        <w:tc>
          <w:tcPr>
            <w:tcW w:w="1395" w:type="dxa"/>
            <w:vAlign w:val="bottom"/>
          </w:tcPr>
          <w:p w14:paraId="4021D240" w14:textId="77777777" w:rsidR="00F621F7" w:rsidRPr="00EB3DF9" w:rsidRDefault="00F621F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EB3DF9">
              <w:t>6</w:t>
            </w:r>
          </w:p>
        </w:tc>
      </w:tr>
      <w:tr w:rsidR="00F621F7" w:rsidRPr="00EB3DF9" w14:paraId="5F8C04A4" w14:textId="77777777" w:rsidTr="00627D73">
        <w:tc>
          <w:tcPr>
            <w:tcW w:w="3600" w:type="dxa"/>
          </w:tcPr>
          <w:p w14:paraId="4667609B" w14:textId="77777777" w:rsidR="00F621F7" w:rsidRPr="00EB3DF9" w:rsidRDefault="00F621F7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อัตราการออกจากงาน</w:t>
            </w:r>
          </w:p>
        </w:tc>
        <w:tc>
          <w:tcPr>
            <w:tcW w:w="1395" w:type="dxa"/>
            <w:vAlign w:val="bottom"/>
          </w:tcPr>
          <w:p w14:paraId="06F1FE7E" w14:textId="734855C3" w:rsidR="00F621F7" w:rsidRPr="00EB3DF9" w:rsidRDefault="008E716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EB3DF9">
              <w:t xml:space="preserve">0 </w:t>
            </w:r>
            <w:r w:rsidRPr="00EB3DF9">
              <w:rPr>
                <w:cs/>
              </w:rPr>
              <w:t xml:space="preserve">- </w:t>
            </w:r>
            <w:r w:rsidRPr="00EB3DF9">
              <w:t>64</w:t>
            </w:r>
          </w:p>
        </w:tc>
        <w:tc>
          <w:tcPr>
            <w:tcW w:w="1395" w:type="dxa"/>
            <w:vAlign w:val="bottom"/>
          </w:tcPr>
          <w:p w14:paraId="0CBCD5A2" w14:textId="77777777" w:rsidR="00F621F7" w:rsidRPr="00EB3DF9" w:rsidRDefault="00F621F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EB3DF9">
              <w:t xml:space="preserve">0 </w:t>
            </w:r>
            <w:r w:rsidRPr="00EB3DF9">
              <w:rPr>
                <w:cs/>
              </w:rPr>
              <w:t xml:space="preserve">- </w:t>
            </w:r>
            <w:r w:rsidRPr="00EB3DF9">
              <w:t>64</w:t>
            </w:r>
          </w:p>
        </w:tc>
        <w:tc>
          <w:tcPr>
            <w:tcW w:w="1395" w:type="dxa"/>
            <w:vAlign w:val="bottom"/>
          </w:tcPr>
          <w:p w14:paraId="435C619F" w14:textId="28EB6DF1" w:rsidR="00F621F7" w:rsidRPr="00EB3DF9" w:rsidRDefault="00F621F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EB3DF9">
              <w:t xml:space="preserve">1 </w:t>
            </w:r>
            <w:r w:rsidRPr="00EB3DF9">
              <w:rPr>
                <w:cs/>
              </w:rPr>
              <w:t xml:space="preserve">- </w:t>
            </w:r>
            <w:r w:rsidRPr="00EB3DF9">
              <w:t>8</w:t>
            </w:r>
          </w:p>
        </w:tc>
        <w:tc>
          <w:tcPr>
            <w:tcW w:w="1395" w:type="dxa"/>
            <w:vAlign w:val="bottom"/>
          </w:tcPr>
          <w:p w14:paraId="4A19EC53" w14:textId="77777777" w:rsidR="00F621F7" w:rsidRPr="00EB3DF9" w:rsidRDefault="00F621F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EB3DF9">
              <w:t xml:space="preserve">1 </w:t>
            </w:r>
            <w:r w:rsidRPr="00EB3DF9">
              <w:rPr>
                <w:cs/>
              </w:rPr>
              <w:t xml:space="preserve">- </w:t>
            </w:r>
            <w:r w:rsidRPr="00EB3DF9">
              <w:t>8</w:t>
            </w:r>
          </w:p>
        </w:tc>
      </w:tr>
    </w:tbl>
    <w:p w14:paraId="199AF547" w14:textId="4730F205" w:rsidR="00032745" w:rsidRPr="00EB3DF9" w:rsidRDefault="00032745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68C05545" w14:textId="77777777" w:rsidR="00D77F4A" w:rsidRPr="00EB3DF9" w:rsidRDefault="00D77F4A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EB3DF9">
        <w:rPr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59425EA" w14:textId="77777777" w:rsidR="00D77F4A" w:rsidRPr="00EB3DF9" w:rsidRDefault="00D77F4A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0F7F406D" w14:textId="094AA57C" w:rsidR="00AF77EF" w:rsidRPr="00EB3DF9" w:rsidRDefault="00032745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</w:rPr>
      </w:pPr>
      <w:r w:rsidRPr="00EB3DF9">
        <w:rPr>
          <w:cs/>
        </w:rPr>
        <w:t xml:space="preserve">ณ วันที่ </w:t>
      </w:r>
      <w:r w:rsidRPr="00EB3DF9">
        <w:t xml:space="preserve">31 </w:t>
      </w:r>
      <w:r w:rsidRPr="00EB3DF9">
        <w:rPr>
          <w:cs/>
        </w:rPr>
        <w:t xml:space="preserve">ธันวาคม </w:t>
      </w:r>
      <w:r w:rsidRPr="00EB3DF9">
        <w:t>25</w:t>
      </w:r>
      <w:r w:rsidR="00524CC3" w:rsidRPr="00EB3DF9">
        <w:t>6</w:t>
      </w:r>
      <w:r w:rsidR="00BD6604" w:rsidRPr="00EB3DF9">
        <w:t>2</w:t>
      </w:r>
      <w:r w:rsidRPr="00EB3DF9">
        <w:rPr>
          <w:cs/>
        </w:rPr>
        <w:t xml:space="preserve"> ระยะเวลาถัวเฉลี่ยถ่วงน้ำหนักของภาระ</w:t>
      </w:r>
      <w:r w:rsidR="00F60F9A" w:rsidRPr="00EB3DF9">
        <w:rPr>
          <w:cs/>
        </w:rPr>
        <w:t>ผูกพันผลประโยชน์ที่กำหนดไว้เป็น</w:t>
      </w:r>
      <w:r w:rsidR="00F60F9A" w:rsidRPr="00EB3DF9">
        <w:rPr>
          <w:rFonts w:hint="cs"/>
          <w:cs/>
        </w:rPr>
        <w:t xml:space="preserve"> </w:t>
      </w:r>
      <w:r w:rsidR="0081576E" w:rsidRPr="00EB3DF9">
        <w:t>10</w:t>
      </w:r>
      <w:r w:rsidR="0011391F" w:rsidRPr="00EB3DF9">
        <w:rPr>
          <w:cs/>
        </w:rPr>
        <w:t xml:space="preserve"> </w:t>
      </w:r>
      <w:r w:rsidR="00532A20" w:rsidRPr="00EB3DF9">
        <w:rPr>
          <w:cs/>
        </w:rPr>
        <w:t>-</w:t>
      </w:r>
      <w:r w:rsidR="0015664A" w:rsidRPr="00EB3DF9">
        <w:rPr>
          <w:cs/>
        </w:rPr>
        <w:t xml:space="preserve"> </w:t>
      </w:r>
      <w:r w:rsidR="0081576E" w:rsidRPr="00EB3DF9">
        <w:t>29</w:t>
      </w:r>
      <w:r w:rsidR="0011391F" w:rsidRPr="00EB3DF9">
        <w:rPr>
          <w:cs/>
        </w:rPr>
        <w:t xml:space="preserve"> </w:t>
      </w:r>
      <w:r w:rsidR="00AF77EF" w:rsidRPr="00EB3DF9">
        <w:rPr>
          <w:cs/>
        </w:rPr>
        <w:t xml:space="preserve">ปี </w:t>
      </w:r>
      <w:r w:rsidR="00AF77EF" w:rsidRPr="00EB3DF9">
        <w:rPr>
          <w:i/>
          <w:iCs/>
          <w:cs/>
        </w:rPr>
        <w:t>(</w:t>
      </w:r>
      <w:r w:rsidR="00AF77EF" w:rsidRPr="00EB3DF9">
        <w:rPr>
          <w:i/>
          <w:iCs/>
        </w:rPr>
        <w:t>25</w:t>
      </w:r>
      <w:r w:rsidR="00524CC3" w:rsidRPr="00EB3DF9">
        <w:rPr>
          <w:i/>
          <w:iCs/>
        </w:rPr>
        <w:t>6</w:t>
      </w:r>
      <w:r w:rsidR="00BD6604" w:rsidRPr="00EB3DF9">
        <w:rPr>
          <w:i/>
          <w:iCs/>
        </w:rPr>
        <w:t>1</w:t>
      </w:r>
      <w:r w:rsidR="00AF77EF" w:rsidRPr="00EB3DF9">
        <w:rPr>
          <w:i/>
          <w:iCs/>
          <w:cs/>
        </w:rPr>
        <w:t xml:space="preserve">: </w:t>
      </w:r>
      <w:r w:rsidR="00BD6604" w:rsidRPr="00EB3DF9">
        <w:rPr>
          <w:i/>
          <w:iCs/>
        </w:rPr>
        <w:t>10</w:t>
      </w:r>
      <w:r w:rsidR="00FF6693" w:rsidRPr="00EB3DF9">
        <w:rPr>
          <w:i/>
          <w:iCs/>
          <w:cs/>
        </w:rPr>
        <w:t xml:space="preserve"> </w:t>
      </w:r>
      <w:r w:rsidR="005C44A8" w:rsidRPr="00EB3DF9">
        <w:rPr>
          <w:i/>
          <w:iCs/>
          <w:cs/>
        </w:rPr>
        <w:t>-</w:t>
      </w:r>
      <w:r w:rsidR="00FF6693" w:rsidRPr="00EB3DF9">
        <w:rPr>
          <w:i/>
          <w:iCs/>
          <w:cs/>
        </w:rPr>
        <w:t xml:space="preserve"> </w:t>
      </w:r>
      <w:r w:rsidR="00BD6604" w:rsidRPr="00EB3DF9">
        <w:rPr>
          <w:i/>
          <w:iCs/>
        </w:rPr>
        <w:t>29</w:t>
      </w:r>
      <w:r w:rsidR="00AF77EF" w:rsidRPr="00EB3DF9">
        <w:rPr>
          <w:i/>
          <w:iCs/>
          <w:cs/>
        </w:rPr>
        <w:t xml:space="preserve"> ปี)</w:t>
      </w:r>
    </w:p>
    <w:p w14:paraId="1FD754D7" w14:textId="77777777" w:rsidR="003253E4" w:rsidRPr="00EB3DF9" w:rsidRDefault="003253E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22DE7B46" w14:textId="77777777" w:rsidR="00032745" w:rsidRPr="00EB3DF9" w:rsidRDefault="00032745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EB3DF9">
        <w:rPr>
          <w:rFonts w:eastAsia="Calibri"/>
          <w:b/>
          <w:bCs/>
          <w:i/>
          <w:iCs/>
          <w:cs/>
        </w:rPr>
        <w:t xml:space="preserve">การวิเคราะห์ความอ่อนไหว </w:t>
      </w:r>
    </w:p>
    <w:p w14:paraId="4C2BE4A0" w14:textId="77777777" w:rsidR="00BC6F45" w:rsidRPr="00EB3DF9" w:rsidRDefault="00BC6F45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4AEEB0CE" w14:textId="742501D0" w:rsidR="00532A20" w:rsidRPr="00EB3DF9" w:rsidRDefault="00453067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EB3DF9">
        <w:rPr>
          <w:cs/>
        </w:rPr>
        <w:t>การเปลี่ยนแปลงในแต่ละข้อสมมติ</w:t>
      </w:r>
      <w:r w:rsidR="00032745" w:rsidRPr="00EB3DF9">
        <w:rPr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EB3DF9">
        <w:rPr>
          <w:cs/>
        </w:rPr>
        <w:t>ันที่รายงาน โดยถือว่าข้อสมมติ</w:t>
      </w:r>
      <w:r w:rsidR="00032745" w:rsidRPr="00EB3DF9">
        <w:rPr>
          <w:cs/>
        </w:rPr>
        <w:t>อื่น</w:t>
      </w:r>
      <w:r w:rsidR="00BC6F45" w:rsidRPr="00EB3DF9">
        <w:rPr>
          <w:cs/>
        </w:rPr>
        <w:t xml:space="preserve"> </w:t>
      </w:r>
      <w:r w:rsidR="00032745" w:rsidRPr="00EB3DF9">
        <w:rPr>
          <w:cs/>
        </w:rPr>
        <w:t xml:space="preserve">ๆ คงที่ </w:t>
      </w:r>
    </w:p>
    <w:p w14:paraId="4AC3762F" w14:textId="35081AFB" w:rsidR="006D29DB" w:rsidRPr="00EB3DF9" w:rsidRDefault="006D29D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4292"/>
        <w:gridCol w:w="1224"/>
        <w:gridCol w:w="1224"/>
        <w:gridCol w:w="1224"/>
        <w:gridCol w:w="1225"/>
      </w:tblGrid>
      <w:tr w:rsidR="00116994" w:rsidRPr="00EB3DF9" w14:paraId="029EC47E" w14:textId="77777777" w:rsidTr="00833B27">
        <w:trPr>
          <w:trHeight w:val="20"/>
          <w:tblHeader/>
        </w:trPr>
        <w:tc>
          <w:tcPr>
            <w:tcW w:w="4292" w:type="dxa"/>
          </w:tcPr>
          <w:p w14:paraId="37F4C4EC" w14:textId="77777777" w:rsidR="00116994" w:rsidRPr="00EB3DF9" w:rsidRDefault="00116994" w:rsidP="00EB3DF9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897" w:type="dxa"/>
            <w:gridSpan w:val="4"/>
          </w:tcPr>
          <w:p w14:paraId="44336461" w14:textId="56675CC2" w:rsidR="00116994" w:rsidRPr="00EB3DF9" w:rsidRDefault="00116994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3DF9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16994" w:rsidRPr="00EB3DF9" w14:paraId="3A47E735" w14:textId="77777777" w:rsidTr="00833B27">
        <w:trPr>
          <w:trHeight w:val="20"/>
          <w:tblHeader/>
        </w:trPr>
        <w:tc>
          <w:tcPr>
            <w:tcW w:w="4292" w:type="dxa"/>
          </w:tcPr>
          <w:p w14:paraId="1FE4D4CA" w14:textId="77777777" w:rsidR="00116994" w:rsidRPr="00EB3DF9" w:rsidRDefault="00116994" w:rsidP="00EB3DF9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B3DF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48" w:type="dxa"/>
            <w:gridSpan w:val="2"/>
          </w:tcPr>
          <w:p w14:paraId="28C41A02" w14:textId="59FF24C4" w:rsidR="00116994" w:rsidRPr="00EB3DF9" w:rsidRDefault="00116994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EB3D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49" w:type="dxa"/>
            <w:gridSpan w:val="2"/>
          </w:tcPr>
          <w:p w14:paraId="11F9E160" w14:textId="098A3204" w:rsidR="00116994" w:rsidRPr="00EB3DF9" w:rsidRDefault="00116994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EB3DF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EB3D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EB3D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116994" w:rsidRPr="00EB3DF9" w14:paraId="104A20DC" w14:textId="77777777" w:rsidTr="00116994">
        <w:trPr>
          <w:trHeight w:val="20"/>
          <w:tblHeader/>
        </w:trPr>
        <w:tc>
          <w:tcPr>
            <w:tcW w:w="4292" w:type="dxa"/>
          </w:tcPr>
          <w:p w14:paraId="737DB318" w14:textId="77777777" w:rsidR="00116994" w:rsidRPr="00EB3DF9" w:rsidRDefault="00116994" w:rsidP="00EB3DF9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EB3DF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EB3DF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EB3DF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24" w:type="dxa"/>
          </w:tcPr>
          <w:p w14:paraId="384C8D90" w14:textId="77777777" w:rsidR="00116994" w:rsidRPr="00EB3DF9" w:rsidRDefault="00116994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224" w:type="dxa"/>
          </w:tcPr>
          <w:p w14:paraId="7FC5C1B2" w14:textId="77777777" w:rsidR="00116994" w:rsidRPr="00EB3DF9" w:rsidRDefault="00116994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1224" w:type="dxa"/>
          </w:tcPr>
          <w:p w14:paraId="2D6B1530" w14:textId="77777777" w:rsidR="00116994" w:rsidRPr="00EB3DF9" w:rsidRDefault="00116994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225" w:type="dxa"/>
          </w:tcPr>
          <w:p w14:paraId="4DAA108F" w14:textId="77777777" w:rsidR="00116994" w:rsidRPr="00EB3DF9" w:rsidRDefault="00116994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</w:tr>
      <w:tr w:rsidR="00116994" w:rsidRPr="00EB3DF9" w14:paraId="12D4B32F" w14:textId="77777777" w:rsidTr="00833B27">
        <w:trPr>
          <w:trHeight w:val="20"/>
          <w:tblHeader/>
        </w:trPr>
        <w:tc>
          <w:tcPr>
            <w:tcW w:w="4292" w:type="dxa"/>
          </w:tcPr>
          <w:p w14:paraId="06DB500C" w14:textId="77777777" w:rsidR="00116994" w:rsidRPr="00EB3DF9" w:rsidRDefault="00116994" w:rsidP="00EB3DF9">
            <w:pPr>
              <w:ind w:left="234" w:hanging="3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97" w:type="dxa"/>
            <w:gridSpan w:val="4"/>
            <w:vAlign w:val="center"/>
          </w:tcPr>
          <w:p w14:paraId="269A91B6" w14:textId="26D9FEDC" w:rsidR="00116994" w:rsidRPr="00EB3DF9" w:rsidRDefault="00116994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B3D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03A7B" w:rsidRPr="00EB3DF9" w14:paraId="2444F422" w14:textId="77777777" w:rsidTr="00116994">
        <w:trPr>
          <w:trHeight w:val="20"/>
        </w:trPr>
        <w:tc>
          <w:tcPr>
            <w:tcW w:w="4292" w:type="dxa"/>
          </w:tcPr>
          <w:p w14:paraId="04EAD12B" w14:textId="77777777" w:rsidR="00203A7B" w:rsidRPr="00EB3DF9" w:rsidRDefault="00203A7B" w:rsidP="00EB3DF9">
            <w:pPr>
              <w:ind w:left="234" w:hanging="234"/>
              <w:rPr>
                <w:rFonts w:asciiTheme="majorBidi" w:hAnsiTheme="majorBidi" w:cstheme="majorBidi"/>
              </w:rPr>
            </w:pPr>
            <w:r w:rsidRPr="00EB3DF9">
              <w:rPr>
                <w:rFonts w:asciiTheme="majorBidi" w:hAnsiTheme="majorBidi" w:cstheme="majorBidi"/>
                <w:cs/>
              </w:rPr>
              <w:t xml:space="preserve">อัตราคิดลด </w:t>
            </w:r>
            <w:r w:rsidRPr="00EB3DF9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14:paraId="3F670FD9" w14:textId="76CF22A6" w:rsidR="00203A7B" w:rsidRPr="00EB3DF9" w:rsidRDefault="00FC42DF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3DF9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EB3D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226</w:t>
            </w:r>
            <w:r w:rsidRPr="00EB3DF9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224" w:type="dxa"/>
            <w:vAlign w:val="center"/>
          </w:tcPr>
          <w:p w14:paraId="4784CEC8" w14:textId="463870B8" w:rsidR="00203A7B" w:rsidRPr="00EB3DF9" w:rsidRDefault="00203A7B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3DF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EB3DF9"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 w:rsidRPr="00EB3DF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224" w:type="dxa"/>
            <w:vAlign w:val="center"/>
          </w:tcPr>
          <w:p w14:paraId="3C8BC6E9" w14:textId="571214DC" w:rsidR="00203A7B" w:rsidRPr="00EB3DF9" w:rsidRDefault="00FC42DF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262</w:t>
            </w:r>
          </w:p>
        </w:tc>
        <w:tc>
          <w:tcPr>
            <w:tcW w:w="1225" w:type="dxa"/>
            <w:vAlign w:val="center"/>
          </w:tcPr>
          <w:p w14:paraId="0572E843" w14:textId="60C5970F" w:rsidR="00203A7B" w:rsidRPr="00EB3DF9" w:rsidRDefault="00203A7B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</w:tr>
      <w:tr w:rsidR="00203A7B" w:rsidRPr="00EB3DF9" w14:paraId="7660C387" w14:textId="77777777" w:rsidTr="00116994">
        <w:trPr>
          <w:trHeight w:val="20"/>
        </w:trPr>
        <w:tc>
          <w:tcPr>
            <w:tcW w:w="4292" w:type="dxa"/>
          </w:tcPr>
          <w:p w14:paraId="0456931F" w14:textId="77777777" w:rsidR="00203A7B" w:rsidRPr="00EB3DF9" w:rsidRDefault="00203A7B" w:rsidP="00EB3DF9">
            <w:pPr>
              <w:ind w:left="234" w:hanging="234"/>
              <w:rPr>
                <w:rFonts w:asciiTheme="majorBidi" w:hAnsiTheme="majorBidi" w:cstheme="majorBidi"/>
                <w:cs/>
              </w:rPr>
            </w:pPr>
            <w:r w:rsidRPr="00EB3DF9">
              <w:rPr>
                <w:rFonts w:asciiTheme="majorBidi" w:hAnsiTheme="majorBidi" w:cstheme="majorBidi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224" w:type="dxa"/>
          </w:tcPr>
          <w:p w14:paraId="0856CCC7" w14:textId="78065294" w:rsidR="00203A7B" w:rsidRPr="00EB3DF9" w:rsidRDefault="00FC42DF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292</w:t>
            </w:r>
          </w:p>
        </w:tc>
        <w:tc>
          <w:tcPr>
            <w:tcW w:w="1224" w:type="dxa"/>
          </w:tcPr>
          <w:p w14:paraId="205E9A3F" w14:textId="436A5D39" w:rsidR="00203A7B" w:rsidRPr="00EB3DF9" w:rsidRDefault="00BF4A99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203A7B" w:rsidRPr="00EB3DF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24" w:type="dxa"/>
          </w:tcPr>
          <w:p w14:paraId="65BE4534" w14:textId="6BD43246" w:rsidR="00203A7B" w:rsidRPr="00EB3DF9" w:rsidRDefault="00FC42DF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3DF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EB3D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254</w:t>
            </w:r>
            <w:r w:rsidRPr="00EB3DF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225" w:type="dxa"/>
          </w:tcPr>
          <w:p w14:paraId="5960EC94" w14:textId="543A1ED4" w:rsidR="00203A7B" w:rsidRPr="00EB3DF9" w:rsidRDefault="00203A7B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3DF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EB3DF9">
              <w:rPr>
                <w:rFonts w:asciiTheme="majorBidi" w:hAnsiTheme="majorBidi" w:cstheme="majorBidi"/>
                <w:sz w:val="30"/>
                <w:szCs w:val="30"/>
              </w:rPr>
              <w:t>213</w:t>
            </w:r>
            <w:r w:rsidRPr="00EB3DF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03A7B" w:rsidRPr="00EB3DF9" w14:paraId="26500DD2" w14:textId="77777777" w:rsidTr="00116994">
        <w:trPr>
          <w:trHeight w:val="20"/>
        </w:trPr>
        <w:tc>
          <w:tcPr>
            <w:tcW w:w="4292" w:type="dxa"/>
          </w:tcPr>
          <w:p w14:paraId="609DDB6C" w14:textId="77777777" w:rsidR="00203A7B" w:rsidRPr="00EB3DF9" w:rsidRDefault="00203A7B" w:rsidP="00EB3DF9">
            <w:pPr>
              <w:ind w:left="234" w:right="198" w:hanging="234"/>
              <w:rPr>
                <w:rFonts w:asciiTheme="majorBidi" w:hAnsiTheme="majorBidi" w:cstheme="majorBidi"/>
                <w:cs/>
              </w:rPr>
            </w:pPr>
            <w:r w:rsidRPr="00EB3DF9">
              <w:rPr>
                <w:rFonts w:asciiTheme="majorBidi" w:hAnsiTheme="majorBidi" w:cstheme="majorBidi"/>
                <w:cs/>
              </w:rPr>
              <w:t>อัตราการหมุนเวียนของพนักงาน</w:t>
            </w:r>
            <w:r w:rsidRPr="00EB3DF9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22F7ADA8" w14:textId="2AA583A7" w:rsidR="00203A7B" w:rsidRPr="00EB3DF9" w:rsidRDefault="00FC42DF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3DF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EB3DF9">
              <w:rPr>
                <w:rFonts w:asciiTheme="majorBidi" w:hAnsiTheme="majorBidi" w:cstheme="majorBidi"/>
                <w:sz w:val="30"/>
                <w:szCs w:val="30"/>
              </w:rPr>
              <w:t>113</w:t>
            </w:r>
            <w:r w:rsidRPr="00EB3DF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79E51B4D" w14:textId="5C2E930E" w:rsidR="00203A7B" w:rsidRPr="00EB3DF9" w:rsidRDefault="00203A7B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3DF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EB3DF9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EB3DF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1379657C" w14:textId="776DE6E9" w:rsidR="00203A7B" w:rsidRPr="00EB3DF9" w:rsidRDefault="00FC42DF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225" w:type="dxa"/>
            <w:vAlign w:val="bottom"/>
          </w:tcPr>
          <w:p w14:paraId="5EC77E95" w14:textId="49FD6A54" w:rsidR="00203A7B" w:rsidRPr="00EB3DF9" w:rsidRDefault="00203A7B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</w:tr>
    </w:tbl>
    <w:p w14:paraId="12FFE1AF" w14:textId="50887630" w:rsidR="006D29DB" w:rsidRPr="00EB3DF9" w:rsidRDefault="006D29D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1E2B01B5" w14:textId="72ED304D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1062F8FB" w14:textId="3FF6642A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6A6D74D3" w14:textId="77777777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4292"/>
        <w:gridCol w:w="1224"/>
        <w:gridCol w:w="1224"/>
        <w:gridCol w:w="1224"/>
        <w:gridCol w:w="1225"/>
      </w:tblGrid>
      <w:tr w:rsidR="00116994" w:rsidRPr="00EB3DF9" w14:paraId="7A342F88" w14:textId="77777777" w:rsidTr="00833B27">
        <w:trPr>
          <w:trHeight w:val="20"/>
          <w:tblHeader/>
        </w:trPr>
        <w:tc>
          <w:tcPr>
            <w:tcW w:w="4292" w:type="dxa"/>
          </w:tcPr>
          <w:p w14:paraId="39437130" w14:textId="77777777" w:rsidR="00116994" w:rsidRPr="00EB3DF9" w:rsidRDefault="00116994" w:rsidP="00EB3DF9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897" w:type="dxa"/>
            <w:gridSpan w:val="4"/>
          </w:tcPr>
          <w:p w14:paraId="6B5A1713" w14:textId="4BCF45D3" w:rsidR="00116994" w:rsidRPr="00EB3DF9" w:rsidRDefault="00116994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3DF9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EB3DF9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16994" w:rsidRPr="00EB3DF9" w14:paraId="6B83D363" w14:textId="77777777" w:rsidTr="00833B27">
        <w:trPr>
          <w:trHeight w:val="20"/>
          <w:tblHeader/>
        </w:trPr>
        <w:tc>
          <w:tcPr>
            <w:tcW w:w="4292" w:type="dxa"/>
          </w:tcPr>
          <w:p w14:paraId="3F106985" w14:textId="77777777" w:rsidR="00116994" w:rsidRPr="00EB3DF9" w:rsidRDefault="00116994" w:rsidP="00EB3DF9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B3DF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48" w:type="dxa"/>
            <w:gridSpan w:val="2"/>
          </w:tcPr>
          <w:p w14:paraId="73ACE98E" w14:textId="660BBFE2" w:rsidR="00116994" w:rsidRPr="00EB3DF9" w:rsidRDefault="00116994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EB3D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49" w:type="dxa"/>
            <w:gridSpan w:val="2"/>
          </w:tcPr>
          <w:p w14:paraId="5F556EAD" w14:textId="3F72C26D" w:rsidR="00116994" w:rsidRPr="00EB3DF9" w:rsidRDefault="00116994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EB3DF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EB3D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EB3D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116994" w:rsidRPr="00EB3DF9" w14:paraId="7140A7A8" w14:textId="77777777" w:rsidTr="00116994">
        <w:trPr>
          <w:trHeight w:val="20"/>
          <w:tblHeader/>
        </w:trPr>
        <w:tc>
          <w:tcPr>
            <w:tcW w:w="4292" w:type="dxa"/>
          </w:tcPr>
          <w:p w14:paraId="3B51766D" w14:textId="77777777" w:rsidR="00116994" w:rsidRPr="00EB3DF9" w:rsidRDefault="00116994" w:rsidP="00EB3DF9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EB3DF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EB3DF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EB3DF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24" w:type="dxa"/>
          </w:tcPr>
          <w:p w14:paraId="3F38F802" w14:textId="77777777" w:rsidR="00116994" w:rsidRPr="00EB3DF9" w:rsidRDefault="00116994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224" w:type="dxa"/>
          </w:tcPr>
          <w:p w14:paraId="1C717D16" w14:textId="77777777" w:rsidR="00116994" w:rsidRPr="00EB3DF9" w:rsidRDefault="00116994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1224" w:type="dxa"/>
          </w:tcPr>
          <w:p w14:paraId="309FBB9B" w14:textId="77777777" w:rsidR="00116994" w:rsidRPr="00EB3DF9" w:rsidRDefault="00116994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225" w:type="dxa"/>
          </w:tcPr>
          <w:p w14:paraId="6D51AC02" w14:textId="77777777" w:rsidR="00116994" w:rsidRPr="00EB3DF9" w:rsidRDefault="00116994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</w:tr>
      <w:tr w:rsidR="00116994" w:rsidRPr="00EB3DF9" w14:paraId="238347FC" w14:textId="77777777" w:rsidTr="00833B27">
        <w:trPr>
          <w:trHeight w:val="20"/>
          <w:tblHeader/>
        </w:trPr>
        <w:tc>
          <w:tcPr>
            <w:tcW w:w="4292" w:type="dxa"/>
          </w:tcPr>
          <w:p w14:paraId="586CDDA1" w14:textId="77777777" w:rsidR="00116994" w:rsidRPr="00EB3DF9" w:rsidRDefault="00116994" w:rsidP="00EB3DF9">
            <w:pPr>
              <w:ind w:left="234" w:hanging="3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97" w:type="dxa"/>
            <w:gridSpan w:val="4"/>
            <w:vAlign w:val="center"/>
          </w:tcPr>
          <w:p w14:paraId="637F3E3B" w14:textId="28C712DF" w:rsidR="00116994" w:rsidRPr="00EB3DF9" w:rsidRDefault="00116994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B3D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03A7B" w:rsidRPr="00EB3DF9" w14:paraId="186D783F" w14:textId="77777777" w:rsidTr="00116994">
        <w:trPr>
          <w:trHeight w:val="20"/>
        </w:trPr>
        <w:tc>
          <w:tcPr>
            <w:tcW w:w="4292" w:type="dxa"/>
          </w:tcPr>
          <w:p w14:paraId="7E6D4D42" w14:textId="77777777" w:rsidR="00203A7B" w:rsidRPr="00EB3DF9" w:rsidRDefault="00203A7B" w:rsidP="00EB3DF9">
            <w:pPr>
              <w:ind w:left="234" w:hanging="234"/>
              <w:rPr>
                <w:rFonts w:asciiTheme="majorBidi" w:hAnsiTheme="majorBidi" w:cstheme="majorBidi"/>
              </w:rPr>
            </w:pPr>
            <w:r w:rsidRPr="00EB3DF9">
              <w:rPr>
                <w:rFonts w:asciiTheme="majorBidi" w:hAnsiTheme="majorBidi" w:cstheme="majorBidi"/>
                <w:cs/>
              </w:rPr>
              <w:t xml:space="preserve">อัตราคิดลด </w:t>
            </w:r>
            <w:r w:rsidRPr="00EB3DF9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14:paraId="4239DE74" w14:textId="4D95AED3" w:rsidR="00203A7B" w:rsidRPr="00EB3DF9" w:rsidRDefault="00654D2E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3DF9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EB3D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</w:t>
            </w:r>
            <w:r w:rsidRPr="00EB3DF9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224" w:type="dxa"/>
            <w:vAlign w:val="center"/>
          </w:tcPr>
          <w:p w14:paraId="4B8D3422" w14:textId="12C1B592" w:rsidR="00203A7B" w:rsidRPr="00EB3DF9" w:rsidRDefault="00203A7B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3DF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EB3DF9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 w:rsidRPr="00EB3DF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224" w:type="dxa"/>
            <w:vAlign w:val="center"/>
          </w:tcPr>
          <w:p w14:paraId="76FDB086" w14:textId="3CC04277" w:rsidR="00203A7B" w:rsidRPr="00EB3DF9" w:rsidRDefault="00654D2E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251</w:t>
            </w:r>
          </w:p>
        </w:tc>
        <w:tc>
          <w:tcPr>
            <w:tcW w:w="1225" w:type="dxa"/>
            <w:vAlign w:val="center"/>
          </w:tcPr>
          <w:p w14:paraId="6475DB5D" w14:textId="24A85641" w:rsidR="00203A7B" w:rsidRPr="00EB3DF9" w:rsidRDefault="00203A7B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</w:tr>
      <w:tr w:rsidR="00203A7B" w:rsidRPr="00EB3DF9" w14:paraId="799B1550" w14:textId="77777777" w:rsidTr="00116994">
        <w:trPr>
          <w:trHeight w:val="20"/>
        </w:trPr>
        <w:tc>
          <w:tcPr>
            <w:tcW w:w="4292" w:type="dxa"/>
          </w:tcPr>
          <w:p w14:paraId="3AAACD39" w14:textId="77777777" w:rsidR="00203A7B" w:rsidRPr="00EB3DF9" w:rsidRDefault="00203A7B" w:rsidP="00EB3DF9">
            <w:pPr>
              <w:ind w:left="234" w:hanging="234"/>
              <w:rPr>
                <w:rFonts w:asciiTheme="majorBidi" w:hAnsiTheme="majorBidi" w:cstheme="majorBidi"/>
                <w:cs/>
              </w:rPr>
            </w:pPr>
            <w:r w:rsidRPr="00EB3DF9">
              <w:rPr>
                <w:rFonts w:asciiTheme="majorBidi" w:hAnsiTheme="majorBidi" w:cstheme="majorBidi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224" w:type="dxa"/>
          </w:tcPr>
          <w:p w14:paraId="458FD05C" w14:textId="4E1E1A3D" w:rsidR="00203A7B" w:rsidRPr="00EB3DF9" w:rsidRDefault="00654D2E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281</w:t>
            </w:r>
          </w:p>
        </w:tc>
        <w:tc>
          <w:tcPr>
            <w:tcW w:w="1224" w:type="dxa"/>
          </w:tcPr>
          <w:p w14:paraId="61650F0A" w14:textId="7C879F94" w:rsidR="00203A7B" w:rsidRPr="00EB3DF9" w:rsidRDefault="00203A7B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236</w:t>
            </w:r>
          </w:p>
        </w:tc>
        <w:tc>
          <w:tcPr>
            <w:tcW w:w="1224" w:type="dxa"/>
          </w:tcPr>
          <w:p w14:paraId="55D7710D" w14:textId="74CDE663" w:rsidR="00203A7B" w:rsidRPr="00EB3DF9" w:rsidRDefault="00654D2E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3DF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EB3D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245</w:t>
            </w:r>
            <w:r w:rsidRPr="00EB3DF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225" w:type="dxa"/>
          </w:tcPr>
          <w:p w14:paraId="665C2F9A" w14:textId="3BFAADE4" w:rsidR="00203A7B" w:rsidRPr="00EB3DF9" w:rsidRDefault="00203A7B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3DF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EB3DF9"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 w:rsidRPr="00EB3DF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03A7B" w:rsidRPr="00EB3DF9" w14:paraId="3EEFDFC2" w14:textId="77777777" w:rsidTr="00116994">
        <w:trPr>
          <w:trHeight w:val="20"/>
        </w:trPr>
        <w:tc>
          <w:tcPr>
            <w:tcW w:w="4292" w:type="dxa"/>
          </w:tcPr>
          <w:p w14:paraId="288ABCAF" w14:textId="77777777" w:rsidR="00203A7B" w:rsidRPr="00EB3DF9" w:rsidRDefault="00203A7B" w:rsidP="00EB3DF9">
            <w:pPr>
              <w:ind w:left="234" w:right="198" w:hanging="234"/>
              <w:rPr>
                <w:rFonts w:asciiTheme="majorBidi" w:hAnsiTheme="majorBidi" w:cstheme="majorBidi"/>
                <w:cs/>
              </w:rPr>
            </w:pPr>
            <w:r w:rsidRPr="00EB3DF9">
              <w:rPr>
                <w:rFonts w:asciiTheme="majorBidi" w:hAnsiTheme="majorBidi" w:cstheme="majorBidi"/>
                <w:cs/>
              </w:rPr>
              <w:t>อัตราการหมุนเวียนของพนักงาน</w:t>
            </w:r>
            <w:r w:rsidRPr="00EB3DF9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6D754F14" w14:textId="07CE01E9" w:rsidR="00203A7B" w:rsidRPr="00EB3DF9" w:rsidRDefault="00654D2E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3DF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EB3DF9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Pr="00EB3DF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488D8CF0" w14:textId="204A991B" w:rsidR="00203A7B" w:rsidRPr="00EB3DF9" w:rsidRDefault="00203A7B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3DF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EB3DF9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EB3DF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23D373CC" w14:textId="0B1EF61F" w:rsidR="00203A7B" w:rsidRPr="00EB3DF9" w:rsidRDefault="00654D2E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225" w:type="dxa"/>
            <w:vAlign w:val="bottom"/>
          </w:tcPr>
          <w:p w14:paraId="7438B7CB" w14:textId="03D8B25A" w:rsidR="00203A7B" w:rsidRPr="00EB3DF9" w:rsidRDefault="00203A7B" w:rsidP="00EB3DF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3DF9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</w:tbl>
    <w:p w14:paraId="54205875" w14:textId="77777777" w:rsidR="006D29DB" w:rsidRPr="00EB3DF9" w:rsidRDefault="006D29D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</w:rPr>
      </w:pPr>
    </w:p>
    <w:p w14:paraId="74300A3C" w14:textId="7A668266" w:rsidR="00870CCC" w:rsidRPr="00EB3DF9" w:rsidRDefault="004762B0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t>ทุนเรือนหุ้น</w:t>
      </w:r>
    </w:p>
    <w:p w14:paraId="72058BD7" w14:textId="77777777" w:rsidR="009E45D4" w:rsidRPr="00EB3DF9" w:rsidRDefault="009E45D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tbl>
      <w:tblPr>
        <w:tblW w:w="92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3"/>
        <w:gridCol w:w="1351"/>
        <w:gridCol w:w="1236"/>
        <w:gridCol w:w="1238"/>
        <w:gridCol w:w="1236"/>
        <w:gridCol w:w="1225"/>
      </w:tblGrid>
      <w:tr w:rsidR="0088715A" w:rsidRPr="00EB3DF9" w14:paraId="4B2AC61D" w14:textId="77777777" w:rsidTr="006D29DB">
        <w:trPr>
          <w:trHeight w:val="408"/>
          <w:tblHeader/>
        </w:trPr>
        <w:tc>
          <w:tcPr>
            <w:tcW w:w="1598" w:type="pct"/>
          </w:tcPr>
          <w:p w14:paraId="59D2B49C" w14:textId="77777777" w:rsidR="0088715A" w:rsidRPr="00EB3DF9" w:rsidRDefault="0088715A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1" w:type="pct"/>
            <w:shd w:val="clear" w:color="auto" w:fill="auto"/>
          </w:tcPr>
          <w:p w14:paraId="0367A81B" w14:textId="509A08BE" w:rsidR="0088715A" w:rsidRPr="00EB3DF9" w:rsidRDefault="00AE12C1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339" w:type="pct"/>
            <w:gridSpan w:val="2"/>
          </w:tcPr>
          <w:p w14:paraId="3AA8C8B5" w14:textId="77777777" w:rsidR="0088715A" w:rsidRPr="00EB3DF9" w:rsidRDefault="0011391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32" w:type="pct"/>
            <w:gridSpan w:val="2"/>
          </w:tcPr>
          <w:p w14:paraId="7828AABB" w14:textId="77777777" w:rsidR="0088715A" w:rsidRPr="00EB3DF9" w:rsidRDefault="0011391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EB3DF9">
              <w:t>2561</w:t>
            </w:r>
          </w:p>
        </w:tc>
      </w:tr>
      <w:tr w:rsidR="0088715A" w:rsidRPr="00EB3DF9" w14:paraId="7A0E285A" w14:textId="77777777" w:rsidTr="006D29DB">
        <w:trPr>
          <w:trHeight w:val="408"/>
          <w:tblHeader/>
        </w:trPr>
        <w:tc>
          <w:tcPr>
            <w:tcW w:w="1598" w:type="pct"/>
          </w:tcPr>
          <w:p w14:paraId="42FF1BE1" w14:textId="77777777" w:rsidR="0088715A" w:rsidRPr="00EB3DF9" w:rsidRDefault="0088715A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1" w:type="pct"/>
            <w:shd w:val="clear" w:color="auto" w:fill="auto"/>
          </w:tcPr>
          <w:p w14:paraId="4FDD5C4E" w14:textId="6CA4D3B7" w:rsidR="0088715A" w:rsidRPr="00EB3DF9" w:rsidRDefault="001E0D85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669" w:type="pct"/>
          </w:tcPr>
          <w:p w14:paraId="7A2B06CE" w14:textId="77777777" w:rsidR="0088715A" w:rsidRPr="00EB3DF9" w:rsidRDefault="0088715A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670" w:type="pct"/>
          </w:tcPr>
          <w:p w14:paraId="5FB1114F" w14:textId="77777777" w:rsidR="0088715A" w:rsidRPr="00EB3DF9" w:rsidRDefault="0088715A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669" w:type="pct"/>
          </w:tcPr>
          <w:p w14:paraId="26F1E2EF" w14:textId="77777777" w:rsidR="0088715A" w:rsidRPr="00EB3DF9" w:rsidRDefault="0088715A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663" w:type="pct"/>
          </w:tcPr>
          <w:p w14:paraId="289BBF7F" w14:textId="77777777" w:rsidR="0088715A" w:rsidRPr="00EB3DF9" w:rsidRDefault="0088715A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88715A" w:rsidRPr="00EB3DF9" w14:paraId="2BF9D5FF" w14:textId="77777777" w:rsidTr="006D29DB">
        <w:trPr>
          <w:trHeight w:val="408"/>
          <w:tblHeader/>
        </w:trPr>
        <w:tc>
          <w:tcPr>
            <w:tcW w:w="1598" w:type="pct"/>
          </w:tcPr>
          <w:p w14:paraId="0C2EEDE6" w14:textId="77777777" w:rsidR="0088715A" w:rsidRPr="00EB3DF9" w:rsidRDefault="0088715A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1" w:type="pct"/>
            <w:shd w:val="clear" w:color="auto" w:fill="auto"/>
          </w:tcPr>
          <w:p w14:paraId="7F6944ED" w14:textId="77777777" w:rsidR="0088715A" w:rsidRPr="00EB3DF9" w:rsidRDefault="0088715A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71" w:type="pct"/>
            <w:gridSpan w:val="4"/>
          </w:tcPr>
          <w:p w14:paraId="04863708" w14:textId="77777777" w:rsidR="0088715A" w:rsidRPr="00EB3DF9" w:rsidRDefault="0088715A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(ล้านหุ้น </w:t>
            </w:r>
            <w:r w:rsidRPr="00EB3D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/ </w:t>
            </w: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448E6" w:rsidRPr="00EB3DF9" w14:paraId="0C9DD030" w14:textId="77777777" w:rsidTr="006D29DB">
        <w:trPr>
          <w:trHeight w:val="408"/>
        </w:trPr>
        <w:tc>
          <w:tcPr>
            <w:tcW w:w="1598" w:type="pct"/>
          </w:tcPr>
          <w:p w14:paraId="01EA48FE" w14:textId="616E489E" w:rsidR="00C448E6" w:rsidRPr="00EB3DF9" w:rsidRDefault="00532A2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8" w:right="-1203" w:hanging="228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ทุนจดทะเบียน ณ วันที่ </w:t>
            </w:r>
            <w:r w:rsidRPr="00EB3DF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31" w:type="pct"/>
            <w:shd w:val="clear" w:color="auto" w:fill="auto"/>
          </w:tcPr>
          <w:p w14:paraId="13FEDC64" w14:textId="5198E100" w:rsidR="00C448E6" w:rsidRPr="00EB3DF9" w:rsidRDefault="00C448E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3359B0F0" w14:textId="5968003A" w:rsidR="00C448E6" w:rsidRPr="00EB3DF9" w:rsidRDefault="00C448E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b/>
                <w:bCs/>
              </w:rPr>
            </w:pPr>
            <w:r w:rsidRPr="00EB3DF9">
              <w:rPr>
                <w:b/>
                <w:bCs/>
              </w:rPr>
              <w:t>1,377</w:t>
            </w:r>
          </w:p>
        </w:tc>
        <w:tc>
          <w:tcPr>
            <w:tcW w:w="670" w:type="pct"/>
            <w:vAlign w:val="bottom"/>
          </w:tcPr>
          <w:p w14:paraId="12E5B20B" w14:textId="1562C326" w:rsidR="00C448E6" w:rsidRPr="00EB3DF9" w:rsidRDefault="00C448E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b/>
                <w:bCs/>
              </w:rPr>
            </w:pPr>
            <w:r w:rsidRPr="00EB3DF9">
              <w:rPr>
                <w:b/>
                <w:bCs/>
              </w:rPr>
              <w:t>1,377</w:t>
            </w:r>
          </w:p>
        </w:tc>
        <w:tc>
          <w:tcPr>
            <w:tcW w:w="669" w:type="pct"/>
            <w:vAlign w:val="bottom"/>
          </w:tcPr>
          <w:p w14:paraId="10EC1515" w14:textId="77777777" w:rsidR="00C448E6" w:rsidRPr="00EB3DF9" w:rsidRDefault="00C448E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b/>
                <w:bCs/>
              </w:rPr>
            </w:pPr>
            <w:r w:rsidRPr="00EB3DF9">
              <w:rPr>
                <w:b/>
                <w:bCs/>
              </w:rPr>
              <w:t>1,377</w:t>
            </w:r>
          </w:p>
        </w:tc>
        <w:tc>
          <w:tcPr>
            <w:tcW w:w="663" w:type="pct"/>
            <w:vAlign w:val="bottom"/>
          </w:tcPr>
          <w:p w14:paraId="4BF18C3D" w14:textId="77777777" w:rsidR="00C448E6" w:rsidRPr="00EB3DF9" w:rsidRDefault="00C448E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b/>
                <w:bCs/>
              </w:rPr>
            </w:pPr>
            <w:r w:rsidRPr="00EB3DF9">
              <w:rPr>
                <w:b/>
                <w:bCs/>
              </w:rPr>
              <w:t>1,377</w:t>
            </w:r>
          </w:p>
        </w:tc>
      </w:tr>
      <w:tr w:rsidR="00C448E6" w:rsidRPr="00EB3DF9" w14:paraId="336FE2AF" w14:textId="77777777" w:rsidTr="006D29DB">
        <w:trPr>
          <w:trHeight w:val="408"/>
        </w:trPr>
        <w:tc>
          <w:tcPr>
            <w:tcW w:w="1598" w:type="pct"/>
          </w:tcPr>
          <w:p w14:paraId="1D48749E" w14:textId="77777777" w:rsidR="00C448E6" w:rsidRPr="00EB3DF9" w:rsidRDefault="00C448E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1" w:type="pct"/>
            <w:shd w:val="clear" w:color="auto" w:fill="auto"/>
          </w:tcPr>
          <w:p w14:paraId="7FAE8732" w14:textId="77777777" w:rsidR="00C448E6" w:rsidRPr="00EB3DF9" w:rsidRDefault="00C448E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9" w:type="pct"/>
            <w:vAlign w:val="bottom"/>
          </w:tcPr>
          <w:p w14:paraId="65857309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670" w:type="pct"/>
            <w:vAlign w:val="bottom"/>
          </w:tcPr>
          <w:p w14:paraId="4B9B136F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669" w:type="pct"/>
            <w:vAlign w:val="bottom"/>
          </w:tcPr>
          <w:p w14:paraId="17456A22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663" w:type="pct"/>
            <w:vAlign w:val="bottom"/>
          </w:tcPr>
          <w:p w14:paraId="5D0567E7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</w:p>
        </w:tc>
      </w:tr>
      <w:tr w:rsidR="00C448E6" w:rsidRPr="00EB3DF9" w14:paraId="4107F866" w14:textId="77777777" w:rsidTr="006D29DB">
        <w:trPr>
          <w:trHeight w:val="408"/>
        </w:trPr>
        <w:tc>
          <w:tcPr>
            <w:tcW w:w="1598" w:type="pct"/>
          </w:tcPr>
          <w:p w14:paraId="66581E47" w14:textId="77777777" w:rsidR="00C448E6" w:rsidRPr="00EB3DF9" w:rsidRDefault="00C448E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731" w:type="pct"/>
            <w:shd w:val="clear" w:color="auto" w:fill="auto"/>
          </w:tcPr>
          <w:p w14:paraId="5D8E674D" w14:textId="77777777" w:rsidR="00C448E6" w:rsidRPr="00EB3DF9" w:rsidRDefault="00C448E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9" w:type="pct"/>
            <w:vAlign w:val="bottom"/>
          </w:tcPr>
          <w:p w14:paraId="3B1DE930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670" w:type="pct"/>
            <w:vAlign w:val="bottom"/>
          </w:tcPr>
          <w:p w14:paraId="0587A5B7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669" w:type="pct"/>
            <w:vAlign w:val="bottom"/>
          </w:tcPr>
          <w:p w14:paraId="3FED17B3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663" w:type="pct"/>
            <w:vAlign w:val="bottom"/>
          </w:tcPr>
          <w:p w14:paraId="05B30D0A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</w:p>
        </w:tc>
      </w:tr>
      <w:tr w:rsidR="00C448E6" w:rsidRPr="00EB3DF9" w14:paraId="417DF718" w14:textId="77777777" w:rsidTr="006D29DB">
        <w:trPr>
          <w:trHeight w:val="423"/>
        </w:trPr>
        <w:tc>
          <w:tcPr>
            <w:tcW w:w="1598" w:type="pct"/>
          </w:tcPr>
          <w:p w14:paraId="69D12AA2" w14:textId="77777777" w:rsidR="00C448E6" w:rsidRPr="00EB3DF9" w:rsidRDefault="00C448E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EB3DF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731" w:type="pct"/>
            <w:shd w:val="clear" w:color="auto" w:fill="auto"/>
          </w:tcPr>
          <w:p w14:paraId="185D70EE" w14:textId="77777777" w:rsidR="00C448E6" w:rsidRPr="00EB3DF9" w:rsidRDefault="00C448E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9" w:type="pct"/>
            <w:vAlign w:val="bottom"/>
          </w:tcPr>
          <w:p w14:paraId="53C21966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670" w:type="pct"/>
            <w:vAlign w:val="bottom"/>
          </w:tcPr>
          <w:p w14:paraId="58554E12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669" w:type="pct"/>
            <w:vAlign w:val="bottom"/>
          </w:tcPr>
          <w:p w14:paraId="5BA0F795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663" w:type="pct"/>
            <w:vAlign w:val="bottom"/>
          </w:tcPr>
          <w:p w14:paraId="4946F050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</w:p>
        </w:tc>
      </w:tr>
      <w:tr w:rsidR="00C448E6" w:rsidRPr="00EB3DF9" w14:paraId="31FC8095" w14:textId="77777777" w:rsidTr="006D29DB">
        <w:trPr>
          <w:trHeight w:val="423"/>
        </w:trPr>
        <w:tc>
          <w:tcPr>
            <w:tcW w:w="1598" w:type="pct"/>
          </w:tcPr>
          <w:p w14:paraId="187D18E1" w14:textId="77777777" w:rsidR="00C448E6" w:rsidRPr="00EB3DF9" w:rsidRDefault="00C448E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  หุ้นสามัญ</w:t>
            </w:r>
          </w:p>
        </w:tc>
        <w:tc>
          <w:tcPr>
            <w:tcW w:w="731" w:type="pct"/>
            <w:shd w:val="clear" w:color="auto" w:fill="auto"/>
          </w:tcPr>
          <w:p w14:paraId="12303C51" w14:textId="77777777" w:rsidR="00C448E6" w:rsidRPr="00EB3DF9" w:rsidRDefault="00C448E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69" w:type="pct"/>
            <w:vAlign w:val="bottom"/>
          </w:tcPr>
          <w:p w14:paraId="5F86BB54" w14:textId="05DDA5E3" w:rsidR="00C448E6" w:rsidRPr="00EB3DF9" w:rsidRDefault="00C448E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EB3DF9">
              <w:t>1,377</w:t>
            </w:r>
          </w:p>
        </w:tc>
        <w:tc>
          <w:tcPr>
            <w:tcW w:w="670" w:type="pct"/>
            <w:vAlign w:val="bottom"/>
          </w:tcPr>
          <w:p w14:paraId="4ECD5F6E" w14:textId="08E552C3" w:rsidR="00C448E6" w:rsidRPr="00EB3DF9" w:rsidRDefault="00C448E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EB3DF9">
              <w:t>1,377</w:t>
            </w:r>
          </w:p>
        </w:tc>
        <w:tc>
          <w:tcPr>
            <w:tcW w:w="669" w:type="pct"/>
            <w:vAlign w:val="bottom"/>
          </w:tcPr>
          <w:p w14:paraId="37D2D79A" w14:textId="77777777" w:rsidR="00C448E6" w:rsidRPr="00EB3DF9" w:rsidRDefault="00C448E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EB3DF9">
              <w:t>1,377</w:t>
            </w:r>
          </w:p>
        </w:tc>
        <w:tc>
          <w:tcPr>
            <w:tcW w:w="663" w:type="pct"/>
            <w:vAlign w:val="bottom"/>
          </w:tcPr>
          <w:p w14:paraId="2EA60437" w14:textId="77777777" w:rsidR="00C448E6" w:rsidRPr="00EB3DF9" w:rsidRDefault="00C448E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EB3DF9">
              <w:t>1,377</w:t>
            </w:r>
          </w:p>
        </w:tc>
      </w:tr>
      <w:tr w:rsidR="00C448E6" w:rsidRPr="00EB3DF9" w14:paraId="729E212A" w14:textId="77777777" w:rsidTr="006D29DB">
        <w:trPr>
          <w:trHeight w:val="423"/>
        </w:trPr>
        <w:tc>
          <w:tcPr>
            <w:tcW w:w="1598" w:type="pct"/>
          </w:tcPr>
          <w:p w14:paraId="3EDD9C5C" w14:textId="77777777" w:rsidR="00C448E6" w:rsidRPr="00EB3DF9" w:rsidRDefault="00C448E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3D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31" w:type="pct"/>
            <w:shd w:val="clear" w:color="auto" w:fill="auto"/>
          </w:tcPr>
          <w:p w14:paraId="56C45328" w14:textId="77777777" w:rsidR="00C448E6" w:rsidRPr="00EB3DF9" w:rsidRDefault="00C448E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9" w:type="pct"/>
            <w:vAlign w:val="bottom"/>
          </w:tcPr>
          <w:p w14:paraId="44B70849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670" w:type="pct"/>
            <w:vAlign w:val="bottom"/>
          </w:tcPr>
          <w:p w14:paraId="3CC5C1CB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</w:p>
        </w:tc>
        <w:tc>
          <w:tcPr>
            <w:tcW w:w="669" w:type="pct"/>
            <w:vAlign w:val="bottom"/>
          </w:tcPr>
          <w:p w14:paraId="09A86A75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663" w:type="pct"/>
            <w:vAlign w:val="bottom"/>
          </w:tcPr>
          <w:p w14:paraId="1D08B896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</w:p>
        </w:tc>
      </w:tr>
      <w:tr w:rsidR="00C448E6" w:rsidRPr="00EB3DF9" w14:paraId="705EA8BD" w14:textId="77777777" w:rsidTr="006D29DB">
        <w:trPr>
          <w:trHeight w:val="423"/>
        </w:trPr>
        <w:tc>
          <w:tcPr>
            <w:tcW w:w="1598" w:type="pct"/>
          </w:tcPr>
          <w:p w14:paraId="376B3DD2" w14:textId="77777777" w:rsidR="00C448E6" w:rsidRPr="00EB3DF9" w:rsidRDefault="00C448E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หุ้นสามัญ</w:t>
            </w:r>
          </w:p>
        </w:tc>
        <w:tc>
          <w:tcPr>
            <w:tcW w:w="731" w:type="pct"/>
            <w:shd w:val="clear" w:color="auto" w:fill="auto"/>
          </w:tcPr>
          <w:p w14:paraId="282F7AFB" w14:textId="77777777" w:rsidR="00C448E6" w:rsidRPr="00EB3DF9" w:rsidRDefault="00C448E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69" w:type="pct"/>
            <w:vAlign w:val="bottom"/>
          </w:tcPr>
          <w:p w14:paraId="408DB2EB" w14:textId="2331AFC3" w:rsidR="00C448E6" w:rsidRPr="00EB3DF9" w:rsidRDefault="00C448E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b/>
                <w:bCs/>
              </w:rPr>
            </w:pPr>
            <w:r w:rsidRPr="00EB3DF9">
              <w:rPr>
                <w:b/>
                <w:bCs/>
              </w:rPr>
              <w:t>1,377</w:t>
            </w:r>
          </w:p>
        </w:tc>
        <w:tc>
          <w:tcPr>
            <w:tcW w:w="670" w:type="pct"/>
            <w:vAlign w:val="bottom"/>
          </w:tcPr>
          <w:p w14:paraId="1715C301" w14:textId="60A4C107" w:rsidR="00C448E6" w:rsidRPr="00EB3DF9" w:rsidRDefault="00C448E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b/>
                <w:bCs/>
              </w:rPr>
            </w:pPr>
            <w:r w:rsidRPr="00EB3DF9">
              <w:rPr>
                <w:b/>
                <w:bCs/>
              </w:rPr>
              <w:t>1,377</w:t>
            </w:r>
          </w:p>
        </w:tc>
        <w:tc>
          <w:tcPr>
            <w:tcW w:w="669" w:type="pct"/>
            <w:vAlign w:val="bottom"/>
          </w:tcPr>
          <w:p w14:paraId="38E6CAD7" w14:textId="77777777" w:rsidR="00C448E6" w:rsidRPr="00EB3DF9" w:rsidRDefault="00C448E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b/>
                <w:bCs/>
              </w:rPr>
            </w:pPr>
            <w:r w:rsidRPr="00EB3DF9">
              <w:rPr>
                <w:b/>
                <w:bCs/>
              </w:rPr>
              <w:t>1,377</w:t>
            </w:r>
          </w:p>
        </w:tc>
        <w:tc>
          <w:tcPr>
            <w:tcW w:w="663" w:type="pct"/>
            <w:vAlign w:val="bottom"/>
          </w:tcPr>
          <w:p w14:paraId="09006CE8" w14:textId="77777777" w:rsidR="00C448E6" w:rsidRPr="00EB3DF9" w:rsidRDefault="00C448E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b/>
                <w:bCs/>
              </w:rPr>
            </w:pPr>
            <w:r w:rsidRPr="00EB3DF9">
              <w:rPr>
                <w:b/>
                <w:bCs/>
              </w:rPr>
              <w:t>1,377</w:t>
            </w:r>
          </w:p>
        </w:tc>
      </w:tr>
    </w:tbl>
    <w:p w14:paraId="4710A1E0" w14:textId="3F1B8FD7" w:rsidR="00532A20" w:rsidRPr="00EB3DF9" w:rsidRDefault="00532A2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3F0C828F" w14:textId="77777777" w:rsidR="00532A20" w:rsidRPr="00EB3DF9" w:rsidRDefault="00532A2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EB3DF9">
        <w:rPr>
          <w:rFonts w:eastAsia="Calibri"/>
          <w:b/>
          <w:bCs/>
          <w:i/>
          <w:iCs/>
          <w:cs/>
        </w:rPr>
        <w:t>ส่วนเกินมูลค่าหุ้น</w:t>
      </w:r>
    </w:p>
    <w:p w14:paraId="5DF96D68" w14:textId="77777777" w:rsidR="00532A20" w:rsidRPr="00EB3DF9" w:rsidRDefault="00532A2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44E7173B" w14:textId="11CF6BCA" w:rsidR="00532A20" w:rsidRPr="00EB3DF9" w:rsidRDefault="00532A2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EB3DF9">
        <w:rPr>
          <w:cs/>
        </w:rPr>
        <w:t xml:space="preserve">ตามบทบัญญัติแห่งพระราชบัญญัติบริษัทมหาชนจำกัด พ.ศ. </w:t>
      </w:r>
      <w:r w:rsidRPr="00EB3DF9">
        <w:t>2535</w:t>
      </w:r>
      <w:r w:rsidRPr="00EB3DF9">
        <w:rPr>
          <w:cs/>
        </w:rPr>
        <w:t xml:space="preserve"> มาตรา </w:t>
      </w:r>
      <w:r w:rsidRPr="00EB3DF9">
        <w:t>51</w:t>
      </w:r>
      <w:r w:rsidRPr="00EB3DF9">
        <w:rPr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5D66F049" w14:textId="012982BD" w:rsidR="006D29DB" w:rsidRPr="00EB3DF9" w:rsidRDefault="006D29D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30894588" w14:textId="1D3D4714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52DC92FC" w14:textId="72FF9F07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5384D105" w14:textId="295381DD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03A9B4FC" w14:textId="77777777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632EF933" w14:textId="77777777" w:rsidR="006D29DB" w:rsidRPr="00EB3DF9" w:rsidRDefault="006D29D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both"/>
        <w:rPr>
          <w:b/>
          <w:bCs/>
          <w:i/>
          <w:iCs/>
        </w:rPr>
      </w:pPr>
      <w:r w:rsidRPr="00EB3DF9">
        <w:rPr>
          <w:b/>
          <w:bCs/>
          <w:i/>
          <w:iCs/>
          <w:cs/>
        </w:rPr>
        <w:lastRenderedPageBreak/>
        <w:t>ส่วนเกินทุนจากการลดทุนจดทะเบียนและชำระแล้ว</w:t>
      </w:r>
    </w:p>
    <w:p w14:paraId="1C1B1217" w14:textId="77777777" w:rsidR="006D29DB" w:rsidRPr="00EB3DF9" w:rsidRDefault="006D29D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5591B9CC" w14:textId="77777777" w:rsidR="006D29DB" w:rsidRPr="00EB3DF9" w:rsidRDefault="006D29D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EB3DF9">
        <w:rPr>
          <w:cs/>
        </w:rPr>
        <w:t xml:space="preserve">วันที่ </w:t>
      </w:r>
      <w:r w:rsidRPr="00EB3DF9">
        <w:t xml:space="preserve">6 </w:t>
      </w:r>
      <w:r w:rsidRPr="00EB3DF9">
        <w:rPr>
          <w:cs/>
        </w:rPr>
        <w:t xml:space="preserve">กรกฎาคม </w:t>
      </w:r>
      <w:r w:rsidRPr="00EB3DF9">
        <w:t>2547</w:t>
      </w:r>
      <w:r w:rsidRPr="00EB3DF9">
        <w:rPr>
          <w:cs/>
        </w:rPr>
        <w:t xml:space="preserve"> บริษัทได้จดทะเบียนกับกระทรวงพาณิชย์ โดยลดทุนจดทะเบียนและทุนชำระแล้วของบริษัท จากทุนจดทะเบียน </w:t>
      </w:r>
      <w:r w:rsidRPr="00EB3DF9">
        <w:t>1,032,761,220</w:t>
      </w:r>
      <w:r w:rsidRPr="00EB3DF9">
        <w:rPr>
          <w:cs/>
        </w:rPr>
        <w:t xml:space="preserve"> บาท เป็น</w:t>
      </w:r>
      <w:r w:rsidRPr="00EB3DF9">
        <w:t xml:space="preserve"> 843,143,461</w:t>
      </w:r>
      <w:r w:rsidRPr="00EB3DF9">
        <w:rPr>
          <w:cs/>
        </w:rPr>
        <w:t xml:space="preserve"> บาท และทุนชำระแล้วจาก </w:t>
      </w:r>
      <w:r w:rsidRPr="00EB3DF9">
        <w:t>753,040,940</w:t>
      </w:r>
      <w:r w:rsidRPr="00EB3DF9">
        <w:rPr>
          <w:cs/>
        </w:rPr>
        <w:t xml:space="preserve"> บาท เป็น </w:t>
      </w:r>
      <w:r w:rsidRPr="00EB3DF9">
        <w:t>563,423,181</w:t>
      </w:r>
      <w:r w:rsidRPr="00EB3DF9">
        <w:rPr>
          <w:cs/>
        </w:rPr>
        <w:t xml:space="preserve"> บาท โดยลดหุ้นจำนวน </w:t>
      </w:r>
      <w:r w:rsidRPr="00EB3DF9">
        <w:t>189,617,759</w:t>
      </w:r>
      <w:r w:rsidRPr="00EB3DF9">
        <w:rPr>
          <w:cs/>
        </w:rPr>
        <w:t xml:space="preserve"> หุ้น ที่บริษัท สยามดีอาร์ จำกัด ถืออยู่ ทั้งนี้เพื่อให้จำนวนหุ้นของบริษัท ที่บริษัท สยามดีอาร์ จำกัด ถืออยู่ สอดคล้องกับจำนวน “ใบแสดงสิทธิในผลประโยชน์ที่เกิดจากหุ้นสามัญของบริษัท บางจากปิโตรเลียม จำกัด (มหาชน)” ที่ออกและเสนอขายโดยบริษัท สยามดีอาร์ จำกัด ซึ่งบริษัท สยาม</w:t>
      </w:r>
      <w:r w:rsidRPr="00EB3DF9">
        <w:br/>
      </w:r>
      <w:r w:rsidRPr="00EB3DF9">
        <w:rPr>
          <w:cs/>
        </w:rPr>
        <w:t>ดีอาร์ จำกัด ได้ยินยอมให้บริษัทลดทุนโดยการลดหุ้นจำนวนดังกล่าว โดยไม่รับเงินคืนทุน บริษัทได้โอนผลจากการลดทุนดังกล่าวไปยังบัญชีส่วนเกินทุนจากการลดทุนจดทะเบียนและชำระแล้ว</w:t>
      </w:r>
    </w:p>
    <w:p w14:paraId="52919ED9" w14:textId="5453199F" w:rsidR="006D29DB" w:rsidRPr="00EB3DF9" w:rsidRDefault="006D29D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</w:rPr>
      </w:pPr>
    </w:p>
    <w:p w14:paraId="3787DF92" w14:textId="77777777" w:rsidR="006D29DB" w:rsidRPr="00EB3DF9" w:rsidRDefault="006D29D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EB3DF9">
        <w:rPr>
          <w:rFonts w:eastAsia="Calibri"/>
          <w:b/>
          <w:bCs/>
          <w:i/>
          <w:iCs/>
          <w:cs/>
        </w:rPr>
        <w:t>ส่วนเกินทุน</w:t>
      </w:r>
      <w:r w:rsidRPr="00EB3DF9">
        <w:rPr>
          <w:rFonts w:eastAsia="Calibri" w:hint="cs"/>
          <w:b/>
          <w:bCs/>
          <w:i/>
          <w:iCs/>
          <w:cs/>
        </w:rPr>
        <w:t>อื่น</w:t>
      </w:r>
    </w:p>
    <w:p w14:paraId="7298BDBA" w14:textId="77777777" w:rsidR="006D29DB" w:rsidRPr="00EB3DF9" w:rsidRDefault="006D29D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68B372AB" w14:textId="77777777" w:rsidR="006D29DB" w:rsidRPr="00EB3DF9" w:rsidRDefault="006D29D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EB3DF9">
        <w:rPr>
          <w:rFonts w:eastAsia="Calibri"/>
          <w:b/>
          <w:bCs/>
          <w:i/>
          <w:iCs/>
          <w:cs/>
        </w:rPr>
        <w:t>ส่วนเกินทุนจากการเปลี่ยนแปลงสัดส่วนการถือหุ้นในบริษัทย่อย</w:t>
      </w:r>
    </w:p>
    <w:p w14:paraId="4742EBC1" w14:textId="77777777" w:rsidR="006D29DB" w:rsidRPr="00EB3DF9" w:rsidRDefault="006D29D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6D5B1896" w14:textId="77777777" w:rsidR="006D29DB" w:rsidRPr="00EB3DF9" w:rsidRDefault="006D29D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EB3DF9">
        <w:rPr>
          <w:cs/>
        </w:rPr>
        <w:t>การเปลี่ยนแปลงส่วนได้เสียของบริษัทใหญ่ในบริษัทย่อยในส่วนของผู้ถือหุ้นประกอบด้วยผลกระทบจากการปรับลดสัดส่วนการถือหุ้นของบริษัทในบริษัทย่อย และผลต่างจากการเปลี่ยนแปลงส่วนได้เสียของบริษัทใหญ่ในบริษัทย่อยโดยที่ไม่ได้ทำให้บริษัทใหญ่สูญเสียอำนาจในการควบคุม</w:t>
      </w:r>
    </w:p>
    <w:p w14:paraId="5ACB2BA6" w14:textId="77777777" w:rsidR="006D29DB" w:rsidRPr="00EB3DF9" w:rsidRDefault="006D29D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3F567491" w14:textId="77777777" w:rsidR="006D29DB" w:rsidRPr="00EB3DF9" w:rsidRDefault="006D29D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EB3DF9">
        <w:rPr>
          <w:rFonts w:eastAsia="Calibri"/>
          <w:b/>
          <w:bCs/>
          <w:i/>
          <w:iCs/>
          <w:cs/>
        </w:rPr>
        <w:t>ส่วน</w:t>
      </w:r>
      <w:r w:rsidRPr="00EB3DF9">
        <w:rPr>
          <w:rFonts w:eastAsia="Calibri" w:hint="cs"/>
          <w:b/>
          <w:bCs/>
          <w:i/>
          <w:iCs/>
          <w:cs/>
        </w:rPr>
        <w:t>เกินทุน</w:t>
      </w:r>
      <w:r w:rsidRPr="00EB3DF9">
        <w:rPr>
          <w:rFonts w:eastAsia="Calibri"/>
          <w:b/>
          <w:bCs/>
          <w:i/>
          <w:iCs/>
          <w:cs/>
        </w:rPr>
        <w:t>จากการรวมธุรกิจ</w:t>
      </w:r>
    </w:p>
    <w:p w14:paraId="72C2C2C7" w14:textId="77777777" w:rsidR="006D29DB" w:rsidRPr="00EB3DF9" w:rsidRDefault="006D29D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34B73FE9" w14:textId="77777777" w:rsidR="006D29DB" w:rsidRPr="00EB3DF9" w:rsidRDefault="006D29D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EB3DF9">
        <w:rPr>
          <w:cs/>
        </w:rPr>
        <w:t>ส่วน</w:t>
      </w:r>
      <w:r w:rsidRPr="00EB3DF9">
        <w:rPr>
          <w:rFonts w:hint="cs"/>
          <w:cs/>
        </w:rPr>
        <w:t>เกินทุน</w:t>
      </w:r>
      <w:r w:rsidRPr="00EB3DF9">
        <w:rPr>
          <w:cs/>
        </w:rPr>
        <w:t>จากการรวมธุรกิจ</w:t>
      </w:r>
      <w:r w:rsidRPr="00EB3DF9">
        <w:rPr>
          <w:rFonts w:hint="cs"/>
          <w:cs/>
        </w:rPr>
        <w:t>เกิดจากการเพิ่มมูลค่าของสินทรัพย์สุทธิที่ได้มาโดยวัดค่าและบันทึกด้วยมูลค่ายุติธรรม ณ วันรวมธุรกิจ</w:t>
      </w:r>
      <w:r w:rsidRPr="00EB3DF9">
        <w:rPr>
          <w:cs/>
        </w:rPr>
        <w:t xml:space="preserve"> </w:t>
      </w:r>
    </w:p>
    <w:p w14:paraId="2B9DE38A" w14:textId="2090D5C8" w:rsidR="006D29DB" w:rsidRPr="00EB3DF9" w:rsidRDefault="006D29D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6F660FE7" w14:textId="397CFE3D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0B32449A" w14:textId="227E84A4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6AB33FFF" w14:textId="79AB1138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32C08DA7" w14:textId="20070055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47A48D5A" w14:textId="0ECF92AF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4C3B0702" w14:textId="0F88C3DA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0CCE39CC" w14:textId="5E8BF20B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39D16CE8" w14:textId="324BE31D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2454996B" w14:textId="77777777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33890C9F" w14:textId="1C6565D3" w:rsidR="00C448E6" w:rsidRPr="00EB3DF9" w:rsidRDefault="00C448E6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EB3DF9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หุ้นทุนซื้อคืน</w:t>
      </w:r>
    </w:p>
    <w:p w14:paraId="79000BBE" w14:textId="77777777" w:rsidR="006D29DB" w:rsidRPr="00EB3DF9" w:rsidRDefault="006D29D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36E90A6A" w14:textId="07A479A0" w:rsidR="00C448E6" w:rsidRPr="00EB3DF9" w:rsidRDefault="00C448E6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EB3DF9">
        <w:rPr>
          <w:cs/>
        </w:rPr>
        <w:tab/>
        <w:t xml:space="preserve">เมื่อวันที่ </w:t>
      </w:r>
      <w:r w:rsidRPr="00EB3DF9">
        <w:t>21</w:t>
      </w:r>
      <w:r w:rsidRPr="00EB3DF9">
        <w:rPr>
          <w:cs/>
        </w:rPr>
        <w:t xml:space="preserve"> พฤศจิกายน </w:t>
      </w:r>
      <w:r w:rsidRPr="00EB3DF9">
        <w:t xml:space="preserve">2562 </w:t>
      </w:r>
      <w:r w:rsidRPr="00EB3DF9">
        <w:rPr>
          <w:cs/>
        </w:rPr>
        <w:t>ที่ประชุมคณะกรรมการบริษัทได้มีมติอนุมัติโครงการซื้อหุ้นคืน (</w:t>
      </w:r>
      <w:r w:rsidRPr="00EB3DF9">
        <w:t xml:space="preserve">Treasury </w:t>
      </w:r>
      <w:r w:rsidR="00AC2625" w:rsidRPr="00EB3DF9">
        <w:t>S</w:t>
      </w:r>
      <w:r w:rsidR="00C22175" w:rsidRPr="00EB3DF9">
        <w:t>tock</w:t>
      </w:r>
      <w:r w:rsidRPr="00EB3DF9">
        <w:rPr>
          <w:cs/>
        </w:rPr>
        <w:t xml:space="preserve">) เพื่อบริหารทางการเงิน วงเงินสูงสุดที่ใช้ในการซื้อหุ้นคืนไม่เกิน </w:t>
      </w:r>
      <w:r w:rsidRPr="00EB3DF9">
        <w:t>2,100</w:t>
      </w:r>
      <w:r w:rsidRPr="00EB3DF9">
        <w:rPr>
          <w:cs/>
        </w:rPr>
        <w:t xml:space="preserve"> ล้านบาท จำนวนหุ้นที่จะซื้อคืนสูงสุดไม่เกิน </w:t>
      </w:r>
      <w:r w:rsidRPr="00EB3DF9">
        <w:t>70</w:t>
      </w:r>
      <w:r w:rsidRPr="00EB3DF9">
        <w:rPr>
          <w:cs/>
        </w:rPr>
        <w:t xml:space="preserve"> ล้านหุ้น มูลค่าที่ตราไว้หุ้นละ </w:t>
      </w:r>
      <w:r w:rsidRPr="00EB3DF9">
        <w:t>1</w:t>
      </w:r>
      <w:r w:rsidRPr="00EB3DF9">
        <w:rPr>
          <w:cs/>
        </w:rPr>
        <w:t xml:space="preserve"> บาท จำนวนหุ้นที่จะซื้อคืนคิดเป็นร้อยละ </w:t>
      </w:r>
      <w:r w:rsidR="00102F63" w:rsidRPr="00EB3DF9">
        <w:t>5</w:t>
      </w:r>
      <w:r w:rsidRPr="00EB3DF9">
        <w:rPr>
          <w:cs/>
        </w:rPr>
        <w:t xml:space="preserve"> ของหุ้นที่จำหน่ายได้แล้วทั้งหมด โดยมีกำหนดเวลาที่จะซื้อหุ้นคืนตั้งแต่วันที่ </w:t>
      </w:r>
      <w:r w:rsidRPr="00EB3DF9">
        <w:t>6</w:t>
      </w:r>
      <w:r w:rsidRPr="00EB3DF9">
        <w:rPr>
          <w:cs/>
        </w:rPr>
        <w:t xml:space="preserve"> ธันวาคม </w:t>
      </w:r>
      <w:r w:rsidRPr="00EB3DF9">
        <w:t>2562</w:t>
      </w:r>
      <w:r w:rsidRPr="00EB3DF9">
        <w:rPr>
          <w:cs/>
        </w:rPr>
        <w:t xml:space="preserve"> ถึงวันที่ </w:t>
      </w:r>
      <w:r w:rsidRPr="00EB3DF9">
        <w:t>5</w:t>
      </w:r>
      <w:r w:rsidRPr="00EB3DF9">
        <w:rPr>
          <w:cs/>
        </w:rPr>
        <w:t xml:space="preserve"> มิถุนายน </w:t>
      </w:r>
      <w:r w:rsidR="00044464" w:rsidRPr="00EB3DF9">
        <w:t>2563</w:t>
      </w:r>
      <w:r w:rsidRPr="00EB3DF9">
        <w:rPr>
          <w:cs/>
        </w:rPr>
        <w:t xml:space="preserve"> โดยหุ้นซื้อคืนมีเงื่อนไขให้ต้องจำหน่ายออกไปภายหลัง </w:t>
      </w:r>
      <w:r w:rsidRPr="00EB3DF9">
        <w:t>6</w:t>
      </w:r>
      <w:r w:rsidRPr="00EB3DF9">
        <w:rPr>
          <w:cs/>
        </w:rPr>
        <w:t xml:space="preserve"> เดือน</w:t>
      </w:r>
      <w:r w:rsidR="005F5C69" w:rsidRPr="00EB3DF9">
        <w:rPr>
          <w:rFonts w:hint="cs"/>
          <w:cs/>
        </w:rPr>
        <w:t>นับ</w:t>
      </w:r>
      <w:r w:rsidRPr="00EB3DF9">
        <w:rPr>
          <w:cs/>
        </w:rPr>
        <w:t>แต่</w:t>
      </w:r>
      <w:r w:rsidR="005F5C69" w:rsidRPr="00EB3DF9">
        <w:rPr>
          <w:rFonts w:hint="cs"/>
          <w:cs/>
        </w:rPr>
        <w:t>การซื้อหุ้นคืนเสร็จสิ้นแต่ต้อง</w:t>
      </w:r>
      <w:r w:rsidR="00847AB0" w:rsidRPr="00EB3DF9">
        <w:rPr>
          <w:rFonts w:hint="cs"/>
          <w:cs/>
        </w:rPr>
        <w:t>ไม่</w:t>
      </w:r>
      <w:r w:rsidR="005F5C69" w:rsidRPr="00EB3DF9">
        <w:rPr>
          <w:rFonts w:hint="cs"/>
          <w:cs/>
        </w:rPr>
        <w:t>เกิน</w:t>
      </w:r>
      <w:r w:rsidRPr="00EB3DF9">
        <w:rPr>
          <w:cs/>
        </w:rPr>
        <w:t xml:space="preserve"> </w:t>
      </w:r>
      <w:r w:rsidRPr="00EB3DF9">
        <w:t>3</w:t>
      </w:r>
      <w:r w:rsidRPr="00EB3DF9">
        <w:rPr>
          <w:cs/>
        </w:rPr>
        <w:t xml:space="preserve"> ปี</w:t>
      </w:r>
    </w:p>
    <w:p w14:paraId="2541453F" w14:textId="77777777" w:rsidR="00C448E6" w:rsidRPr="00EB3DF9" w:rsidRDefault="00C448E6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23552B9F" w14:textId="477FF7F5" w:rsidR="00C448E6" w:rsidRPr="00EB3DF9" w:rsidRDefault="00C448E6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EB3DF9">
        <w:rPr>
          <w:cs/>
        </w:rPr>
        <w:t xml:space="preserve">ณ วันที่ </w:t>
      </w:r>
      <w:r w:rsidRPr="00EB3DF9">
        <w:t>31</w:t>
      </w:r>
      <w:r w:rsidRPr="00EB3DF9">
        <w:rPr>
          <w:cs/>
        </w:rPr>
        <w:t xml:space="preserve"> ธันวาคม </w:t>
      </w:r>
      <w:r w:rsidRPr="00EB3DF9">
        <w:t>2562</w:t>
      </w:r>
      <w:r w:rsidRPr="00EB3DF9">
        <w:rPr>
          <w:cs/>
        </w:rPr>
        <w:t xml:space="preserve"> บริษัทได</w:t>
      </w:r>
      <w:r w:rsidR="00D1272B" w:rsidRPr="00EB3DF9">
        <w:rPr>
          <w:cs/>
        </w:rPr>
        <w:t>้ซื้อ</w:t>
      </w:r>
      <w:r w:rsidRPr="00EB3DF9">
        <w:rPr>
          <w:cs/>
        </w:rPr>
        <w:t>หุ้น</w:t>
      </w:r>
      <w:r w:rsidR="00D1272B" w:rsidRPr="00EB3DF9">
        <w:rPr>
          <w:rFonts w:hint="cs"/>
          <w:cs/>
        </w:rPr>
        <w:t>คืน</w:t>
      </w:r>
      <w:r w:rsidRPr="00EB3DF9">
        <w:rPr>
          <w:cs/>
        </w:rPr>
        <w:t xml:space="preserve">ภายใต้โครงการดังกล่าวเป็นจำนวนรวมทั้งสิ้น </w:t>
      </w:r>
      <w:r w:rsidRPr="00EB3DF9">
        <w:t>16</w:t>
      </w:r>
      <w:r w:rsidRPr="00EB3DF9">
        <w:rPr>
          <w:cs/>
        </w:rPr>
        <w:t xml:space="preserve"> ล้านหุ้น เป็นจำนวนเงินรวม </w:t>
      </w:r>
      <w:r w:rsidRPr="00EB3DF9">
        <w:t>432</w:t>
      </w:r>
      <w:r w:rsidRPr="00EB3DF9">
        <w:rPr>
          <w:cs/>
        </w:rPr>
        <w:t xml:space="preserve"> ล้านบาท แสดงเป็นรายการแยกต่างหากในส่วนของผู้ถือหุ้นและแสดงเป็นรายการหักในส่วนของผู้ถือหุ้นในงบการเงินรวม พร้อมกันนี้ได้จัดสรรกำไรสะสมไว้เป็นสำรองหุ้นซื้อคืนในจำนวนเดียวกัน</w:t>
      </w:r>
    </w:p>
    <w:p w14:paraId="65CBC29E" w14:textId="5B634E89" w:rsidR="00112CD9" w:rsidRPr="00EB3DF9" w:rsidRDefault="00C448E6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EB3DF9">
        <w:rPr>
          <w:cs/>
        </w:rPr>
        <w:tab/>
      </w:r>
    </w:p>
    <w:p w14:paraId="10351C58" w14:textId="38BE3768" w:rsidR="00870CCC" w:rsidRPr="00EB3DF9" w:rsidRDefault="004762B0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B3DF9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t>สำรอง</w:t>
      </w:r>
    </w:p>
    <w:p w14:paraId="3E3806AC" w14:textId="5663BA0E" w:rsidR="000E013F" w:rsidRPr="00EB3DF9" w:rsidRDefault="000E013F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4AE59555" w14:textId="47A2C638" w:rsidR="006D29DB" w:rsidRPr="00EB3DF9" w:rsidRDefault="006D29D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EB3DF9">
        <w:rPr>
          <w:cs/>
        </w:rPr>
        <w:t>สำรองประกอบด้วย</w:t>
      </w:r>
    </w:p>
    <w:p w14:paraId="4A9B3DDE" w14:textId="40A13A3A" w:rsidR="006D29DB" w:rsidRPr="00EB3DF9" w:rsidRDefault="006D29D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04438EFA" w14:textId="285CBA05" w:rsidR="006D29DB" w:rsidRPr="00EB3DF9" w:rsidRDefault="006D29D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b/>
          <w:bCs/>
          <w:i/>
          <w:iCs/>
        </w:rPr>
      </w:pPr>
      <w:r w:rsidRPr="00EB3DF9">
        <w:rPr>
          <w:b/>
          <w:bCs/>
          <w:i/>
          <w:iCs/>
          <w:cs/>
        </w:rPr>
        <w:t>การจัดสรรกำไร และ/หรือ กำไรสะสม</w:t>
      </w:r>
    </w:p>
    <w:p w14:paraId="3B3C7A03" w14:textId="77777777" w:rsidR="006D29DB" w:rsidRPr="00EB3DF9" w:rsidRDefault="006D29D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0664D1D9" w14:textId="54F62341" w:rsidR="009E45D4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EB3DF9">
        <w:rPr>
          <w:rFonts w:eastAsia="Calibri"/>
          <w:b/>
          <w:bCs/>
          <w:i/>
          <w:iCs/>
          <w:cs/>
        </w:rPr>
        <w:t>สำรองตามกฎหมาย</w:t>
      </w:r>
    </w:p>
    <w:p w14:paraId="01B3581F" w14:textId="77777777" w:rsidR="00112CD9" w:rsidRPr="00EB3DF9" w:rsidRDefault="00112CD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</w:rPr>
      </w:pPr>
    </w:p>
    <w:p w14:paraId="6A643472" w14:textId="78375109" w:rsidR="00090E70" w:rsidRPr="00EB3DF9" w:rsidRDefault="006D29D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EB3DF9">
        <w:rPr>
          <w:cs/>
        </w:rPr>
        <w:t>ตามบทบัญญัติแห่งพระราชบัญญัติบริษัทมหาชนจำกัด พ.ศ. 2535 มาตรา 116 บริษัทจะต้องจัดสรรทุนสำรอง (“สำรองตามกฎหมาย”) อย่างน้อยร้อยละ 5 ของกำไรสุทธิประจำปีหลังจากหักขาดทุนสะสมยกมา (ถ้ามี) จนกว่าสำรองดังกล่าวมีจำนวนไม่น้อยกว่าร้อยละ 10 ของทุนจดทะเบียน เงินสำรองนี้จะนำไปจ่ายเป็นเงินปันผลไม่ได้</w:t>
      </w:r>
    </w:p>
    <w:p w14:paraId="7D2CC199" w14:textId="77777777" w:rsidR="006D29DB" w:rsidRPr="00EB3DF9" w:rsidRDefault="006D29D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021EAC27" w14:textId="58485921" w:rsidR="00C448E6" w:rsidRPr="00EB3DF9" w:rsidRDefault="00C448E6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EB3DF9">
        <w:rPr>
          <w:rFonts w:eastAsia="Calibri" w:hint="cs"/>
          <w:b/>
          <w:bCs/>
          <w:i/>
          <w:iCs/>
          <w:cs/>
        </w:rPr>
        <w:t>สำรองหุ้นทุนซื้อคืน</w:t>
      </w:r>
    </w:p>
    <w:p w14:paraId="6A9025D9" w14:textId="77777777" w:rsidR="00112CD9" w:rsidRPr="00EB3DF9" w:rsidRDefault="00112CD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</w:rPr>
      </w:pPr>
    </w:p>
    <w:p w14:paraId="7D1A4CAF" w14:textId="1714C9AA" w:rsidR="00C448E6" w:rsidRPr="00EB3DF9" w:rsidRDefault="00C448E6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EB3DF9">
        <w:rPr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บริษัท สำรองหุ้นทุนซื้อคืนนี้จะนำไปจ่ายเป็นเงินปันผลไม่ได้</w:t>
      </w:r>
    </w:p>
    <w:p w14:paraId="213CE59D" w14:textId="0BC8CF4A" w:rsidR="00090E70" w:rsidRPr="00EB3DF9" w:rsidRDefault="00090E7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31C5047A" w14:textId="6E4997CE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1851B1B9" w14:textId="111BD1AA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734716DC" w14:textId="77777777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3841769A" w14:textId="77777777" w:rsidR="00846FCF" w:rsidRPr="00EB3DF9" w:rsidRDefault="00846FCF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EB3DF9">
        <w:rPr>
          <w:rFonts w:eastAsia="Calibri" w:hint="cs"/>
          <w:b/>
          <w:bCs/>
          <w:i/>
          <w:iCs/>
          <w:cs/>
        </w:rPr>
        <w:lastRenderedPageBreak/>
        <w:t>องค์ประกอบอื่นของส่วนของผู้ถือหุ้น</w:t>
      </w:r>
    </w:p>
    <w:p w14:paraId="426FBF1F" w14:textId="77777777" w:rsidR="008E1B3F" w:rsidRPr="00EB3DF9" w:rsidRDefault="008E1B3F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ascii="AngsanaNew-BoldItalic" w:cs="AngsanaNew-BoldItalic"/>
        </w:rPr>
      </w:pPr>
    </w:p>
    <w:p w14:paraId="5403E58C" w14:textId="3708E507" w:rsidR="008E1B3F" w:rsidRPr="00EB3DF9" w:rsidRDefault="008E1B3F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</w:rPr>
      </w:pPr>
      <w:r w:rsidRPr="00EB3DF9">
        <w:rPr>
          <w:rFonts w:eastAsia="Calibri" w:hint="cs"/>
          <w:b/>
          <w:bCs/>
          <w:cs/>
        </w:rPr>
        <w:t>ผลต่างจากการแปลงค่างบการเงิน</w:t>
      </w:r>
    </w:p>
    <w:p w14:paraId="6B47064C" w14:textId="77777777" w:rsidR="00112CD9" w:rsidRPr="00EB3DF9" w:rsidRDefault="00112CD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</w:rPr>
      </w:pPr>
    </w:p>
    <w:p w14:paraId="2EDB4C43" w14:textId="77777777" w:rsidR="00846FCF" w:rsidRPr="00EB3DF9" w:rsidRDefault="008E1B3F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EB3DF9">
        <w:rPr>
          <w:rFonts w:hint="cs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และการแปลงค่าหนี้สินจากการป้องกันความเสี่ยงในเงินลงทุนสุทธิของบริษัท</w:t>
      </w:r>
    </w:p>
    <w:p w14:paraId="2E095F70" w14:textId="77777777" w:rsidR="005D1F13" w:rsidRPr="00EB3DF9" w:rsidRDefault="005D1F13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</w:rPr>
      </w:pPr>
    </w:p>
    <w:p w14:paraId="389F0EE6" w14:textId="0DB53073" w:rsidR="00846FCF" w:rsidRPr="00EB3DF9" w:rsidRDefault="00846FCF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</w:rPr>
      </w:pPr>
      <w:r w:rsidRPr="00EB3DF9">
        <w:rPr>
          <w:rFonts w:eastAsia="Calibri"/>
          <w:b/>
          <w:bCs/>
          <w:cs/>
        </w:rPr>
        <w:t>ผลต่างจากการเปลี่ยนแปลงในมูลค่ายุติธรรมของเงินลงทุนเผื่อขาย</w:t>
      </w:r>
    </w:p>
    <w:p w14:paraId="490B64C5" w14:textId="77777777" w:rsidR="00870F48" w:rsidRPr="00EB3DF9" w:rsidRDefault="00870F48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5525C3E4" w14:textId="77777777" w:rsidR="00870F48" w:rsidRPr="00EB3DF9" w:rsidRDefault="00846FCF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EB3DF9">
        <w:rPr>
          <w:cs/>
        </w:rPr>
        <w:t>ผล</w:t>
      </w:r>
      <w:r w:rsidR="00974F7F" w:rsidRPr="00EB3DF9">
        <w:rPr>
          <w:cs/>
        </w:rPr>
        <w:t>ต่างจากการเปลี่ยนแปลงในมูลค่ายุติ</w:t>
      </w:r>
      <w:r w:rsidRPr="00EB3DF9">
        <w:rPr>
          <w:cs/>
        </w:rPr>
        <w:t>ธรรมของเงินลงทุนเผื่อขายแสดงในส่วนของเจ</w:t>
      </w:r>
      <w:r w:rsidR="00974F7F" w:rsidRPr="00EB3DF9">
        <w:rPr>
          <w:cs/>
        </w:rPr>
        <w:t>้าของประกอบด้วยผลรวม</w:t>
      </w:r>
      <w:r w:rsidRPr="00EB3DF9">
        <w:rPr>
          <w:cs/>
        </w:rPr>
        <w:t>การเปลี่ยนแปลงในมูลค่ายุติธรร</w:t>
      </w:r>
      <w:r w:rsidR="00974F7F" w:rsidRPr="00EB3DF9">
        <w:rPr>
          <w:cs/>
        </w:rPr>
        <w:t>มของเงินลงทุนเผื่อ</w:t>
      </w:r>
      <w:r w:rsidRPr="00EB3DF9">
        <w:rPr>
          <w:cs/>
        </w:rPr>
        <w:t>ขายจนกระทั่งมีการตัดรายการหรือเกิดการด้อยค่า</w:t>
      </w:r>
    </w:p>
    <w:p w14:paraId="27051716" w14:textId="77777777" w:rsidR="00AD3C24" w:rsidRPr="00EB3DF9" w:rsidRDefault="00AD3C2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286D26C8" w14:textId="4F724BB8" w:rsidR="00C448E6" w:rsidRPr="00EB3DF9" w:rsidRDefault="00C448E6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B3DF9">
        <w:rPr>
          <w:rFonts w:ascii="Angsana New" w:hAnsi="Angsana New" w:hint="cs"/>
          <w:b/>
          <w:bCs/>
          <w:sz w:val="30"/>
          <w:szCs w:val="30"/>
          <w:cs/>
          <w:lang w:bidi="th-TH"/>
        </w:rPr>
        <w:t>หุ้นกู้</w:t>
      </w:r>
      <w:r w:rsidR="00372833" w:rsidRPr="00EB3DF9">
        <w:rPr>
          <w:rFonts w:ascii="Angsana New" w:hAnsi="Angsana New" w:hint="cs"/>
          <w:b/>
          <w:bCs/>
          <w:sz w:val="30"/>
          <w:szCs w:val="30"/>
          <w:cs/>
          <w:lang w:bidi="th-TH"/>
        </w:rPr>
        <w:t>ด้อยสิทธิ</w:t>
      </w:r>
      <w:r w:rsidRPr="00EB3DF9">
        <w:rPr>
          <w:rFonts w:ascii="Angsana New" w:hAnsi="Angsana New" w:hint="cs"/>
          <w:b/>
          <w:bCs/>
          <w:sz w:val="30"/>
          <w:szCs w:val="30"/>
          <w:cs/>
          <w:lang w:bidi="th-TH"/>
        </w:rPr>
        <w:t>ที่มีลักษณะคล้ายทุน</w:t>
      </w:r>
    </w:p>
    <w:p w14:paraId="33224B6B" w14:textId="20CED926" w:rsidR="00C448E6" w:rsidRPr="00EB3DF9" w:rsidRDefault="00C448E6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6F1DD77D" w14:textId="7310CBF4" w:rsidR="00C448E6" w:rsidRPr="00EB3DF9" w:rsidRDefault="005F5C6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EB3DF9">
        <w:rPr>
          <w:cs/>
        </w:rPr>
        <w:t xml:space="preserve">เมื่อวันที่ </w:t>
      </w:r>
      <w:r w:rsidR="001F30C8" w:rsidRPr="00EB3DF9">
        <w:t>18</w:t>
      </w:r>
      <w:r w:rsidRPr="00EB3DF9">
        <w:rPr>
          <w:cs/>
        </w:rPr>
        <w:t xml:space="preserve"> ตุลาคม </w:t>
      </w:r>
      <w:r w:rsidR="001F30C8" w:rsidRPr="00EB3DF9">
        <w:t>2562</w:t>
      </w:r>
      <w:r w:rsidRPr="00EB3DF9">
        <w:rPr>
          <w:rFonts w:hint="cs"/>
          <w:cs/>
        </w:rPr>
        <w:t xml:space="preserve"> บริษัทได้ออกหุ้นกู้ด้อยสิทธิที่มีลักษณะคล้ายทุน จำนวน </w:t>
      </w:r>
      <w:r w:rsidR="001F30C8" w:rsidRPr="00EB3DF9">
        <w:t>10,000</w:t>
      </w:r>
      <w:r w:rsidRPr="00EB3DF9">
        <w:rPr>
          <w:cs/>
        </w:rPr>
        <w:t xml:space="preserve"> </w:t>
      </w:r>
      <w:r w:rsidRPr="00EB3DF9">
        <w:rPr>
          <w:rFonts w:hint="cs"/>
          <w:cs/>
        </w:rPr>
        <w:t xml:space="preserve">ล้านบาท เป็นหุ้นกู้ชนิดระบุชื่อผู้ถือ ไม่มีหลักประกัน ไม่สามารถแปลงสภาพได้ มีผู้แทนผู้ถือหุ้นกู้ และไม่มีกำหนดชำระคืนเงินต้น โดยจะมีการจ่ายชำระคืนเงินต้นเพียงครั้งเดียวเมื่อเลิกบริษัท หรือเมื่อผู้ออกหุ้นกู้ใช้สิทธิไถ่ถอนหุ้นกู้ก่อนกำหนดตามเงื่อนไขที่ระบุไว้ อัตราดอกเบี้ยในปีที่หนึ่งถึงปีที่ห้า เป็นอัตราดอกเบี้ยคงที่ร้อยละ </w:t>
      </w:r>
      <w:r w:rsidR="001F30C8" w:rsidRPr="00EB3DF9">
        <w:t>5</w:t>
      </w:r>
      <w:r w:rsidR="001F30C8" w:rsidRPr="00EB3DF9">
        <w:rPr>
          <w:cs/>
        </w:rPr>
        <w:t>.</w:t>
      </w:r>
      <w:r w:rsidR="001F30C8" w:rsidRPr="00EB3DF9">
        <w:t>00</w:t>
      </w:r>
      <w:r w:rsidRPr="00EB3DF9">
        <w:rPr>
          <w:cs/>
        </w:rPr>
        <w:t xml:space="preserve"> </w:t>
      </w:r>
      <w:r w:rsidRPr="00EB3DF9">
        <w:rPr>
          <w:rFonts w:hint="cs"/>
          <w:cs/>
        </w:rPr>
        <w:t>ต่อปี ทั้งนี้ผู้ออกหุ้นกู้จะทำการปรับอัตราดอกเบี้ยหุ้นกู้ทุก ๆ ห้าปี ดอกเบี้ยมีกำหนดชำระทุก ๆ หกเดือนตลอดอายุของหุ้นกู้ โดยมีสิทธิที่จะเลื่อนการชำระดอกเบี้ยพร้อมสะสมดอกเบี้ยจ่ายไปชำระในวันใด ๆ</w:t>
      </w:r>
      <w:r w:rsidR="00203A7B" w:rsidRPr="00EB3DF9">
        <w:rPr>
          <w:cs/>
        </w:rPr>
        <w:t xml:space="preserve"> </w:t>
      </w:r>
      <w:r w:rsidRPr="00EB3DF9">
        <w:rPr>
          <w:rFonts w:hint="cs"/>
          <w:cs/>
        </w:rPr>
        <w:t xml:space="preserve">ก็ได้โดยไม่จำกัดระยะเวลาและจำนวนครั้ง ตามดุลพินิจของผู้ออกหุ้นกู้แต่เพียงผู้เดียว โดยในระหว่างที่เลื่อนการชำระดอกเบี้ยบริษัทจะไม่สามารถประกาศหรือจ่ายเงินปันผลได้ </w:t>
      </w:r>
      <w:r w:rsidR="00DE0BCC" w:rsidRPr="00EB3DF9">
        <w:rPr>
          <w:rFonts w:hint="cs"/>
          <w:cs/>
        </w:rPr>
        <w:t>จากการ</w:t>
      </w:r>
      <w:r w:rsidR="00203A7B" w:rsidRPr="00EB3DF9">
        <w:rPr>
          <w:rFonts w:hint="cs"/>
          <w:cs/>
        </w:rPr>
        <w:t>พิจารณาข้อกำหนด</w:t>
      </w:r>
      <w:r w:rsidR="00DE0BCC" w:rsidRPr="00EB3DF9">
        <w:rPr>
          <w:rFonts w:hint="cs"/>
          <w:cs/>
        </w:rPr>
        <w:t xml:space="preserve">ทั้งหมดของหุ้นกู้ </w:t>
      </w:r>
      <w:r w:rsidR="00641074" w:rsidRPr="00EB3DF9">
        <w:rPr>
          <w:rFonts w:hint="cs"/>
          <w:cs/>
        </w:rPr>
        <w:t>บริษัท</w:t>
      </w:r>
      <w:r w:rsidR="000A01DB" w:rsidRPr="00EB3DF9">
        <w:rPr>
          <w:rFonts w:hint="cs"/>
          <w:cs/>
        </w:rPr>
        <w:t xml:space="preserve">จึงจัดประเภทหุ้นกู้ด้อยสิทธิที่มีลักษณะคล้ายทุนดังกล่าวเป็นทุน </w:t>
      </w:r>
      <w:r w:rsidRPr="00EB3DF9">
        <w:rPr>
          <w:rFonts w:hint="cs"/>
          <w:cs/>
        </w:rPr>
        <w:t xml:space="preserve">ทั้งนี้ค่าใช้จ่ายในการออกหุ้นกู้จำนวน </w:t>
      </w:r>
      <w:r w:rsidR="001F30C8" w:rsidRPr="00EB3DF9">
        <w:t>59</w:t>
      </w:r>
      <w:r w:rsidRPr="00EB3DF9">
        <w:rPr>
          <w:rFonts w:hint="cs"/>
          <w:cs/>
        </w:rPr>
        <w:t xml:space="preserve"> ล้านบาท ได้รับรู้เป็นส่วนหนึ่งของส่วนของผู้ถือหุ้นในงบการเงินรวมและงบการเงินเฉพาะกิจการ ณ วันที่ </w:t>
      </w:r>
      <w:r w:rsidR="001F30C8" w:rsidRPr="00EB3DF9">
        <w:t>31</w:t>
      </w:r>
      <w:r w:rsidRPr="00EB3DF9">
        <w:rPr>
          <w:cs/>
        </w:rPr>
        <w:t xml:space="preserve"> </w:t>
      </w:r>
      <w:r w:rsidRPr="00EB3DF9">
        <w:rPr>
          <w:rFonts w:hint="cs"/>
          <w:cs/>
        </w:rPr>
        <w:t xml:space="preserve">ธันวาคม </w:t>
      </w:r>
      <w:r w:rsidRPr="00EB3DF9">
        <w:t>2562</w:t>
      </w:r>
    </w:p>
    <w:p w14:paraId="174A1FD7" w14:textId="0944E74B" w:rsidR="005F5C69" w:rsidRPr="00EB3DF9" w:rsidRDefault="005F5C6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cs/>
          <w:lang w:val="th-TH"/>
        </w:rPr>
      </w:pPr>
    </w:p>
    <w:p w14:paraId="3369D4FB" w14:textId="7E1C6584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cs/>
          <w:lang w:val="th-TH"/>
        </w:rPr>
      </w:pPr>
    </w:p>
    <w:p w14:paraId="226F6BF8" w14:textId="278DDC0B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cs/>
          <w:lang w:val="th-TH"/>
        </w:rPr>
      </w:pPr>
    </w:p>
    <w:p w14:paraId="083F4866" w14:textId="7EC91F95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cs/>
          <w:lang w:val="th-TH"/>
        </w:rPr>
      </w:pPr>
    </w:p>
    <w:p w14:paraId="04CD8F9E" w14:textId="6CB27287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cs/>
          <w:lang w:val="th-TH"/>
        </w:rPr>
      </w:pPr>
    </w:p>
    <w:p w14:paraId="14E08DCC" w14:textId="77777777" w:rsidR="00693006" w:rsidRPr="00EB3DF9" w:rsidRDefault="00693006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cs/>
          <w:lang w:val="th-TH"/>
        </w:rPr>
      </w:pPr>
    </w:p>
    <w:p w14:paraId="171084E0" w14:textId="6FC6535F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cs/>
          <w:lang w:val="th-TH"/>
        </w:rPr>
      </w:pPr>
    </w:p>
    <w:p w14:paraId="26796716" w14:textId="77777777" w:rsidR="003D16D1" w:rsidRPr="00EB3DF9" w:rsidRDefault="003D16D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cs/>
          <w:lang w:val="th-TH"/>
        </w:rPr>
      </w:pPr>
    </w:p>
    <w:p w14:paraId="2CFD317A" w14:textId="1BF708EB" w:rsidR="00870CCC" w:rsidRPr="00EB3DF9" w:rsidRDefault="004762B0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B3DF9">
        <w:rPr>
          <w:rFonts w:ascii="Angsana New" w:hAnsi="Angsana New"/>
          <w:b/>
          <w:bCs/>
          <w:sz w:val="30"/>
          <w:szCs w:val="30"/>
          <w:cs/>
          <w:lang w:val="th-TH" w:bidi="th-TH"/>
        </w:rPr>
        <w:lastRenderedPageBreak/>
        <w:t>ส่วน</w:t>
      </w:r>
      <w:r w:rsidRPr="00EB3DF9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งาน</w:t>
      </w:r>
      <w:r w:rsidRPr="00EB3DF9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ดำเนินงาน</w:t>
      </w:r>
    </w:p>
    <w:p w14:paraId="085FE93E" w14:textId="77777777" w:rsidR="00ED7567" w:rsidRPr="00EB3DF9" w:rsidRDefault="00ED7567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6283B3C8" w14:textId="7ADFF33F" w:rsidR="00B96AE7" w:rsidRPr="00EB3DF9" w:rsidRDefault="007004BD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EB3DF9">
        <w:rPr>
          <w:rFonts w:hint="cs"/>
          <w:cs/>
        </w:rPr>
        <w:t>ผู้บริหารพิจารณาว่า</w:t>
      </w:r>
      <w:r w:rsidR="004762B0" w:rsidRPr="00EB3DF9">
        <w:rPr>
          <w:cs/>
        </w:rPr>
        <w:t xml:space="preserve">กลุ่มบริษัทมี </w:t>
      </w:r>
      <w:r w:rsidR="00B96AE7" w:rsidRPr="00EB3DF9">
        <w:t>6</w:t>
      </w:r>
      <w:r w:rsidR="004762B0" w:rsidRPr="00EB3DF9">
        <w:rPr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</w:t>
      </w:r>
      <w:r w:rsidRPr="00EB3DF9">
        <w:rPr>
          <w:rFonts w:hint="cs"/>
          <w:cs/>
        </w:rPr>
        <w:t>ที่มี</w:t>
      </w:r>
      <w:r w:rsidR="004762B0" w:rsidRPr="00EB3DF9">
        <w:rPr>
          <w:cs/>
        </w:rPr>
        <w:t>สินค้าและให้บริการที่แตกต่างกัน และมีการบริหารจัดการแยกต่างหาก เนื่องจากใช้เทคโนโลยีและ</w:t>
      </w:r>
      <w:r w:rsidR="00C70639" w:rsidRPr="00EB3DF9">
        <w:rPr>
          <w:cs/>
        </w:rPr>
        <w:t>กลยุทธ์ทางการตลาดที่แตกต่าง</w:t>
      </w:r>
      <w:r w:rsidR="004762B0" w:rsidRPr="00EB3DF9">
        <w:rPr>
          <w:cs/>
        </w:rPr>
        <w:t xml:space="preserve"> การดำเนินงานของแต่ละส่วนงานที่รายงานของกลุ่มบริษัท โดยสรุปมีดังนี้</w:t>
      </w:r>
    </w:p>
    <w:p w14:paraId="7194EBB3" w14:textId="77777777" w:rsidR="00B96AE7" w:rsidRPr="00EB3DF9" w:rsidRDefault="00B96AE7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79232F61" w14:textId="77777777" w:rsidR="00FD6919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EB3DF9">
        <w:rPr>
          <w:i/>
          <w:iCs/>
          <w:cs/>
        </w:rPr>
        <w:t xml:space="preserve">ส่วนงาน 1 </w:t>
      </w:r>
      <w:r w:rsidRPr="00EB3DF9">
        <w:rPr>
          <w:i/>
          <w:iCs/>
          <w:cs/>
        </w:rPr>
        <w:tab/>
        <w:t>โรงกลั่น</w:t>
      </w:r>
      <w:r w:rsidR="00555229" w:rsidRPr="00EB3DF9">
        <w:rPr>
          <w:rFonts w:hint="cs"/>
          <w:i/>
          <w:iCs/>
          <w:cs/>
        </w:rPr>
        <w:t>และการค้าน้ำมัน</w:t>
      </w:r>
    </w:p>
    <w:p w14:paraId="55DD9818" w14:textId="77777777" w:rsidR="00FD6919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EB3DF9">
        <w:rPr>
          <w:i/>
          <w:iCs/>
          <w:cs/>
        </w:rPr>
        <w:t xml:space="preserve">ส่วนงาน 2 </w:t>
      </w:r>
      <w:r w:rsidRPr="00EB3DF9">
        <w:rPr>
          <w:i/>
          <w:iCs/>
          <w:cs/>
        </w:rPr>
        <w:tab/>
        <w:t>การตลาด</w:t>
      </w:r>
    </w:p>
    <w:p w14:paraId="3120B44D" w14:textId="77777777" w:rsidR="00FD6919" w:rsidRPr="00EB3DF9" w:rsidRDefault="0055522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EB3DF9">
        <w:rPr>
          <w:i/>
          <w:iCs/>
          <w:cs/>
        </w:rPr>
        <w:t>ส่วนงาน 3 พลังงาน</w:t>
      </w:r>
      <w:r w:rsidR="004762B0" w:rsidRPr="00EB3DF9">
        <w:rPr>
          <w:i/>
          <w:iCs/>
          <w:cs/>
        </w:rPr>
        <w:t>ไฟฟ้า</w:t>
      </w:r>
    </w:p>
    <w:p w14:paraId="4EB1B0CF" w14:textId="77777777" w:rsidR="00FD6919" w:rsidRPr="00EB3DF9" w:rsidRDefault="0055522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EB3DF9">
        <w:rPr>
          <w:i/>
          <w:iCs/>
          <w:cs/>
        </w:rPr>
        <w:t xml:space="preserve">ส่วนงาน 4 </w:t>
      </w:r>
      <w:r w:rsidRPr="00EB3DF9">
        <w:rPr>
          <w:rFonts w:hint="cs"/>
          <w:i/>
          <w:iCs/>
          <w:cs/>
        </w:rPr>
        <w:t>ผลิตภัณฑ์ชีวภาพ</w:t>
      </w:r>
    </w:p>
    <w:p w14:paraId="11D8CFF1" w14:textId="77777777" w:rsidR="00FD6919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  <w:cs/>
        </w:rPr>
      </w:pPr>
      <w:r w:rsidRPr="00EB3DF9">
        <w:rPr>
          <w:i/>
          <w:iCs/>
          <w:cs/>
        </w:rPr>
        <w:t xml:space="preserve">ส่วนงาน 5 </w:t>
      </w:r>
      <w:r w:rsidR="000039E0" w:rsidRPr="00EB3DF9">
        <w:rPr>
          <w:rFonts w:hint="cs"/>
          <w:i/>
          <w:iCs/>
          <w:cs/>
        </w:rPr>
        <w:t>ทรัพยากรธรรมชาติ</w:t>
      </w:r>
    </w:p>
    <w:p w14:paraId="45AE02C1" w14:textId="77777777" w:rsidR="00891BBA" w:rsidRPr="00EB3DF9" w:rsidRDefault="00891BBA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EB3DF9">
        <w:rPr>
          <w:i/>
          <w:iCs/>
          <w:cs/>
        </w:rPr>
        <w:t xml:space="preserve">ส่วนงาน </w:t>
      </w:r>
      <w:r w:rsidRPr="00EB3DF9">
        <w:rPr>
          <w:i/>
          <w:iCs/>
        </w:rPr>
        <w:t>6</w:t>
      </w:r>
      <w:r w:rsidRPr="00EB3DF9">
        <w:rPr>
          <w:i/>
          <w:iCs/>
          <w:cs/>
        </w:rPr>
        <w:t xml:space="preserve"> อื่น</w:t>
      </w:r>
      <w:r w:rsidR="00B96AE7" w:rsidRPr="00EB3DF9">
        <w:rPr>
          <w:i/>
          <w:iCs/>
          <w:cs/>
        </w:rPr>
        <w:t xml:space="preserve"> </w:t>
      </w:r>
      <w:r w:rsidRPr="00EB3DF9">
        <w:rPr>
          <w:i/>
          <w:iCs/>
          <w:cs/>
        </w:rPr>
        <w:t>ๆ</w:t>
      </w:r>
    </w:p>
    <w:p w14:paraId="3FAC746A" w14:textId="77777777" w:rsidR="00532DF4" w:rsidRPr="00EB3DF9" w:rsidRDefault="00532DF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</w:rPr>
      </w:pPr>
    </w:p>
    <w:p w14:paraId="136C744B" w14:textId="3C145C59" w:rsidR="007C47DC" w:rsidRPr="00EB3DF9" w:rsidRDefault="004D23EE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  <w:sectPr w:rsidR="007C47DC" w:rsidRPr="00EB3DF9" w:rsidSect="009026E5">
          <w:headerReference w:type="default" r:id="rId24"/>
          <w:footerReference w:type="default" r:id="rId25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  <w:r w:rsidRPr="00EB3DF9">
        <w:rPr>
          <w:cs/>
        </w:rPr>
        <w:t>ผลการดำเนินงานของแต่ละส่วนงานวัดโดยใช้ กำไรก่อนภาษี ต้นทุนทางการเงิน ค่าเสื่อมราคาและค่าตัดจำหน่าย กำไรจากอัตราแลกเปลี่ยน และขาดทุนจากการด้อยค่าสินทรัพย์ (</w:t>
      </w:r>
      <w:r w:rsidRPr="00EB3DF9">
        <w:rPr>
          <w:rFonts w:hint="cs"/>
          <w:cs/>
        </w:rPr>
        <w:t>“</w:t>
      </w:r>
      <w:r w:rsidRPr="00EB3DF9">
        <w:rPr>
          <w:cs/>
        </w:rPr>
        <w:t xml:space="preserve">กำไร </w:t>
      </w:r>
      <w:r w:rsidRPr="00EB3DF9">
        <w:rPr>
          <w:rFonts w:hint="cs"/>
          <w:cs/>
        </w:rPr>
        <w:t>(ขาดทุน</w:t>
      </w:r>
      <w:r w:rsidRPr="00EB3DF9">
        <w:rPr>
          <w:cs/>
        </w:rPr>
        <w:t>) จากการดำเนินงานตาม</w:t>
      </w:r>
      <w:r w:rsidRPr="00EB3DF9">
        <w:rPr>
          <w:rFonts w:hint="cs"/>
          <w:cs/>
        </w:rPr>
        <w:t>ส่วนงาน”</w:t>
      </w:r>
      <w:r w:rsidRPr="00EB3DF9">
        <w:rPr>
          <w:cs/>
        </w:rPr>
        <w:t xml:space="preserve">)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</w:t>
      </w:r>
      <w:r w:rsidRPr="00EB3DF9">
        <w:rPr>
          <w:rFonts w:hint="cs"/>
          <w:cs/>
        </w:rPr>
        <w:t>(ขาดทุน</w:t>
      </w:r>
      <w:r w:rsidRPr="00EB3DF9">
        <w:rPr>
          <w:cs/>
        </w:rPr>
        <w:t>) จากการดำเนินงานตาม</w:t>
      </w:r>
      <w:r w:rsidRPr="00EB3DF9">
        <w:rPr>
          <w:rFonts w:hint="cs"/>
          <w:cs/>
        </w:rPr>
        <w:t>ส่วนงาน</w:t>
      </w:r>
      <w:r w:rsidRPr="00EB3DF9">
        <w:rPr>
          <w:cs/>
        </w:rPr>
        <w:t xml:space="preserve">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7004BD" w:rsidRPr="00EB3DF9">
        <w:rPr>
          <w:rFonts w:hint="cs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tbl>
      <w:tblPr>
        <w:tblW w:w="1431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600"/>
        <w:gridCol w:w="1338"/>
        <w:gridCol w:w="1339"/>
        <w:gridCol w:w="1339"/>
        <w:gridCol w:w="1339"/>
        <w:gridCol w:w="1338"/>
        <w:gridCol w:w="1339"/>
        <w:gridCol w:w="1339"/>
        <w:gridCol w:w="1339"/>
      </w:tblGrid>
      <w:tr w:rsidR="004D23EE" w:rsidRPr="00EB3DF9" w14:paraId="5C595A4D" w14:textId="77777777" w:rsidTr="00A04AAB">
        <w:tc>
          <w:tcPr>
            <w:tcW w:w="3600" w:type="dxa"/>
          </w:tcPr>
          <w:p w14:paraId="42B61C24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6"/>
                <w:szCs w:val="26"/>
                <w:cs/>
              </w:rPr>
            </w:pPr>
            <w:bookmarkStart w:id="5" w:name="_Hlk28005564"/>
          </w:p>
        </w:tc>
        <w:tc>
          <w:tcPr>
            <w:tcW w:w="10710" w:type="dxa"/>
            <w:gridSpan w:val="8"/>
          </w:tcPr>
          <w:p w14:paraId="5F626213" w14:textId="77777777" w:rsidR="004D23EE" w:rsidRPr="00EB3DF9" w:rsidRDefault="00C8732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  <w:r w:rsidRPr="00EB3DF9">
              <w:rPr>
                <w:b/>
                <w:bCs/>
                <w:sz w:val="26"/>
                <w:szCs w:val="26"/>
              </w:rPr>
              <w:t>2562</w:t>
            </w:r>
          </w:p>
        </w:tc>
      </w:tr>
      <w:tr w:rsidR="004D23EE" w:rsidRPr="00EB3DF9" w14:paraId="315966BA" w14:textId="77777777" w:rsidTr="00A04AAB">
        <w:tc>
          <w:tcPr>
            <w:tcW w:w="3600" w:type="dxa"/>
          </w:tcPr>
          <w:p w14:paraId="6AEA2F49" w14:textId="77777777" w:rsidR="004D23EE" w:rsidRPr="00EB3DF9" w:rsidRDefault="004D23EE" w:rsidP="00EB3DF9">
            <w:pPr>
              <w:spacing w:line="340" w:lineRule="exact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8" w:type="dxa"/>
            <w:vAlign w:val="bottom"/>
          </w:tcPr>
          <w:p w14:paraId="3524F244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โรงกลั่น</w:t>
            </w:r>
            <w:r w:rsidRPr="00EB3DF9">
              <w:rPr>
                <w:rFonts w:hint="cs"/>
                <w:sz w:val="26"/>
                <w:szCs w:val="26"/>
                <w:cs/>
              </w:rPr>
              <w:t>และการค้าน้ำมัน</w:t>
            </w:r>
          </w:p>
        </w:tc>
        <w:tc>
          <w:tcPr>
            <w:tcW w:w="1339" w:type="dxa"/>
            <w:vAlign w:val="bottom"/>
          </w:tcPr>
          <w:p w14:paraId="656EE029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การตลาด</w:t>
            </w:r>
          </w:p>
        </w:tc>
        <w:tc>
          <w:tcPr>
            <w:tcW w:w="1339" w:type="dxa"/>
            <w:vAlign w:val="bottom"/>
          </w:tcPr>
          <w:p w14:paraId="699A6D58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6"/>
                <w:szCs w:val="26"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พลังงาน</w:t>
            </w:r>
            <w:r w:rsidRPr="00EB3DF9">
              <w:rPr>
                <w:sz w:val="26"/>
                <w:szCs w:val="26"/>
                <w:cs/>
              </w:rPr>
              <w:t>ไฟฟ้า</w:t>
            </w:r>
          </w:p>
        </w:tc>
        <w:tc>
          <w:tcPr>
            <w:tcW w:w="1339" w:type="dxa"/>
            <w:vAlign w:val="bottom"/>
          </w:tcPr>
          <w:p w14:paraId="6461AAC0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6"/>
                <w:szCs w:val="26"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ผลิตภัณฑ์ชีวภาพ</w:t>
            </w:r>
          </w:p>
        </w:tc>
        <w:tc>
          <w:tcPr>
            <w:tcW w:w="1338" w:type="dxa"/>
            <w:vAlign w:val="bottom"/>
          </w:tcPr>
          <w:p w14:paraId="11E0632A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19"/>
              <w:jc w:val="center"/>
              <w:rPr>
                <w:sz w:val="26"/>
                <w:szCs w:val="26"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ทรัพยากร</w:t>
            </w:r>
            <w:r w:rsidRPr="00EB3DF9">
              <w:rPr>
                <w:sz w:val="26"/>
                <w:szCs w:val="26"/>
                <w:cs/>
              </w:rPr>
              <w:br/>
            </w:r>
            <w:r w:rsidRPr="00EB3DF9">
              <w:rPr>
                <w:rFonts w:hint="cs"/>
                <w:sz w:val="26"/>
                <w:szCs w:val="26"/>
                <w:cs/>
              </w:rPr>
              <w:t>ธรรมชาติ</w:t>
            </w:r>
          </w:p>
        </w:tc>
        <w:tc>
          <w:tcPr>
            <w:tcW w:w="1339" w:type="dxa"/>
            <w:vAlign w:val="bottom"/>
          </w:tcPr>
          <w:p w14:paraId="68490CCF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339" w:type="dxa"/>
            <w:vAlign w:val="bottom"/>
          </w:tcPr>
          <w:p w14:paraId="557D5723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รายการตัดบัญชีระหว่างกัน</w:t>
            </w:r>
          </w:p>
        </w:tc>
        <w:tc>
          <w:tcPr>
            <w:tcW w:w="1339" w:type="dxa"/>
            <w:vAlign w:val="bottom"/>
          </w:tcPr>
          <w:p w14:paraId="4484AFCF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4D23EE" w:rsidRPr="00EB3DF9" w14:paraId="323EF72E" w14:textId="77777777" w:rsidTr="00A04AAB">
        <w:tc>
          <w:tcPr>
            <w:tcW w:w="3600" w:type="dxa"/>
          </w:tcPr>
          <w:p w14:paraId="4DC6AED5" w14:textId="77777777" w:rsidR="004D23EE" w:rsidRPr="00EB3DF9" w:rsidRDefault="004D23E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10" w:type="dxa"/>
            <w:gridSpan w:val="8"/>
            <w:vAlign w:val="bottom"/>
          </w:tcPr>
          <w:p w14:paraId="5A2E033C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EB3DF9">
              <w:rPr>
                <w:rFonts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4D23EE" w:rsidRPr="00EB3DF9" w14:paraId="62E9D798" w14:textId="77777777" w:rsidTr="00A04AAB">
        <w:tc>
          <w:tcPr>
            <w:tcW w:w="3600" w:type="dxa"/>
            <w:vAlign w:val="bottom"/>
          </w:tcPr>
          <w:p w14:paraId="349D6625" w14:textId="77777777" w:rsidR="004D23EE" w:rsidRPr="00EB3DF9" w:rsidRDefault="004D23E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6"/>
                <w:szCs w:val="26"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38" w:type="dxa"/>
            <w:vAlign w:val="bottom"/>
          </w:tcPr>
          <w:p w14:paraId="15646965" w14:textId="18640462" w:rsidR="004D23EE" w:rsidRPr="00EB3DF9" w:rsidRDefault="009B3EB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48,694</w:t>
            </w:r>
          </w:p>
        </w:tc>
        <w:tc>
          <w:tcPr>
            <w:tcW w:w="1339" w:type="dxa"/>
            <w:vAlign w:val="bottom"/>
          </w:tcPr>
          <w:p w14:paraId="482BF3E6" w14:textId="01C44DCB" w:rsidR="004D23EE" w:rsidRPr="00EB3DF9" w:rsidRDefault="009B3EB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136,045</w:t>
            </w:r>
          </w:p>
        </w:tc>
        <w:tc>
          <w:tcPr>
            <w:tcW w:w="1339" w:type="dxa"/>
            <w:vAlign w:val="bottom"/>
          </w:tcPr>
          <w:p w14:paraId="59389ED6" w14:textId="1C5F4F5E" w:rsidR="004D23EE" w:rsidRPr="00EB3DF9" w:rsidRDefault="009B3EB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3,427</w:t>
            </w:r>
          </w:p>
        </w:tc>
        <w:tc>
          <w:tcPr>
            <w:tcW w:w="1339" w:type="dxa"/>
            <w:vAlign w:val="bottom"/>
          </w:tcPr>
          <w:p w14:paraId="6C32613D" w14:textId="58A4345F" w:rsidR="004D23EE" w:rsidRPr="00EB3DF9" w:rsidRDefault="009B3EB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2,313</w:t>
            </w:r>
          </w:p>
        </w:tc>
        <w:tc>
          <w:tcPr>
            <w:tcW w:w="1338" w:type="dxa"/>
            <w:vAlign w:val="bottom"/>
          </w:tcPr>
          <w:p w14:paraId="63C957C5" w14:textId="301C2B8D" w:rsidR="004D23EE" w:rsidRPr="00EB3DF9" w:rsidRDefault="009B3EB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9</w:t>
            </w:r>
          </w:p>
        </w:tc>
        <w:tc>
          <w:tcPr>
            <w:tcW w:w="1339" w:type="dxa"/>
            <w:vAlign w:val="bottom"/>
          </w:tcPr>
          <w:p w14:paraId="3E390F16" w14:textId="4DBD8F58" w:rsidR="004D23EE" w:rsidRPr="00EB3DF9" w:rsidRDefault="009B3EB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1</w:t>
            </w:r>
          </w:p>
        </w:tc>
        <w:tc>
          <w:tcPr>
            <w:tcW w:w="1339" w:type="dxa"/>
            <w:vAlign w:val="bottom"/>
          </w:tcPr>
          <w:p w14:paraId="2E0495C3" w14:textId="43EEB083" w:rsidR="004D23EE" w:rsidRPr="00EB3DF9" w:rsidRDefault="009B3EB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0F21A5B" w14:textId="2723FBE6" w:rsidR="004D23EE" w:rsidRPr="00EB3DF9" w:rsidRDefault="009B3EB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190,489</w:t>
            </w:r>
          </w:p>
        </w:tc>
      </w:tr>
      <w:tr w:rsidR="004D23EE" w:rsidRPr="00EB3DF9" w14:paraId="25384FCA" w14:textId="77777777" w:rsidTr="00A04AAB">
        <w:tc>
          <w:tcPr>
            <w:tcW w:w="3600" w:type="dxa"/>
          </w:tcPr>
          <w:p w14:paraId="4000C773" w14:textId="77777777" w:rsidR="004D23EE" w:rsidRPr="00EB3DF9" w:rsidRDefault="004D23E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38" w:type="dxa"/>
            <w:vAlign w:val="bottom"/>
          </w:tcPr>
          <w:p w14:paraId="78F054ED" w14:textId="450FA85C" w:rsidR="004D23EE" w:rsidRPr="00EB3DF9" w:rsidRDefault="009B3EB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126,786</w:t>
            </w:r>
          </w:p>
        </w:tc>
        <w:tc>
          <w:tcPr>
            <w:tcW w:w="1339" w:type="dxa"/>
            <w:vAlign w:val="bottom"/>
          </w:tcPr>
          <w:p w14:paraId="36F6F33F" w14:textId="4113F936" w:rsidR="004D23EE" w:rsidRPr="00EB3DF9" w:rsidRDefault="009B3EB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6</w:t>
            </w:r>
          </w:p>
        </w:tc>
        <w:tc>
          <w:tcPr>
            <w:tcW w:w="1339" w:type="dxa"/>
            <w:vAlign w:val="bottom"/>
          </w:tcPr>
          <w:p w14:paraId="3ADE8823" w14:textId="5996E63A" w:rsidR="004D23EE" w:rsidRPr="00EB3DF9" w:rsidRDefault="009B3EB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6196ECD" w14:textId="2265DF4F" w:rsidR="004D23EE" w:rsidRPr="00EB3DF9" w:rsidRDefault="009B3EB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7,700</w:t>
            </w:r>
          </w:p>
        </w:tc>
        <w:tc>
          <w:tcPr>
            <w:tcW w:w="1338" w:type="dxa"/>
            <w:vAlign w:val="bottom"/>
          </w:tcPr>
          <w:p w14:paraId="18BC57E9" w14:textId="5E24B439" w:rsidR="004D23EE" w:rsidRPr="00EB3DF9" w:rsidRDefault="009B3EB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C854A48" w14:textId="54325437" w:rsidR="004D23EE" w:rsidRPr="00EB3DF9" w:rsidRDefault="009B3EB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707F6E51" w14:textId="7F75A8E4" w:rsidR="004D23EE" w:rsidRPr="00EB3DF9" w:rsidRDefault="009B3EB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134,492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63B8022C" w14:textId="5AF77919" w:rsidR="004D23EE" w:rsidRPr="00EB3DF9" w:rsidRDefault="009B3EB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</w:tr>
      <w:tr w:rsidR="004D23EE" w:rsidRPr="00EB3DF9" w14:paraId="17E51D54" w14:textId="77777777" w:rsidTr="00A04AAB">
        <w:tc>
          <w:tcPr>
            <w:tcW w:w="3600" w:type="dxa"/>
          </w:tcPr>
          <w:p w14:paraId="7C59D13F" w14:textId="77777777" w:rsidR="004D23EE" w:rsidRPr="00EB3DF9" w:rsidRDefault="004D23E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338" w:type="dxa"/>
            <w:vAlign w:val="bottom"/>
          </w:tcPr>
          <w:p w14:paraId="1CBD4810" w14:textId="20DB62AF" w:rsidR="004D23EE" w:rsidRPr="00EB3DF9" w:rsidRDefault="009B3EB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6"/>
                <w:szCs w:val="26"/>
              </w:rPr>
            </w:pPr>
            <w:r w:rsidRPr="00EB3DF9">
              <w:rPr>
                <w:b/>
                <w:bCs/>
                <w:sz w:val="26"/>
                <w:szCs w:val="26"/>
              </w:rPr>
              <w:t>175,480</w:t>
            </w:r>
          </w:p>
        </w:tc>
        <w:tc>
          <w:tcPr>
            <w:tcW w:w="1339" w:type="dxa"/>
            <w:vAlign w:val="bottom"/>
          </w:tcPr>
          <w:p w14:paraId="24825020" w14:textId="2CF957A8" w:rsidR="004D23EE" w:rsidRPr="00EB3DF9" w:rsidRDefault="009B3EB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6"/>
                <w:szCs w:val="26"/>
              </w:rPr>
            </w:pPr>
            <w:r w:rsidRPr="00EB3DF9">
              <w:rPr>
                <w:b/>
                <w:bCs/>
                <w:sz w:val="26"/>
                <w:szCs w:val="26"/>
              </w:rPr>
              <w:t>136,051</w:t>
            </w:r>
          </w:p>
        </w:tc>
        <w:tc>
          <w:tcPr>
            <w:tcW w:w="1339" w:type="dxa"/>
            <w:vAlign w:val="bottom"/>
          </w:tcPr>
          <w:p w14:paraId="3648ABF3" w14:textId="1FDBF4D2" w:rsidR="004D23EE" w:rsidRPr="00EB3DF9" w:rsidRDefault="009B3EB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6"/>
                <w:szCs w:val="26"/>
              </w:rPr>
            </w:pPr>
            <w:r w:rsidRPr="00EB3DF9">
              <w:rPr>
                <w:b/>
                <w:bCs/>
                <w:sz w:val="26"/>
                <w:szCs w:val="26"/>
              </w:rPr>
              <w:t>3,427</w:t>
            </w:r>
          </w:p>
        </w:tc>
        <w:tc>
          <w:tcPr>
            <w:tcW w:w="1339" w:type="dxa"/>
            <w:vAlign w:val="bottom"/>
          </w:tcPr>
          <w:p w14:paraId="1CF95854" w14:textId="0021B3A5" w:rsidR="004D23EE" w:rsidRPr="00EB3DF9" w:rsidRDefault="009B3EB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6"/>
                <w:szCs w:val="26"/>
              </w:rPr>
            </w:pPr>
            <w:r w:rsidRPr="00EB3DF9">
              <w:rPr>
                <w:b/>
                <w:bCs/>
                <w:sz w:val="26"/>
                <w:szCs w:val="26"/>
              </w:rPr>
              <w:t>10,013</w:t>
            </w:r>
          </w:p>
        </w:tc>
        <w:tc>
          <w:tcPr>
            <w:tcW w:w="1338" w:type="dxa"/>
            <w:vAlign w:val="bottom"/>
          </w:tcPr>
          <w:p w14:paraId="24BE5A32" w14:textId="56738665" w:rsidR="004D23EE" w:rsidRPr="00EB3DF9" w:rsidRDefault="009B3EB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6"/>
                <w:szCs w:val="26"/>
              </w:rPr>
            </w:pPr>
            <w:r w:rsidRPr="00EB3DF9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39" w:type="dxa"/>
            <w:vAlign w:val="bottom"/>
          </w:tcPr>
          <w:p w14:paraId="3596F52D" w14:textId="0FE3AB4F" w:rsidR="004D23EE" w:rsidRPr="00EB3DF9" w:rsidRDefault="009B3EB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6"/>
                <w:szCs w:val="26"/>
              </w:rPr>
            </w:pPr>
            <w:r w:rsidRPr="00EB3DF9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39" w:type="dxa"/>
            <w:vAlign w:val="bottom"/>
          </w:tcPr>
          <w:p w14:paraId="7B487DFC" w14:textId="6CB265D1" w:rsidR="004D23EE" w:rsidRPr="00EB3DF9" w:rsidRDefault="009B3EB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6"/>
                <w:szCs w:val="26"/>
              </w:rPr>
            </w:pPr>
            <w:r w:rsidRPr="00EB3DF9">
              <w:rPr>
                <w:b/>
                <w:bCs/>
                <w:sz w:val="26"/>
                <w:szCs w:val="26"/>
                <w:cs/>
              </w:rPr>
              <w:t>(</w:t>
            </w:r>
            <w:r w:rsidRPr="00EB3DF9">
              <w:rPr>
                <w:b/>
                <w:bCs/>
                <w:sz w:val="26"/>
                <w:szCs w:val="26"/>
              </w:rPr>
              <w:t>134,492</w:t>
            </w:r>
            <w:r w:rsidRPr="00EB3DF9"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2716270E" w14:textId="70838614" w:rsidR="004D23EE" w:rsidRPr="00EB3DF9" w:rsidRDefault="009B3EB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6"/>
                <w:szCs w:val="26"/>
              </w:rPr>
            </w:pPr>
            <w:r w:rsidRPr="00EB3DF9">
              <w:rPr>
                <w:b/>
                <w:bCs/>
                <w:sz w:val="26"/>
                <w:szCs w:val="26"/>
              </w:rPr>
              <w:t>190,489</w:t>
            </w:r>
          </w:p>
        </w:tc>
      </w:tr>
      <w:tr w:rsidR="004D23EE" w:rsidRPr="00EB3DF9" w14:paraId="6A20A34E" w14:textId="77777777" w:rsidTr="00A04AAB">
        <w:tc>
          <w:tcPr>
            <w:tcW w:w="3600" w:type="dxa"/>
          </w:tcPr>
          <w:p w14:paraId="4BA2DFCE" w14:textId="38B81D2C" w:rsidR="004D23EE" w:rsidRPr="00EB3DF9" w:rsidRDefault="00903B68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338" w:type="dxa"/>
            <w:vAlign w:val="bottom"/>
          </w:tcPr>
          <w:p w14:paraId="4270B5D5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78FC779B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08855D3D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F569E3C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39016307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540C782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2132700A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2700F0BF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6"/>
                <w:szCs w:val="26"/>
                <w:cs/>
              </w:rPr>
            </w:pPr>
          </w:p>
        </w:tc>
      </w:tr>
      <w:tr w:rsidR="004D23EE" w:rsidRPr="00EB3DF9" w14:paraId="4056B6CC" w14:textId="77777777" w:rsidTr="00A04AAB">
        <w:tc>
          <w:tcPr>
            <w:tcW w:w="3600" w:type="dxa"/>
          </w:tcPr>
          <w:p w14:paraId="0125D1F7" w14:textId="77777777" w:rsidR="004D23EE" w:rsidRPr="00EB3DF9" w:rsidRDefault="004D23E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/>
                <w:sz w:val="26"/>
                <w:szCs w:val="26"/>
              </w:rPr>
            </w:pPr>
            <w:r w:rsidRPr="00EB3DF9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338" w:type="dxa"/>
            <w:vAlign w:val="bottom"/>
          </w:tcPr>
          <w:p w14:paraId="22F4900D" w14:textId="110CB381" w:rsidR="004D23EE" w:rsidRPr="00EB3DF9" w:rsidRDefault="00D950C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2,871</w:t>
            </w:r>
          </w:p>
        </w:tc>
        <w:tc>
          <w:tcPr>
            <w:tcW w:w="1339" w:type="dxa"/>
            <w:vAlign w:val="bottom"/>
          </w:tcPr>
          <w:p w14:paraId="1B4719B8" w14:textId="14100B1F" w:rsidR="004D23EE" w:rsidRPr="00EB3DF9" w:rsidRDefault="00D950C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2,279</w:t>
            </w:r>
          </w:p>
        </w:tc>
        <w:tc>
          <w:tcPr>
            <w:tcW w:w="1339" w:type="dxa"/>
            <w:vAlign w:val="bottom"/>
          </w:tcPr>
          <w:p w14:paraId="11B26267" w14:textId="6A770BBC" w:rsidR="004D23EE" w:rsidRPr="00EB3DF9" w:rsidRDefault="00D950C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2,964</w:t>
            </w:r>
          </w:p>
        </w:tc>
        <w:tc>
          <w:tcPr>
            <w:tcW w:w="1339" w:type="dxa"/>
            <w:vAlign w:val="bottom"/>
          </w:tcPr>
          <w:p w14:paraId="0375CE3E" w14:textId="6AAC3022" w:rsidR="004D23EE" w:rsidRPr="00EB3DF9" w:rsidRDefault="0057137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1,00</w:t>
            </w:r>
            <w:r w:rsidR="00AD7A62" w:rsidRPr="00EB3DF9">
              <w:rPr>
                <w:sz w:val="26"/>
                <w:szCs w:val="26"/>
              </w:rPr>
              <w:t>0</w:t>
            </w:r>
          </w:p>
        </w:tc>
        <w:tc>
          <w:tcPr>
            <w:tcW w:w="1338" w:type="dxa"/>
            <w:vAlign w:val="bottom"/>
          </w:tcPr>
          <w:p w14:paraId="5975E0EC" w14:textId="342954D3" w:rsidR="004D23EE" w:rsidRPr="00EB3DF9" w:rsidRDefault="0057137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3</w:t>
            </w:r>
            <w:r w:rsidR="00AD7A62" w:rsidRPr="00EB3DF9">
              <w:rPr>
                <w:sz w:val="26"/>
                <w:szCs w:val="26"/>
              </w:rPr>
              <w:t>6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1A42AF5E" w14:textId="589AC8DF" w:rsidR="004D23EE" w:rsidRPr="00EB3DF9" w:rsidRDefault="009B3EB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="008B5662" w:rsidRPr="00EB3DF9">
              <w:rPr>
                <w:sz w:val="26"/>
                <w:szCs w:val="26"/>
              </w:rPr>
              <w:t>369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0B4E5B0E" w14:textId="4D1CA02A" w:rsidR="004D23EE" w:rsidRPr="00EB3DF9" w:rsidRDefault="009B3EB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5807DA83" w14:textId="74A720D6" w:rsidR="004D23EE" w:rsidRPr="00EB3DF9" w:rsidRDefault="009B3EB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8,</w:t>
            </w:r>
            <w:r w:rsidR="00AD7A62" w:rsidRPr="00EB3DF9">
              <w:rPr>
                <w:sz w:val="26"/>
                <w:szCs w:val="26"/>
              </w:rPr>
              <w:t>709</w:t>
            </w:r>
          </w:p>
        </w:tc>
      </w:tr>
      <w:tr w:rsidR="004D23EE" w:rsidRPr="00EB3DF9" w14:paraId="4CD32417" w14:textId="77777777" w:rsidTr="00A04AAB">
        <w:tc>
          <w:tcPr>
            <w:tcW w:w="3600" w:type="dxa"/>
          </w:tcPr>
          <w:p w14:paraId="59AF7677" w14:textId="77777777" w:rsidR="004D23EE" w:rsidRPr="00EB3DF9" w:rsidRDefault="004D23E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38" w:type="dxa"/>
            <w:vAlign w:val="bottom"/>
          </w:tcPr>
          <w:p w14:paraId="3B60A293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549B819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82850A0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DA9F725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3C7B2B5F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C3BA8B0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7C34538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9437B05" w14:textId="2DBE4C96" w:rsidR="004D23EE" w:rsidRPr="00EB3DF9" w:rsidRDefault="009B3EB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="00157292" w:rsidRPr="00EB3DF9">
              <w:rPr>
                <w:sz w:val="26"/>
                <w:szCs w:val="26"/>
              </w:rPr>
              <w:t>5,032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</w:tr>
      <w:tr w:rsidR="004D23EE" w:rsidRPr="00EB3DF9" w14:paraId="6F21F03F" w14:textId="77777777" w:rsidTr="00A04AAB">
        <w:tc>
          <w:tcPr>
            <w:tcW w:w="3600" w:type="dxa"/>
          </w:tcPr>
          <w:p w14:paraId="5B1C65D0" w14:textId="77777777" w:rsidR="004D23EE" w:rsidRPr="00EB3DF9" w:rsidRDefault="004D23E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338" w:type="dxa"/>
            <w:vAlign w:val="bottom"/>
          </w:tcPr>
          <w:p w14:paraId="6B7AC622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01003EE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173ABC8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2D920E32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57375547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0CF58B8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2D8B28BE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4EA6C6B5" w14:textId="52107426" w:rsidR="004D23EE" w:rsidRPr="00EB3DF9" w:rsidRDefault="009B3EB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614</w:t>
            </w:r>
          </w:p>
        </w:tc>
      </w:tr>
      <w:tr w:rsidR="004D23EE" w:rsidRPr="00EB3DF9" w14:paraId="149F6189" w14:textId="77777777" w:rsidTr="00A04AAB">
        <w:tc>
          <w:tcPr>
            <w:tcW w:w="3600" w:type="dxa"/>
          </w:tcPr>
          <w:p w14:paraId="040A84FF" w14:textId="77777777" w:rsidR="004D23EE" w:rsidRPr="00EB3DF9" w:rsidRDefault="004D23E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6"/>
                <w:szCs w:val="26"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</w:rPr>
              <w:t>ขาดทุนจากการด้อยค่าสินทรัพย์</w:t>
            </w:r>
          </w:p>
        </w:tc>
        <w:tc>
          <w:tcPr>
            <w:tcW w:w="1338" w:type="dxa"/>
            <w:vAlign w:val="bottom"/>
          </w:tcPr>
          <w:p w14:paraId="229CD187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51EE5EE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D67DD03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496982D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3058D941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B936376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05B7F55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130B513" w14:textId="4AF9EC9B" w:rsidR="004D23EE" w:rsidRPr="00EB3DF9" w:rsidRDefault="009B3EB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3</w:t>
            </w:r>
            <w:r w:rsidR="00AD7A62" w:rsidRPr="00EB3DF9">
              <w:rPr>
                <w:sz w:val="26"/>
                <w:szCs w:val="26"/>
              </w:rPr>
              <w:t>4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</w:tr>
      <w:tr w:rsidR="004D23EE" w:rsidRPr="00EB3DF9" w14:paraId="65274C92" w14:textId="77777777" w:rsidTr="00A04AAB">
        <w:tc>
          <w:tcPr>
            <w:tcW w:w="3600" w:type="dxa"/>
          </w:tcPr>
          <w:p w14:paraId="416D911F" w14:textId="77777777" w:rsidR="004D23EE" w:rsidRPr="00EB3DF9" w:rsidRDefault="004D23E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38" w:type="dxa"/>
            <w:vAlign w:val="bottom"/>
          </w:tcPr>
          <w:p w14:paraId="23652FA0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BE0CD09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A26D025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E0C21A3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72735057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4CDE098C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D212815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C0BA0DE" w14:textId="2D243ACA" w:rsidR="004D23EE" w:rsidRPr="00EB3DF9" w:rsidRDefault="009B3EB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="00157292" w:rsidRPr="00EB3DF9">
              <w:rPr>
                <w:sz w:val="26"/>
                <w:szCs w:val="26"/>
              </w:rPr>
              <w:t>1,70</w:t>
            </w:r>
            <w:r w:rsidR="00AD7A62" w:rsidRPr="00EB3DF9">
              <w:rPr>
                <w:sz w:val="26"/>
                <w:szCs w:val="26"/>
              </w:rPr>
              <w:t>1</w:t>
            </w:r>
            <w:r w:rsidR="00AD7A62" w:rsidRPr="00EB3DF9">
              <w:rPr>
                <w:sz w:val="26"/>
                <w:szCs w:val="26"/>
                <w:cs/>
              </w:rPr>
              <w:t>)</w:t>
            </w:r>
          </w:p>
        </w:tc>
      </w:tr>
      <w:tr w:rsidR="004D23EE" w:rsidRPr="00EB3DF9" w14:paraId="7CD5BCBC" w14:textId="77777777" w:rsidTr="00A04AAB">
        <w:tc>
          <w:tcPr>
            <w:tcW w:w="3600" w:type="dxa"/>
          </w:tcPr>
          <w:p w14:paraId="2FB17AD8" w14:textId="77777777" w:rsidR="004D23EE" w:rsidRPr="00EB3DF9" w:rsidRDefault="004D23E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EB3DF9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38" w:type="dxa"/>
            <w:vAlign w:val="bottom"/>
          </w:tcPr>
          <w:p w14:paraId="46C28955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01B6C0E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70D1753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C449482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2E021266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20889E5C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42FF7F4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F481EE3" w14:textId="36D2E96E" w:rsidR="004D23EE" w:rsidRPr="00EB3DF9" w:rsidRDefault="009B3EB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="00AD7A62" w:rsidRPr="00EB3DF9">
              <w:rPr>
                <w:sz w:val="26"/>
                <w:szCs w:val="26"/>
              </w:rPr>
              <w:t>68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</w:tr>
      <w:tr w:rsidR="004D23EE" w:rsidRPr="00EB3DF9" w14:paraId="3377E3EA" w14:textId="77777777" w:rsidTr="00A04AAB">
        <w:tc>
          <w:tcPr>
            <w:tcW w:w="3600" w:type="dxa"/>
          </w:tcPr>
          <w:p w14:paraId="2EB66312" w14:textId="77777777" w:rsidR="004D23EE" w:rsidRPr="00EB3DF9" w:rsidRDefault="004D23E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</w:t>
            </w:r>
            <w:r w:rsidR="00987270" w:rsidRPr="00EB3DF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38" w:type="dxa"/>
            <w:vAlign w:val="bottom"/>
          </w:tcPr>
          <w:p w14:paraId="26037D3C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EE83C83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E666600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963E3F2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282C7B81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4D8ACD5E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0F57041" w14:textId="77777777" w:rsidR="004D23EE" w:rsidRPr="00EB3DF9" w:rsidRDefault="004D23E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2E0570A" w14:textId="14DC1AEF" w:rsidR="004D23EE" w:rsidRPr="00EB3DF9" w:rsidRDefault="009B3EBE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6"/>
                <w:szCs w:val="26"/>
              </w:rPr>
            </w:pPr>
            <w:r w:rsidRPr="00EB3DF9">
              <w:rPr>
                <w:b/>
                <w:bCs/>
                <w:sz w:val="26"/>
                <w:szCs w:val="26"/>
              </w:rPr>
              <w:t>2,</w:t>
            </w:r>
            <w:r w:rsidR="00AD7A62" w:rsidRPr="00EB3DF9">
              <w:rPr>
                <w:b/>
                <w:bCs/>
                <w:sz w:val="26"/>
                <w:szCs w:val="26"/>
              </w:rPr>
              <w:t>488</w:t>
            </w:r>
          </w:p>
        </w:tc>
      </w:tr>
      <w:tr w:rsidR="00022CF8" w:rsidRPr="00EB3DF9" w14:paraId="2569951C" w14:textId="77777777" w:rsidTr="00A04AAB">
        <w:tc>
          <w:tcPr>
            <w:tcW w:w="3600" w:type="dxa"/>
          </w:tcPr>
          <w:p w14:paraId="196F5436" w14:textId="77777777" w:rsidR="00022CF8" w:rsidRPr="00EB3DF9" w:rsidRDefault="00022CF8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8" w:type="dxa"/>
            <w:vAlign w:val="bottom"/>
          </w:tcPr>
          <w:p w14:paraId="5EFE6B0A" w14:textId="77777777" w:rsidR="00022CF8" w:rsidRPr="00EB3DF9" w:rsidRDefault="00022CF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15D4D26" w14:textId="77777777" w:rsidR="00022CF8" w:rsidRPr="00EB3DF9" w:rsidRDefault="00022CF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365A7EF" w14:textId="77777777" w:rsidR="00022CF8" w:rsidRPr="00EB3DF9" w:rsidRDefault="00022CF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DE862B3" w14:textId="77777777" w:rsidR="00022CF8" w:rsidRPr="00EB3DF9" w:rsidRDefault="00022CF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571F55ED" w14:textId="77777777" w:rsidR="00022CF8" w:rsidRPr="00EB3DF9" w:rsidRDefault="00022CF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68304A53" w14:textId="77777777" w:rsidR="00022CF8" w:rsidRPr="00EB3DF9" w:rsidRDefault="00022CF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1FA03B34" w14:textId="77777777" w:rsidR="00022CF8" w:rsidRPr="00EB3DF9" w:rsidRDefault="00022CF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10C06B1" w14:textId="77777777" w:rsidR="00022CF8" w:rsidRPr="00EB3DF9" w:rsidRDefault="00022CF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6"/>
                <w:szCs w:val="26"/>
                <w:cs/>
              </w:rPr>
            </w:pPr>
          </w:p>
        </w:tc>
      </w:tr>
      <w:tr w:rsidR="00022CF8" w:rsidRPr="00EB3DF9" w14:paraId="40F6D954" w14:textId="77777777" w:rsidTr="00A04AAB">
        <w:tc>
          <w:tcPr>
            <w:tcW w:w="3600" w:type="dxa"/>
          </w:tcPr>
          <w:p w14:paraId="5E8A20B9" w14:textId="77777777" w:rsidR="00022CF8" w:rsidRPr="00EB3DF9" w:rsidRDefault="00022CF8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38" w:type="dxa"/>
            <w:vAlign w:val="bottom"/>
          </w:tcPr>
          <w:p w14:paraId="741632F8" w14:textId="03162509" w:rsidR="00022CF8" w:rsidRPr="00EB3DF9" w:rsidRDefault="009060F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51</w:t>
            </w:r>
          </w:p>
        </w:tc>
        <w:tc>
          <w:tcPr>
            <w:tcW w:w="1339" w:type="dxa"/>
            <w:vAlign w:val="bottom"/>
          </w:tcPr>
          <w:p w14:paraId="12AE452A" w14:textId="40D49BD3" w:rsidR="00022CF8" w:rsidRPr="00EB3DF9" w:rsidRDefault="009060F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28</w:t>
            </w:r>
          </w:p>
        </w:tc>
        <w:tc>
          <w:tcPr>
            <w:tcW w:w="1339" w:type="dxa"/>
            <w:vAlign w:val="bottom"/>
          </w:tcPr>
          <w:p w14:paraId="42A0137B" w14:textId="6B5D7999" w:rsidR="00022CF8" w:rsidRPr="00EB3DF9" w:rsidRDefault="009060F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15</w:t>
            </w:r>
          </w:p>
        </w:tc>
        <w:tc>
          <w:tcPr>
            <w:tcW w:w="1339" w:type="dxa"/>
            <w:vAlign w:val="bottom"/>
          </w:tcPr>
          <w:p w14:paraId="12182A81" w14:textId="405E9266" w:rsidR="00022CF8" w:rsidRPr="00EB3DF9" w:rsidRDefault="009060F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1</w:t>
            </w:r>
          </w:p>
        </w:tc>
        <w:tc>
          <w:tcPr>
            <w:tcW w:w="1338" w:type="dxa"/>
            <w:vAlign w:val="bottom"/>
          </w:tcPr>
          <w:p w14:paraId="44236204" w14:textId="749539A8" w:rsidR="00022CF8" w:rsidRPr="00EB3DF9" w:rsidRDefault="009060F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63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1C74146A" w14:textId="1DD4F6D6" w:rsidR="00022CF8" w:rsidRPr="00EB3DF9" w:rsidRDefault="009060F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2C3FDBA2" w14:textId="2B1328BA" w:rsidR="00022CF8" w:rsidRPr="00EB3DF9" w:rsidRDefault="009060F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28D9A760" w14:textId="141FB689" w:rsidR="00022CF8" w:rsidRPr="00EB3DF9" w:rsidRDefault="009B3EB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158</w:t>
            </w:r>
          </w:p>
        </w:tc>
      </w:tr>
      <w:tr w:rsidR="00022CF8" w:rsidRPr="00EB3DF9" w14:paraId="538476F7" w14:textId="77777777" w:rsidTr="00A04AAB">
        <w:tc>
          <w:tcPr>
            <w:tcW w:w="3600" w:type="dxa"/>
          </w:tcPr>
          <w:p w14:paraId="58FC41FB" w14:textId="77777777" w:rsidR="00022CF8" w:rsidRPr="00EB3DF9" w:rsidRDefault="00022CF8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38" w:type="dxa"/>
            <w:vAlign w:val="bottom"/>
          </w:tcPr>
          <w:p w14:paraId="607C2B8C" w14:textId="63994B1F" w:rsidR="00022CF8" w:rsidRPr="00EB3DF9" w:rsidRDefault="009060F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648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169F933F" w14:textId="6D9DE2BF" w:rsidR="00022CF8" w:rsidRPr="00EB3DF9" w:rsidRDefault="009060F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218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02E09542" w14:textId="04FDF9E0" w:rsidR="00022CF8" w:rsidRPr="00EB3DF9" w:rsidRDefault="009060F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568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7CCAAF62" w14:textId="6CD919DB" w:rsidR="00022CF8" w:rsidRPr="00EB3DF9" w:rsidRDefault="009060F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103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vAlign w:val="bottom"/>
          </w:tcPr>
          <w:p w14:paraId="06B73B78" w14:textId="58C19DC0" w:rsidR="00022CF8" w:rsidRPr="00EB3DF9" w:rsidRDefault="009060F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113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3E710E2F" w14:textId="2C2D8C53" w:rsidR="00022CF8" w:rsidRPr="00EB3DF9" w:rsidRDefault="009060F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51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123A05A2" w14:textId="741587D5" w:rsidR="00022CF8" w:rsidRPr="00EB3DF9" w:rsidRDefault="009060F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56F6C22F" w14:textId="09ED03AB" w:rsidR="00022CF8" w:rsidRPr="00EB3DF9" w:rsidRDefault="009B3EB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1,701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</w:tr>
      <w:tr w:rsidR="00022CF8" w:rsidRPr="00EB3DF9" w14:paraId="7A9F5BAC" w14:textId="77777777" w:rsidTr="00A04AAB">
        <w:tc>
          <w:tcPr>
            <w:tcW w:w="3600" w:type="dxa"/>
          </w:tcPr>
          <w:p w14:paraId="1BD4BF2B" w14:textId="77777777" w:rsidR="00022CF8" w:rsidRPr="00EB3DF9" w:rsidRDefault="00022CF8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38" w:type="dxa"/>
            <w:vAlign w:val="bottom"/>
          </w:tcPr>
          <w:p w14:paraId="4BB69B81" w14:textId="701DC8E6" w:rsidR="00022CF8" w:rsidRPr="00EB3DF9" w:rsidRDefault="009060F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2,905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37787742" w14:textId="22E198B8" w:rsidR="00022CF8" w:rsidRPr="00EB3DF9" w:rsidRDefault="009060F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1,009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2383FF30" w14:textId="088D9092" w:rsidR="00022CF8" w:rsidRPr="00EB3DF9" w:rsidRDefault="009060F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="00772C14" w:rsidRPr="00EB3DF9">
              <w:rPr>
                <w:sz w:val="26"/>
                <w:szCs w:val="26"/>
              </w:rPr>
              <w:t>690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19E1909C" w14:textId="1271FE3C" w:rsidR="00022CF8" w:rsidRPr="00EB3DF9" w:rsidRDefault="009060F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38</w:t>
            </w:r>
            <w:r w:rsidR="00772C14" w:rsidRPr="00EB3DF9">
              <w:rPr>
                <w:sz w:val="26"/>
                <w:szCs w:val="26"/>
              </w:rPr>
              <w:t>8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vAlign w:val="bottom"/>
          </w:tcPr>
          <w:p w14:paraId="7D755EAD" w14:textId="7747B363" w:rsidR="00022CF8" w:rsidRPr="00EB3DF9" w:rsidRDefault="009060F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2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1ABE00EC" w14:textId="6444D9BC" w:rsidR="00022CF8" w:rsidRPr="00EB3DF9" w:rsidRDefault="009060F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3</w:t>
            </w:r>
            <w:r w:rsidR="00772C14" w:rsidRPr="00EB3DF9">
              <w:rPr>
                <w:sz w:val="26"/>
                <w:szCs w:val="26"/>
              </w:rPr>
              <w:t>8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06360AC5" w14:textId="2DA435DE" w:rsidR="00022CF8" w:rsidRPr="00EB3DF9" w:rsidRDefault="009060F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6247E169" w14:textId="1D2215AB" w:rsidR="00022CF8" w:rsidRPr="00EB3DF9" w:rsidRDefault="001701D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5,0</w:t>
            </w:r>
            <w:r w:rsidR="006D5BB8" w:rsidRPr="00EB3DF9">
              <w:rPr>
                <w:sz w:val="26"/>
                <w:szCs w:val="26"/>
              </w:rPr>
              <w:t>32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</w:tr>
      <w:tr w:rsidR="00022CF8" w:rsidRPr="00EB3DF9" w14:paraId="415FB3F8" w14:textId="77777777" w:rsidTr="00A04AAB">
        <w:tc>
          <w:tcPr>
            <w:tcW w:w="3600" w:type="dxa"/>
          </w:tcPr>
          <w:p w14:paraId="4E8CD037" w14:textId="77777777" w:rsidR="00022CF8" w:rsidRPr="00EB3DF9" w:rsidRDefault="00022CF8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8" w:type="dxa"/>
            <w:vAlign w:val="bottom"/>
          </w:tcPr>
          <w:p w14:paraId="0B1CBC34" w14:textId="77777777" w:rsidR="00022CF8" w:rsidRPr="00EB3DF9" w:rsidRDefault="00022CF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86CD1C8" w14:textId="77777777" w:rsidR="00022CF8" w:rsidRPr="00EB3DF9" w:rsidRDefault="00022CF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1B8DD05" w14:textId="77777777" w:rsidR="00022CF8" w:rsidRPr="00EB3DF9" w:rsidRDefault="00022CF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C03C9DB" w14:textId="77777777" w:rsidR="00022CF8" w:rsidRPr="00EB3DF9" w:rsidRDefault="00022CF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5863A382" w14:textId="77777777" w:rsidR="00022CF8" w:rsidRPr="00EB3DF9" w:rsidRDefault="00022CF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0184A0FA" w14:textId="77777777" w:rsidR="00022CF8" w:rsidRPr="00EB3DF9" w:rsidRDefault="00022CF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82035C4" w14:textId="77777777" w:rsidR="00022CF8" w:rsidRPr="00EB3DF9" w:rsidRDefault="00022CF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6BB7AB7" w14:textId="77777777" w:rsidR="00022CF8" w:rsidRPr="00EB3DF9" w:rsidRDefault="00022CF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6"/>
                <w:szCs w:val="26"/>
                <w:cs/>
              </w:rPr>
            </w:pPr>
          </w:p>
        </w:tc>
      </w:tr>
      <w:bookmarkEnd w:id="5"/>
      <w:tr w:rsidR="00527506" w:rsidRPr="00EB3DF9" w14:paraId="3D9CE8CC" w14:textId="77777777" w:rsidTr="00A04AAB">
        <w:tc>
          <w:tcPr>
            <w:tcW w:w="3600" w:type="dxa"/>
          </w:tcPr>
          <w:p w14:paraId="0F8803BE" w14:textId="77777777" w:rsidR="00527506" w:rsidRPr="00EB3DF9" w:rsidRDefault="0052750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338" w:type="dxa"/>
            <w:vAlign w:val="bottom"/>
          </w:tcPr>
          <w:p w14:paraId="700450E9" w14:textId="6204BFE6" w:rsidR="00527506" w:rsidRPr="00EB3DF9" w:rsidRDefault="00F228D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5</w:t>
            </w:r>
            <w:r w:rsidR="0024251B" w:rsidRPr="00EB3DF9">
              <w:rPr>
                <w:sz w:val="26"/>
                <w:szCs w:val="26"/>
              </w:rPr>
              <w:t>3</w:t>
            </w:r>
            <w:r w:rsidRPr="00EB3DF9">
              <w:rPr>
                <w:sz w:val="26"/>
                <w:szCs w:val="26"/>
              </w:rPr>
              <w:t>,</w:t>
            </w:r>
            <w:r w:rsidR="00C246E8" w:rsidRPr="00EB3DF9">
              <w:rPr>
                <w:sz w:val="26"/>
                <w:szCs w:val="26"/>
              </w:rPr>
              <w:t>547</w:t>
            </w:r>
          </w:p>
        </w:tc>
        <w:tc>
          <w:tcPr>
            <w:tcW w:w="1339" w:type="dxa"/>
            <w:vAlign w:val="bottom"/>
          </w:tcPr>
          <w:p w14:paraId="70A0E005" w14:textId="160F4DC0" w:rsidR="00527506" w:rsidRPr="00EB3DF9" w:rsidRDefault="0024251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17,404</w:t>
            </w:r>
          </w:p>
        </w:tc>
        <w:tc>
          <w:tcPr>
            <w:tcW w:w="1339" w:type="dxa"/>
            <w:vAlign w:val="bottom"/>
          </w:tcPr>
          <w:p w14:paraId="66BF16E0" w14:textId="16F8F52D" w:rsidR="00527506" w:rsidRPr="00EB3DF9" w:rsidRDefault="0024251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37,</w:t>
            </w:r>
            <w:r w:rsidR="00C246E8" w:rsidRPr="00EB3DF9">
              <w:rPr>
                <w:sz w:val="26"/>
                <w:szCs w:val="26"/>
              </w:rPr>
              <w:t>134</w:t>
            </w:r>
          </w:p>
        </w:tc>
        <w:tc>
          <w:tcPr>
            <w:tcW w:w="1339" w:type="dxa"/>
            <w:vAlign w:val="bottom"/>
          </w:tcPr>
          <w:p w14:paraId="4BDD8157" w14:textId="3F6F1C4B" w:rsidR="00527506" w:rsidRPr="00EB3DF9" w:rsidRDefault="0088658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8</w:t>
            </w:r>
            <w:r w:rsidR="00BF4A99" w:rsidRPr="00EB3DF9">
              <w:rPr>
                <w:sz w:val="26"/>
                <w:szCs w:val="26"/>
              </w:rPr>
              <w:t>,914</w:t>
            </w:r>
          </w:p>
        </w:tc>
        <w:tc>
          <w:tcPr>
            <w:tcW w:w="1338" w:type="dxa"/>
            <w:vAlign w:val="bottom"/>
          </w:tcPr>
          <w:p w14:paraId="0BB7CB03" w14:textId="3A13DFD7" w:rsidR="00527506" w:rsidRPr="00EB3DF9" w:rsidRDefault="0024251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10,879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24F3F4DA" w14:textId="6C970B66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3E0522F7" w14:textId="799D2F7D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661B3A6A" w14:textId="6F061D44" w:rsidR="00527506" w:rsidRPr="00EB3DF9" w:rsidRDefault="00EE46A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127</w:t>
            </w:r>
            <w:r w:rsidR="00F228D6" w:rsidRPr="00EB3DF9">
              <w:rPr>
                <w:sz w:val="26"/>
                <w:szCs w:val="26"/>
              </w:rPr>
              <w:t>,</w:t>
            </w:r>
            <w:r w:rsidR="00396D7C" w:rsidRPr="00EB3DF9">
              <w:rPr>
                <w:sz w:val="26"/>
                <w:szCs w:val="26"/>
              </w:rPr>
              <w:t>878</w:t>
            </w:r>
          </w:p>
        </w:tc>
      </w:tr>
      <w:tr w:rsidR="00527506" w:rsidRPr="00EB3DF9" w14:paraId="0EA5CEA9" w14:textId="77777777" w:rsidTr="00A04AAB">
        <w:tc>
          <w:tcPr>
            <w:tcW w:w="3600" w:type="dxa"/>
          </w:tcPr>
          <w:p w14:paraId="479BB05A" w14:textId="77777777" w:rsidR="00527506" w:rsidRPr="00EB3DF9" w:rsidRDefault="0052750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  <w:r w:rsidRPr="00EB3DF9">
              <w:rPr>
                <w:rFonts w:ascii="Angsana New" w:hAnsi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338" w:type="dxa"/>
            <w:vAlign w:val="bottom"/>
          </w:tcPr>
          <w:p w14:paraId="3AC94928" w14:textId="0C3DF9F1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109</w:t>
            </w:r>
          </w:p>
        </w:tc>
        <w:tc>
          <w:tcPr>
            <w:tcW w:w="1339" w:type="dxa"/>
            <w:vAlign w:val="bottom"/>
          </w:tcPr>
          <w:p w14:paraId="570862EA" w14:textId="4616979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1</w:t>
            </w:r>
          </w:p>
        </w:tc>
        <w:tc>
          <w:tcPr>
            <w:tcW w:w="1339" w:type="dxa"/>
            <w:vAlign w:val="bottom"/>
          </w:tcPr>
          <w:p w14:paraId="77C78D9C" w14:textId="7A3A088A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13,6</w:t>
            </w:r>
            <w:r w:rsidR="00EE46A7" w:rsidRPr="00EB3DF9">
              <w:rPr>
                <w:sz w:val="26"/>
                <w:szCs w:val="26"/>
              </w:rPr>
              <w:t>2</w:t>
            </w:r>
            <w:r w:rsidR="00047F02" w:rsidRPr="00EB3DF9">
              <w:rPr>
                <w:sz w:val="26"/>
                <w:szCs w:val="26"/>
              </w:rPr>
              <w:t>3</w:t>
            </w:r>
          </w:p>
        </w:tc>
        <w:tc>
          <w:tcPr>
            <w:tcW w:w="1339" w:type="dxa"/>
            <w:vAlign w:val="bottom"/>
          </w:tcPr>
          <w:p w14:paraId="3D909B60" w14:textId="10B76623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799</w:t>
            </w:r>
          </w:p>
        </w:tc>
        <w:tc>
          <w:tcPr>
            <w:tcW w:w="1338" w:type="dxa"/>
            <w:vAlign w:val="bottom"/>
          </w:tcPr>
          <w:p w14:paraId="6FA57588" w14:textId="7CAB66CE" w:rsidR="00527506" w:rsidRPr="00EB3DF9" w:rsidRDefault="00CD16D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3,5</w:t>
            </w:r>
            <w:r w:rsidR="00EC4943" w:rsidRPr="00EB3DF9">
              <w:rPr>
                <w:sz w:val="26"/>
                <w:szCs w:val="26"/>
              </w:rPr>
              <w:t>05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399AE36F" w14:textId="1E33D881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613EB13" w14:textId="46059DB6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452DF1E6" w14:textId="1964E22D" w:rsidR="00527506" w:rsidRPr="00EB3DF9" w:rsidRDefault="00047F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18,037</w:t>
            </w:r>
          </w:p>
        </w:tc>
      </w:tr>
      <w:tr w:rsidR="00527506" w:rsidRPr="00EB3DF9" w14:paraId="442B31C1" w14:textId="77777777" w:rsidTr="00A04AAB">
        <w:tc>
          <w:tcPr>
            <w:tcW w:w="3600" w:type="dxa"/>
          </w:tcPr>
          <w:p w14:paraId="09F5F586" w14:textId="77777777" w:rsidR="00527506" w:rsidRPr="00EB3DF9" w:rsidRDefault="0052750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6"/>
                <w:szCs w:val="26"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1338" w:type="dxa"/>
            <w:vAlign w:val="bottom"/>
          </w:tcPr>
          <w:p w14:paraId="3BD8DE23" w14:textId="08B480CD" w:rsidR="00527506" w:rsidRPr="00EB3DF9" w:rsidRDefault="00681DA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5,102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09CEB0FF" w14:textId="3CA7307D" w:rsidR="00527506" w:rsidRPr="00EB3DF9" w:rsidRDefault="00681DA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1,036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5968D6AA" w14:textId="4A989A8A" w:rsidR="00527506" w:rsidRPr="00EB3DF9" w:rsidRDefault="00681DA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="00397CA1" w:rsidRPr="00EB3DF9">
              <w:rPr>
                <w:sz w:val="26"/>
                <w:szCs w:val="26"/>
              </w:rPr>
              <w:t>6,506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26002228" w14:textId="2B38B933" w:rsidR="00527506" w:rsidRPr="00EB3DF9" w:rsidRDefault="00681DA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1,037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vAlign w:val="bottom"/>
          </w:tcPr>
          <w:p w14:paraId="6E2B2FAC" w14:textId="65F64FD8" w:rsidR="00527506" w:rsidRPr="00EB3DF9" w:rsidRDefault="00681DA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78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09D0BCD8" w14:textId="60802894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27E9588D" w14:textId="2FA1B153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3DF6E7E6" w14:textId="5713AE4B" w:rsidR="00527506" w:rsidRPr="00EB3DF9" w:rsidRDefault="00681DA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13,</w:t>
            </w:r>
            <w:r w:rsidR="00397CA1" w:rsidRPr="00EB3DF9">
              <w:rPr>
                <w:sz w:val="26"/>
                <w:szCs w:val="26"/>
              </w:rPr>
              <w:t>759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</w:tr>
      <w:tr w:rsidR="00527506" w:rsidRPr="00EB3DF9" w14:paraId="2D2F9064" w14:textId="77777777" w:rsidTr="00A04AAB">
        <w:tc>
          <w:tcPr>
            <w:tcW w:w="3600" w:type="dxa"/>
          </w:tcPr>
          <w:p w14:paraId="482092BA" w14:textId="77777777" w:rsidR="00527506" w:rsidRPr="00EB3DF9" w:rsidRDefault="0052750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8" w:type="dxa"/>
            <w:vAlign w:val="bottom"/>
          </w:tcPr>
          <w:p w14:paraId="24A9CCB4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11ED4C8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6D5C9C2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2A9EDCB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0C14682E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05ED619D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EC680A6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0425E7C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</w:tr>
      <w:tr w:rsidR="00527506" w:rsidRPr="00EB3DF9" w14:paraId="79A2AFDD" w14:textId="77777777" w:rsidTr="00BF0360">
        <w:tc>
          <w:tcPr>
            <w:tcW w:w="3600" w:type="dxa"/>
          </w:tcPr>
          <w:p w14:paraId="14C321E6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EB3DF9">
              <w:rPr>
                <w:cs/>
              </w:rPr>
              <w:lastRenderedPageBreak/>
              <w:br w:type="page"/>
            </w:r>
            <w:r w:rsidRPr="00EB3DF9">
              <w:rPr>
                <w:cs/>
              </w:rPr>
              <w:br w:type="page"/>
            </w:r>
          </w:p>
        </w:tc>
        <w:tc>
          <w:tcPr>
            <w:tcW w:w="10710" w:type="dxa"/>
            <w:gridSpan w:val="8"/>
          </w:tcPr>
          <w:p w14:paraId="1CF838AB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  <w:r w:rsidRPr="00EB3DF9">
              <w:rPr>
                <w:b/>
                <w:bCs/>
                <w:sz w:val="26"/>
                <w:szCs w:val="26"/>
                <w:cs/>
              </w:rPr>
              <w:t>25</w:t>
            </w:r>
            <w:r w:rsidRPr="00EB3DF9">
              <w:rPr>
                <w:b/>
                <w:bCs/>
                <w:sz w:val="26"/>
                <w:szCs w:val="26"/>
              </w:rPr>
              <w:t>61</w:t>
            </w:r>
          </w:p>
        </w:tc>
      </w:tr>
      <w:tr w:rsidR="00527506" w:rsidRPr="00EB3DF9" w14:paraId="7598954C" w14:textId="77777777" w:rsidTr="00BF0360">
        <w:tc>
          <w:tcPr>
            <w:tcW w:w="3600" w:type="dxa"/>
          </w:tcPr>
          <w:p w14:paraId="7141B6E1" w14:textId="77777777" w:rsidR="00527506" w:rsidRPr="00EB3DF9" w:rsidRDefault="00527506" w:rsidP="00EB3DF9">
            <w:pPr>
              <w:spacing w:line="340" w:lineRule="exact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8" w:type="dxa"/>
            <w:vAlign w:val="bottom"/>
          </w:tcPr>
          <w:p w14:paraId="0111D0DA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โรงกลั่น</w:t>
            </w:r>
            <w:r w:rsidRPr="00EB3DF9">
              <w:rPr>
                <w:rFonts w:hint="cs"/>
                <w:sz w:val="26"/>
                <w:szCs w:val="26"/>
                <w:cs/>
              </w:rPr>
              <w:t>และการค้าน้ำมัน</w:t>
            </w:r>
          </w:p>
        </w:tc>
        <w:tc>
          <w:tcPr>
            <w:tcW w:w="1339" w:type="dxa"/>
            <w:vAlign w:val="bottom"/>
          </w:tcPr>
          <w:p w14:paraId="2385D918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การตลาด</w:t>
            </w:r>
          </w:p>
        </w:tc>
        <w:tc>
          <w:tcPr>
            <w:tcW w:w="1339" w:type="dxa"/>
            <w:vAlign w:val="bottom"/>
          </w:tcPr>
          <w:p w14:paraId="60E63367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6"/>
                <w:szCs w:val="26"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พลังงาน</w:t>
            </w:r>
            <w:r w:rsidRPr="00EB3DF9">
              <w:rPr>
                <w:sz w:val="26"/>
                <w:szCs w:val="26"/>
                <w:cs/>
              </w:rPr>
              <w:t>ไฟฟ้า</w:t>
            </w:r>
          </w:p>
        </w:tc>
        <w:tc>
          <w:tcPr>
            <w:tcW w:w="1339" w:type="dxa"/>
            <w:vAlign w:val="bottom"/>
          </w:tcPr>
          <w:p w14:paraId="7A4ED8E8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6"/>
                <w:szCs w:val="26"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ผลิตภัณฑ์ชีวภาพ</w:t>
            </w:r>
          </w:p>
        </w:tc>
        <w:tc>
          <w:tcPr>
            <w:tcW w:w="1338" w:type="dxa"/>
            <w:vAlign w:val="bottom"/>
          </w:tcPr>
          <w:p w14:paraId="3DE446C0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19"/>
              <w:jc w:val="center"/>
              <w:rPr>
                <w:sz w:val="26"/>
                <w:szCs w:val="26"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ทรัพยากร</w:t>
            </w:r>
            <w:r w:rsidRPr="00EB3DF9">
              <w:rPr>
                <w:sz w:val="26"/>
                <w:szCs w:val="26"/>
                <w:cs/>
              </w:rPr>
              <w:br/>
            </w:r>
            <w:r w:rsidRPr="00EB3DF9">
              <w:rPr>
                <w:rFonts w:hint="cs"/>
                <w:sz w:val="26"/>
                <w:szCs w:val="26"/>
                <w:cs/>
              </w:rPr>
              <w:t>ธรรมชาติ</w:t>
            </w:r>
          </w:p>
        </w:tc>
        <w:tc>
          <w:tcPr>
            <w:tcW w:w="1339" w:type="dxa"/>
            <w:vAlign w:val="bottom"/>
          </w:tcPr>
          <w:p w14:paraId="797B00FF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339" w:type="dxa"/>
            <w:vAlign w:val="bottom"/>
          </w:tcPr>
          <w:p w14:paraId="7EE24140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รายการตัดบัญชีระหว่างกัน</w:t>
            </w:r>
          </w:p>
        </w:tc>
        <w:tc>
          <w:tcPr>
            <w:tcW w:w="1339" w:type="dxa"/>
            <w:vAlign w:val="bottom"/>
          </w:tcPr>
          <w:p w14:paraId="48EE35F3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527506" w:rsidRPr="00EB3DF9" w14:paraId="324AB0CD" w14:textId="77777777" w:rsidTr="00BF0360">
        <w:tc>
          <w:tcPr>
            <w:tcW w:w="3600" w:type="dxa"/>
          </w:tcPr>
          <w:p w14:paraId="79A485A2" w14:textId="77777777" w:rsidR="00527506" w:rsidRPr="00EB3DF9" w:rsidRDefault="0052750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10" w:type="dxa"/>
            <w:gridSpan w:val="8"/>
            <w:vAlign w:val="bottom"/>
          </w:tcPr>
          <w:p w14:paraId="37A78FF6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EB3DF9">
              <w:rPr>
                <w:rFonts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27506" w:rsidRPr="00EB3DF9" w14:paraId="1401AF0B" w14:textId="77777777" w:rsidTr="00BF0360">
        <w:tc>
          <w:tcPr>
            <w:tcW w:w="3600" w:type="dxa"/>
            <w:vAlign w:val="bottom"/>
          </w:tcPr>
          <w:p w14:paraId="766D798B" w14:textId="77777777" w:rsidR="00527506" w:rsidRPr="00EB3DF9" w:rsidRDefault="0052750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6"/>
                <w:szCs w:val="26"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38" w:type="dxa"/>
            <w:vAlign w:val="bottom"/>
          </w:tcPr>
          <w:p w14:paraId="60DCB7DD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43,411</w:t>
            </w:r>
          </w:p>
        </w:tc>
        <w:tc>
          <w:tcPr>
            <w:tcW w:w="1339" w:type="dxa"/>
            <w:vAlign w:val="bottom"/>
          </w:tcPr>
          <w:p w14:paraId="0E86888F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140,524</w:t>
            </w:r>
          </w:p>
        </w:tc>
        <w:tc>
          <w:tcPr>
            <w:tcW w:w="1339" w:type="dxa"/>
            <w:vAlign w:val="bottom"/>
          </w:tcPr>
          <w:p w14:paraId="5A317F4F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3,320</w:t>
            </w:r>
          </w:p>
        </w:tc>
        <w:tc>
          <w:tcPr>
            <w:tcW w:w="1339" w:type="dxa"/>
            <w:vAlign w:val="bottom"/>
          </w:tcPr>
          <w:p w14:paraId="37EDDDBB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3,807</w:t>
            </w:r>
          </w:p>
        </w:tc>
        <w:tc>
          <w:tcPr>
            <w:tcW w:w="1338" w:type="dxa"/>
            <w:vAlign w:val="bottom"/>
          </w:tcPr>
          <w:p w14:paraId="3B601538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963</w:t>
            </w:r>
          </w:p>
        </w:tc>
        <w:tc>
          <w:tcPr>
            <w:tcW w:w="1339" w:type="dxa"/>
            <w:vAlign w:val="bottom"/>
          </w:tcPr>
          <w:p w14:paraId="701AC75A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4E5EC8DF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254CF28C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192,025</w:t>
            </w:r>
          </w:p>
        </w:tc>
      </w:tr>
      <w:tr w:rsidR="00527506" w:rsidRPr="00EB3DF9" w14:paraId="788746C8" w14:textId="77777777" w:rsidTr="00BF0360">
        <w:tc>
          <w:tcPr>
            <w:tcW w:w="3600" w:type="dxa"/>
          </w:tcPr>
          <w:p w14:paraId="1FA4E5BB" w14:textId="77777777" w:rsidR="00527506" w:rsidRPr="00EB3DF9" w:rsidRDefault="0052750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38" w:type="dxa"/>
            <w:vAlign w:val="bottom"/>
          </w:tcPr>
          <w:p w14:paraId="140DFB45" w14:textId="77777777" w:rsidR="00527506" w:rsidRPr="00EB3DF9" w:rsidRDefault="0052750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131,404</w:t>
            </w:r>
          </w:p>
        </w:tc>
        <w:tc>
          <w:tcPr>
            <w:tcW w:w="1339" w:type="dxa"/>
            <w:vAlign w:val="bottom"/>
          </w:tcPr>
          <w:p w14:paraId="776D52B7" w14:textId="77777777" w:rsidR="00527506" w:rsidRPr="00EB3DF9" w:rsidRDefault="0052750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9</w:t>
            </w:r>
          </w:p>
        </w:tc>
        <w:tc>
          <w:tcPr>
            <w:tcW w:w="1339" w:type="dxa"/>
            <w:vAlign w:val="bottom"/>
          </w:tcPr>
          <w:p w14:paraId="380B2FB7" w14:textId="77777777" w:rsidR="00527506" w:rsidRPr="00EB3DF9" w:rsidRDefault="0052750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2032556D" w14:textId="77777777" w:rsidR="00527506" w:rsidRPr="00EB3DF9" w:rsidRDefault="0052750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5,981</w:t>
            </w:r>
          </w:p>
        </w:tc>
        <w:tc>
          <w:tcPr>
            <w:tcW w:w="1338" w:type="dxa"/>
            <w:vAlign w:val="bottom"/>
          </w:tcPr>
          <w:p w14:paraId="4603F730" w14:textId="77777777" w:rsidR="00527506" w:rsidRPr="00EB3DF9" w:rsidRDefault="0052750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212EB5F2" w14:textId="77777777" w:rsidR="00527506" w:rsidRPr="00EB3DF9" w:rsidRDefault="0052750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1806BFA9" w14:textId="77777777" w:rsidR="00527506" w:rsidRPr="00EB3DF9" w:rsidRDefault="0052750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137,394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55F37974" w14:textId="77777777" w:rsidR="00527506" w:rsidRPr="00EB3DF9" w:rsidRDefault="0052750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</w:tr>
      <w:tr w:rsidR="00527506" w:rsidRPr="00EB3DF9" w14:paraId="1B0002B4" w14:textId="77777777" w:rsidTr="00BF0360">
        <w:tc>
          <w:tcPr>
            <w:tcW w:w="3600" w:type="dxa"/>
          </w:tcPr>
          <w:p w14:paraId="78B35938" w14:textId="77777777" w:rsidR="00527506" w:rsidRPr="00EB3DF9" w:rsidRDefault="0052750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338" w:type="dxa"/>
            <w:vAlign w:val="bottom"/>
          </w:tcPr>
          <w:p w14:paraId="1372AF36" w14:textId="77777777" w:rsidR="00527506" w:rsidRPr="00EB3DF9" w:rsidRDefault="0052750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6"/>
                <w:szCs w:val="26"/>
              </w:rPr>
            </w:pPr>
            <w:r w:rsidRPr="00EB3DF9">
              <w:rPr>
                <w:b/>
                <w:bCs/>
                <w:sz w:val="26"/>
                <w:szCs w:val="26"/>
              </w:rPr>
              <w:t>174,815</w:t>
            </w:r>
          </w:p>
        </w:tc>
        <w:tc>
          <w:tcPr>
            <w:tcW w:w="1339" w:type="dxa"/>
            <w:vAlign w:val="bottom"/>
          </w:tcPr>
          <w:p w14:paraId="31B85374" w14:textId="77777777" w:rsidR="00527506" w:rsidRPr="00EB3DF9" w:rsidRDefault="0052750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6"/>
                <w:szCs w:val="26"/>
              </w:rPr>
            </w:pPr>
            <w:r w:rsidRPr="00EB3DF9">
              <w:rPr>
                <w:b/>
                <w:bCs/>
                <w:sz w:val="26"/>
                <w:szCs w:val="26"/>
              </w:rPr>
              <w:t>140,533</w:t>
            </w:r>
          </w:p>
        </w:tc>
        <w:tc>
          <w:tcPr>
            <w:tcW w:w="1339" w:type="dxa"/>
            <w:vAlign w:val="bottom"/>
          </w:tcPr>
          <w:p w14:paraId="076662C2" w14:textId="77777777" w:rsidR="00527506" w:rsidRPr="00EB3DF9" w:rsidRDefault="0052750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6"/>
                <w:szCs w:val="26"/>
              </w:rPr>
            </w:pPr>
            <w:r w:rsidRPr="00EB3DF9">
              <w:rPr>
                <w:b/>
                <w:bCs/>
                <w:sz w:val="26"/>
                <w:szCs w:val="26"/>
              </w:rPr>
              <w:t>3,320</w:t>
            </w:r>
          </w:p>
        </w:tc>
        <w:tc>
          <w:tcPr>
            <w:tcW w:w="1339" w:type="dxa"/>
            <w:vAlign w:val="bottom"/>
          </w:tcPr>
          <w:p w14:paraId="7DE7693D" w14:textId="77777777" w:rsidR="00527506" w:rsidRPr="00EB3DF9" w:rsidRDefault="0052750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6"/>
                <w:szCs w:val="26"/>
              </w:rPr>
            </w:pPr>
            <w:r w:rsidRPr="00EB3DF9">
              <w:rPr>
                <w:b/>
                <w:bCs/>
                <w:sz w:val="26"/>
                <w:szCs w:val="26"/>
              </w:rPr>
              <w:t>9,788</w:t>
            </w:r>
          </w:p>
        </w:tc>
        <w:tc>
          <w:tcPr>
            <w:tcW w:w="1338" w:type="dxa"/>
            <w:vAlign w:val="bottom"/>
          </w:tcPr>
          <w:p w14:paraId="31BD5547" w14:textId="77777777" w:rsidR="00527506" w:rsidRPr="00EB3DF9" w:rsidRDefault="0052750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6"/>
                <w:szCs w:val="26"/>
              </w:rPr>
            </w:pPr>
            <w:r w:rsidRPr="00EB3DF9">
              <w:rPr>
                <w:b/>
                <w:bCs/>
                <w:sz w:val="26"/>
                <w:szCs w:val="26"/>
              </w:rPr>
              <w:t>963</w:t>
            </w:r>
          </w:p>
        </w:tc>
        <w:tc>
          <w:tcPr>
            <w:tcW w:w="1339" w:type="dxa"/>
            <w:vAlign w:val="bottom"/>
          </w:tcPr>
          <w:p w14:paraId="477D520B" w14:textId="77777777" w:rsidR="00527506" w:rsidRPr="00EB3DF9" w:rsidRDefault="0052750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6"/>
                <w:szCs w:val="26"/>
              </w:rPr>
            </w:pPr>
            <w:r w:rsidRPr="00EB3DF9">
              <w:rPr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2DC15440" w14:textId="77777777" w:rsidR="00527506" w:rsidRPr="00EB3DF9" w:rsidRDefault="0052750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6"/>
                <w:szCs w:val="26"/>
              </w:rPr>
            </w:pPr>
            <w:r w:rsidRPr="00EB3DF9">
              <w:rPr>
                <w:b/>
                <w:bCs/>
                <w:sz w:val="26"/>
                <w:szCs w:val="26"/>
                <w:cs/>
              </w:rPr>
              <w:t>(</w:t>
            </w:r>
            <w:r w:rsidRPr="00EB3DF9">
              <w:rPr>
                <w:b/>
                <w:bCs/>
                <w:sz w:val="26"/>
                <w:szCs w:val="26"/>
              </w:rPr>
              <w:t>137,394</w:t>
            </w:r>
            <w:r w:rsidRPr="00EB3DF9"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6CC9F66F" w14:textId="77777777" w:rsidR="00527506" w:rsidRPr="00EB3DF9" w:rsidRDefault="0052750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6"/>
                <w:szCs w:val="26"/>
              </w:rPr>
            </w:pPr>
            <w:r w:rsidRPr="00EB3DF9">
              <w:rPr>
                <w:b/>
                <w:bCs/>
                <w:sz w:val="26"/>
                <w:szCs w:val="26"/>
              </w:rPr>
              <w:t>192,025</w:t>
            </w:r>
          </w:p>
        </w:tc>
      </w:tr>
      <w:tr w:rsidR="00527506" w:rsidRPr="00EB3DF9" w14:paraId="284053B7" w14:textId="77777777" w:rsidTr="00BF0360">
        <w:tc>
          <w:tcPr>
            <w:tcW w:w="3600" w:type="dxa"/>
          </w:tcPr>
          <w:p w14:paraId="6A7468F6" w14:textId="77777777" w:rsidR="00527506" w:rsidRPr="00EB3DF9" w:rsidRDefault="0052750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8" w:type="dxa"/>
            <w:vAlign w:val="bottom"/>
          </w:tcPr>
          <w:p w14:paraId="0EEBA0B4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0080CC1F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823739D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3172A46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1ABD9560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6184476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1C0752BD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FFDD77A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exact"/>
              <w:rPr>
                <w:sz w:val="26"/>
                <w:szCs w:val="26"/>
                <w:cs/>
              </w:rPr>
            </w:pPr>
          </w:p>
        </w:tc>
      </w:tr>
      <w:tr w:rsidR="00527506" w:rsidRPr="00EB3DF9" w14:paraId="0AD6B2A9" w14:textId="77777777" w:rsidTr="00BF0360">
        <w:tc>
          <w:tcPr>
            <w:tcW w:w="3600" w:type="dxa"/>
          </w:tcPr>
          <w:p w14:paraId="46D858A4" w14:textId="77777777" w:rsidR="00527506" w:rsidRPr="00EB3DF9" w:rsidRDefault="0052750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="Angsana New" w:hAnsi="Angsana New"/>
                <w:sz w:val="26"/>
                <w:szCs w:val="26"/>
              </w:rPr>
            </w:pPr>
            <w:r w:rsidRPr="00EB3DF9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338" w:type="dxa"/>
            <w:vAlign w:val="bottom"/>
          </w:tcPr>
          <w:p w14:paraId="74CD5827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3,928</w:t>
            </w:r>
          </w:p>
        </w:tc>
        <w:tc>
          <w:tcPr>
            <w:tcW w:w="1339" w:type="dxa"/>
            <w:vAlign w:val="bottom"/>
          </w:tcPr>
          <w:p w14:paraId="04BBC270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2,177</w:t>
            </w:r>
          </w:p>
        </w:tc>
        <w:tc>
          <w:tcPr>
            <w:tcW w:w="1339" w:type="dxa"/>
            <w:vAlign w:val="bottom"/>
          </w:tcPr>
          <w:p w14:paraId="321EF650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3,569</w:t>
            </w:r>
          </w:p>
        </w:tc>
        <w:tc>
          <w:tcPr>
            <w:tcW w:w="1339" w:type="dxa"/>
            <w:vAlign w:val="bottom"/>
          </w:tcPr>
          <w:p w14:paraId="68DC3AAB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692</w:t>
            </w:r>
          </w:p>
        </w:tc>
        <w:tc>
          <w:tcPr>
            <w:tcW w:w="1338" w:type="dxa"/>
            <w:vAlign w:val="bottom"/>
          </w:tcPr>
          <w:p w14:paraId="63C3A9A1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117</w:t>
            </w:r>
          </w:p>
        </w:tc>
        <w:tc>
          <w:tcPr>
            <w:tcW w:w="1339" w:type="dxa"/>
            <w:vAlign w:val="bottom"/>
          </w:tcPr>
          <w:p w14:paraId="644F7AD3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268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5827DBB9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14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0C2537B4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10,201</w:t>
            </w:r>
          </w:p>
        </w:tc>
      </w:tr>
      <w:tr w:rsidR="00527506" w:rsidRPr="00EB3DF9" w14:paraId="7AB7EFC6" w14:textId="77777777" w:rsidTr="00BF0360">
        <w:tc>
          <w:tcPr>
            <w:tcW w:w="3600" w:type="dxa"/>
          </w:tcPr>
          <w:p w14:paraId="6990AEB2" w14:textId="77777777" w:rsidR="00527506" w:rsidRPr="00EB3DF9" w:rsidRDefault="0052750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38" w:type="dxa"/>
            <w:vAlign w:val="bottom"/>
          </w:tcPr>
          <w:p w14:paraId="6E8AD06E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E6B1022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C56D213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9C6080E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7D2FE32A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12AB98B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F1CE9EE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3472089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4,902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</w:tr>
      <w:tr w:rsidR="00527506" w:rsidRPr="00EB3DF9" w14:paraId="2D95F55C" w14:textId="77777777" w:rsidTr="00BF0360">
        <w:tc>
          <w:tcPr>
            <w:tcW w:w="3600" w:type="dxa"/>
          </w:tcPr>
          <w:p w14:paraId="7D766E1F" w14:textId="77777777" w:rsidR="00527506" w:rsidRPr="00EB3DF9" w:rsidRDefault="0052750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338" w:type="dxa"/>
            <w:vAlign w:val="bottom"/>
          </w:tcPr>
          <w:p w14:paraId="436B8A61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FA89378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12E091B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E203895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65279BEC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B9586E0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7264068E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025C64DC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415</w:t>
            </w:r>
          </w:p>
        </w:tc>
      </w:tr>
      <w:tr w:rsidR="00527506" w:rsidRPr="00EB3DF9" w14:paraId="5899BA71" w14:textId="77777777" w:rsidTr="00BF0360">
        <w:tc>
          <w:tcPr>
            <w:tcW w:w="3600" w:type="dxa"/>
          </w:tcPr>
          <w:p w14:paraId="6CF28F0E" w14:textId="77777777" w:rsidR="00527506" w:rsidRPr="00EB3DF9" w:rsidRDefault="0052750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6"/>
                <w:szCs w:val="26"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</w:rPr>
              <w:t>ขาดทุนจากการด้อยค่าสินทรัพย์</w:t>
            </w:r>
          </w:p>
        </w:tc>
        <w:tc>
          <w:tcPr>
            <w:tcW w:w="1338" w:type="dxa"/>
            <w:vAlign w:val="bottom"/>
          </w:tcPr>
          <w:p w14:paraId="30670B9D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C3565DD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2791DBB4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1A64B27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039DEAF1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C4AD5DF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DFBC04D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E0D2036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441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</w:tr>
      <w:tr w:rsidR="00527506" w:rsidRPr="00EB3DF9" w14:paraId="7877D46E" w14:textId="77777777" w:rsidTr="00BF0360">
        <w:tc>
          <w:tcPr>
            <w:tcW w:w="3600" w:type="dxa"/>
          </w:tcPr>
          <w:p w14:paraId="1C926096" w14:textId="77777777" w:rsidR="00527506" w:rsidRPr="00EB3DF9" w:rsidRDefault="0052750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38" w:type="dxa"/>
            <w:vAlign w:val="bottom"/>
          </w:tcPr>
          <w:p w14:paraId="369024AC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2DBAD94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09EF176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CA22EE1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74ED66F8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52943466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AAB1415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02E3A1A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1,545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</w:tr>
      <w:tr w:rsidR="00527506" w:rsidRPr="00EB3DF9" w14:paraId="62350709" w14:textId="77777777" w:rsidTr="00BF0360">
        <w:tc>
          <w:tcPr>
            <w:tcW w:w="3600" w:type="dxa"/>
          </w:tcPr>
          <w:p w14:paraId="281D69C3" w14:textId="77777777" w:rsidR="00527506" w:rsidRPr="00EB3DF9" w:rsidRDefault="0052750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EB3DF9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38" w:type="dxa"/>
            <w:vAlign w:val="bottom"/>
          </w:tcPr>
          <w:p w14:paraId="0B6F239A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1B5828B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B5DDFCA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B5F4BA9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61E64EDC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5B6C3E2A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299AED7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CD5694A" w14:textId="77777777" w:rsidR="00527506" w:rsidRPr="00EB3DF9" w:rsidRDefault="0052750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493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</w:tr>
      <w:tr w:rsidR="00527506" w:rsidRPr="00EB3DF9" w14:paraId="1E13D7C3" w14:textId="77777777" w:rsidTr="00BF0360">
        <w:tc>
          <w:tcPr>
            <w:tcW w:w="3600" w:type="dxa"/>
          </w:tcPr>
          <w:p w14:paraId="275BC53B" w14:textId="77777777" w:rsidR="00527506" w:rsidRPr="00EB3DF9" w:rsidRDefault="0052750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338" w:type="dxa"/>
            <w:vAlign w:val="bottom"/>
          </w:tcPr>
          <w:p w14:paraId="06AA1D90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73CC879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1E3956A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2E7B39D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5DE2590A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4F7EBEA8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C650DB2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BCB3742" w14:textId="77777777" w:rsidR="00527506" w:rsidRPr="00EB3DF9" w:rsidRDefault="0052750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6"/>
                <w:szCs w:val="26"/>
              </w:rPr>
            </w:pPr>
            <w:r w:rsidRPr="00EB3DF9">
              <w:rPr>
                <w:b/>
                <w:bCs/>
                <w:sz w:val="26"/>
                <w:szCs w:val="26"/>
              </w:rPr>
              <w:t>3,235</w:t>
            </w:r>
          </w:p>
        </w:tc>
      </w:tr>
      <w:tr w:rsidR="00527506" w:rsidRPr="00EB3DF9" w14:paraId="623C2CAE" w14:textId="77777777" w:rsidTr="00BF0360">
        <w:tc>
          <w:tcPr>
            <w:tcW w:w="3600" w:type="dxa"/>
          </w:tcPr>
          <w:p w14:paraId="7A49262F" w14:textId="77777777" w:rsidR="00527506" w:rsidRPr="00EB3DF9" w:rsidRDefault="0052750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8" w:type="dxa"/>
            <w:vAlign w:val="bottom"/>
          </w:tcPr>
          <w:p w14:paraId="634ACAD0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47538393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9EB7B76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9EC4EA3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499184DA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6EA27D87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AB6982E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79F90B87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exact"/>
              <w:rPr>
                <w:sz w:val="26"/>
                <w:szCs w:val="26"/>
                <w:cs/>
              </w:rPr>
            </w:pPr>
          </w:p>
        </w:tc>
      </w:tr>
      <w:tr w:rsidR="00527506" w:rsidRPr="00EB3DF9" w14:paraId="080B46ED" w14:textId="77777777" w:rsidTr="00BF0360">
        <w:tc>
          <w:tcPr>
            <w:tcW w:w="3600" w:type="dxa"/>
          </w:tcPr>
          <w:p w14:paraId="398B0C1E" w14:textId="77777777" w:rsidR="00527506" w:rsidRPr="00EB3DF9" w:rsidRDefault="0052750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38" w:type="dxa"/>
            <w:vAlign w:val="bottom"/>
          </w:tcPr>
          <w:p w14:paraId="265CACDF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26</w:t>
            </w:r>
          </w:p>
        </w:tc>
        <w:tc>
          <w:tcPr>
            <w:tcW w:w="1339" w:type="dxa"/>
            <w:vAlign w:val="bottom"/>
          </w:tcPr>
          <w:p w14:paraId="4C60B5E9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26</w:t>
            </w:r>
          </w:p>
        </w:tc>
        <w:tc>
          <w:tcPr>
            <w:tcW w:w="1339" w:type="dxa"/>
            <w:vAlign w:val="bottom"/>
          </w:tcPr>
          <w:p w14:paraId="352F8FC0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8</w:t>
            </w:r>
          </w:p>
        </w:tc>
        <w:tc>
          <w:tcPr>
            <w:tcW w:w="1339" w:type="dxa"/>
            <w:vAlign w:val="bottom"/>
          </w:tcPr>
          <w:p w14:paraId="7CAA85FF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2</w:t>
            </w:r>
          </w:p>
        </w:tc>
        <w:tc>
          <w:tcPr>
            <w:tcW w:w="1338" w:type="dxa"/>
            <w:vAlign w:val="bottom"/>
          </w:tcPr>
          <w:p w14:paraId="34E39241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8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196EA2F4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446E2E3A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15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51F03AC4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55</w:t>
            </w:r>
          </w:p>
        </w:tc>
      </w:tr>
      <w:tr w:rsidR="00527506" w:rsidRPr="00EB3DF9" w14:paraId="1BF8FBF1" w14:textId="77777777" w:rsidTr="00BF0360">
        <w:tc>
          <w:tcPr>
            <w:tcW w:w="3600" w:type="dxa"/>
          </w:tcPr>
          <w:p w14:paraId="33AC9DC8" w14:textId="77777777" w:rsidR="00527506" w:rsidRPr="00EB3DF9" w:rsidRDefault="0052750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38" w:type="dxa"/>
            <w:vAlign w:val="bottom"/>
          </w:tcPr>
          <w:p w14:paraId="002DD787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633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79B20FA9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197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3F0FBA63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521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596E30B8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103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vAlign w:val="bottom"/>
          </w:tcPr>
          <w:p w14:paraId="734FEAFE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52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5BF6FE8B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64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2D900678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25</w:t>
            </w:r>
          </w:p>
        </w:tc>
        <w:tc>
          <w:tcPr>
            <w:tcW w:w="1339" w:type="dxa"/>
            <w:vAlign w:val="bottom"/>
          </w:tcPr>
          <w:p w14:paraId="0954F99F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1,545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</w:tr>
      <w:tr w:rsidR="00527506" w:rsidRPr="00EB3DF9" w14:paraId="6F9B42D4" w14:textId="77777777" w:rsidTr="00BF0360">
        <w:tc>
          <w:tcPr>
            <w:tcW w:w="3600" w:type="dxa"/>
          </w:tcPr>
          <w:p w14:paraId="39E6025A" w14:textId="77777777" w:rsidR="00527506" w:rsidRPr="00EB3DF9" w:rsidRDefault="0052750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38" w:type="dxa"/>
            <w:vAlign w:val="bottom"/>
          </w:tcPr>
          <w:p w14:paraId="47F4FA35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2,767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1C2F8FFC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922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67B36A05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693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68F739D9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349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vAlign w:val="bottom"/>
          </w:tcPr>
          <w:p w14:paraId="6F733995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141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3274FDB8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30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4D364799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3665848F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4,902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</w:tr>
      <w:tr w:rsidR="00527506" w:rsidRPr="00EB3DF9" w14:paraId="2467110C" w14:textId="77777777" w:rsidTr="00BF0360">
        <w:tc>
          <w:tcPr>
            <w:tcW w:w="3600" w:type="dxa"/>
          </w:tcPr>
          <w:p w14:paraId="325FB9E6" w14:textId="77777777" w:rsidR="00527506" w:rsidRPr="00EB3DF9" w:rsidRDefault="0052750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8" w:type="dxa"/>
            <w:vAlign w:val="bottom"/>
          </w:tcPr>
          <w:p w14:paraId="1D6B8233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406EA99B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706D794B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2D33838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6C208D7D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37E0E9C0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4A742F9C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6534ABD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exact"/>
              <w:rPr>
                <w:sz w:val="26"/>
                <w:szCs w:val="26"/>
                <w:cs/>
              </w:rPr>
            </w:pPr>
          </w:p>
        </w:tc>
      </w:tr>
      <w:tr w:rsidR="00527506" w:rsidRPr="00EB3DF9" w14:paraId="2D0D52C3" w14:textId="77777777" w:rsidTr="00BF0360">
        <w:tc>
          <w:tcPr>
            <w:tcW w:w="3600" w:type="dxa"/>
          </w:tcPr>
          <w:p w14:paraId="2105D1C7" w14:textId="77777777" w:rsidR="00527506" w:rsidRPr="00EB3DF9" w:rsidRDefault="0052750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338" w:type="dxa"/>
            <w:vAlign w:val="bottom"/>
          </w:tcPr>
          <w:p w14:paraId="774D7FA7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48,360</w:t>
            </w:r>
          </w:p>
        </w:tc>
        <w:tc>
          <w:tcPr>
            <w:tcW w:w="1339" w:type="dxa"/>
            <w:vAlign w:val="bottom"/>
          </w:tcPr>
          <w:p w14:paraId="73272AFE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20,251</w:t>
            </w:r>
          </w:p>
        </w:tc>
        <w:tc>
          <w:tcPr>
            <w:tcW w:w="1339" w:type="dxa"/>
            <w:vAlign w:val="bottom"/>
          </w:tcPr>
          <w:p w14:paraId="40A93FE5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31,550</w:t>
            </w:r>
          </w:p>
        </w:tc>
        <w:tc>
          <w:tcPr>
            <w:tcW w:w="1339" w:type="dxa"/>
            <w:vAlign w:val="bottom"/>
          </w:tcPr>
          <w:p w14:paraId="38050424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7,332</w:t>
            </w:r>
          </w:p>
        </w:tc>
        <w:tc>
          <w:tcPr>
            <w:tcW w:w="1338" w:type="dxa"/>
            <w:vAlign w:val="bottom"/>
          </w:tcPr>
          <w:p w14:paraId="337CABA6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9,876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50D1DF96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1E7B66FE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7F2AEE85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117,369</w:t>
            </w:r>
          </w:p>
        </w:tc>
      </w:tr>
      <w:tr w:rsidR="00527506" w:rsidRPr="00EB3DF9" w14:paraId="69722818" w14:textId="77777777" w:rsidTr="00BF0360">
        <w:tc>
          <w:tcPr>
            <w:tcW w:w="3600" w:type="dxa"/>
          </w:tcPr>
          <w:p w14:paraId="732CD2C9" w14:textId="77777777" w:rsidR="00527506" w:rsidRPr="00EB3DF9" w:rsidRDefault="0052750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  <w:r w:rsidRPr="00EB3DF9">
              <w:rPr>
                <w:rFonts w:ascii="Angsana New" w:hAnsi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338" w:type="dxa"/>
            <w:vAlign w:val="bottom"/>
          </w:tcPr>
          <w:p w14:paraId="199F61F5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91</w:t>
            </w:r>
          </w:p>
        </w:tc>
        <w:tc>
          <w:tcPr>
            <w:tcW w:w="1339" w:type="dxa"/>
            <w:vAlign w:val="bottom"/>
          </w:tcPr>
          <w:p w14:paraId="127DAE14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1</w:t>
            </w:r>
          </w:p>
        </w:tc>
        <w:tc>
          <w:tcPr>
            <w:tcW w:w="1339" w:type="dxa"/>
            <w:vAlign w:val="bottom"/>
          </w:tcPr>
          <w:p w14:paraId="7A8BDFF9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13,501</w:t>
            </w:r>
          </w:p>
        </w:tc>
        <w:tc>
          <w:tcPr>
            <w:tcW w:w="1339" w:type="dxa"/>
            <w:vAlign w:val="bottom"/>
          </w:tcPr>
          <w:p w14:paraId="631C41D3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808</w:t>
            </w:r>
          </w:p>
        </w:tc>
        <w:tc>
          <w:tcPr>
            <w:tcW w:w="1338" w:type="dxa"/>
            <w:vAlign w:val="bottom"/>
          </w:tcPr>
          <w:p w14:paraId="4E162AEC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</w:rPr>
              <w:t>3,647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43796F75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24B5BF89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6B81B10D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</w:rPr>
              <w:t>18,048</w:t>
            </w:r>
          </w:p>
        </w:tc>
      </w:tr>
      <w:tr w:rsidR="00527506" w:rsidRPr="00EB3DF9" w14:paraId="60FE764E" w14:textId="77777777" w:rsidTr="00BF0360">
        <w:tc>
          <w:tcPr>
            <w:tcW w:w="3600" w:type="dxa"/>
          </w:tcPr>
          <w:p w14:paraId="5B7921F8" w14:textId="77777777" w:rsidR="00527506" w:rsidRPr="00EB3DF9" w:rsidRDefault="0052750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6"/>
                <w:szCs w:val="26"/>
              </w:rPr>
            </w:pPr>
            <w:r w:rsidRPr="00EB3DF9">
              <w:rPr>
                <w:rFonts w:ascii="Angsana New" w:hAnsi="Angsana New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1338" w:type="dxa"/>
            <w:vAlign w:val="bottom"/>
          </w:tcPr>
          <w:p w14:paraId="51190D98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4,393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492B6CA4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2,327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21F3A30D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1,499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1AC2EA8A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623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vAlign w:val="bottom"/>
          </w:tcPr>
          <w:p w14:paraId="42AC682E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8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6B258174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18E429B1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4202A2B" w14:textId="77777777" w:rsidR="00527506" w:rsidRPr="00EB3DF9" w:rsidRDefault="005275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(</w:t>
            </w:r>
            <w:r w:rsidRPr="00EB3DF9">
              <w:rPr>
                <w:sz w:val="26"/>
                <w:szCs w:val="26"/>
              </w:rPr>
              <w:t>8,850</w:t>
            </w:r>
            <w:r w:rsidRPr="00EB3DF9">
              <w:rPr>
                <w:sz w:val="26"/>
                <w:szCs w:val="26"/>
                <w:cs/>
              </w:rPr>
              <w:t>)</w:t>
            </w:r>
          </w:p>
        </w:tc>
      </w:tr>
    </w:tbl>
    <w:p w14:paraId="1D0D8181" w14:textId="77777777" w:rsidR="00C87326" w:rsidRPr="00EB3DF9" w:rsidRDefault="00C87326" w:rsidP="00EB3DF9"/>
    <w:p w14:paraId="2A2DEC4F" w14:textId="77777777" w:rsidR="00C87326" w:rsidRPr="00EB3DF9" w:rsidRDefault="00C87326" w:rsidP="00EB3DF9">
      <w:pPr>
        <w:rPr>
          <w:cs/>
        </w:rPr>
        <w:sectPr w:rsidR="00C87326" w:rsidRPr="00EB3DF9" w:rsidSect="009026E5">
          <w:pgSz w:w="16840" w:h="11907" w:orient="landscape" w:code="9"/>
          <w:pgMar w:top="1152" w:right="691" w:bottom="1152" w:left="576" w:header="720" w:footer="720" w:gutter="0"/>
          <w:cols w:space="720"/>
          <w:docGrid w:linePitch="408"/>
        </w:sectPr>
      </w:pPr>
    </w:p>
    <w:p w14:paraId="1FB8B61E" w14:textId="77777777" w:rsidR="00174126" w:rsidRPr="00EB3DF9" w:rsidRDefault="00174126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EB3DF9">
        <w:rPr>
          <w:rFonts w:eastAsia="Calibri"/>
          <w:b/>
          <w:bCs/>
          <w:i/>
          <w:iCs/>
          <w:cs/>
        </w:rPr>
        <w:lastRenderedPageBreak/>
        <w:t>การจำแนกรายได้</w:t>
      </w:r>
    </w:p>
    <w:p w14:paraId="0C2F5E77" w14:textId="77777777" w:rsidR="00174126" w:rsidRPr="00EB3DF9" w:rsidRDefault="00174126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</w:p>
    <w:p w14:paraId="1047AC3D" w14:textId="5B4EF7E6" w:rsidR="00174126" w:rsidRPr="00EB3DF9" w:rsidRDefault="00174126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EB3DF9">
        <w:rPr>
          <w:cs/>
        </w:rPr>
        <w:t>รายได้ส่วนใหญ่ของกลุ่มบริษัทและบริษัท มีจังหวะเวลาในการรับรู้รายได้ ณ เวลาใดเวลาหนึ่ง</w:t>
      </w:r>
    </w:p>
    <w:p w14:paraId="3A504D51" w14:textId="77777777" w:rsidR="00174126" w:rsidRPr="00EB3DF9" w:rsidRDefault="00174126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</w:rPr>
      </w:pPr>
    </w:p>
    <w:p w14:paraId="3ECF6040" w14:textId="4DA65681" w:rsidR="00F421FF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b/>
          <w:bCs/>
          <w:i/>
          <w:iCs/>
        </w:rPr>
      </w:pPr>
      <w:r w:rsidRPr="00EB3DF9">
        <w:rPr>
          <w:rFonts w:eastAsia="Calibri"/>
          <w:b/>
          <w:bCs/>
          <w:i/>
          <w:iCs/>
          <w:cs/>
        </w:rPr>
        <w:t>ส่วนงานภูมิศาสตร์</w:t>
      </w:r>
    </w:p>
    <w:p w14:paraId="34AC5104" w14:textId="77777777" w:rsidR="009E45D4" w:rsidRPr="00EB3DF9" w:rsidRDefault="009E45D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51ACD128" w14:textId="77777777" w:rsidR="001A19D4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EB3DF9">
        <w:rPr>
          <w:cs/>
        </w:rPr>
        <w:t>ในการนำเสนอจำแนกส่วนงานภูมิศาสตร์รายได้จากการขายและบริการ</w:t>
      </w:r>
      <w:r w:rsidR="000B0482" w:rsidRPr="00EB3DF9">
        <w:rPr>
          <w:cs/>
        </w:rPr>
        <w:t>แยกตามที่ตั้งทางภูมิศาสตร์ของลูกค้า</w:t>
      </w:r>
      <w:r w:rsidRPr="00EB3DF9">
        <w:rPr>
          <w:cs/>
        </w:rPr>
        <w:t xml:space="preserve"> และสินทรัพย์ไม่หมุนเวียน (ไม่รวมตราสารอนุพันธ์และภาษีเงินได้รอการตัดบัญชี) แยกแสดงตามสถานที่ตั้งทางภูมิศาสตร์ของสินทรัพย์</w:t>
      </w:r>
    </w:p>
    <w:p w14:paraId="4561EC2E" w14:textId="77777777" w:rsidR="00BA088C" w:rsidRPr="00EB3DF9" w:rsidRDefault="00BA088C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C62028" w:rsidRPr="00EB3DF9" w14:paraId="5B181D75" w14:textId="77777777" w:rsidTr="00AD3C24">
        <w:trPr>
          <w:tblHeader/>
        </w:trPr>
        <w:tc>
          <w:tcPr>
            <w:tcW w:w="4230" w:type="dxa"/>
            <w:shd w:val="clear" w:color="auto" w:fill="auto"/>
          </w:tcPr>
          <w:p w14:paraId="58AE8843" w14:textId="77777777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4BD59092" w14:textId="4AC2F258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EB3DF9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C62028" w:rsidRPr="00EB3DF9" w14:paraId="6FF09A5A" w14:textId="77777777" w:rsidTr="00AD3C24">
        <w:trPr>
          <w:tblHeader/>
        </w:trPr>
        <w:tc>
          <w:tcPr>
            <w:tcW w:w="4230" w:type="dxa"/>
            <w:shd w:val="clear" w:color="auto" w:fill="auto"/>
          </w:tcPr>
          <w:p w14:paraId="41758410" w14:textId="66A99206" w:rsidR="00C62028" w:rsidRPr="00EB3DF9" w:rsidRDefault="00112CD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eastAsia="Calibri"/>
                <w:b/>
                <w:bCs/>
                <w:i/>
                <w:iCs/>
              </w:rPr>
            </w:pPr>
            <w:r w:rsidRPr="00EB3DF9">
              <w:rPr>
                <w:rFonts w:eastAsia="Calibri"/>
                <w:b/>
                <w:bCs/>
                <w:i/>
                <w:iCs/>
                <w:cs/>
              </w:rPr>
              <w:t>ข้อมูลเกี่ยวกับส่วนงานภูมิศาสตร์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545834C6" w14:textId="32E5F3CE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  <w:r w:rsidRPr="00EB3DF9">
              <w:rPr>
                <w:rFonts w:hint="cs"/>
                <w:b/>
                <w:bCs/>
                <w:cs/>
              </w:rPr>
              <w:t>รายได้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56ED7D66" w14:textId="3AC6F5B6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  <w:r w:rsidRPr="00EB3DF9">
              <w:rPr>
                <w:rFonts w:hint="cs"/>
                <w:b/>
                <w:bCs/>
                <w:cs/>
              </w:rPr>
              <w:t>สินทรัพย์ไม่หมุนเวียน</w:t>
            </w:r>
          </w:p>
        </w:tc>
      </w:tr>
      <w:tr w:rsidR="00C62028" w:rsidRPr="00EB3DF9" w14:paraId="49020EAC" w14:textId="77777777" w:rsidTr="00AD3C24">
        <w:trPr>
          <w:tblHeader/>
        </w:trPr>
        <w:tc>
          <w:tcPr>
            <w:tcW w:w="4230" w:type="dxa"/>
          </w:tcPr>
          <w:p w14:paraId="472F0B56" w14:textId="77777777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7" w:type="dxa"/>
          </w:tcPr>
          <w:p w14:paraId="72D2C96A" w14:textId="77777777" w:rsidR="00C62028" w:rsidRPr="00EB3DF9" w:rsidRDefault="00C62028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14:paraId="1B85EC49" w14:textId="77777777" w:rsidR="00C62028" w:rsidRPr="00EB3DF9" w:rsidRDefault="00C62028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37" w:type="dxa"/>
          </w:tcPr>
          <w:p w14:paraId="7BC65AE6" w14:textId="77777777" w:rsidR="00C62028" w:rsidRPr="00EB3DF9" w:rsidRDefault="00C62028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14:paraId="039A141B" w14:textId="77777777" w:rsidR="00C62028" w:rsidRPr="00EB3DF9" w:rsidRDefault="00C62028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62028" w:rsidRPr="00EB3DF9" w14:paraId="6C42F2EB" w14:textId="77777777" w:rsidTr="00AD3C24">
        <w:trPr>
          <w:tblHeader/>
        </w:trPr>
        <w:tc>
          <w:tcPr>
            <w:tcW w:w="4230" w:type="dxa"/>
          </w:tcPr>
          <w:p w14:paraId="6EF9C588" w14:textId="77777777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950" w:type="dxa"/>
            <w:gridSpan w:val="4"/>
          </w:tcPr>
          <w:p w14:paraId="7F1BE591" w14:textId="77777777" w:rsidR="00C62028" w:rsidRPr="00EB3DF9" w:rsidRDefault="00C62028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2028" w:rsidRPr="00EB3DF9" w14:paraId="768D8A02" w14:textId="77777777" w:rsidTr="00AD3C24">
        <w:tc>
          <w:tcPr>
            <w:tcW w:w="4230" w:type="dxa"/>
          </w:tcPr>
          <w:p w14:paraId="5F6E1C54" w14:textId="77777777" w:rsidR="00C62028" w:rsidRPr="00EB3DF9" w:rsidRDefault="00C62028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237" w:type="dxa"/>
          </w:tcPr>
          <w:p w14:paraId="1E419F34" w14:textId="739E6859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153,908</w:t>
            </w:r>
          </w:p>
        </w:tc>
        <w:tc>
          <w:tcPr>
            <w:tcW w:w="1238" w:type="dxa"/>
          </w:tcPr>
          <w:p w14:paraId="56855BD1" w14:textId="77777777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165,453</w:t>
            </w:r>
          </w:p>
        </w:tc>
        <w:tc>
          <w:tcPr>
            <w:tcW w:w="1237" w:type="dxa"/>
          </w:tcPr>
          <w:p w14:paraId="5520372B" w14:textId="683AAE69" w:rsidR="00C62028" w:rsidRPr="00EB3DF9" w:rsidRDefault="005203B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EB3DF9">
              <w:t>55,757</w:t>
            </w:r>
          </w:p>
        </w:tc>
        <w:tc>
          <w:tcPr>
            <w:tcW w:w="1238" w:type="dxa"/>
          </w:tcPr>
          <w:p w14:paraId="4FF14915" w14:textId="77777777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EB3DF9">
              <w:t>54,159</w:t>
            </w:r>
          </w:p>
        </w:tc>
      </w:tr>
      <w:tr w:rsidR="00C62028" w:rsidRPr="00EB3DF9" w14:paraId="1E2DB70C" w14:textId="77777777" w:rsidTr="00AD3C24">
        <w:tc>
          <w:tcPr>
            <w:tcW w:w="4230" w:type="dxa"/>
          </w:tcPr>
          <w:p w14:paraId="2EF477B2" w14:textId="77777777" w:rsidR="00C62028" w:rsidRPr="00EB3DF9" w:rsidRDefault="00C62028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237" w:type="dxa"/>
          </w:tcPr>
          <w:p w14:paraId="73A0C300" w14:textId="44894135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2,295</w:t>
            </w:r>
          </w:p>
        </w:tc>
        <w:tc>
          <w:tcPr>
            <w:tcW w:w="1238" w:type="dxa"/>
          </w:tcPr>
          <w:p w14:paraId="7965C0F2" w14:textId="77777777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4,043</w:t>
            </w:r>
          </w:p>
        </w:tc>
        <w:tc>
          <w:tcPr>
            <w:tcW w:w="1237" w:type="dxa"/>
          </w:tcPr>
          <w:p w14:paraId="4FA7FE1F" w14:textId="419E30E3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</w:tcPr>
          <w:p w14:paraId="7ACCCEFD" w14:textId="77777777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rFonts w:hint="cs"/>
                <w:cs/>
              </w:rPr>
              <w:t>-</w:t>
            </w:r>
          </w:p>
        </w:tc>
      </w:tr>
      <w:tr w:rsidR="00C62028" w:rsidRPr="00EB3DF9" w14:paraId="19710E34" w14:textId="77777777" w:rsidTr="00AD3C24">
        <w:tc>
          <w:tcPr>
            <w:tcW w:w="4230" w:type="dxa"/>
          </w:tcPr>
          <w:p w14:paraId="5AD41A01" w14:textId="77777777" w:rsidR="00C62028" w:rsidRPr="00EB3DF9" w:rsidRDefault="00C62028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237" w:type="dxa"/>
          </w:tcPr>
          <w:p w14:paraId="15F67F9E" w14:textId="787CA605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219</w:t>
            </w:r>
          </w:p>
        </w:tc>
        <w:tc>
          <w:tcPr>
            <w:tcW w:w="1238" w:type="dxa"/>
          </w:tcPr>
          <w:p w14:paraId="2C8A8F6A" w14:textId="77777777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451</w:t>
            </w:r>
          </w:p>
        </w:tc>
        <w:tc>
          <w:tcPr>
            <w:tcW w:w="1237" w:type="dxa"/>
          </w:tcPr>
          <w:p w14:paraId="5AACA621" w14:textId="4F4117C1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5,160</w:t>
            </w:r>
          </w:p>
        </w:tc>
        <w:tc>
          <w:tcPr>
            <w:tcW w:w="1238" w:type="dxa"/>
          </w:tcPr>
          <w:p w14:paraId="2C6E2AEA" w14:textId="77777777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4,500</w:t>
            </w:r>
          </w:p>
        </w:tc>
      </w:tr>
      <w:tr w:rsidR="00C62028" w:rsidRPr="00EB3DF9" w14:paraId="30E6BA44" w14:textId="77777777" w:rsidTr="00AD3C24">
        <w:tc>
          <w:tcPr>
            <w:tcW w:w="4230" w:type="dxa"/>
          </w:tcPr>
          <w:p w14:paraId="213AA766" w14:textId="77777777" w:rsidR="00C62028" w:rsidRPr="00EB3DF9" w:rsidRDefault="00C62028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เกาหลี</w:t>
            </w:r>
          </w:p>
        </w:tc>
        <w:tc>
          <w:tcPr>
            <w:tcW w:w="1237" w:type="dxa"/>
          </w:tcPr>
          <w:p w14:paraId="6234CAF8" w14:textId="2A26D010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3,890</w:t>
            </w:r>
          </w:p>
        </w:tc>
        <w:tc>
          <w:tcPr>
            <w:tcW w:w="1238" w:type="dxa"/>
          </w:tcPr>
          <w:p w14:paraId="1E5B80E9" w14:textId="77777777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4,551</w:t>
            </w:r>
          </w:p>
        </w:tc>
        <w:tc>
          <w:tcPr>
            <w:tcW w:w="1237" w:type="dxa"/>
          </w:tcPr>
          <w:p w14:paraId="376D24F1" w14:textId="5930304B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</w:tcPr>
          <w:p w14:paraId="712EF12A" w14:textId="77777777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C62028" w:rsidRPr="00EB3DF9" w14:paraId="3DE18D86" w14:textId="77777777" w:rsidTr="00AD3C24">
        <w:tc>
          <w:tcPr>
            <w:tcW w:w="4230" w:type="dxa"/>
          </w:tcPr>
          <w:p w14:paraId="1E848CA9" w14:textId="77777777" w:rsidR="00C62028" w:rsidRPr="00EB3DF9" w:rsidRDefault="00C62028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237" w:type="dxa"/>
          </w:tcPr>
          <w:p w14:paraId="5E14ED95" w14:textId="5DF954B5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18</w:t>
            </w:r>
          </w:p>
        </w:tc>
        <w:tc>
          <w:tcPr>
            <w:tcW w:w="1238" w:type="dxa"/>
          </w:tcPr>
          <w:p w14:paraId="63EB6430" w14:textId="77777777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57</w:t>
            </w:r>
          </w:p>
        </w:tc>
        <w:tc>
          <w:tcPr>
            <w:tcW w:w="1237" w:type="dxa"/>
          </w:tcPr>
          <w:p w14:paraId="586F7754" w14:textId="3C0CEA7E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2,392</w:t>
            </w:r>
          </w:p>
        </w:tc>
        <w:tc>
          <w:tcPr>
            <w:tcW w:w="1238" w:type="dxa"/>
          </w:tcPr>
          <w:p w14:paraId="4741AEF3" w14:textId="77777777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2,562</w:t>
            </w:r>
          </w:p>
        </w:tc>
      </w:tr>
      <w:tr w:rsidR="00C62028" w:rsidRPr="00EB3DF9" w14:paraId="49A4BD2E" w14:textId="77777777" w:rsidTr="00AD3C24">
        <w:tc>
          <w:tcPr>
            <w:tcW w:w="4230" w:type="dxa"/>
          </w:tcPr>
          <w:p w14:paraId="10FF2114" w14:textId="77777777" w:rsidR="00C62028" w:rsidRPr="00EB3DF9" w:rsidRDefault="00C62028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237" w:type="dxa"/>
          </w:tcPr>
          <w:p w14:paraId="26A4B61D" w14:textId="4B7176A1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28,413</w:t>
            </w:r>
          </w:p>
        </w:tc>
        <w:tc>
          <w:tcPr>
            <w:tcW w:w="1238" w:type="dxa"/>
          </w:tcPr>
          <w:p w14:paraId="17EB32B5" w14:textId="77777777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15,162</w:t>
            </w:r>
          </w:p>
        </w:tc>
        <w:tc>
          <w:tcPr>
            <w:tcW w:w="1237" w:type="dxa"/>
          </w:tcPr>
          <w:p w14:paraId="3504F7C3" w14:textId="083AF6B2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EB3DF9">
              <w:t>437</w:t>
            </w:r>
          </w:p>
        </w:tc>
        <w:tc>
          <w:tcPr>
            <w:tcW w:w="1238" w:type="dxa"/>
          </w:tcPr>
          <w:p w14:paraId="1AA1BB8C" w14:textId="77777777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EB3DF9">
              <w:t>5</w:t>
            </w:r>
          </w:p>
        </w:tc>
      </w:tr>
      <w:tr w:rsidR="00C62028" w:rsidRPr="00EB3DF9" w14:paraId="37DD474A" w14:textId="77777777" w:rsidTr="00AD3C24">
        <w:tc>
          <w:tcPr>
            <w:tcW w:w="4230" w:type="dxa"/>
          </w:tcPr>
          <w:p w14:paraId="4FFA66F3" w14:textId="77777777" w:rsidR="00C62028" w:rsidRPr="00EB3DF9" w:rsidRDefault="00C62028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237" w:type="dxa"/>
          </w:tcPr>
          <w:p w14:paraId="544C5EEE" w14:textId="59CF2463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</w:tcPr>
          <w:p w14:paraId="10E2A475" w14:textId="77777777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7" w:type="dxa"/>
          </w:tcPr>
          <w:p w14:paraId="61CBE7BB" w14:textId="57EDD4F7" w:rsidR="00C62028" w:rsidRPr="00EB3DF9" w:rsidRDefault="005203B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12,497</w:t>
            </w:r>
          </w:p>
        </w:tc>
        <w:tc>
          <w:tcPr>
            <w:tcW w:w="1238" w:type="dxa"/>
          </w:tcPr>
          <w:p w14:paraId="6685D8DB" w14:textId="77777777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12,295</w:t>
            </w:r>
          </w:p>
        </w:tc>
      </w:tr>
      <w:tr w:rsidR="00C62028" w:rsidRPr="00EB3DF9" w14:paraId="44FFE731" w14:textId="77777777" w:rsidTr="00AD3C24">
        <w:tc>
          <w:tcPr>
            <w:tcW w:w="4230" w:type="dxa"/>
          </w:tcPr>
          <w:p w14:paraId="3F04B3C8" w14:textId="77777777" w:rsidR="00C62028" w:rsidRPr="00EB3DF9" w:rsidRDefault="00C62028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นอร์เวย์</w:t>
            </w:r>
          </w:p>
        </w:tc>
        <w:tc>
          <w:tcPr>
            <w:tcW w:w="1237" w:type="dxa"/>
          </w:tcPr>
          <w:p w14:paraId="3271C797" w14:textId="12DA3CB7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</w:tcPr>
          <w:p w14:paraId="5202ADB7" w14:textId="77777777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7" w:type="dxa"/>
          </w:tcPr>
          <w:p w14:paraId="4BCF38B8" w14:textId="135D9CD2" w:rsidR="00C62028" w:rsidRPr="00EB3DF9" w:rsidRDefault="005203B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3,505</w:t>
            </w:r>
          </w:p>
        </w:tc>
        <w:tc>
          <w:tcPr>
            <w:tcW w:w="1238" w:type="dxa"/>
          </w:tcPr>
          <w:p w14:paraId="67BFD29E" w14:textId="77777777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3,647</w:t>
            </w:r>
          </w:p>
        </w:tc>
      </w:tr>
      <w:tr w:rsidR="00C62028" w:rsidRPr="00EB3DF9" w14:paraId="27C18673" w14:textId="77777777" w:rsidTr="00AD3C24">
        <w:tc>
          <w:tcPr>
            <w:tcW w:w="4230" w:type="dxa"/>
          </w:tcPr>
          <w:p w14:paraId="0108472D" w14:textId="58ED1F96" w:rsidR="00C62028" w:rsidRPr="00EB3DF9" w:rsidRDefault="00C62028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ลาว</w:t>
            </w:r>
          </w:p>
        </w:tc>
        <w:tc>
          <w:tcPr>
            <w:tcW w:w="1237" w:type="dxa"/>
          </w:tcPr>
          <w:p w14:paraId="359F36FB" w14:textId="1E669741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1,342</w:t>
            </w:r>
          </w:p>
        </w:tc>
        <w:tc>
          <w:tcPr>
            <w:tcW w:w="1238" w:type="dxa"/>
          </w:tcPr>
          <w:p w14:paraId="380D066A" w14:textId="63D14D64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EB3DF9">
              <w:t>1,663</w:t>
            </w:r>
          </w:p>
        </w:tc>
        <w:tc>
          <w:tcPr>
            <w:tcW w:w="1237" w:type="dxa"/>
          </w:tcPr>
          <w:p w14:paraId="66BBDD88" w14:textId="6DF4604D" w:rsidR="00C62028" w:rsidRPr="00EB3DF9" w:rsidRDefault="001130F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5,370</w:t>
            </w:r>
          </w:p>
        </w:tc>
        <w:tc>
          <w:tcPr>
            <w:tcW w:w="1238" w:type="dxa"/>
          </w:tcPr>
          <w:p w14:paraId="502EA01E" w14:textId="5994F63E" w:rsidR="00C62028" w:rsidRPr="00EB3DF9" w:rsidRDefault="00C620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C62028" w:rsidRPr="00EB3DF9" w14:paraId="7240F488" w14:textId="77777777" w:rsidTr="00AD3C24">
        <w:trPr>
          <w:trHeight w:val="58"/>
        </w:trPr>
        <w:tc>
          <w:tcPr>
            <w:tcW w:w="4230" w:type="dxa"/>
          </w:tcPr>
          <w:p w14:paraId="28551CF1" w14:textId="77777777" w:rsidR="00C62028" w:rsidRPr="00EB3DF9" w:rsidRDefault="00C62028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37" w:type="dxa"/>
          </w:tcPr>
          <w:p w14:paraId="644410BB" w14:textId="0BA7E753" w:rsidR="00C62028" w:rsidRPr="00EB3DF9" w:rsidRDefault="00C6202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404</w:t>
            </w:r>
          </w:p>
        </w:tc>
        <w:tc>
          <w:tcPr>
            <w:tcW w:w="1238" w:type="dxa"/>
          </w:tcPr>
          <w:p w14:paraId="2242C534" w14:textId="3773B238" w:rsidR="00C62028" w:rsidRPr="00EB3DF9" w:rsidRDefault="00C6202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645</w:t>
            </w:r>
          </w:p>
        </w:tc>
        <w:tc>
          <w:tcPr>
            <w:tcW w:w="1237" w:type="dxa"/>
          </w:tcPr>
          <w:p w14:paraId="76942B9C" w14:textId="7FE7BB58" w:rsidR="00C62028" w:rsidRPr="00EB3DF9" w:rsidRDefault="001130F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EB3DF9">
              <w:t>3,928</w:t>
            </w:r>
          </w:p>
        </w:tc>
        <w:tc>
          <w:tcPr>
            <w:tcW w:w="1238" w:type="dxa"/>
          </w:tcPr>
          <w:p w14:paraId="2D5A0A11" w14:textId="77777777" w:rsidR="00C62028" w:rsidRPr="00EB3DF9" w:rsidRDefault="00C6202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EB3DF9">
              <w:t>1,777</w:t>
            </w:r>
          </w:p>
        </w:tc>
      </w:tr>
      <w:tr w:rsidR="00C62028" w:rsidRPr="00EB3DF9" w14:paraId="10F29738" w14:textId="77777777" w:rsidTr="00AD3C24">
        <w:trPr>
          <w:trHeight w:val="58"/>
        </w:trPr>
        <w:tc>
          <w:tcPr>
            <w:tcW w:w="4230" w:type="dxa"/>
          </w:tcPr>
          <w:p w14:paraId="40F1F4C0" w14:textId="77777777" w:rsidR="00C62028" w:rsidRPr="00EB3DF9" w:rsidRDefault="00C62028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1D474098" w14:textId="0B721DDB" w:rsidR="00C62028" w:rsidRPr="00EB3DF9" w:rsidRDefault="00C62028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190,489</w:t>
            </w:r>
          </w:p>
        </w:tc>
        <w:tc>
          <w:tcPr>
            <w:tcW w:w="1238" w:type="dxa"/>
          </w:tcPr>
          <w:p w14:paraId="5185CEB3" w14:textId="77777777" w:rsidR="00C62028" w:rsidRPr="00EB3DF9" w:rsidRDefault="00C62028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192,025</w:t>
            </w:r>
          </w:p>
        </w:tc>
        <w:tc>
          <w:tcPr>
            <w:tcW w:w="1237" w:type="dxa"/>
          </w:tcPr>
          <w:p w14:paraId="15578DCF" w14:textId="3A8AC8F2" w:rsidR="00C62028" w:rsidRPr="00EB3DF9" w:rsidRDefault="001130F8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89,046</w:t>
            </w:r>
          </w:p>
        </w:tc>
        <w:tc>
          <w:tcPr>
            <w:tcW w:w="1238" w:type="dxa"/>
          </w:tcPr>
          <w:p w14:paraId="5AE7FD70" w14:textId="77777777" w:rsidR="00C62028" w:rsidRPr="00EB3DF9" w:rsidRDefault="00C62028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78,945</w:t>
            </w:r>
          </w:p>
        </w:tc>
      </w:tr>
    </w:tbl>
    <w:p w14:paraId="459FF78A" w14:textId="77777777" w:rsidR="007A23D9" w:rsidRPr="00EB3DF9" w:rsidRDefault="007A23D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24E84BD1" w14:textId="77777777" w:rsidR="009E45D4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EB3DF9">
        <w:rPr>
          <w:rFonts w:eastAsia="Calibri"/>
          <w:b/>
          <w:bCs/>
          <w:i/>
          <w:iCs/>
          <w:cs/>
        </w:rPr>
        <w:t xml:space="preserve">ลูกค้ารายใหญ่ </w:t>
      </w:r>
    </w:p>
    <w:p w14:paraId="7EB14CDD" w14:textId="77777777" w:rsidR="00924C29" w:rsidRPr="00EB3DF9" w:rsidRDefault="00924C2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72DEC679" w14:textId="4D86DC86" w:rsidR="00F421FF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EB3DF9">
        <w:rPr>
          <w:cs/>
        </w:rPr>
        <w:t xml:space="preserve">รายได้จากลูกค้ารายหนึ่งจากส่วนงานที่ </w:t>
      </w:r>
      <w:r w:rsidR="00875020" w:rsidRPr="00EB3DF9">
        <w:t>1</w:t>
      </w:r>
      <w:r w:rsidRPr="00EB3DF9">
        <w:rPr>
          <w:cs/>
        </w:rPr>
        <w:t xml:space="preserve"> และ </w:t>
      </w:r>
      <w:r w:rsidR="00875020" w:rsidRPr="00EB3DF9">
        <w:t>2</w:t>
      </w:r>
      <w:r w:rsidRPr="00EB3DF9">
        <w:rPr>
          <w:cs/>
        </w:rPr>
        <w:t xml:space="preserve"> ของกลุ่มบริษัทเป็นเงินประมาณ </w:t>
      </w:r>
      <w:r w:rsidR="0023080E" w:rsidRPr="00EB3DF9">
        <w:t>12,714</w:t>
      </w:r>
      <w:r w:rsidRPr="00EB3DF9">
        <w:rPr>
          <w:cs/>
        </w:rPr>
        <w:t xml:space="preserve"> ล้านบาท </w:t>
      </w:r>
      <w:r w:rsidRPr="00EB3DF9">
        <w:rPr>
          <w:i/>
          <w:iCs/>
          <w:cs/>
        </w:rPr>
        <w:t>(</w:t>
      </w:r>
      <w:r w:rsidR="007B1777" w:rsidRPr="00EB3DF9">
        <w:rPr>
          <w:i/>
          <w:iCs/>
        </w:rPr>
        <w:t>256</w:t>
      </w:r>
      <w:r w:rsidR="00ED7F3F" w:rsidRPr="00EB3DF9">
        <w:rPr>
          <w:i/>
          <w:iCs/>
        </w:rPr>
        <w:t>1</w:t>
      </w:r>
      <w:r w:rsidRPr="00EB3DF9">
        <w:rPr>
          <w:i/>
          <w:iCs/>
          <w:cs/>
        </w:rPr>
        <w:t xml:space="preserve">: </w:t>
      </w:r>
      <w:r w:rsidR="00ED7F3F" w:rsidRPr="00EB3DF9">
        <w:rPr>
          <w:i/>
          <w:iCs/>
        </w:rPr>
        <w:t>17,069</w:t>
      </w:r>
      <w:r w:rsidR="00850292" w:rsidRPr="00EB3DF9">
        <w:rPr>
          <w:i/>
          <w:iCs/>
          <w:cs/>
        </w:rPr>
        <w:t xml:space="preserve"> </w:t>
      </w:r>
      <w:r w:rsidRPr="00EB3DF9">
        <w:rPr>
          <w:i/>
          <w:iCs/>
          <w:cs/>
        </w:rPr>
        <w:t>ล้านบาท)</w:t>
      </w:r>
      <w:r w:rsidRPr="00EB3DF9">
        <w:rPr>
          <w:cs/>
        </w:rPr>
        <w:t xml:space="preserve"> จากรายได้รวมของกลุ่มบริษัท</w:t>
      </w:r>
    </w:p>
    <w:p w14:paraId="67710A76" w14:textId="77777777" w:rsidR="003B1F78" w:rsidRPr="00EB3DF9" w:rsidRDefault="003B1F78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76AB5078" w14:textId="77777777" w:rsidR="00870CCC" w:rsidRPr="00EB3DF9" w:rsidRDefault="001A19D4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br w:type="page"/>
      </w:r>
      <w:r w:rsidR="004762B0" w:rsidRPr="00EB3DF9">
        <w:rPr>
          <w:rFonts w:ascii="Angsana New" w:hAnsi="Angsana New"/>
          <w:b/>
          <w:bCs/>
          <w:sz w:val="30"/>
          <w:szCs w:val="30"/>
        </w:rPr>
        <w:lastRenderedPageBreak/>
        <w:tab/>
      </w:r>
      <w:r w:rsidR="002F715F"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t>รายได้ดอกเบี้ยและเงินปันผล</w:t>
      </w:r>
    </w:p>
    <w:p w14:paraId="253AF23F" w14:textId="77777777" w:rsidR="009E45D4" w:rsidRPr="00EB3DF9" w:rsidRDefault="009E45D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4"/>
        <w:gridCol w:w="979"/>
        <w:gridCol w:w="1237"/>
        <w:gridCol w:w="1237"/>
        <w:gridCol w:w="1237"/>
        <w:gridCol w:w="1236"/>
      </w:tblGrid>
      <w:tr w:rsidR="001B7A5C" w:rsidRPr="00EB3DF9" w14:paraId="1F624082" w14:textId="77777777" w:rsidTr="00AD3C24">
        <w:trPr>
          <w:trHeight w:val="408"/>
          <w:tblHeader/>
        </w:trPr>
        <w:tc>
          <w:tcPr>
            <w:tcW w:w="1772" w:type="pct"/>
          </w:tcPr>
          <w:p w14:paraId="616C2F08" w14:textId="77777777" w:rsidR="001B7A5C" w:rsidRPr="00EB3DF9" w:rsidRDefault="001B7A5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0E551F13" w14:textId="77777777" w:rsidR="001B7A5C" w:rsidRPr="00EB3DF9" w:rsidRDefault="001B7A5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2"/>
          </w:tcPr>
          <w:p w14:paraId="7295D538" w14:textId="77777777" w:rsidR="001B7A5C" w:rsidRPr="00EB3DF9" w:rsidRDefault="001B7A5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7" w:type="pct"/>
            <w:gridSpan w:val="2"/>
          </w:tcPr>
          <w:p w14:paraId="7921C3D2" w14:textId="77777777" w:rsidR="001B7A5C" w:rsidRPr="00EB3DF9" w:rsidRDefault="001B7A5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B7A5C" w:rsidRPr="00EB3DF9" w14:paraId="075E3C48" w14:textId="77777777" w:rsidTr="00AD3C24">
        <w:trPr>
          <w:trHeight w:val="408"/>
        </w:trPr>
        <w:tc>
          <w:tcPr>
            <w:tcW w:w="1772" w:type="pct"/>
          </w:tcPr>
          <w:p w14:paraId="17518063" w14:textId="77777777" w:rsidR="001B7A5C" w:rsidRPr="00EB3DF9" w:rsidRDefault="001B7A5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2CB7228B" w14:textId="77777777" w:rsidR="001B7A5C" w:rsidRPr="00EB3DF9" w:rsidRDefault="001B7A5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74" w:type="pct"/>
          </w:tcPr>
          <w:p w14:paraId="08B4FA67" w14:textId="77777777" w:rsidR="001B7A5C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74" w:type="pct"/>
          </w:tcPr>
          <w:p w14:paraId="21F6F4F9" w14:textId="77777777" w:rsidR="001B7A5C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674" w:type="pct"/>
          </w:tcPr>
          <w:p w14:paraId="1A20A6BD" w14:textId="77777777" w:rsidR="001B7A5C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73" w:type="pct"/>
          </w:tcPr>
          <w:p w14:paraId="71A94F90" w14:textId="77777777" w:rsidR="001B7A5C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B7A5C" w:rsidRPr="00EB3DF9" w14:paraId="46A0EC51" w14:textId="77777777" w:rsidTr="00AD3C24">
        <w:trPr>
          <w:trHeight w:val="408"/>
        </w:trPr>
        <w:tc>
          <w:tcPr>
            <w:tcW w:w="1772" w:type="pct"/>
          </w:tcPr>
          <w:p w14:paraId="453B3819" w14:textId="77777777" w:rsidR="001B7A5C" w:rsidRPr="00EB3DF9" w:rsidRDefault="001B7A5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0BE3FBCA" w14:textId="77777777" w:rsidR="001B7A5C" w:rsidRPr="00EB3DF9" w:rsidRDefault="001B7A5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4" w:type="pct"/>
            <w:gridSpan w:val="4"/>
          </w:tcPr>
          <w:p w14:paraId="443F2CA7" w14:textId="77777777" w:rsidR="001B7A5C" w:rsidRPr="00EB3DF9" w:rsidRDefault="001B7A5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7A5C" w:rsidRPr="00EB3DF9" w14:paraId="2BAF82E3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2696BD9D" w14:textId="77777777" w:rsidR="001B7A5C" w:rsidRPr="00EB3DF9" w:rsidRDefault="001B7A5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33" w:type="pct"/>
          </w:tcPr>
          <w:p w14:paraId="7FF4EFDF" w14:textId="77777777" w:rsidR="001B7A5C" w:rsidRPr="00EB3DF9" w:rsidRDefault="001B7A5C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72A334EC" w14:textId="77777777" w:rsidR="001B7A5C" w:rsidRPr="00EB3DF9" w:rsidRDefault="001B7A5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7A3225C3" w14:textId="77777777" w:rsidR="001B7A5C" w:rsidRPr="00EB3DF9" w:rsidRDefault="001B7A5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70DF968F" w14:textId="77777777" w:rsidR="001B7A5C" w:rsidRPr="00EB3DF9" w:rsidRDefault="001B7A5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4C9FDB5E" w14:textId="77777777" w:rsidR="001B7A5C" w:rsidRPr="00EB3DF9" w:rsidRDefault="001B7A5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ED7F3F" w:rsidRPr="00EB3DF9" w14:paraId="487B3534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073CFADC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3" w:type="pct"/>
          </w:tcPr>
          <w:p w14:paraId="49708CD5" w14:textId="18C34F6A" w:rsidR="00ED7F3F" w:rsidRPr="00EB3DF9" w:rsidRDefault="0023080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DD7A915" w14:textId="09F560EC" w:rsidR="00ED7F3F" w:rsidRPr="00EB3DF9" w:rsidRDefault="0020253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557E856F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1D1E86F" w14:textId="31CD31B5" w:rsidR="00ED7F3F" w:rsidRPr="00EB3DF9" w:rsidRDefault="00C448E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926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1CCEE6DC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rFonts w:hint="cs"/>
                <w:cs/>
              </w:rPr>
              <w:t>940</w:t>
            </w:r>
          </w:p>
        </w:tc>
      </w:tr>
      <w:tr w:rsidR="00ED7F3F" w:rsidRPr="00EB3DF9" w14:paraId="70548914" w14:textId="77777777" w:rsidTr="00AD3C24">
        <w:trPr>
          <w:trHeight w:val="408"/>
        </w:trPr>
        <w:tc>
          <w:tcPr>
            <w:tcW w:w="1772" w:type="pct"/>
          </w:tcPr>
          <w:p w14:paraId="39B4D6F8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69A7C215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63CD7F3C" w14:textId="7A67F80B" w:rsidR="00ED7F3F" w:rsidRPr="00EB3DF9" w:rsidRDefault="00202531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-</w:t>
            </w:r>
          </w:p>
        </w:tc>
        <w:tc>
          <w:tcPr>
            <w:tcW w:w="674" w:type="pct"/>
            <w:vAlign w:val="bottom"/>
          </w:tcPr>
          <w:p w14:paraId="5D97184E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-</w:t>
            </w:r>
          </w:p>
        </w:tc>
        <w:tc>
          <w:tcPr>
            <w:tcW w:w="674" w:type="pct"/>
            <w:vAlign w:val="bottom"/>
          </w:tcPr>
          <w:p w14:paraId="088C5DAD" w14:textId="6E670BEF" w:rsidR="00ED7F3F" w:rsidRPr="00EB3DF9" w:rsidRDefault="00C448E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926</w:t>
            </w:r>
          </w:p>
        </w:tc>
        <w:tc>
          <w:tcPr>
            <w:tcW w:w="673" w:type="pct"/>
            <w:vAlign w:val="bottom"/>
          </w:tcPr>
          <w:p w14:paraId="0BF27A8F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rFonts w:hint="cs"/>
                <w:b/>
                <w:bCs/>
                <w:cs/>
              </w:rPr>
              <w:t>940</w:t>
            </w:r>
          </w:p>
        </w:tc>
      </w:tr>
      <w:tr w:rsidR="00ED7F3F" w:rsidRPr="00EB3DF9" w14:paraId="34426D2F" w14:textId="77777777" w:rsidTr="00AD3C24">
        <w:trPr>
          <w:trHeight w:val="408"/>
        </w:trPr>
        <w:tc>
          <w:tcPr>
            <w:tcW w:w="1772" w:type="pct"/>
          </w:tcPr>
          <w:p w14:paraId="761BA8E4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1E2B30EF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7A010F45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15B3D117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2E691F1F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3" w:type="pct"/>
            <w:vAlign w:val="bottom"/>
          </w:tcPr>
          <w:p w14:paraId="11DBB1D8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ED7F3F" w:rsidRPr="00EB3DF9" w14:paraId="15F4B3E4" w14:textId="77777777" w:rsidTr="00AD3C24">
        <w:trPr>
          <w:trHeight w:val="408"/>
        </w:trPr>
        <w:tc>
          <w:tcPr>
            <w:tcW w:w="1772" w:type="pct"/>
          </w:tcPr>
          <w:p w14:paraId="73636303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3" w:type="pct"/>
            <w:shd w:val="clear" w:color="auto" w:fill="auto"/>
          </w:tcPr>
          <w:p w14:paraId="46DA5A1C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41BFACED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7159E83F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212FA529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3" w:type="pct"/>
            <w:vAlign w:val="bottom"/>
          </w:tcPr>
          <w:p w14:paraId="3BDFDB81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ED7F3F" w:rsidRPr="00EB3DF9" w14:paraId="7288CC3E" w14:textId="77777777" w:rsidTr="00AD3C24">
        <w:trPr>
          <w:trHeight w:val="408"/>
        </w:trPr>
        <w:tc>
          <w:tcPr>
            <w:tcW w:w="1772" w:type="pct"/>
          </w:tcPr>
          <w:p w14:paraId="67A5E501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3" w:type="pct"/>
            <w:shd w:val="clear" w:color="auto" w:fill="auto"/>
          </w:tcPr>
          <w:p w14:paraId="624F3386" w14:textId="08D62155" w:rsidR="00ED7F3F" w:rsidRPr="00EB3DF9" w:rsidRDefault="0023080E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74" w:type="pct"/>
            <w:vAlign w:val="bottom"/>
          </w:tcPr>
          <w:p w14:paraId="1378858E" w14:textId="67A9E4B0" w:rsidR="00ED7F3F" w:rsidRPr="00EB3DF9" w:rsidRDefault="002822B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59</w:t>
            </w:r>
          </w:p>
        </w:tc>
        <w:tc>
          <w:tcPr>
            <w:tcW w:w="674" w:type="pct"/>
            <w:vAlign w:val="bottom"/>
          </w:tcPr>
          <w:p w14:paraId="11A86551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5</w:t>
            </w:r>
          </w:p>
        </w:tc>
        <w:tc>
          <w:tcPr>
            <w:tcW w:w="674" w:type="pct"/>
            <w:vAlign w:val="bottom"/>
          </w:tcPr>
          <w:p w14:paraId="044387E8" w14:textId="3ECC58AE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68</w:t>
            </w:r>
          </w:p>
        </w:tc>
        <w:tc>
          <w:tcPr>
            <w:tcW w:w="673" w:type="pct"/>
            <w:vAlign w:val="bottom"/>
          </w:tcPr>
          <w:p w14:paraId="2DC17A97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28</w:t>
            </w:r>
          </w:p>
        </w:tc>
      </w:tr>
      <w:tr w:rsidR="00ED7F3F" w:rsidRPr="00EB3DF9" w14:paraId="7D3C425B" w14:textId="77777777" w:rsidTr="00AD3C24">
        <w:trPr>
          <w:trHeight w:val="408"/>
        </w:trPr>
        <w:tc>
          <w:tcPr>
            <w:tcW w:w="1772" w:type="pct"/>
          </w:tcPr>
          <w:p w14:paraId="05105B1E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33" w:type="pct"/>
            <w:shd w:val="clear" w:color="auto" w:fill="auto"/>
          </w:tcPr>
          <w:p w14:paraId="5F843349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6DB069DC" w14:textId="534A0B6D" w:rsidR="00ED7F3F" w:rsidRPr="00EB3DF9" w:rsidRDefault="002822B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99</w:t>
            </w:r>
          </w:p>
        </w:tc>
        <w:tc>
          <w:tcPr>
            <w:tcW w:w="674" w:type="pct"/>
            <w:vAlign w:val="bottom"/>
          </w:tcPr>
          <w:p w14:paraId="23D9FDCE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50</w:t>
            </w:r>
          </w:p>
        </w:tc>
        <w:tc>
          <w:tcPr>
            <w:tcW w:w="674" w:type="pct"/>
            <w:vAlign w:val="bottom"/>
          </w:tcPr>
          <w:p w14:paraId="7CEA9C6D" w14:textId="0F32E9E7" w:rsidR="00ED7F3F" w:rsidRPr="00EB3DF9" w:rsidRDefault="00C448E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82</w:t>
            </w:r>
          </w:p>
        </w:tc>
        <w:tc>
          <w:tcPr>
            <w:tcW w:w="673" w:type="pct"/>
            <w:vAlign w:val="bottom"/>
          </w:tcPr>
          <w:p w14:paraId="4F800492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38</w:t>
            </w:r>
          </w:p>
        </w:tc>
      </w:tr>
      <w:tr w:rsidR="00ED7F3F" w:rsidRPr="00EB3DF9" w14:paraId="7F283B16" w14:textId="77777777" w:rsidTr="00AD3C24">
        <w:trPr>
          <w:trHeight w:val="408"/>
        </w:trPr>
        <w:tc>
          <w:tcPr>
            <w:tcW w:w="1772" w:type="pct"/>
          </w:tcPr>
          <w:p w14:paraId="0BCA9DCA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77140441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55F42274" w14:textId="04EFC74D" w:rsidR="00ED7F3F" w:rsidRPr="00EB3DF9" w:rsidRDefault="002822B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158</w:t>
            </w:r>
          </w:p>
        </w:tc>
        <w:tc>
          <w:tcPr>
            <w:tcW w:w="674" w:type="pct"/>
            <w:vAlign w:val="bottom"/>
          </w:tcPr>
          <w:p w14:paraId="11DAAB43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55</w:t>
            </w:r>
          </w:p>
        </w:tc>
        <w:tc>
          <w:tcPr>
            <w:tcW w:w="674" w:type="pct"/>
            <w:vAlign w:val="bottom"/>
          </w:tcPr>
          <w:p w14:paraId="0CE8EB21" w14:textId="65524295" w:rsidR="00ED7F3F" w:rsidRPr="00EB3DF9" w:rsidRDefault="00C448E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150</w:t>
            </w:r>
          </w:p>
        </w:tc>
        <w:tc>
          <w:tcPr>
            <w:tcW w:w="673" w:type="pct"/>
            <w:vAlign w:val="bottom"/>
          </w:tcPr>
          <w:p w14:paraId="5E9116E5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66</w:t>
            </w:r>
          </w:p>
        </w:tc>
      </w:tr>
      <w:tr w:rsidR="00ED7F3F" w:rsidRPr="00EB3DF9" w14:paraId="59537A53" w14:textId="77777777" w:rsidTr="00AD3C24">
        <w:trPr>
          <w:trHeight w:val="408"/>
        </w:trPr>
        <w:tc>
          <w:tcPr>
            <w:tcW w:w="1772" w:type="pct"/>
          </w:tcPr>
          <w:p w14:paraId="456FAA69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67E95BE1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7E76A97E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2951300D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2AAD1E24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3" w:type="pct"/>
            <w:vAlign w:val="bottom"/>
          </w:tcPr>
          <w:p w14:paraId="4E6A267D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ED7F3F" w:rsidRPr="00EB3DF9" w14:paraId="4B9C5BAA" w14:textId="77777777" w:rsidTr="00AD3C24">
        <w:trPr>
          <w:trHeight w:val="423"/>
        </w:trPr>
        <w:tc>
          <w:tcPr>
            <w:tcW w:w="1772" w:type="pct"/>
          </w:tcPr>
          <w:p w14:paraId="7288B816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shd w:val="clear" w:color="auto" w:fill="auto"/>
          </w:tcPr>
          <w:p w14:paraId="020B2074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7FE8AA60" w14:textId="6A0FEC1A" w:rsidR="00ED7F3F" w:rsidRPr="00EB3DF9" w:rsidRDefault="002822BC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158</w:t>
            </w:r>
          </w:p>
        </w:tc>
        <w:tc>
          <w:tcPr>
            <w:tcW w:w="674" w:type="pct"/>
            <w:vAlign w:val="bottom"/>
          </w:tcPr>
          <w:p w14:paraId="1BDD1379" w14:textId="77777777" w:rsidR="00ED7F3F" w:rsidRPr="00EB3DF9" w:rsidRDefault="00ED7F3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55</w:t>
            </w:r>
          </w:p>
        </w:tc>
        <w:tc>
          <w:tcPr>
            <w:tcW w:w="674" w:type="pct"/>
            <w:vAlign w:val="bottom"/>
          </w:tcPr>
          <w:p w14:paraId="0B40D769" w14:textId="4DD624C4" w:rsidR="00ED7F3F" w:rsidRPr="00EB3DF9" w:rsidRDefault="00C448E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1,076</w:t>
            </w:r>
          </w:p>
        </w:tc>
        <w:tc>
          <w:tcPr>
            <w:tcW w:w="673" w:type="pct"/>
            <w:vAlign w:val="bottom"/>
          </w:tcPr>
          <w:p w14:paraId="51949170" w14:textId="77777777" w:rsidR="00ED7F3F" w:rsidRPr="00EB3DF9" w:rsidRDefault="00ED7F3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1,006</w:t>
            </w:r>
          </w:p>
        </w:tc>
      </w:tr>
    </w:tbl>
    <w:p w14:paraId="48756AC4" w14:textId="77777777" w:rsidR="001A19D4" w:rsidRPr="00EB3DF9" w:rsidRDefault="001A19D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5B8DAB28" w14:textId="77777777" w:rsidR="00870CCC" w:rsidRPr="00EB3DF9" w:rsidRDefault="004762B0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B3DF9">
        <w:rPr>
          <w:rFonts w:ascii="Angsana New" w:hAnsi="Angsana New"/>
          <w:b/>
          <w:bCs/>
          <w:sz w:val="30"/>
          <w:szCs w:val="30"/>
        </w:rPr>
        <w:tab/>
      </w:r>
      <w:r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t>รายได้อื่น</w:t>
      </w:r>
    </w:p>
    <w:p w14:paraId="64EC0215" w14:textId="77777777" w:rsidR="009E45D4" w:rsidRPr="00EB3DF9" w:rsidRDefault="009E45D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1A19D4" w:rsidRPr="00EB3DF9" w14:paraId="2CB8CA06" w14:textId="77777777" w:rsidTr="00AD3C24">
        <w:trPr>
          <w:tblHeader/>
        </w:trPr>
        <w:tc>
          <w:tcPr>
            <w:tcW w:w="4230" w:type="dxa"/>
            <w:shd w:val="clear" w:color="auto" w:fill="auto"/>
          </w:tcPr>
          <w:p w14:paraId="4D18D6B1" w14:textId="77777777" w:rsidR="001A19D4" w:rsidRPr="00EB3DF9" w:rsidRDefault="001A19D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4CF10FD4" w14:textId="77777777" w:rsidR="001A19D4" w:rsidRPr="00EB3DF9" w:rsidRDefault="001A19D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  <w:r w:rsidRPr="00EB3DF9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56F91573" w14:textId="77777777" w:rsidR="001A19D4" w:rsidRPr="00EB3DF9" w:rsidRDefault="001A19D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EB3DF9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A19D4" w:rsidRPr="00EB3DF9" w14:paraId="6C51A5AD" w14:textId="77777777" w:rsidTr="00AD3C24">
        <w:trPr>
          <w:tblHeader/>
        </w:trPr>
        <w:tc>
          <w:tcPr>
            <w:tcW w:w="4230" w:type="dxa"/>
          </w:tcPr>
          <w:p w14:paraId="482B1B93" w14:textId="77777777" w:rsidR="001A19D4" w:rsidRPr="00EB3DF9" w:rsidRDefault="001A19D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7" w:type="dxa"/>
          </w:tcPr>
          <w:p w14:paraId="38CDB69C" w14:textId="77777777" w:rsidR="001A19D4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14:paraId="46E36134" w14:textId="77777777" w:rsidR="001A19D4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37" w:type="dxa"/>
          </w:tcPr>
          <w:p w14:paraId="1C14DC43" w14:textId="77777777" w:rsidR="001A19D4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14:paraId="6752BE0B" w14:textId="77777777" w:rsidR="001A19D4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A19D4" w:rsidRPr="00EB3DF9" w14:paraId="756A0ED3" w14:textId="77777777" w:rsidTr="00AD3C24">
        <w:trPr>
          <w:tblHeader/>
        </w:trPr>
        <w:tc>
          <w:tcPr>
            <w:tcW w:w="4230" w:type="dxa"/>
          </w:tcPr>
          <w:p w14:paraId="134DDD74" w14:textId="77777777" w:rsidR="001A19D4" w:rsidRPr="00EB3DF9" w:rsidRDefault="001A19D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950" w:type="dxa"/>
            <w:gridSpan w:val="4"/>
          </w:tcPr>
          <w:p w14:paraId="2D356B81" w14:textId="77777777" w:rsidR="001A19D4" w:rsidRPr="00EB3DF9" w:rsidRDefault="001A19D4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D7F3F" w:rsidRPr="00EB3DF9" w14:paraId="3201B612" w14:textId="77777777" w:rsidTr="00AD3C24">
        <w:tc>
          <w:tcPr>
            <w:tcW w:w="4230" w:type="dxa"/>
          </w:tcPr>
          <w:p w14:paraId="00C7A220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ค่าตอบแทนการใช้ที่ดินและบริหาร</w:t>
            </w:r>
            <w:r w:rsidRPr="00EB3DF9">
              <w:rPr>
                <w:rFonts w:ascii="Angsana New" w:hAnsi="Angsana New"/>
                <w:sz w:val="30"/>
                <w:szCs w:val="30"/>
              </w:rPr>
              <w:br/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   สถานีบริการ</w:t>
            </w:r>
            <w:r w:rsidRPr="00EB3DF9">
              <w:rPr>
                <w:rFonts w:ascii="Angsana New" w:hAnsi="Angsana New"/>
                <w:sz w:val="30"/>
                <w:szCs w:val="30"/>
              </w:rPr>
              <w:t xml:space="preserve"> NGV</w:t>
            </w:r>
          </w:p>
        </w:tc>
        <w:tc>
          <w:tcPr>
            <w:tcW w:w="1237" w:type="dxa"/>
            <w:vAlign w:val="bottom"/>
          </w:tcPr>
          <w:p w14:paraId="05A367A4" w14:textId="34E7B602" w:rsidR="00ED7F3F" w:rsidRPr="00EB3DF9" w:rsidRDefault="002822B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30</w:t>
            </w:r>
          </w:p>
        </w:tc>
        <w:tc>
          <w:tcPr>
            <w:tcW w:w="1238" w:type="dxa"/>
            <w:vAlign w:val="bottom"/>
          </w:tcPr>
          <w:p w14:paraId="68CBB307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39</w:t>
            </w:r>
          </w:p>
        </w:tc>
        <w:tc>
          <w:tcPr>
            <w:tcW w:w="1237" w:type="dxa"/>
            <w:vAlign w:val="bottom"/>
          </w:tcPr>
          <w:p w14:paraId="699FFE92" w14:textId="44B7D85A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26</w:t>
            </w:r>
          </w:p>
        </w:tc>
        <w:tc>
          <w:tcPr>
            <w:tcW w:w="1238" w:type="dxa"/>
            <w:vAlign w:val="bottom"/>
          </w:tcPr>
          <w:p w14:paraId="39F61EA0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35</w:t>
            </w:r>
          </w:p>
        </w:tc>
      </w:tr>
      <w:tr w:rsidR="00ED7F3F" w:rsidRPr="00EB3DF9" w14:paraId="6632D955" w14:textId="77777777" w:rsidTr="00AD3C24">
        <w:tc>
          <w:tcPr>
            <w:tcW w:w="4230" w:type="dxa"/>
          </w:tcPr>
          <w:p w14:paraId="06B29122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1237" w:type="dxa"/>
            <w:vAlign w:val="bottom"/>
          </w:tcPr>
          <w:p w14:paraId="0B76687F" w14:textId="7328A5CD" w:rsidR="00ED7F3F" w:rsidRPr="00EB3DF9" w:rsidRDefault="002822B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8938AE1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78</w:t>
            </w:r>
          </w:p>
        </w:tc>
        <w:tc>
          <w:tcPr>
            <w:tcW w:w="1237" w:type="dxa"/>
            <w:vAlign w:val="bottom"/>
          </w:tcPr>
          <w:p w14:paraId="2F43C32A" w14:textId="12AA7730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5A2EB89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ED7F3F" w:rsidRPr="00EB3DF9" w14:paraId="499F1E3B" w14:textId="77777777" w:rsidTr="00AD3C24">
        <w:tc>
          <w:tcPr>
            <w:tcW w:w="4230" w:type="dxa"/>
          </w:tcPr>
          <w:p w14:paraId="47C887AB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กำไรจากการจำหน่าย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37" w:type="dxa"/>
            <w:vAlign w:val="bottom"/>
          </w:tcPr>
          <w:p w14:paraId="73097346" w14:textId="4766E699" w:rsidR="00ED7F3F" w:rsidRPr="00EB3DF9" w:rsidRDefault="002822B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4C98418F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793</w:t>
            </w:r>
          </w:p>
        </w:tc>
        <w:tc>
          <w:tcPr>
            <w:tcW w:w="1237" w:type="dxa"/>
            <w:vAlign w:val="bottom"/>
          </w:tcPr>
          <w:p w14:paraId="0817F1FB" w14:textId="3B9F4461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19AAD44C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ED7F3F" w:rsidRPr="00EB3DF9" w14:paraId="718623D3" w14:textId="77777777" w:rsidTr="00AD3C24">
        <w:tc>
          <w:tcPr>
            <w:tcW w:w="4230" w:type="dxa"/>
          </w:tcPr>
          <w:p w14:paraId="7857A73B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รายได้จากการบริหารงานแก่บริษัทย่อย</w:t>
            </w:r>
          </w:p>
        </w:tc>
        <w:tc>
          <w:tcPr>
            <w:tcW w:w="1237" w:type="dxa"/>
            <w:vAlign w:val="bottom"/>
          </w:tcPr>
          <w:p w14:paraId="55B76E8E" w14:textId="552827DF" w:rsidR="00ED7F3F" w:rsidRPr="00EB3DF9" w:rsidRDefault="00EF0129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79191B9E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53457B07" w14:textId="3AFBF439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97</w:t>
            </w:r>
          </w:p>
        </w:tc>
        <w:tc>
          <w:tcPr>
            <w:tcW w:w="1238" w:type="dxa"/>
            <w:vAlign w:val="bottom"/>
          </w:tcPr>
          <w:p w14:paraId="2B8D947C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95</w:t>
            </w:r>
          </w:p>
        </w:tc>
      </w:tr>
      <w:tr w:rsidR="00ED7F3F" w:rsidRPr="00EB3DF9" w14:paraId="30E74CDF" w14:textId="77777777" w:rsidTr="00AD3C24">
        <w:tc>
          <w:tcPr>
            <w:tcW w:w="4230" w:type="dxa"/>
          </w:tcPr>
          <w:p w14:paraId="393DE464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รายได้ค่าปรับและเงินชดเชยจากประกันภัย</w:t>
            </w:r>
          </w:p>
        </w:tc>
        <w:tc>
          <w:tcPr>
            <w:tcW w:w="1237" w:type="dxa"/>
            <w:vAlign w:val="bottom"/>
          </w:tcPr>
          <w:p w14:paraId="166F9FFB" w14:textId="60D61B4E" w:rsidR="00ED7F3F" w:rsidRPr="00EB3DF9" w:rsidRDefault="002822B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3592DE2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104</w:t>
            </w:r>
          </w:p>
        </w:tc>
        <w:tc>
          <w:tcPr>
            <w:tcW w:w="1237" w:type="dxa"/>
            <w:vAlign w:val="bottom"/>
          </w:tcPr>
          <w:p w14:paraId="1F421ECE" w14:textId="0D1C389F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46A4874C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ED7F3F" w:rsidRPr="00EB3DF9" w14:paraId="02CDD498" w14:textId="77777777" w:rsidTr="00AD3C24">
        <w:trPr>
          <w:trHeight w:val="58"/>
        </w:trPr>
        <w:tc>
          <w:tcPr>
            <w:tcW w:w="4230" w:type="dxa"/>
          </w:tcPr>
          <w:p w14:paraId="347CCDD2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37" w:type="dxa"/>
            <w:vAlign w:val="bottom"/>
          </w:tcPr>
          <w:p w14:paraId="32F0BDB8" w14:textId="1BAEAF90" w:rsidR="00ED7F3F" w:rsidRPr="00EB3DF9" w:rsidRDefault="0023080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307</w:t>
            </w:r>
          </w:p>
        </w:tc>
        <w:tc>
          <w:tcPr>
            <w:tcW w:w="1238" w:type="dxa"/>
            <w:vAlign w:val="bottom"/>
          </w:tcPr>
          <w:p w14:paraId="58AAF9CF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246</w:t>
            </w:r>
          </w:p>
        </w:tc>
        <w:tc>
          <w:tcPr>
            <w:tcW w:w="1237" w:type="dxa"/>
            <w:vAlign w:val="bottom"/>
          </w:tcPr>
          <w:p w14:paraId="323E5C5B" w14:textId="23D28785" w:rsidR="00ED7F3F" w:rsidRPr="00EB3DF9" w:rsidRDefault="00C448E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102</w:t>
            </w:r>
          </w:p>
        </w:tc>
        <w:tc>
          <w:tcPr>
            <w:tcW w:w="1238" w:type="dxa"/>
            <w:vAlign w:val="bottom"/>
          </w:tcPr>
          <w:p w14:paraId="1D69E6F4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129</w:t>
            </w:r>
          </w:p>
        </w:tc>
      </w:tr>
      <w:tr w:rsidR="00ED7F3F" w:rsidRPr="00EB3DF9" w14:paraId="106BE086" w14:textId="77777777" w:rsidTr="00AD3C24">
        <w:trPr>
          <w:trHeight w:val="58"/>
        </w:trPr>
        <w:tc>
          <w:tcPr>
            <w:tcW w:w="4230" w:type="dxa"/>
          </w:tcPr>
          <w:p w14:paraId="2D61764E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0F0452D3" w14:textId="69EB01DE" w:rsidR="00ED7F3F" w:rsidRPr="00EB3DF9" w:rsidRDefault="0023080E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337</w:t>
            </w:r>
          </w:p>
        </w:tc>
        <w:tc>
          <w:tcPr>
            <w:tcW w:w="1238" w:type="dxa"/>
            <w:vAlign w:val="bottom"/>
          </w:tcPr>
          <w:p w14:paraId="33EA33E2" w14:textId="77777777" w:rsidR="00ED7F3F" w:rsidRPr="00EB3DF9" w:rsidRDefault="00ED7F3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1,260</w:t>
            </w:r>
          </w:p>
        </w:tc>
        <w:tc>
          <w:tcPr>
            <w:tcW w:w="1237" w:type="dxa"/>
            <w:vAlign w:val="bottom"/>
          </w:tcPr>
          <w:p w14:paraId="3AD526AA" w14:textId="71A608FD" w:rsidR="00ED7F3F" w:rsidRPr="00EB3DF9" w:rsidRDefault="00C448E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225</w:t>
            </w:r>
          </w:p>
        </w:tc>
        <w:tc>
          <w:tcPr>
            <w:tcW w:w="1238" w:type="dxa"/>
            <w:vAlign w:val="bottom"/>
          </w:tcPr>
          <w:p w14:paraId="1E391F20" w14:textId="77777777" w:rsidR="00ED7F3F" w:rsidRPr="00EB3DF9" w:rsidRDefault="00ED7F3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259</w:t>
            </w:r>
          </w:p>
        </w:tc>
      </w:tr>
    </w:tbl>
    <w:p w14:paraId="15913C9D" w14:textId="77777777" w:rsidR="00870F48" w:rsidRPr="00EB3DF9" w:rsidRDefault="00870F48" w:rsidP="00EB3DF9">
      <w:pPr>
        <w:tabs>
          <w:tab w:val="decimal" w:pos="540"/>
        </w:tabs>
        <w:ind w:left="540"/>
        <w:jc w:val="thaiDistribute"/>
      </w:pPr>
    </w:p>
    <w:p w14:paraId="7FCF14E5" w14:textId="77777777" w:rsidR="00870CCC" w:rsidRPr="00EB3DF9" w:rsidRDefault="001A19D4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B3DF9">
        <w:rPr>
          <w:rFonts w:ascii="Angsana New" w:hAnsi="Angsana New"/>
          <w:b/>
          <w:bCs/>
          <w:szCs w:val="22"/>
          <w:cs/>
          <w:lang w:bidi="th-TH"/>
        </w:rPr>
        <w:br w:type="page"/>
      </w:r>
      <w:r w:rsidR="004762B0" w:rsidRPr="00EB3DF9">
        <w:rPr>
          <w:rFonts w:ascii="Angsana New" w:hAnsi="Angsana New"/>
          <w:b/>
          <w:bCs/>
        </w:rPr>
        <w:lastRenderedPageBreak/>
        <w:tab/>
      </w:r>
      <w:r w:rsidR="004762B0" w:rsidRPr="00EB3DF9">
        <w:rPr>
          <w:rFonts w:ascii="Angsana New" w:hAnsi="Angsana New"/>
          <w:b/>
          <w:bCs/>
        </w:rPr>
        <w:tab/>
      </w:r>
      <w:r w:rsidR="004762B0"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t>ค่าใช้จ่ายในการขาย</w:t>
      </w:r>
    </w:p>
    <w:p w14:paraId="4661886E" w14:textId="77777777" w:rsidR="009E45D4" w:rsidRPr="00EB3DF9" w:rsidRDefault="009E45D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1A19D4" w:rsidRPr="00EB3DF9" w14:paraId="3C21FEBA" w14:textId="77777777" w:rsidTr="00AD3C24">
        <w:trPr>
          <w:tblHeader/>
        </w:trPr>
        <w:tc>
          <w:tcPr>
            <w:tcW w:w="4230" w:type="dxa"/>
            <w:shd w:val="clear" w:color="auto" w:fill="auto"/>
          </w:tcPr>
          <w:p w14:paraId="26BBCBE3" w14:textId="77777777" w:rsidR="001A19D4" w:rsidRPr="00EB3DF9" w:rsidRDefault="001A19D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0D899AD6" w14:textId="77777777" w:rsidR="001A19D4" w:rsidRPr="00EB3DF9" w:rsidRDefault="001A19D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  <w:r w:rsidRPr="00EB3DF9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7305AF46" w14:textId="77777777" w:rsidR="001A19D4" w:rsidRPr="00EB3DF9" w:rsidRDefault="001A19D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EB3DF9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ED7F3F" w:rsidRPr="00EB3DF9" w14:paraId="130D838F" w14:textId="77777777" w:rsidTr="00AD3C24">
        <w:trPr>
          <w:tblHeader/>
        </w:trPr>
        <w:tc>
          <w:tcPr>
            <w:tcW w:w="4230" w:type="dxa"/>
          </w:tcPr>
          <w:p w14:paraId="7F35E76E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7" w:type="dxa"/>
          </w:tcPr>
          <w:p w14:paraId="51FC5A33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14:paraId="591D3E74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37" w:type="dxa"/>
          </w:tcPr>
          <w:p w14:paraId="51F1BF82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14:paraId="424CB020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D7F3F" w:rsidRPr="00EB3DF9" w14:paraId="030C3E78" w14:textId="77777777" w:rsidTr="00AD3C24">
        <w:trPr>
          <w:tblHeader/>
        </w:trPr>
        <w:tc>
          <w:tcPr>
            <w:tcW w:w="4230" w:type="dxa"/>
          </w:tcPr>
          <w:p w14:paraId="087CC6D1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950" w:type="dxa"/>
            <w:gridSpan w:val="4"/>
          </w:tcPr>
          <w:p w14:paraId="35E3E671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D7F3F" w:rsidRPr="00EB3DF9" w14:paraId="488B8395" w14:textId="77777777" w:rsidTr="00AD3C24">
        <w:tc>
          <w:tcPr>
            <w:tcW w:w="4230" w:type="dxa"/>
          </w:tcPr>
          <w:p w14:paraId="07C524AA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237" w:type="dxa"/>
            <w:vAlign w:val="bottom"/>
          </w:tcPr>
          <w:p w14:paraId="311C4189" w14:textId="720D8282" w:rsidR="00ED7F3F" w:rsidRPr="00EB3DF9" w:rsidRDefault="00D70A2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1,264</w:t>
            </w:r>
          </w:p>
        </w:tc>
        <w:tc>
          <w:tcPr>
            <w:tcW w:w="1238" w:type="dxa"/>
            <w:vAlign w:val="bottom"/>
          </w:tcPr>
          <w:p w14:paraId="240B02F2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1,158</w:t>
            </w:r>
          </w:p>
        </w:tc>
        <w:tc>
          <w:tcPr>
            <w:tcW w:w="1237" w:type="dxa"/>
            <w:vAlign w:val="bottom"/>
          </w:tcPr>
          <w:p w14:paraId="557CD4DE" w14:textId="62C815AA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593</w:t>
            </w:r>
          </w:p>
        </w:tc>
        <w:tc>
          <w:tcPr>
            <w:tcW w:w="1238" w:type="dxa"/>
            <w:vAlign w:val="bottom"/>
          </w:tcPr>
          <w:p w14:paraId="30FF2DC4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521</w:t>
            </w:r>
          </w:p>
        </w:tc>
      </w:tr>
      <w:tr w:rsidR="00ED7F3F" w:rsidRPr="00EB3DF9" w14:paraId="012F5D84" w14:textId="77777777" w:rsidTr="00AD3C24">
        <w:tc>
          <w:tcPr>
            <w:tcW w:w="4230" w:type="dxa"/>
          </w:tcPr>
          <w:p w14:paraId="2B43BAA1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ค่าใช้จ่ายการโฆษณาประชาสัมพันธ์</w:t>
            </w:r>
          </w:p>
        </w:tc>
        <w:tc>
          <w:tcPr>
            <w:tcW w:w="1237" w:type="dxa"/>
            <w:vAlign w:val="bottom"/>
          </w:tcPr>
          <w:p w14:paraId="605B819C" w14:textId="29D4D083" w:rsidR="00ED7F3F" w:rsidRPr="00EB3DF9" w:rsidRDefault="00D950C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503</w:t>
            </w:r>
          </w:p>
        </w:tc>
        <w:tc>
          <w:tcPr>
            <w:tcW w:w="1238" w:type="dxa"/>
            <w:vAlign w:val="bottom"/>
          </w:tcPr>
          <w:p w14:paraId="318836AF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536</w:t>
            </w:r>
          </w:p>
        </w:tc>
        <w:tc>
          <w:tcPr>
            <w:tcW w:w="1237" w:type="dxa"/>
            <w:vAlign w:val="bottom"/>
          </w:tcPr>
          <w:p w14:paraId="51A69876" w14:textId="4D09DC7A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364</w:t>
            </w:r>
          </w:p>
        </w:tc>
        <w:tc>
          <w:tcPr>
            <w:tcW w:w="1238" w:type="dxa"/>
            <w:vAlign w:val="bottom"/>
          </w:tcPr>
          <w:p w14:paraId="7F33CC3E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389</w:t>
            </w:r>
          </w:p>
        </w:tc>
      </w:tr>
      <w:tr w:rsidR="00ED7F3F" w:rsidRPr="00EB3DF9" w14:paraId="7AD6F488" w14:textId="77777777" w:rsidTr="00AD3C24">
        <w:tc>
          <w:tcPr>
            <w:tcW w:w="4230" w:type="dxa"/>
          </w:tcPr>
          <w:p w14:paraId="11232F27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1237" w:type="dxa"/>
            <w:vAlign w:val="bottom"/>
          </w:tcPr>
          <w:p w14:paraId="0DD4A65E" w14:textId="72D3FCBE" w:rsidR="00ED7F3F" w:rsidRPr="00EB3DF9" w:rsidRDefault="00D70A2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932</w:t>
            </w:r>
          </w:p>
        </w:tc>
        <w:tc>
          <w:tcPr>
            <w:tcW w:w="1238" w:type="dxa"/>
            <w:vAlign w:val="bottom"/>
          </w:tcPr>
          <w:p w14:paraId="31FF0FCC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833</w:t>
            </w:r>
          </w:p>
        </w:tc>
        <w:tc>
          <w:tcPr>
            <w:tcW w:w="1237" w:type="dxa"/>
            <w:vAlign w:val="bottom"/>
          </w:tcPr>
          <w:p w14:paraId="210DC450" w14:textId="37C1C4A6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852</w:t>
            </w:r>
          </w:p>
        </w:tc>
        <w:tc>
          <w:tcPr>
            <w:tcW w:w="1238" w:type="dxa"/>
            <w:vAlign w:val="bottom"/>
          </w:tcPr>
          <w:p w14:paraId="2830FFED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764</w:t>
            </w:r>
          </w:p>
        </w:tc>
      </w:tr>
      <w:tr w:rsidR="00ED7F3F" w:rsidRPr="00EB3DF9" w14:paraId="104C292D" w14:textId="77777777" w:rsidTr="00AD3C24">
        <w:tc>
          <w:tcPr>
            <w:tcW w:w="4230" w:type="dxa"/>
          </w:tcPr>
          <w:p w14:paraId="23700E44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237" w:type="dxa"/>
            <w:vAlign w:val="bottom"/>
          </w:tcPr>
          <w:p w14:paraId="1CE00485" w14:textId="302616DC" w:rsidR="00ED7F3F" w:rsidRPr="00EB3DF9" w:rsidRDefault="00D70A2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503</w:t>
            </w:r>
          </w:p>
        </w:tc>
        <w:tc>
          <w:tcPr>
            <w:tcW w:w="1238" w:type="dxa"/>
            <w:vAlign w:val="bottom"/>
          </w:tcPr>
          <w:p w14:paraId="591A3689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548</w:t>
            </w:r>
          </w:p>
        </w:tc>
        <w:tc>
          <w:tcPr>
            <w:tcW w:w="1237" w:type="dxa"/>
            <w:vAlign w:val="bottom"/>
          </w:tcPr>
          <w:p w14:paraId="5DAB05E7" w14:textId="69C9D5A9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405</w:t>
            </w:r>
          </w:p>
        </w:tc>
        <w:tc>
          <w:tcPr>
            <w:tcW w:w="1238" w:type="dxa"/>
            <w:vAlign w:val="bottom"/>
          </w:tcPr>
          <w:p w14:paraId="050E4A7C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450</w:t>
            </w:r>
          </w:p>
        </w:tc>
      </w:tr>
      <w:tr w:rsidR="00ED7F3F" w:rsidRPr="00EB3DF9" w14:paraId="3A856055" w14:textId="77777777" w:rsidTr="00AD3C24">
        <w:tc>
          <w:tcPr>
            <w:tcW w:w="4230" w:type="dxa"/>
          </w:tcPr>
          <w:p w14:paraId="54D46AAE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37" w:type="dxa"/>
            <w:vAlign w:val="bottom"/>
          </w:tcPr>
          <w:p w14:paraId="740D6C0D" w14:textId="1CB26E89" w:rsidR="00ED7F3F" w:rsidRPr="00EB3DF9" w:rsidRDefault="00D70A2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351</w:t>
            </w:r>
          </w:p>
        </w:tc>
        <w:tc>
          <w:tcPr>
            <w:tcW w:w="1238" w:type="dxa"/>
            <w:vAlign w:val="bottom"/>
          </w:tcPr>
          <w:p w14:paraId="41F71C91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314</w:t>
            </w:r>
          </w:p>
        </w:tc>
        <w:tc>
          <w:tcPr>
            <w:tcW w:w="1237" w:type="dxa"/>
            <w:vAlign w:val="bottom"/>
          </w:tcPr>
          <w:p w14:paraId="400FCB9B" w14:textId="5EBC9D12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317</w:t>
            </w:r>
          </w:p>
        </w:tc>
        <w:tc>
          <w:tcPr>
            <w:tcW w:w="1238" w:type="dxa"/>
            <w:vAlign w:val="bottom"/>
          </w:tcPr>
          <w:p w14:paraId="3902C67C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290</w:t>
            </w:r>
          </w:p>
        </w:tc>
      </w:tr>
      <w:tr w:rsidR="00ED7F3F" w:rsidRPr="00EB3DF9" w14:paraId="01FDF165" w14:textId="77777777" w:rsidTr="00AD3C24">
        <w:trPr>
          <w:trHeight w:val="58"/>
        </w:trPr>
        <w:tc>
          <w:tcPr>
            <w:tcW w:w="4230" w:type="dxa"/>
          </w:tcPr>
          <w:p w14:paraId="29CD7C30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37" w:type="dxa"/>
            <w:vAlign w:val="bottom"/>
          </w:tcPr>
          <w:p w14:paraId="4B221913" w14:textId="1F74618B" w:rsidR="00ED7F3F" w:rsidRPr="00EB3DF9" w:rsidRDefault="00D950C0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980</w:t>
            </w:r>
          </w:p>
        </w:tc>
        <w:tc>
          <w:tcPr>
            <w:tcW w:w="1238" w:type="dxa"/>
            <w:vAlign w:val="bottom"/>
          </w:tcPr>
          <w:p w14:paraId="7628CD5C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971</w:t>
            </w:r>
          </w:p>
        </w:tc>
        <w:tc>
          <w:tcPr>
            <w:tcW w:w="1237" w:type="dxa"/>
            <w:vAlign w:val="bottom"/>
          </w:tcPr>
          <w:p w14:paraId="165B2C00" w14:textId="637D5D61" w:rsidR="00ED7F3F" w:rsidRPr="00EB3DF9" w:rsidRDefault="00C448E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615</w:t>
            </w:r>
          </w:p>
        </w:tc>
        <w:tc>
          <w:tcPr>
            <w:tcW w:w="1238" w:type="dxa"/>
            <w:vAlign w:val="bottom"/>
          </w:tcPr>
          <w:p w14:paraId="42B3ACEE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615</w:t>
            </w:r>
          </w:p>
        </w:tc>
      </w:tr>
      <w:tr w:rsidR="00ED7F3F" w:rsidRPr="00EB3DF9" w14:paraId="6C0C5152" w14:textId="77777777" w:rsidTr="00AD3C24">
        <w:trPr>
          <w:trHeight w:val="58"/>
        </w:trPr>
        <w:tc>
          <w:tcPr>
            <w:tcW w:w="4230" w:type="dxa"/>
          </w:tcPr>
          <w:p w14:paraId="06225562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6E325217" w14:textId="352B8E3D" w:rsidR="00ED7F3F" w:rsidRPr="00EB3DF9" w:rsidRDefault="00D70A2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4,53</w:t>
            </w:r>
            <w:r w:rsidR="00C62028" w:rsidRPr="00EB3DF9">
              <w:rPr>
                <w:b/>
                <w:bCs/>
              </w:rPr>
              <w:t>3</w:t>
            </w:r>
          </w:p>
        </w:tc>
        <w:tc>
          <w:tcPr>
            <w:tcW w:w="1238" w:type="dxa"/>
            <w:vAlign w:val="bottom"/>
          </w:tcPr>
          <w:p w14:paraId="1B8423C0" w14:textId="77777777" w:rsidR="00ED7F3F" w:rsidRPr="00EB3DF9" w:rsidRDefault="00ED7F3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4,360</w:t>
            </w:r>
          </w:p>
        </w:tc>
        <w:tc>
          <w:tcPr>
            <w:tcW w:w="1237" w:type="dxa"/>
            <w:vAlign w:val="bottom"/>
          </w:tcPr>
          <w:p w14:paraId="375C3A91" w14:textId="3D37D3AB" w:rsidR="00ED7F3F" w:rsidRPr="00EB3DF9" w:rsidRDefault="00C448E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3,146</w:t>
            </w:r>
          </w:p>
        </w:tc>
        <w:tc>
          <w:tcPr>
            <w:tcW w:w="1238" w:type="dxa"/>
            <w:vAlign w:val="bottom"/>
          </w:tcPr>
          <w:p w14:paraId="683FA0E5" w14:textId="77777777" w:rsidR="00ED7F3F" w:rsidRPr="00EB3DF9" w:rsidRDefault="00ED7F3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3,029</w:t>
            </w:r>
          </w:p>
        </w:tc>
      </w:tr>
    </w:tbl>
    <w:p w14:paraId="2F98B8B7" w14:textId="77777777" w:rsidR="001A19D4" w:rsidRPr="00EB3DF9" w:rsidRDefault="001A19D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10F31D20" w14:textId="77777777" w:rsidR="00870CCC" w:rsidRPr="00EB3DF9" w:rsidRDefault="004762B0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t>ค่าใช้จ่ายในการบริหาร</w:t>
      </w:r>
    </w:p>
    <w:p w14:paraId="59B10387" w14:textId="77777777" w:rsidR="009E45D4" w:rsidRPr="00EB3DF9" w:rsidRDefault="009E45D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1A19D4" w:rsidRPr="00EB3DF9" w14:paraId="000B106B" w14:textId="77777777" w:rsidTr="00AD3C24">
        <w:trPr>
          <w:tblHeader/>
        </w:trPr>
        <w:tc>
          <w:tcPr>
            <w:tcW w:w="4230" w:type="dxa"/>
            <w:shd w:val="clear" w:color="auto" w:fill="auto"/>
          </w:tcPr>
          <w:p w14:paraId="76E14701" w14:textId="77777777" w:rsidR="001A19D4" w:rsidRPr="00EB3DF9" w:rsidRDefault="001A19D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3B6DDFF5" w14:textId="77777777" w:rsidR="001A19D4" w:rsidRPr="00EB3DF9" w:rsidRDefault="001A19D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  <w:r w:rsidRPr="00EB3DF9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013597BE" w14:textId="77777777" w:rsidR="001A19D4" w:rsidRPr="00EB3DF9" w:rsidRDefault="001A19D4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EB3DF9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ED7F3F" w:rsidRPr="00EB3DF9" w14:paraId="620FF8F2" w14:textId="77777777" w:rsidTr="00AD3C24">
        <w:trPr>
          <w:tblHeader/>
        </w:trPr>
        <w:tc>
          <w:tcPr>
            <w:tcW w:w="4230" w:type="dxa"/>
          </w:tcPr>
          <w:p w14:paraId="43819BC9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7" w:type="dxa"/>
          </w:tcPr>
          <w:p w14:paraId="5E4234DC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14:paraId="2CF2D083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37" w:type="dxa"/>
          </w:tcPr>
          <w:p w14:paraId="7A35FD57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14:paraId="0444E4F3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D7F3F" w:rsidRPr="00EB3DF9" w14:paraId="400CCFD6" w14:textId="77777777" w:rsidTr="00AD3C24">
        <w:trPr>
          <w:tblHeader/>
        </w:trPr>
        <w:tc>
          <w:tcPr>
            <w:tcW w:w="4230" w:type="dxa"/>
          </w:tcPr>
          <w:p w14:paraId="19CE3E5F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950" w:type="dxa"/>
            <w:gridSpan w:val="4"/>
          </w:tcPr>
          <w:p w14:paraId="183B8FEA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D7F3F" w:rsidRPr="00EB3DF9" w14:paraId="26E9A58E" w14:textId="77777777" w:rsidTr="00AD3C24">
        <w:tc>
          <w:tcPr>
            <w:tcW w:w="4230" w:type="dxa"/>
          </w:tcPr>
          <w:p w14:paraId="468E17B0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237" w:type="dxa"/>
            <w:vAlign w:val="bottom"/>
          </w:tcPr>
          <w:p w14:paraId="542F97B3" w14:textId="52456A1C" w:rsidR="00ED7F3F" w:rsidRPr="00EB3DF9" w:rsidRDefault="00D950C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1,391</w:t>
            </w:r>
          </w:p>
        </w:tc>
        <w:tc>
          <w:tcPr>
            <w:tcW w:w="1238" w:type="dxa"/>
            <w:vAlign w:val="bottom"/>
          </w:tcPr>
          <w:p w14:paraId="40DB82EC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1,241</w:t>
            </w:r>
          </w:p>
        </w:tc>
        <w:tc>
          <w:tcPr>
            <w:tcW w:w="1237" w:type="dxa"/>
            <w:vAlign w:val="bottom"/>
          </w:tcPr>
          <w:p w14:paraId="403A69DB" w14:textId="4CFFD75B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849</w:t>
            </w:r>
          </w:p>
        </w:tc>
        <w:tc>
          <w:tcPr>
            <w:tcW w:w="1238" w:type="dxa"/>
            <w:vAlign w:val="bottom"/>
          </w:tcPr>
          <w:p w14:paraId="1BFBD366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721</w:t>
            </w:r>
          </w:p>
        </w:tc>
      </w:tr>
      <w:tr w:rsidR="00ED7F3F" w:rsidRPr="00EB3DF9" w14:paraId="1E5AC4B3" w14:textId="77777777" w:rsidTr="00AD3C24">
        <w:tc>
          <w:tcPr>
            <w:tcW w:w="4230" w:type="dxa"/>
          </w:tcPr>
          <w:p w14:paraId="6C810695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ค่าใช้จ่ายการโฆษณาประชาสัมพันธ์</w:t>
            </w:r>
          </w:p>
        </w:tc>
        <w:tc>
          <w:tcPr>
            <w:tcW w:w="1237" w:type="dxa"/>
            <w:vAlign w:val="bottom"/>
          </w:tcPr>
          <w:p w14:paraId="2CE685B4" w14:textId="0E94F3B7" w:rsidR="00ED7F3F" w:rsidRPr="00EB3DF9" w:rsidRDefault="00D70A2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136</w:t>
            </w:r>
          </w:p>
        </w:tc>
        <w:tc>
          <w:tcPr>
            <w:tcW w:w="1238" w:type="dxa"/>
            <w:vAlign w:val="bottom"/>
          </w:tcPr>
          <w:p w14:paraId="22A422BC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178</w:t>
            </w:r>
          </w:p>
        </w:tc>
        <w:tc>
          <w:tcPr>
            <w:tcW w:w="1237" w:type="dxa"/>
            <w:vAlign w:val="bottom"/>
          </w:tcPr>
          <w:p w14:paraId="0DD53FB2" w14:textId="00570DF4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135</w:t>
            </w:r>
          </w:p>
        </w:tc>
        <w:tc>
          <w:tcPr>
            <w:tcW w:w="1238" w:type="dxa"/>
            <w:vAlign w:val="bottom"/>
          </w:tcPr>
          <w:p w14:paraId="48F94862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177</w:t>
            </w:r>
          </w:p>
        </w:tc>
      </w:tr>
      <w:tr w:rsidR="00ED7F3F" w:rsidRPr="00EB3DF9" w14:paraId="0CAA7DDF" w14:textId="77777777" w:rsidTr="00AD3C24">
        <w:tc>
          <w:tcPr>
            <w:tcW w:w="4230" w:type="dxa"/>
          </w:tcPr>
          <w:p w14:paraId="1B38CC7D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1237" w:type="dxa"/>
            <w:vAlign w:val="bottom"/>
          </w:tcPr>
          <w:p w14:paraId="6D09997F" w14:textId="0CFD15D8" w:rsidR="00ED7F3F" w:rsidRPr="00EB3DF9" w:rsidRDefault="00D70A2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280</w:t>
            </w:r>
          </w:p>
        </w:tc>
        <w:tc>
          <w:tcPr>
            <w:tcW w:w="1238" w:type="dxa"/>
            <w:vAlign w:val="bottom"/>
          </w:tcPr>
          <w:p w14:paraId="24527EEC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270</w:t>
            </w:r>
          </w:p>
        </w:tc>
        <w:tc>
          <w:tcPr>
            <w:tcW w:w="1237" w:type="dxa"/>
            <w:vAlign w:val="bottom"/>
          </w:tcPr>
          <w:p w14:paraId="0BDBD8DD" w14:textId="1140D408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208</w:t>
            </w:r>
          </w:p>
        </w:tc>
        <w:tc>
          <w:tcPr>
            <w:tcW w:w="1238" w:type="dxa"/>
            <w:vAlign w:val="bottom"/>
          </w:tcPr>
          <w:p w14:paraId="0C1B4173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208</w:t>
            </w:r>
          </w:p>
        </w:tc>
      </w:tr>
      <w:tr w:rsidR="00ED7F3F" w:rsidRPr="00EB3DF9" w14:paraId="54A74CCF" w14:textId="77777777" w:rsidTr="00AD3C24">
        <w:tc>
          <w:tcPr>
            <w:tcW w:w="4230" w:type="dxa"/>
          </w:tcPr>
          <w:p w14:paraId="03AB841F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ค่าธรรมเนียมวิชาชีพและที่ปรึกษา</w:t>
            </w:r>
          </w:p>
        </w:tc>
        <w:tc>
          <w:tcPr>
            <w:tcW w:w="1237" w:type="dxa"/>
            <w:vAlign w:val="bottom"/>
          </w:tcPr>
          <w:p w14:paraId="65F83DE6" w14:textId="277E5A3E" w:rsidR="00ED7F3F" w:rsidRPr="00EB3DF9" w:rsidRDefault="006E25A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327</w:t>
            </w:r>
          </w:p>
        </w:tc>
        <w:tc>
          <w:tcPr>
            <w:tcW w:w="1238" w:type="dxa"/>
            <w:vAlign w:val="bottom"/>
          </w:tcPr>
          <w:p w14:paraId="7F6B99EF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362</w:t>
            </w:r>
          </w:p>
        </w:tc>
        <w:tc>
          <w:tcPr>
            <w:tcW w:w="1237" w:type="dxa"/>
            <w:vAlign w:val="bottom"/>
          </w:tcPr>
          <w:p w14:paraId="5DFD6FEA" w14:textId="5E0804C8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150</w:t>
            </w:r>
          </w:p>
        </w:tc>
        <w:tc>
          <w:tcPr>
            <w:tcW w:w="1238" w:type="dxa"/>
            <w:vAlign w:val="bottom"/>
          </w:tcPr>
          <w:p w14:paraId="5EBB5B38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179</w:t>
            </w:r>
          </w:p>
        </w:tc>
      </w:tr>
      <w:tr w:rsidR="00ED7F3F" w:rsidRPr="00EB3DF9" w14:paraId="04E8C0CF" w14:textId="77777777" w:rsidTr="00AD3C24">
        <w:trPr>
          <w:trHeight w:val="58"/>
        </w:trPr>
        <w:tc>
          <w:tcPr>
            <w:tcW w:w="4230" w:type="dxa"/>
          </w:tcPr>
          <w:p w14:paraId="313A7665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37" w:type="dxa"/>
            <w:vAlign w:val="bottom"/>
          </w:tcPr>
          <w:p w14:paraId="2ADCC853" w14:textId="6E281DCA" w:rsidR="00ED7F3F" w:rsidRPr="00EB3DF9" w:rsidRDefault="006E25A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EB3DF9">
              <w:t>9</w:t>
            </w:r>
            <w:r w:rsidR="00CA50C3" w:rsidRPr="00EB3DF9">
              <w:t>4</w:t>
            </w:r>
            <w:r w:rsidR="00693B16" w:rsidRPr="00EB3DF9">
              <w:t>7</w:t>
            </w:r>
          </w:p>
        </w:tc>
        <w:tc>
          <w:tcPr>
            <w:tcW w:w="1238" w:type="dxa"/>
            <w:vAlign w:val="bottom"/>
          </w:tcPr>
          <w:p w14:paraId="72FDE480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964</w:t>
            </w:r>
          </w:p>
        </w:tc>
        <w:tc>
          <w:tcPr>
            <w:tcW w:w="1237" w:type="dxa"/>
            <w:vAlign w:val="bottom"/>
          </w:tcPr>
          <w:p w14:paraId="1134063A" w14:textId="0B4E3BDE" w:rsidR="00ED7F3F" w:rsidRPr="00EB3DF9" w:rsidRDefault="00C448E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535</w:t>
            </w:r>
          </w:p>
        </w:tc>
        <w:tc>
          <w:tcPr>
            <w:tcW w:w="1238" w:type="dxa"/>
            <w:vAlign w:val="bottom"/>
          </w:tcPr>
          <w:p w14:paraId="13DF9F23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559</w:t>
            </w:r>
          </w:p>
        </w:tc>
      </w:tr>
      <w:tr w:rsidR="00ED7F3F" w:rsidRPr="00EB3DF9" w14:paraId="6DC9E1F8" w14:textId="77777777" w:rsidTr="00AD3C24">
        <w:trPr>
          <w:trHeight w:val="58"/>
        </w:trPr>
        <w:tc>
          <w:tcPr>
            <w:tcW w:w="4230" w:type="dxa"/>
          </w:tcPr>
          <w:p w14:paraId="7039766D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67811A66" w14:textId="7B73C1B7" w:rsidR="00ED7F3F" w:rsidRPr="00EB3DF9" w:rsidRDefault="00CA50C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3,08</w:t>
            </w:r>
            <w:r w:rsidR="00C22175" w:rsidRPr="00EB3DF9">
              <w:rPr>
                <w:b/>
                <w:bCs/>
              </w:rPr>
              <w:t>1</w:t>
            </w:r>
          </w:p>
        </w:tc>
        <w:tc>
          <w:tcPr>
            <w:tcW w:w="1238" w:type="dxa"/>
            <w:vAlign w:val="bottom"/>
          </w:tcPr>
          <w:p w14:paraId="5EDE9CFC" w14:textId="77777777" w:rsidR="00ED7F3F" w:rsidRPr="00EB3DF9" w:rsidRDefault="00ED7F3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3,015</w:t>
            </w:r>
          </w:p>
        </w:tc>
        <w:tc>
          <w:tcPr>
            <w:tcW w:w="1237" w:type="dxa"/>
            <w:vAlign w:val="bottom"/>
          </w:tcPr>
          <w:p w14:paraId="1D3958E6" w14:textId="06C98AA8" w:rsidR="00ED7F3F" w:rsidRPr="00EB3DF9" w:rsidRDefault="00C448E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1,877</w:t>
            </w:r>
          </w:p>
        </w:tc>
        <w:tc>
          <w:tcPr>
            <w:tcW w:w="1238" w:type="dxa"/>
            <w:vAlign w:val="bottom"/>
          </w:tcPr>
          <w:p w14:paraId="3C1431DE" w14:textId="77777777" w:rsidR="00ED7F3F" w:rsidRPr="00EB3DF9" w:rsidRDefault="00ED7F3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1,844</w:t>
            </w:r>
          </w:p>
        </w:tc>
      </w:tr>
    </w:tbl>
    <w:p w14:paraId="74EEDC81" w14:textId="77777777" w:rsidR="00B21B3A" w:rsidRPr="00EB3DF9" w:rsidRDefault="00B21B3A" w:rsidP="00EB3DF9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rtl/>
          <w:cs/>
          <w:lang w:bidi="th-TH"/>
        </w:rPr>
      </w:pPr>
    </w:p>
    <w:p w14:paraId="0A8E32FC" w14:textId="77777777" w:rsidR="00223349" w:rsidRPr="00EB3DF9" w:rsidRDefault="00B21B3A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B3DF9">
        <w:rPr>
          <w:rFonts w:ascii="Angsana New" w:hAnsi="Angsana New"/>
          <w:i/>
          <w:iCs/>
          <w:sz w:val="30"/>
          <w:szCs w:val="30"/>
          <w:rtl/>
          <w:cs/>
          <w:lang w:bidi="th-TH"/>
        </w:rPr>
        <w:br w:type="page"/>
      </w:r>
      <w:r w:rsidR="004762B0" w:rsidRPr="00EB3DF9">
        <w:rPr>
          <w:rFonts w:ascii="Angsana New" w:hAnsi="Angsana New"/>
          <w:i/>
          <w:iCs/>
          <w:sz w:val="30"/>
          <w:szCs w:val="30"/>
          <w:rtl/>
        </w:rPr>
        <w:lastRenderedPageBreak/>
        <w:tab/>
      </w:r>
      <w:r w:rsidR="004762B0"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0C46933D" w14:textId="77777777" w:rsidR="009E45D4" w:rsidRPr="00EB3DF9" w:rsidRDefault="009E45D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DD7977" w:rsidRPr="00EB3DF9" w14:paraId="00EC62B5" w14:textId="77777777" w:rsidTr="00AD3C24">
        <w:trPr>
          <w:tblHeader/>
        </w:trPr>
        <w:tc>
          <w:tcPr>
            <w:tcW w:w="4230" w:type="dxa"/>
            <w:shd w:val="clear" w:color="auto" w:fill="auto"/>
          </w:tcPr>
          <w:p w14:paraId="0A8B4CA7" w14:textId="77777777" w:rsidR="00DD7977" w:rsidRPr="00EB3DF9" w:rsidRDefault="00DD79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b/>
                <w:b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1D084CB5" w14:textId="77777777" w:rsidR="00DD7977" w:rsidRPr="00EB3DF9" w:rsidRDefault="00DD79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1"/>
              <w:jc w:val="center"/>
              <w:rPr>
                <w:b/>
                <w:bCs/>
                <w:cs/>
              </w:rPr>
            </w:pPr>
            <w:r w:rsidRPr="00EB3DF9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62736B68" w14:textId="77777777" w:rsidR="00DD7977" w:rsidRPr="00EB3DF9" w:rsidRDefault="00DD79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1"/>
              <w:jc w:val="center"/>
              <w:rPr>
                <w:b/>
                <w:bCs/>
              </w:rPr>
            </w:pPr>
            <w:r w:rsidRPr="00EB3DF9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ED7F3F" w:rsidRPr="00EB3DF9" w14:paraId="2C3AF16C" w14:textId="77777777" w:rsidTr="00AD3C24">
        <w:trPr>
          <w:tblHeader/>
        </w:trPr>
        <w:tc>
          <w:tcPr>
            <w:tcW w:w="4230" w:type="dxa"/>
          </w:tcPr>
          <w:p w14:paraId="079358C7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</w:pPr>
          </w:p>
        </w:tc>
        <w:tc>
          <w:tcPr>
            <w:tcW w:w="1237" w:type="dxa"/>
          </w:tcPr>
          <w:p w14:paraId="3AC1856A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14:paraId="2D27FE8D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37" w:type="dxa"/>
          </w:tcPr>
          <w:p w14:paraId="725D2A81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14:paraId="7B349B68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D7F3F" w:rsidRPr="00EB3DF9" w14:paraId="53AF0012" w14:textId="77777777" w:rsidTr="00AD3C24">
        <w:trPr>
          <w:tblHeader/>
        </w:trPr>
        <w:tc>
          <w:tcPr>
            <w:tcW w:w="4230" w:type="dxa"/>
          </w:tcPr>
          <w:p w14:paraId="6C4C93D3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</w:pPr>
          </w:p>
        </w:tc>
        <w:tc>
          <w:tcPr>
            <w:tcW w:w="4950" w:type="dxa"/>
            <w:gridSpan w:val="4"/>
          </w:tcPr>
          <w:p w14:paraId="50CFEC74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D7F3F" w:rsidRPr="00EB3DF9" w14:paraId="4AD990A4" w14:textId="77777777" w:rsidTr="00AD3C24">
        <w:tc>
          <w:tcPr>
            <w:tcW w:w="4230" w:type="dxa"/>
          </w:tcPr>
          <w:p w14:paraId="7BA29BE3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237" w:type="dxa"/>
            <w:vAlign w:val="bottom"/>
          </w:tcPr>
          <w:p w14:paraId="28433C24" w14:textId="20953223" w:rsidR="00ED7F3F" w:rsidRPr="00EB3DF9" w:rsidRDefault="00DE2F2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EB3DF9">
              <w:t>2,415</w:t>
            </w:r>
          </w:p>
        </w:tc>
        <w:tc>
          <w:tcPr>
            <w:tcW w:w="1238" w:type="dxa"/>
            <w:vAlign w:val="bottom"/>
          </w:tcPr>
          <w:p w14:paraId="3667017A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EB3DF9">
              <w:t>2,313</w:t>
            </w:r>
          </w:p>
        </w:tc>
        <w:tc>
          <w:tcPr>
            <w:tcW w:w="1237" w:type="dxa"/>
            <w:vAlign w:val="bottom"/>
          </w:tcPr>
          <w:p w14:paraId="28B07B57" w14:textId="77DC6326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EB3DF9">
              <w:t>1,262</w:t>
            </w:r>
          </w:p>
        </w:tc>
        <w:tc>
          <w:tcPr>
            <w:tcW w:w="1238" w:type="dxa"/>
            <w:vAlign w:val="bottom"/>
          </w:tcPr>
          <w:p w14:paraId="1578802A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EB3DF9">
              <w:t>1,198</w:t>
            </w:r>
          </w:p>
        </w:tc>
      </w:tr>
      <w:tr w:rsidR="00ED7F3F" w:rsidRPr="00EB3DF9" w14:paraId="42148D85" w14:textId="77777777" w:rsidTr="00AD3C24">
        <w:tc>
          <w:tcPr>
            <w:tcW w:w="4230" w:type="dxa"/>
          </w:tcPr>
          <w:p w14:paraId="178EC510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237" w:type="dxa"/>
            <w:vAlign w:val="bottom"/>
          </w:tcPr>
          <w:p w14:paraId="5B2AB65A" w14:textId="59838252" w:rsidR="00ED7F3F" w:rsidRPr="00EB3DF9" w:rsidRDefault="00DE2F2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EB3DF9">
              <w:t>130</w:t>
            </w:r>
          </w:p>
        </w:tc>
        <w:tc>
          <w:tcPr>
            <w:tcW w:w="1238" w:type="dxa"/>
            <w:vAlign w:val="bottom"/>
          </w:tcPr>
          <w:p w14:paraId="10A275BD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EB3DF9">
              <w:t>120</w:t>
            </w:r>
          </w:p>
        </w:tc>
        <w:tc>
          <w:tcPr>
            <w:tcW w:w="1237" w:type="dxa"/>
            <w:vAlign w:val="bottom"/>
          </w:tcPr>
          <w:p w14:paraId="438B7B5F" w14:textId="2A6D51E2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EB3DF9">
              <w:t>99</w:t>
            </w:r>
          </w:p>
        </w:tc>
        <w:tc>
          <w:tcPr>
            <w:tcW w:w="1238" w:type="dxa"/>
            <w:vAlign w:val="bottom"/>
          </w:tcPr>
          <w:p w14:paraId="5908CFB1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EB3DF9">
              <w:t>93</w:t>
            </w:r>
          </w:p>
        </w:tc>
      </w:tr>
      <w:tr w:rsidR="00ED7F3F" w:rsidRPr="00EB3DF9" w14:paraId="6A025B2D" w14:textId="77777777" w:rsidTr="00AD3C24">
        <w:tc>
          <w:tcPr>
            <w:tcW w:w="4230" w:type="dxa"/>
          </w:tcPr>
          <w:p w14:paraId="29860773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เงินบำเหน็จ</w:t>
            </w:r>
          </w:p>
        </w:tc>
        <w:tc>
          <w:tcPr>
            <w:tcW w:w="1237" w:type="dxa"/>
            <w:vAlign w:val="bottom"/>
          </w:tcPr>
          <w:p w14:paraId="15D8A258" w14:textId="1254E9DC" w:rsidR="00ED7F3F" w:rsidRPr="00EB3DF9" w:rsidRDefault="00DE2F2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EB3DF9">
              <w:t>334</w:t>
            </w:r>
          </w:p>
        </w:tc>
        <w:tc>
          <w:tcPr>
            <w:tcW w:w="1238" w:type="dxa"/>
            <w:vAlign w:val="bottom"/>
          </w:tcPr>
          <w:p w14:paraId="32D8BC19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EB3DF9">
              <w:t>175</w:t>
            </w:r>
          </w:p>
        </w:tc>
        <w:tc>
          <w:tcPr>
            <w:tcW w:w="1237" w:type="dxa"/>
            <w:vAlign w:val="bottom"/>
          </w:tcPr>
          <w:p w14:paraId="3FB4D26A" w14:textId="040B9B85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EB3DF9">
              <w:t>320</w:t>
            </w:r>
          </w:p>
        </w:tc>
        <w:tc>
          <w:tcPr>
            <w:tcW w:w="1238" w:type="dxa"/>
            <w:vAlign w:val="bottom"/>
          </w:tcPr>
          <w:p w14:paraId="16F9035A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EB3DF9">
              <w:t>159</w:t>
            </w:r>
          </w:p>
        </w:tc>
      </w:tr>
      <w:tr w:rsidR="00ED7F3F" w:rsidRPr="00EB3DF9" w14:paraId="486024C8" w14:textId="77777777" w:rsidTr="00AD3C24">
        <w:trPr>
          <w:trHeight w:val="58"/>
        </w:trPr>
        <w:tc>
          <w:tcPr>
            <w:tcW w:w="4230" w:type="dxa"/>
          </w:tcPr>
          <w:p w14:paraId="7770B220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37" w:type="dxa"/>
            <w:vAlign w:val="bottom"/>
          </w:tcPr>
          <w:p w14:paraId="396E5B3A" w14:textId="4092E05D" w:rsidR="00ED7F3F" w:rsidRPr="00EB3DF9" w:rsidRDefault="00DE2F2C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EB3DF9">
              <w:t>730</w:t>
            </w:r>
          </w:p>
        </w:tc>
        <w:tc>
          <w:tcPr>
            <w:tcW w:w="1238" w:type="dxa"/>
            <w:vAlign w:val="bottom"/>
          </w:tcPr>
          <w:p w14:paraId="59AEA599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EB3DF9">
              <w:t>702</w:t>
            </w:r>
          </w:p>
        </w:tc>
        <w:tc>
          <w:tcPr>
            <w:tcW w:w="1237" w:type="dxa"/>
            <w:vAlign w:val="bottom"/>
          </w:tcPr>
          <w:p w14:paraId="1C13BD25" w14:textId="20C68788" w:rsidR="00ED7F3F" w:rsidRPr="00EB3DF9" w:rsidRDefault="00C448E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EB3DF9">
              <w:t>455</w:t>
            </w:r>
          </w:p>
        </w:tc>
        <w:tc>
          <w:tcPr>
            <w:tcW w:w="1238" w:type="dxa"/>
            <w:vAlign w:val="bottom"/>
          </w:tcPr>
          <w:p w14:paraId="3C4BF0C2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EB3DF9">
              <w:t>439</w:t>
            </w:r>
          </w:p>
        </w:tc>
      </w:tr>
      <w:tr w:rsidR="00ED7F3F" w:rsidRPr="00EB3DF9" w14:paraId="6C3019B1" w14:textId="77777777" w:rsidTr="00AD3C24">
        <w:trPr>
          <w:trHeight w:val="58"/>
        </w:trPr>
        <w:tc>
          <w:tcPr>
            <w:tcW w:w="4230" w:type="dxa"/>
          </w:tcPr>
          <w:p w14:paraId="2B6FF27C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00B6531F" w14:textId="54AE3831" w:rsidR="00ED7F3F" w:rsidRPr="00EB3DF9" w:rsidRDefault="00DE2F2C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EB3DF9">
              <w:rPr>
                <w:b/>
                <w:bCs/>
              </w:rPr>
              <w:t>3,609</w:t>
            </w:r>
          </w:p>
        </w:tc>
        <w:tc>
          <w:tcPr>
            <w:tcW w:w="1238" w:type="dxa"/>
            <w:vAlign w:val="bottom"/>
          </w:tcPr>
          <w:p w14:paraId="6D9F7818" w14:textId="77777777" w:rsidR="00ED7F3F" w:rsidRPr="00EB3DF9" w:rsidRDefault="00ED7F3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EB3DF9">
              <w:rPr>
                <w:b/>
                <w:bCs/>
              </w:rPr>
              <w:t>3,310</w:t>
            </w:r>
          </w:p>
        </w:tc>
        <w:tc>
          <w:tcPr>
            <w:tcW w:w="1237" w:type="dxa"/>
            <w:vAlign w:val="bottom"/>
          </w:tcPr>
          <w:p w14:paraId="19CF1487" w14:textId="0C47A49D" w:rsidR="00ED7F3F" w:rsidRPr="00EB3DF9" w:rsidRDefault="00C448E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2,136</w:t>
            </w:r>
          </w:p>
        </w:tc>
        <w:tc>
          <w:tcPr>
            <w:tcW w:w="1238" w:type="dxa"/>
            <w:vAlign w:val="bottom"/>
          </w:tcPr>
          <w:p w14:paraId="38533BF6" w14:textId="77777777" w:rsidR="00ED7F3F" w:rsidRPr="00EB3DF9" w:rsidRDefault="00ED7F3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1,889</w:t>
            </w:r>
          </w:p>
        </w:tc>
      </w:tr>
    </w:tbl>
    <w:p w14:paraId="0C568687" w14:textId="77777777" w:rsidR="001A19D4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EB3DF9">
        <w:tab/>
      </w:r>
      <w:r w:rsidRPr="00EB3DF9">
        <w:rPr>
          <w:cs/>
        </w:rPr>
        <w:tab/>
      </w:r>
    </w:p>
    <w:p w14:paraId="6E7399D2" w14:textId="77777777" w:rsidR="00223349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  <w:cs/>
        </w:rPr>
      </w:pPr>
      <w:r w:rsidRPr="00EB3DF9">
        <w:rPr>
          <w:i/>
          <w:iCs/>
          <w:cs/>
        </w:rPr>
        <w:t>โครงการสมทบเงินที่กำหนดไว้</w:t>
      </w:r>
    </w:p>
    <w:p w14:paraId="63E0F0A4" w14:textId="77777777" w:rsidR="000F5767" w:rsidRPr="00EB3DF9" w:rsidRDefault="000F5767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477CBE63" w14:textId="77777777" w:rsidR="00153E15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EB3DF9">
        <w:rPr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B22C27" w:rsidRPr="00EB3DF9">
        <w:t>3</w:t>
      </w:r>
      <w:r w:rsidRPr="00EB3DF9">
        <w:rPr>
          <w:cs/>
        </w:rPr>
        <w:t xml:space="preserve"> ถึง อัตราร้อยละ </w:t>
      </w:r>
      <w:r w:rsidR="001A19D4" w:rsidRPr="00EB3DF9">
        <w:t>15</w:t>
      </w:r>
      <w:r w:rsidRPr="00EB3DF9">
        <w:rPr>
          <w:cs/>
        </w:rPr>
        <w:t xml:space="preserve"> ของเงินเดือนทุกเดือน และกลุ่มบริษัทจ่ายสมทบในอัตราร้อยละ </w:t>
      </w:r>
      <w:r w:rsidR="001A19D4" w:rsidRPr="00EB3DF9">
        <w:t>3</w:t>
      </w:r>
      <w:r w:rsidRPr="00EB3DF9">
        <w:rPr>
          <w:cs/>
        </w:rPr>
        <w:t xml:space="preserve"> ถึง อัตราร้อยละ </w:t>
      </w:r>
      <w:r w:rsidR="001A19D4" w:rsidRPr="00EB3DF9">
        <w:t>10</w:t>
      </w:r>
      <w:r w:rsidRPr="00EB3DF9">
        <w:rPr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7A0AAA4" w14:textId="77777777" w:rsidR="00DD7977" w:rsidRPr="00EB3DF9" w:rsidRDefault="00DD7977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09BF24C8" w14:textId="77777777" w:rsidR="000F5767" w:rsidRPr="00EB3DF9" w:rsidRDefault="004762B0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t>ค่าใช้จ่ายตามลักษณะ</w:t>
      </w:r>
    </w:p>
    <w:p w14:paraId="04F2BFE9" w14:textId="77777777" w:rsidR="000F5767" w:rsidRPr="00EB3DF9" w:rsidRDefault="000F5767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6FB90A69" w14:textId="77777777" w:rsidR="00DD7977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EB3DF9">
        <w:rPr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28D143E6" w14:textId="77777777" w:rsidR="00B21B3A" w:rsidRPr="00EB3DF9" w:rsidRDefault="00B21B3A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47"/>
        <w:gridCol w:w="1148"/>
        <w:gridCol w:w="1147"/>
        <w:gridCol w:w="1148"/>
      </w:tblGrid>
      <w:tr w:rsidR="00DD7977" w:rsidRPr="00EB3DF9" w14:paraId="62AD8B3F" w14:textId="77777777" w:rsidTr="00AD3C24">
        <w:trPr>
          <w:tblHeader/>
        </w:trPr>
        <w:tc>
          <w:tcPr>
            <w:tcW w:w="4590" w:type="dxa"/>
            <w:shd w:val="clear" w:color="auto" w:fill="auto"/>
          </w:tcPr>
          <w:p w14:paraId="7F269BCD" w14:textId="77777777" w:rsidR="00DD7977" w:rsidRPr="00EB3DF9" w:rsidRDefault="00DD79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b/>
                <w:bCs/>
              </w:rPr>
            </w:pPr>
          </w:p>
        </w:tc>
        <w:tc>
          <w:tcPr>
            <w:tcW w:w="2295" w:type="dxa"/>
            <w:gridSpan w:val="2"/>
            <w:shd w:val="clear" w:color="auto" w:fill="auto"/>
          </w:tcPr>
          <w:p w14:paraId="07341218" w14:textId="77777777" w:rsidR="00DD7977" w:rsidRPr="00EB3DF9" w:rsidRDefault="00DD79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1"/>
              <w:jc w:val="center"/>
              <w:rPr>
                <w:b/>
                <w:bCs/>
                <w:cs/>
              </w:rPr>
            </w:pPr>
            <w:r w:rsidRPr="00EB3DF9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shd w:val="clear" w:color="auto" w:fill="auto"/>
          </w:tcPr>
          <w:p w14:paraId="73A6D7B1" w14:textId="77777777" w:rsidR="00DD7977" w:rsidRPr="00EB3DF9" w:rsidRDefault="00DD7977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1"/>
              <w:jc w:val="center"/>
              <w:rPr>
                <w:b/>
                <w:bCs/>
              </w:rPr>
            </w:pPr>
            <w:r w:rsidRPr="00EB3DF9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ED7F3F" w:rsidRPr="00EB3DF9" w14:paraId="5BBF35C8" w14:textId="77777777" w:rsidTr="00AD3C24">
        <w:trPr>
          <w:tblHeader/>
        </w:trPr>
        <w:tc>
          <w:tcPr>
            <w:tcW w:w="4590" w:type="dxa"/>
          </w:tcPr>
          <w:p w14:paraId="36C3EA18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</w:pPr>
          </w:p>
        </w:tc>
        <w:tc>
          <w:tcPr>
            <w:tcW w:w="1147" w:type="dxa"/>
          </w:tcPr>
          <w:p w14:paraId="14F87E60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48" w:type="dxa"/>
          </w:tcPr>
          <w:p w14:paraId="1C14F2AF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47" w:type="dxa"/>
          </w:tcPr>
          <w:p w14:paraId="6AAED3D3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48" w:type="dxa"/>
          </w:tcPr>
          <w:p w14:paraId="500144F4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D7F3F" w:rsidRPr="00EB3DF9" w14:paraId="55CF5B10" w14:textId="77777777" w:rsidTr="00AD3C24">
        <w:trPr>
          <w:tblHeader/>
        </w:trPr>
        <w:tc>
          <w:tcPr>
            <w:tcW w:w="4590" w:type="dxa"/>
          </w:tcPr>
          <w:p w14:paraId="517F1E22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</w:pPr>
          </w:p>
        </w:tc>
        <w:tc>
          <w:tcPr>
            <w:tcW w:w="4590" w:type="dxa"/>
            <w:gridSpan w:val="4"/>
          </w:tcPr>
          <w:p w14:paraId="14B3EE72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D7F3F" w:rsidRPr="00EB3DF9" w14:paraId="1317A6BD" w14:textId="77777777" w:rsidTr="00AD3C24">
        <w:tc>
          <w:tcPr>
            <w:tcW w:w="4590" w:type="dxa"/>
          </w:tcPr>
          <w:p w14:paraId="0EE551E0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  <w:r w:rsidRPr="00EB3D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147" w:type="dxa"/>
            <w:vAlign w:val="bottom"/>
          </w:tcPr>
          <w:p w14:paraId="0E82C8C8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</w:pPr>
          </w:p>
        </w:tc>
        <w:tc>
          <w:tcPr>
            <w:tcW w:w="1148" w:type="dxa"/>
            <w:vAlign w:val="bottom"/>
          </w:tcPr>
          <w:p w14:paraId="4A5D624B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</w:pPr>
          </w:p>
        </w:tc>
        <w:tc>
          <w:tcPr>
            <w:tcW w:w="1147" w:type="dxa"/>
            <w:vAlign w:val="bottom"/>
          </w:tcPr>
          <w:p w14:paraId="7B90B594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</w:pPr>
          </w:p>
        </w:tc>
        <w:tc>
          <w:tcPr>
            <w:tcW w:w="1148" w:type="dxa"/>
            <w:vAlign w:val="bottom"/>
          </w:tcPr>
          <w:p w14:paraId="7992E2E7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</w:pPr>
          </w:p>
        </w:tc>
      </w:tr>
      <w:tr w:rsidR="00ED7F3F" w:rsidRPr="00EB3DF9" w14:paraId="68705258" w14:textId="77777777" w:rsidTr="00AD3C24">
        <w:tc>
          <w:tcPr>
            <w:tcW w:w="4590" w:type="dxa"/>
          </w:tcPr>
          <w:p w14:paraId="0D646D04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147" w:type="dxa"/>
            <w:vAlign w:val="bottom"/>
          </w:tcPr>
          <w:p w14:paraId="60B6E973" w14:textId="098F5CDB" w:rsidR="00ED7F3F" w:rsidRPr="00EB3DF9" w:rsidRDefault="004F3F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</w:pPr>
            <w:r w:rsidRPr="00EB3DF9">
              <w:t>636</w:t>
            </w:r>
          </w:p>
        </w:tc>
        <w:tc>
          <w:tcPr>
            <w:tcW w:w="1148" w:type="dxa"/>
            <w:vAlign w:val="bottom"/>
          </w:tcPr>
          <w:p w14:paraId="6426C70D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</w:pPr>
            <w:r w:rsidRPr="00EB3DF9">
              <w:t>642</w:t>
            </w:r>
          </w:p>
        </w:tc>
        <w:tc>
          <w:tcPr>
            <w:tcW w:w="1147" w:type="dxa"/>
            <w:vAlign w:val="bottom"/>
          </w:tcPr>
          <w:p w14:paraId="3EAF3B9A" w14:textId="202D5F9A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</w:pPr>
            <w:r w:rsidRPr="00EB3DF9">
              <w:t>382</w:t>
            </w:r>
          </w:p>
        </w:tc>
        <w:tc>
          <w:tcPr>
            <w:tcW w:w="1148" w:type="dxa"/>
            <w:vAlign w:val="bottom"/>
          </w:tcPr>
          <w:p w14:paraId="638E62C7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</w:pPr>
            <w:r w:rsidRPr="00EB3DF9">
              <w:t>290</w:t>
            </w:r>
          </w:p>
        </w:tc>
      </w:tr>
      <w:tr w:rsidR="00ED7F3F" w:rsidRPr="00EB3DF9" w14:paraId="6BEC44A1" w14:textId="77777777" w:rsidTr="00AD3C24">
        <w:tc>
          <w:tcPr>
            <w:tcW w:w="4590" w:type="dxa"/>
          </w:tcPr>
          <w:p w14:paraId="3813E2F2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47" w:type="dxa"/>
            <w:vAlign w:val="bottom"/>
          </w:tcPr>
          <w:p w14:paraId="6DF623BF" w14:textId="64F006E1" w:rsidR="00ED7F3F" w:rsidRPr="00EB3DF9" w:rsidRDefault="004F3F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</w:pPr>
            <w:r w:rsidRPr="00EB3DF9">
              <w:t>105,824</w:t>
            </w:r>
          </w:p>
        </w:tc>
        <w:tc>
          <w:tcPr>
            <w:tcW w:w="1148" w:type="dxa"/>
            <w:vAlign w:val="bottom"/>
          </w:tcPr>
          <w:p w14:paraId="16C63B51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</w:pPr>
            <w:r w:rsidRPr="00EB3DF9">
              <w:t>105,714</w:t>
            </w:r>
          </w:p>
        </w:tc>
        <w:tc>
          <w:tcPr>
            <w:tcW w:w="1147" w:type="dxa"/>
            <w:vAlign w:val="bottom"/>
          </w:tcPr>
          <w:p w14:paraId="4DDE5FAD" w14:textId="12A8044B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</w:pPr>
            <w:r w:rsidRPr="00EB3DF9">
              <w:t>97,939</w:t>
            </w:r>
          </w:p>
        </w:tc>
        <w:tc>
          <w:tcPr>
            <w:tcW w:w="1148" w:type="dxa"/>
            <w:vAlign w:val="bottom"/>
          </w:tcPr>
          <w:p w14:paraId="6709541A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</w:pPr>
            <w:r w:rsidRPr="00EB3DF9">
              <w:t>98,282</w:t>
            </w:r>
          </w:p>
        </w:tc>
      </w:tr>
      <w:tr w:rsidR="00ED7F3F" w:rsidRPr="00EB3DF9" w14:paraId="74F36D27" w14:textId="77777777" w:rsidTr="00AD3C24">
        <w:tc>
          <w:tcPr>
            <w:tcW w:w="4590" w:type="dxa"/>
          </w:tcPr>
          <w:p w14:paraId="6211D6DD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ค่าใช้จ่ายภาษีและกองทุนน้ำมัน</w:t>
            </w:r>
          </w:p>
        </w:tc>
        <w:tc>
          <w:tcPr>
            <w:tcW w:w="1147" w:type="dxa"/>
            <w:vAlign w:val="bottom"/>
          </w:tcPr>
          <w:p w14:paraId="616CB838" w14:textId="40FEEE63" w:rsidR="00ED7F3F" w:rsidRPr="00EB3DF9" w:rsidRDefault="004F3F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</w:pPr>
            <w:r w:rsidRPr="00EB3DF9">
              <w:t>30,471</w:t>
            </w:r>
          </w:p>
        </w:tc>
        <w:tc>
          <w:tcPr>
            <w:tcW w:w="1148" w:type="dxa"/>
            <w:vAlign w:val="bottom"/>
          </w:tcPr>
          <w:p w14:paraId="22E437AE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</w:pPr>
            <w:r w:rsidRPr="00EB3DF9">
              <w:t>26,763</w:t>
            </w:r>
          </w:p>
        </w:tc>
        <w:tc>
          <w:tcPr>
            <w:tcW w:w="1147" w:type="dxa"/>
            <w:vAlign w:val="bottom"/>
          </w:tcPr>
          <w:p w14:paraId="2838C0F0" w14:textId="2665A889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</w:pPr>
            <w:r w:rsidRPr="00EB3DF9">
              <w:t>30,471</w:t>
            </w:r>
          </w:p>
        </w:tc>
        <w:tc>
          <w:tcPr>
            <w:tcW w:w="1148" w:type="dxa"/>
            <w:vAlign w:val="bottom"/>
          </w:tcPr>
          <w:p w14:paraId="244E8FE8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</w:pPr>
            <w:r w:rsidRPr="00EB3DF9">
              <w:t>26,763</w:t>
            </w:r>
          </w:p>
        </w:tc>
      </w:tr>
      <w:tr w:rsidR="00ED7F3F" w:rsidRPr="00EB3DF9" w14:paraId="5CF9C8DF" w14:textId="77777777" w:rsidTr="00AD3C24">
        <w:tc>
          <w:tcPr>
            <w:tcW w:w="4590" w:type="dxa"/>
          </w:tcPr>
          <w:p w14:paraId="39AF6203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47" w:type="dxa"/>
            <w:vAlign w:val="bottom"/>
          </w:tcPr>
          <w:p w14:paraId="184FD5D9" w14:textId="48250D6F" w:rsidR="00ED7F3F" w:rsidRPr="00EB3DF9" w:rsidRDefault="004F3F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</w:pPr>
            <w:r w:rsidRPr="00EB3DF9">
              <w:t>3,664</w:t>
            </w:r>
          </w:p>
        </w:tc>
        <w:tc>
          <w:tcPr>
            <w:tcW w:w="1148" w:type="dxa"/>
            <w:vAlign w:val="bottom"/>
          </w:tcPr>
          <w:p w14:paraId="49CBA79E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</w:pPr>
            <w:r w:rsidRPr="00EB3DF9">
              <w:t>3,701</w:t>
            </w:r>
          </w:p>
        </w:tc>
        <w:tc>
          <w:tcPr>
            <w:tcW w:w="1147" w:type="dxa"/>
            <w:vAlign w:val="bottom"/>
          </w:tcPr>
          <w:p w14:paraId="24EA44AC" w14:textId="1D101FFD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</w:pPr>
            <w:r w:rsidRPr="00EB3DF9">
              <w:t>2,717</w:t>
            </w:r>
          </w:p>
        </w:tc>
        <w:tc>
          <w:tcPr>
            <w:tcW w:w="1148" w:type="dxa"/>
            <w:vAlign w:val="bottom"/>
          </w:tcPr>
          <w:p w14:paraId="4A594004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</w:pPr>
            <w:r w:rsidRPr="00EB3DF9">
              <w:t>2,599</w:t>
            </w:r>
          </w:p>
        </w:tc>
      </w:tr>
      <w:tr w:rsidR="00ED7F3F" w:rsidRPr="00EB3DF9" w14:paraId="74C46125" w14:textId="77777777" w:rsidTr="00AD3C24">
        <w:tc>
          <w:tcPr>
            <w:tcW w:w="4590" w:type="dxa"/>
          </w:tcPr>
          <w:p w14:paraId="759BF0AB" w14:textId="129DD5DA" w:rsidR="00ED7F3F" w:rsidRPr="00EB3DF9" w:rsidRDefault="00C448E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 w:rsidR="00ED7F3F" w:rsidRPr="00EB3DF9">
              <w:rPr>
                <w:rFonts w:ascii="Angsana New" w:hAnsi="Angsana New"/>
                <w:sz w:val="30"/>
                <w:szCs w:val="30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147" w:type="dxa"/>
            <w:vAlign w:val="bottom"/>
          </w:tcPr>
          <w:p w14:paraId="7A6CD245" w14:textId="408C7C51" w:rsidR="00ED7F3F" w:rsidRPr="00EB3DF9" w:rsidRDefault="004F3F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</w:pPr>
            <w:r w:rsidRPr="00EB3DF9">
              <w:rPr>
                <w:cs/>
              </w:rPr>
              <w:t>(</w:t>
            </w:r>
            <w:r w:rsidR="003960E9" w:rsidRPr="00EB3DF9">
              <w:rPr>
                <w:rFonts w:hint="cs"/>
                <w:cs/>
              </w:rPr>
              <w:t>70</w:t>
            </w:r>
            <w:r w:rsidR="00AE3642" w:rsidRPr="00EB3DF9">
              <w:t>6</w:t>
            </w:r>
            <w:r w:rsidRPr="00EB3DF9">
              <w:rPr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3BCB8E8A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</w:pPr>
            <w:r w:rsidRPr="00EB3DF9">
              <w:t>696</w:t>
            </w:r>
          </w:p>
        </w:tc>
        <w:tc>
          <w:tcPr>
            <w:tcW w:w="1147" w:type="dxa"/>
            <w:vAlign w:val="bottom"/>
          </w:tcPr>
          <w:p w14:paraId="0B280626" w14:textId="1D91CAE3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</w:pPr>
            <w:r w:rsidRPr="00EB3DF9">
              <w:rPr>
                <w:cs/>
              </w:rPr>
              <w:t>(</w:t>
            </w:r>
            <w:r w:rsidRPr="00EB3DF9">
              <w:t>689</w:t>
            </w:r>
            <w:r w:rsidRPr="00EB3DF9">
              <w:rPr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19809442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</w:pPr>
            <w:r w:rsidRPr="00EB3DF9">
              <w:t>689</w:t>
            </w:r>
          </w:p>
        </w:tc>
      </w:tr>
      <w:tr w:rsidR="00ED7F3F" w:rsidRPr="00EB3DF9" w14:paraId="27FCF10D" w14:textId="77777777" w:rsidTr="00AD3C24">
        <w:tc>
          <w:tcPr>
            <w:tcW w:w="4590" w:type="dxa"/>
          </w:tcPr>
          <w:p w14:paraId="2CCFB8FC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รวมอยู่ในค่าใช้จ่ายในการขาย</w:t>
            </w:r>
          </w:p>
        </w:tc>
        <w:tc>
          <w:tcPr>
            <w:tcW w:w="1147" w:type="dxa"/>
            <w:vAlign w:val="bottom"/>
          </w:tcPr>
          <w:p w14:paraId="37F86ECB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</w:p>
        </w:tc>
        <w:tc>
          <w:tcPr>
            <w:tcW w:w="1148" w:type="dxa"/>
            <w:vAlign w:val="bottom"/>
          </w:tcPr>
          <w:p w14:paraId="50BF3404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</w:p>
        </w:tc>
        <w:tc>
          <w:tcPr>
            <w:tcW w:w="1147" w:type="dxa"/>
            <w:vAlign w:val="bottom"/>
          </w:tcPr>
          <w:p w14:paraId="523B683A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</w:p>
        </w:tc>
        <w:tc>
          <w:tcPr>
            <w:tcW w:w="1148" w:type="dxa"/>
            <w:vAlign w:val="bottom"/>
          </w:tcPr>
          <w:p w14:paraId="4C1A4CB1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</w:p>
        </w:tc>
      </w:tr>
      <w:tr w:rsidR="00ED7F3F" w:rsidRPr="00EB3DF9" w14:paraId="2719D0E7" w14:textId="77777777" w:rsidTr="00AD3C24">
        <w:tc>
          <w:tcPr>
            <w:tcW w:w="4590" w:type="dxa"/>
          </w:tcPr>
          <w:p w14:paraId="2DB855E4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47" w:type="dxa"/>
            <w:vAlign w:val="bottom"/>
          </w:tcPr>
          <w:p w14:paraId="13C3E153" w14:textId="1F313619" w:rsidR="00ED7F3F" w:rsidRPr="00EB3DF9" w:rsidRDefault="00CD335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t>638</w:t>
            </w:r>
          </w:p>
        </w:tc>
        <w:tc>
          <w:tcPr>
            <w:tcW w:w="1148" w:type="dxa"/>
            <w:vAlign w:val="bottom"/>
          </w:tcPr>
          <w:p w14:paraId="5CA7EA4B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t>580</w:t>
            </w:r>
          </w:p>
        </w:tc>
        <w:tc>
          <w:tcPr>
            <w:tcW w:w="1147" w:type="dxa"/>
            <w:vAlign w:val="bottom"/>
          </w:tcPr>
          <w:p w14:paraId="30D4217A" w14:textId="41825EE3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t>559</w:t>
            </w:r>
          </w:p>
        </w:tc>
        <w:tc>
          <w:tcPr>
            <w:tcW w:w="1148" w:type="dxa"/>
            <w:vAlign w:val="bottom"/>
          </w:tcPr>
          <w:p w14:paraId="5515242E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t>511</w:t>
            </w:r>
          </w:p>
        </w:tc>
      </w:tr>
      <w:tr w:rsidR="00ED7F3F" w:rsidRPr="00EB3DF9" w14:paraId="00707867" w14:textId="77777777" w:rsidTr="00AD3C24">
        <w:tc>
          <w:tcPr>
            <w:tcW w:w="4590" w:type="dxa"/>
          </w:tcPr>
          <w:p w14:paraId="246FFFBE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147" w:type="dxa"/>
            <w:vAlign w:val="bottom"/>
          </w:tcPr>
          <w:p w14:paraId="77B2DCFC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</w:p>
        </w:tc>
        <w:tc>
          <w:tcPr>
            <w:tcW w:w="1148" w:type="dxa"/>
            <w:vAlign w:val="bottom"/>
          </w:tcPr>
          <w:p w14:paraId="23D49BE5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</w:p>
        </w:tc>
        <w:tc>
          <w:tcPr>
            <w:tcW w:w="1147" w:type="dxa"/>
            <w:vAlign w:val="bottom"/>
          </w:tcPr>
          <w:p w14:paraId="2E6D6CD8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</w:p>
        </w:tc>
        <w:tc>
          <w:tcPr>
            <w:tcW w:w="1148" w:type="dxa"/>
            <w:vAlign w:val="bottom"/>
          </w:tcPr>
          <w:p w14:paraId="36F56D57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</w:p>
        </w:tc>
      </w:tr>
      <w:tr w:rsidR="00ED7F3F" w:rsidRPr="00EB3DF9" w14:paraId="23F9D678" w14:textId="77777777" w:rsidTr="00AD3C24">
        <w:trPr>
          <w:trHeight w:val="58"/>
        </w:trPr>
        <w:tc>
          <w:tcPr>
            <w:tcW w:w="4590" w:type="dxa"/>
          </w:tcPr>
          <w:p w14:paraId="75C7BA11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47" w:type="dxa"/>
            <w:vAlign w:val="bottom"/>
          </w:tcPr>
          <w:p w14:paraId="0A3A164A" w14:textId="4F2FE98B" w:rsidR="00ED7F3F" w:rsidRPr="00EB3DF9" w:rsidRDefault="004F3F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t>17</w:t>
            </w:r>
            <w:r w:rsidR="000A01DB" w:rsidRPr="00EB3DF9">
              <w:t>6</w:t>
            </w:r>
          </w:p>
        </w:tc>
        <w:tc>
          <w:tcPr>
            <w:tcW w:w="1148" w:type="dxa"/>
            <w:vAlign w:val="bottom"/>
          </w:tcPr>
          <w:p w14:paraId="7175DA7D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t>176</w:t>
            </w:r>
          </w:p>
        </w:tc>
        <w:tc>
          <w:tcPr>
            <w:tcW w:w="1147" w:type="dxa"/>
            <w:vAlign w:val="bottom"/>
          </w:tcPr>
          <w:p w14:paraId="514BE3CC" w14:textId="6602C465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t>138</w:t>
            </w:r>
          </w:p>
        </w:tc>
        <w:tc>
          <w:tcPr>
            <w:tcW w:w="1148" w:type="dxa"/>
            <w:vAlign w:val="bottom"/>
          </w:tcPr>
          <w:p w14:paraId="676EE2A6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t>145</w:t>
            </w:r>
          </w:p>
        </w:tc>
      </w:tr>
    </w:tbl>
    <w:p w14:paraId="42A57D1B" w14:textId="77777777" w:rsidR="005A5AAF" w:rsidRPr="00EB3DF9" w:rsidRDefault="005A5AAF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61BD4189" w14:textId="77777777" w:rsidR="00870CCC" w:rsidRPr="00EB3DF9" w:rsidRDefault="004762B0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</w:rPr>
      </w:pPr>
      <w:r w:rsidRPr="00EB3DF9">
        <w:rPr>
          <w:rFonts w:ascii="Angsana New" w:hAnsi="Angsana New"/>
          <w:b/>
          <w:bCs/>
          <w:sz w:val="30"/>
          <w:szCs w:val="30"/>
        </w:rPr>
        <w:tab/>
      </w:r>
      <w:r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t>ต้นทุนทางการเงิน</w:t>
      </w:r>
    </w:p>
    <w:p w14:paraId="3487FE9C" w14:textId="77777777" w:rsidR="00D11349" w:rsidRPr="00EB3DF9" w:rsidRDefault="00D1134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4"/>
        <w:gridCol w:w="979"/>
        <w:gridCol w:w="1237"/>
        <w:gridCol w:w="1237"/>
        <w:gridCol w:w="1237"/>
        <w:gridCol w:w="1236"/>
      </w:tblGrid>
      <w:tr w:rsidR="00827AA0" w:rsidRPr="00EB3DF9" w14:paraId="08453B6E" w14:textId="77777777" w:rsidTr="00AD3C24">
        <w:trPr>
          <w:trHeight w:val="408"/>
          <w:tblHeader/>
        </w:trPr>
        <w:tc>
          <w:tcPr>
            <w:tcW w:w="1772" w:type="pct"/>
          </w:tcPr>
          <w:p w14:paraId="603F7858" w14:textId="77777777" w:rsidR="00827AA0" w:rsidRPr="00EB3DF9" w:rsidRDefault="00827AA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7DF8A15B" w14:textId="77777777" w:rsidR="00827AA0" w:rsidRPr="00EB3DF9" w:rsidRDefault="00827AA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2"/>
          </w:tcPr>
          <w:p w14:paraId="465314A6" w14:textId="77777777" w:rsidR="00827AA0" w:rsidRPr="00EB3DF9" w:rsidRDefault="00827AA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7" w:type="pct"/>
            <w:gridSpan w:val="2"/>
          </w:tcPr>
          <w:p w14:paraId="7C4BF00E" w14:textId="77777777" w:rsidR="00827AA0" w:rsidRPr="00EB3DF9" w:rsidRDefault="00827AA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27AA0" w:rsidRPr="00EB3DF9" w14:paraId="20129003" w14:textId="77777777" w:rsidTr="00AD3C24">
        <w:trPr>
          <w:trHeight w:val="408"/>
        </w:trPr>
        <w:tc>
          <w:tcPr>
            <w:tcW w:w="1772" w:type="pct"/>
          </w:tcPr>
          <w:p w14:paraId="6305A5A1" w14:textId="77777777" w:rsidR="00827AA0" w:rsidRPr="00EB3DF9" w:rsidRDefault="00827AA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6AAFF3F1" w14:textId="77777777" w:rsidR="00827AA0" w:rsidRPr="00EB3DF9" w:rsidRDefault="00827AA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74" w:type="pct"/>
          </w:tcPr>
          <w:p w14:paraId="7B2E5850" w14:textId="77777777" w:rsidR="00827AA0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74" w:type="pct"/>
          </w:tcPr>
          <w:p w14:paraId="3BFEE741" w14:textId="77777777" w:rsidR="00827AA0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674" w:type="pct"/>
          </w:tcPr>
          <w:p w14:paraId="3CFA7B8F" w14:textId="77777777" w:rsidR="00827AA0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73" w:type="pct"/>
          </w:tcPr>
          <w:p w14:paraId="7062F9B5" w14:textId="77777777" w:rsidR="00827AA0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27AA0" w:rsidRPr="00EB3DF9" w14:paraId="28635E92" w14:textId="77777777" w:rsidTr="00AD3C24">
        <w:trPr>
          <w:trHeight w:val="408"/>
        </w:trPr>
        <w:tc>
          <w:tcPr>
            <w:tcW w:w="1772" w:type="pct"/>
          </w:tcPr>
          <w:p w14:paraId="032B954A" w14:textId="77777777" w:rsidR="00827AA0" w:rsidRPr="00EB3DF9" w:rsidRDefault="00827AA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3A0AF553" w14:textId="77777777" w:rsidR="00827AA0" w:rsidRPr="00EB3DF9" w:rsidRDefault="00827AA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4" w:type="pct"/>
            <w:gridSpan w:val="4"/>
          </w:tcPr>
          <w:p w14:paraId="517248E5" w14:textId="77777777" w:rsidR="00827AA0" w:rsidRPr="00EB3DF9" w:rsidRDefault="00827AA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27AA0" w:rsidRPr="00EB3DF9" w14:paraId="44237B38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072FD7AA" w14:textId="77777777" w:rsidR="00827AA0" w:rsidRPr="00EB3DF9" w:rsidRDefault="00827AA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3" w:type="pct"/>
            <w:vAlign w:val="bottom"/>
          </w:tcPr>
          <w:p w14:paraId="51715951" w14:textId="77777777" w:rsidR="00827AA0" w:rsidRPr="00EB3DF9" w:rsidRDefault="00827AA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047C59FD" w14:textId="77777777" w:rsidR="00827AA0" w:rsidRPr="00EB3DF9" w:rsidRDefault="00827AA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3194DF0E" w14:textId="77777777" w:rsidR="00827AA0" w:rsidRPr="00EB3DF9" w:rsidRDefault="00827AA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373DF301" w14:textId="77777777" w:rsidR="00827AA0" w:rsidRPr="00EB3DF9" w:rsidRDefault="00827AA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5EA03BD0" w14:textId="77777777" w:rsidR="00827AA0" w:rsidRPr="00EB3DF9" w:rsidRDefault="00827AA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ED7F3F" w:rsidRPr="00EB3DF9" w14:paraId="42D6FADC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203AF953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533" w:type="pct"/>
            <w:vAlign w:val="bottom"/>
          </w:tcPr>
          <w:p w14:paraId="117BA0CC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4ED47C10" w14:textId="17D7E9D6" w:rsidR="00ED7F3F" w:rsidRPr="00EB3DF9" w:rsidRDefault="004F392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904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8A8565E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826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D0624D8" w14:textId="06324F9A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268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6FC0645B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249</w:t>
            </w:r>
          </w:p>
        </w:tc>
      </w:tr>
      <w:tr w:rsidR="00ED7F3F" w:rsidRPr="00EB3DF9" w14:paraId="19B19F92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4C6290E1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33" w:type="pct"/>
            <w:vAlign w:val="bottom"/>
          </w:tcPr>
          <w:p w14:paraId="7C5CE219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125ADB89" w14:textId="249C1110" w:rsidR="00ED7F3F" w:rsidRPr="00EB3DF9" w:rsidRDefault="004F392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935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2A4D363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733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84E54C8" w14:textId="768B54E7" w:rsidR="00ED7F3F" w:rsidRPr="00EB3DF9" w:rsidRDefault="00C448E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935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0175201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733</w:t>
            </w:r>
          </w:p>
        </w:tc>
      </w:tr>
      <w:tr w:rsidR="00ED7F3F" w:rsidRPr="00EB3DF9" w14:paraId="77ABDA93" w14:textId="77777777" w:rsidTr="00AD3C24">
        <w:trPr>
          <w:trHeight w:val="408"/>
        </w:trPr>
        <w:tc>
          <w:tcPr>
            <w:tcW w:w="1772" w:type="pct"/>
          </w:tcPr>
          <w:p w14:paraId="4E436826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0AFF6593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2E86BA8" w14:textId="4EE00F46" w:rsidR="00ED7F3F" w:rsidRPr="00EB3DF9" w:rsidRDefault="004F392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1,839</w:t>
            </w:r>
          </w:p>
        </w:tc>
        <w:tc>
          <w:tcPr>
            <w:tcW w:w="674" w:type="pct"/>
            <w:vAlign w:val="bottom"/>
          </w:tcPr>
          <w:p w14:paraId="2976C8CD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1,559</w:t>
            </w:r>
          </w:p>
        </w:tc>
        <w:tc>
          <w:tcPr>
            <w:tcW w:w="674" w:type="pct"/>
            <w:vAlign w:val="bottom"/>
          </w:tcPr>
          <w:p w14:paraId="4D021FDD" w14:textId="5CBCEAD7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1,203</w:t>
            </w:r>
          </w:p>
        </w:tc>
        <w:tc>
          <w:tcPr>
            <w:tcW w:w="673" w:type="pct"/>
            <w:vAlign w:val="bottom"/>
          </w:tcPr>
          <w:p w14:paraId="658D4563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982</w:t>
            </w:r>
          </w:p>
        </w:tc>
      </w:tr>
      <w:tr w:rsidR="00ED7F3F" w:rsidRPr="00EB3DF9" w14:paraId="7E6373BC" w14:textId="77777777" w:rsidTr="00AD3C24">
        <w:trPr>
          <w:trHeight w:val="408"/>
        </w:trPr>
        <w:tc>
          <w:tcPr>
            <w:tcW w:w="1772" w:type="pct"/>
          </w:tcPr>
          <w:p w14:paraId="16ED4406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ค่าตัดจำหน่ายของต้นทุนการทำ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รายการส่วนที่บันทึกรวมกับเงินกู้ยืม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27574F28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5B84751D" w14:textId="53CB51C6" w:rsidR="00ED7F3F" w:rsidRPr="00EB3DF9" w:rsidRDefault="004F392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53</w:t>
            </w:r>
          </w:p>
        </w:tc>
        <w:tc>
          <w:tcPr>
            <w:tcW w:w="674" w:type="pct"/>
            <w:vAlign w:val="bottom"/>
          </w:tcPr>
          <w:p w14:paraId="038DD399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58</w:t>
            </w:r>
          </w:p>
        </w:tc>
        <w:tc>
          <w:tcPr>
            <w:tcW w:w="674" w:type="pct"/>
            <w:vAlign w:val="bottom"/>
          </w:tcPr>
          <w:p w14:paraId="72FB43EF" w14:textId="36960157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13</w:t>
            </w:r>
          </w:p>
        </w:tc>
        <w:tc>
          <w:tcPr>
            <w:tcW w:w="673" w:type="pct"/>
            <w:vAlign w:val="bottom"/>
          </w:tcPr>
          <w:p w14:paraId="2C6A203C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11</w:t>
            </w:r>
          </w:p>
        </w:tc>
      </w:tr>
      <w:tr w:rsidR="00ED7F3F" w:rsidRPr="00EB3DF9" w14:paraId="2821B0AA" w14:textId="77777777" w:rsidTr="00AD3C24">
        <w:trPr>
          <w:trHeight w:val="408"/>
        </w:trPr>
        <w:tc>
          <w:tcPr>
            <w:tcW w:w="1772" w:type="pct"/>
          </w:tcPr>
          <w:p w14:paraId="485C009D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0C9050B1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17745EFC" w14:textId="5697D7DC" w:rsidR="00ED7F3F" w:rsidRPr="00EB3DF9" w:rsidRDefault="004F392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5</w:t>
            </w:r>
          </w:p>
        </w:tc>
        <w:tc>
          <w:tcPr>
            <w:tcW w:w="674" w:type="pct"/>
            <w:vAlign w:val="bottom"/>
          </w:tcPr>
          <w:p w14:paraId="666CA45D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4</w:t>
            </w:r>
          </w:p>
        </w:tc>
        <w:tc>
          <w:tcPr>
            <w:tcW w:w="674" w:type="pct"/>
            <w:vAlign w:val="bottom"/>
          </w:tcPr>
          <w:p w14:paraId="70EA742D" w14:textId="6EB09309" w:rsidR="00ED7F3F" w:rsidRPr="00EB3DF9" w:rsidRDefault="00C448E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2</w:t>
            </w:r>
          </w:p>
        </w:tc>
        <w:tc>
          <w:tcPr>
            <w:tcW w:w="673" w:type="pct"/>
            <w:vAlign w:val="bottom"/>
          </w:tcPr>
          <w:p w14:paraId="6D77CDDE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2</w:t>
            </w:r>
          </w:p>
        </w:tc>
      </w:tr>
      <w:tr w:rsidR="00ED7F3F" w:rsidRPr="00EB3DF9" w14:paraId="4598E420" w14:textId="77777777" w:rsidTr="00AD3C24">
        <w:trPr>
          <w:trHeight w:val="408"/>
        </w:trPr>
        <w:tc>
          <w:tcPr>
            <w:tcW w:w="1772" w:type="pct"/>
          </w:tcPr>
          <w:p w14:paraId="2F833CB4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58BCA227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57A58710" w14:textId="26797ED5" w:rsidR="00ED7F3F" w:rsidRPr="00EB3DF9" w:rsidRDefault="0023402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1,897</w:t>
            </w:r>
          </w:p>
        </w:tc>
        <w:tc>
          <w:tcPr>
            <w:tcW w:w="674" w:type="pct"/>
            <w:vAlign w:val="bottom"/>
          </w:tcPr>
          <w:p w14:paraId="043B42F0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1,621</w:t>
            </w:r>
          </w:p>
        </w:tc>
        <w:tc>
          <w:tcPr>
            <w:tcW w:w="674" w:type="pct"/>
            <w:vAlign w:val="bottom"/>
          </w:tcPr>
          <w:p w14:paraId="7083A7A8" w14:textId="222F9BA9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1,218</w:t>
            </w:r>
          </w:p>
        </w:tc>
        <w:tc>
          <w:tcPr>
            <w:tcW w:w="673" w:type="pct"/>
            <w:vAlign w:val="bottom"/>
          </w:tcPr>
          <w:p w14:paraId="05C3DA43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995</w:t>
            </w:r>
          </w:p>
        </w:tc>
      </w:tr>
      <w:tr w:rsidR="00ED7F3F" w:rsidRPr="00EB3DF9" w14:paraId="6575B849" w14:textId="77777777" w:rsidTr="00AD3C24">
        <w:trPr>
          <w:trHeight w:val="408"/>
        </w:trPr>
        <w:tc>
          <w:tcPr>
            <w:tcW w:w="1772" w:type="pct"/>
          </w:tcPr>
          <w:p w14:paraId="15748AC6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จำนวนที่รวมอยู่ในต้นทุนของ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ส่ว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ที่บันทึกเป็นต้นทุนของ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อาคารและอุปกรณ์ระหว่าง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32FC9E07" w14:textId="08598F2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AD3C24" w:rsidRPr="00EB3DF9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74" w:type="pct"/>
            <w:vAlign w:val="bottom"/>
          </w:tcPr>
          <w:p w14:paraId="2047530E" w14:textId="50ACBB4C" w:rsidR="00ED7F3F" w:rsidRPr="00EB3DF9" w:rsidRDefault="004F392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(</w:t>
            </w:r>
            <w:r w:rsidRPr="00EB3DF9">
              <w:t>196</w:t>
            </w:r>
            <w:r w:rsidRPr="00EB3DF9">
              <w:rPr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6B49F1C3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(</w:t>
            </w:r>
            <w:r w:rsidRPr="00EB3DF9">
              <w:t>76</w:t>
            </w:r>
            <w:r w:rsidRPr="00EB3DF9">
              <w:rPr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0ECCB017" w14:textId="65AB6A65" w:rsidR="00ED7F3F" w:rsidRPr="00EB3DF9" w:rsidRDefault="00C448E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(</w:t>
            </w:r>
            <w:r w:rsidRPr="00EB3DF9">
              <w:t>188</w:t>
            </w:r>
            <w:r w:rsidRPr="00EB3DF9">
              <w:rPr>
                <w:cs/>
              </w:rPr>
              <w:t>)</w:t>
            </w:r>
          </w:p>
        </w:tc>
        <w:tc>
          <w:tcPr>
            <w:tcW w:w="673" w:type="pct"/>
            <w:vAlign w:val="bottom"/>
          </w:tcPr>
          <w:p w14:paraId="5D8C2BB5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(</w:t>
            </w:r>
            <w:r w:rsidRPr="00EB3DF9">
              <w:t>75</w:t>
            </w:r>
            <w:r w:rsidRPr="00EB3DF9">
              <w:rPr>
                <w:cs/>
              </w:rPr>
              <w:t>)</w:t>
            </w:r>
          </w:p>
        </w:tc>
      </w:tr>
      <w:tr w:rsidR="00ED7F3F" w:rsidRPr="00EB3DF9" w14:paraId="21935459" w14:textId="77777777" w:rsidTr="00AD3C24">
        <w:trPr>
          <w:trHeight w:val="408"/>
        </w:trPr>
        <w:tc>
          <w:tcPr>
            <w:tcW w:w="1772" w:type="pct"/>
          </w:tcPr>
          <w:p w14:paraId="702BBA2F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58928BF8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9107C58" w14:textId="04323F21" w:rsidR="00ED7F3F" w:rsidRPr="00EB3DF9" w:rsidRDefault="004F392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1,701</w:t>
            </w:r>
          </w:p>
        </w:tc>
        <w:tc>
          <w:tcPr>
            <w:tcW w:w="674" w:type="pct"/>
            <w:vAlign w:val="bottom"/>
          </w:tcPr>
          <w:p w14:paraId="587EE7E0" w14:textId="77777777" w:rsidR="00ED7F3F" w:rsidRPr="00EB3DF9" w:rsidRDefault="00ED7F3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1,545</w:t>
            </w:r>
          </w:p>
        </w:tc>
        <w:tc>
          <w:tcPr>
            <w:tcW w:w="674" w:type="pct"/>
            <w:vAlign w:val="bottom"/>
          </w:tcPr>
          <w:p w14:paraId="17926727" w14:textId="71F90AC7" w:rsidR="00ED7F3F" w:rsidRPr="00EB3DF9" w:rsidRDefault="00C448E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1,030</w:t>
            </w:r>
          </w:p>
        </w:tc>
        <w:tc>
          <w:tcPr>
            <w:tcW w:w="673" w:type="pct"/>
            <w:vAlign w:val="bottom"/>
          </w:tcPr>
          <w:p w14:paraId="668BF06C" w14:textId="77777777" w:rsidR="00ED7F3F" w:rsidRPr="00EB3DF9" w:rsidRDefault="00ED7F3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920</w:t>
            </w:r>
          </w:p>
        </w:tc>
      </w:tr>
    </w:tbl>
    <w:p w14:paraId="23DAF3FF" w14:textId="77777777" w:rsidR="00827AA0" w:rsidRPr="00EB3DF9" w:rsidRDefault="00827AA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</w:p>
    <w:p w14:paraId="21CF3AC8" w14:textId="77777777" w:rsidR="00223349" w:rsidRPr="00EB3DF9" w:rsidRDefault="003E44B5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</w:rPr>
      </w:pPr>
      <w:r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br w:type="page"/>
      </w:r>
      <w:r w:rsidR="004762B0"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260EC687" w14:textId="77777777" w:rsidR="009E45D4" w:rsidRPr="00EB3DF9" w:rsidRDefault="009E45D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4"/>
        <w:gridCol w:w="979"/>
        <w:gridCol w:w="1236"/>
        <w:gridCol w:w="1237"/>
        <w:gridCol w:w="1237"/>
        <w:gridCol w:w="1237"/>
      </w:tblGrid>
      <w:tr w:rsidR="009B5A41" w:rsidRPr="00EB3DF9" w14:paraId="767C3800" w14:textId="77777777" w:rsidTr="00AD3C24">
        <w:trPr>
          <w:trHeight w:val="408"/>
          <w:tblHeader/>
        </w:trPr>
        <w:tc>
          <w:tcPr>
            <w:tcW w:w="1772" w:type="pct"/>
          </w:tcPr>
          <w:p w14:paraId="1FE2E18B" w14:textId="77777777" w:rsidR="009B5A41" w:rsidRPr="00EB3DF9" w:rsidRDefault="009B5A41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5DF34352" w14:textId="77777777" w:rsidR="009B5A41" w:rsidRPr="00EB3DF9" w:rsidRDefault="009B5A41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2"/>
          </w:tcPr>
          <w:p w14:paraId="586A98F9" w14:textId="77777777" w:rsidR="009B5A41" w:rsidRPr="00EB3DF9" w:rsidRDefault="009B5A41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7" w:type="pct"/>
            <w:gridSpan w:val="2"/>
          </w:tcPr>
          <w:p w14:paraId="0C7B6FC9" w14:textId="77777777" w:rsidR="009B5A41" w:rsidRPr="00EB3DF9" w:rsidRDefault="009B5A41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B5A41" w:rsidRPr="00EB3DF9" w14:paraId="2CBD4C7B" w14:textId="77777777" w:rsidTr="00AD3C24">
        <w:trPr>
          <w:trHeight w:val="408"/>
        </w:trPr>
        <w:tc>
          <w:tcPr>
            <w:tcW w:w="1772" w:type="pct"/>
          </w:tcPr>
          <w:p w14:paraId="167D4ADE" w14:textId="77777777" w:rsidR="009B5A41" w:rsidRPr="00EB3DF9" w:rsidRDefault="009B5A41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5FADEBA8" w14:textId="77777777" w:rsidR="009B5A41" w:rsidRPr="00EB3DF9" w:rsidRDefault="009B5A41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73" w:type="pct"/>
          </w:tcPr>
          <w:p w14:paraId="2E367109" w14:textId="77777777" w:rsidR="009B5A41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74" w:type="pct"/>
          </w:tcPr>
          <w:p w14:paraId="799B3A69" w14:textId="77777777" w:rsidR="009B5A41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674" w:type="pct"/>
          </w:tcPr>
          <w:p w14:paraId="531CCDAC" w14:textId="77777777" w:rsidR="009B5A41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74" w:type="pct"/>
          </w:tcPr>
          <w:p w14:paraId="130B1F52" w14:textId="77777777" w:rsidR="009B5A41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B5A41" w:rsidRPr="00EB3DF9" w14:paraId="0E9A435D" w14:textId="77777777" w:rsidTr="00AD3C24">
        <w:trPr>
          <w:trHeight w:val="408"/>
        </w:trPr>
        <w:tc>
          <w:tcPr>
            <w:tcW w:w="1772" w:type="pct"/>
          </w:tcPr>
          <w:p w14:paraId="752BCD4B" w14:textId="77777777" w:rsidR="009B5A41" w:rsidRPr="00EB3DF9" w:rsidRDefault="009B5A41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2C6FA272" w14:textId="77777777" w:rsidR="009B5A41" w:rsidRPr="00EB3DF9" w:rsidRDefault="009B5A41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4" w:type="pct"/>
            <w:gridSpan w:val="4"/>
          </w:tcPr>
          <w:p w14:paraId="51B7ADFA" w14:textId="77777777" w:rsidR="009B5A41" w:rsidRPr="00EB3DF9" w:rsidRDefault="009B5A41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B5A41" w:rsidRPr="00EB3DF9" w14:paraId="16F16FE5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4F16FDB5" w14:textId="77777777" w:rsidR="009B5A41" w:rsidRPr="00EB3DF9" w:rsidRDefault="009B5A41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533" w:type="pct"/>
            <w:vAlign w:val="bottom"/>
          </w:tcPr>
          <w:p w14:paraId="400FE810" w14:textId="77777777" w:rsidR="009B5A41" w:rsidRPr="00EB3DF9" w:rsidRDefault="009B5A41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3D468973" w14:textId="77777777" w:rsidR="009B5A41" w:rsidRPr="00EB3DF9" w:rsidRDefault="009B5A4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5613E03C" w14:textId="77777777" w:rsidR="009B5A41" w:rsidRPr="00EB3DF9" w:rsidRDefault="009B5A4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538E475F" w14:textId="77777777" w:rsidR="009B5A41" w:rsidRPr="00EB3DF9" w:rsidRDefault="009B5A4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1454DEBB" w14:textId="77777777" w:rsidR="009B5A41" w:rsidRPr="00EB3DF9" w:rsidRDefault="009B5A4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ED7F3F" w:rsidRPr="00EB3DF9" w14:paraId="3F27031A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475E745D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533" w:type="pct"/>
            <w:vAlign w:val="bottom"/>
          </w:tcPr>
          <w:p w14:paraId="0DA2FB44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408E0D43" w14:textId="30D6D2E6" w:rsidR="00ED7F3F" w:rsidRPr="00EB3DF9" w:rsidRDefault="00A6383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332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49F879A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400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1721E4A2" w14:textId="7140FFD0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21</w:t>
            </w:r>
            <w:r w:rsidR="00645D9C" w:rsidRPr="00EB3DF9">
              <w:t>5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0A4CCB7C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153</w:t>
            </w:r>
          </w:p>
        </w:tc>
      </w:tr>
      <w:tr w:rsidR="00ED7F3F" w:rsidRPr="00EB3DF9" w14:paraId="7FD94B15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56AED8FB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ภาษีปีก่อน ๆ ที่บันทึกสูงไป</w:t>
            </w:r>
          </w:p>
        </w:tc>
        <w:tc>
          <w:tcPr>
            <w:tcW w:w="533" w:type="pct"/>
            <w:vAlign w:val="bottom"/>
          </w:tcPr>
          <w:p w14:paraId="0CC6FB8A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48AC9541" w14:textId="561031A0" w:rsidR="00ED7F3F" w:rsidRPr="00EB3DF9" w:rsidRDefault="00A63835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8</w:t>
            </w:r>
            <w:r w:rsidRPr="00EB3DF9">
              <w:rPr>
                <w:cs/>
              </w:rPr>
              <w:t>)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1FE6BA54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16</w:t>
            </w:r>
            <w:r w:rsidRPr="00EB3DF9">
              <w:rPr>
                <w:cs/>
              </w:rPr>
              <w:t>)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186E894" w14:textId="42C0CA49" w:rsidR="00ED7F3F" w:rsidRPr="00EB3DF9" w:rsidRDefault="00C448E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1</w:t>
            </w:r>
            <w:r w:rsidR="00645D9C" w:rsidRPr="00EB3DF9">
              <w:t>4</w:t>
            </w:r>
            <w:r w:rsidRPr="00EB3DF9">
              <w:rPr>
                <w:cs/>
              </w:rPr>
              <w:t>)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5F955B38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23</w:t>
            </w:r>
            <w:r w:rsidRPr="00EB3DF9">
              <w:rPr>
                <w:cs/>
              </w:rPr>
              <w:t>)</w:t>
            </w:r>
          </w:p>
        </w:tc>
      </w:tr>
      <w:tr w:rsidR="00ED7F3F" w:rsidRPr="00EB3DF9" w14:paraId="5F2A9F3A" w14:textId="77777777" w:rsidTr="00AD3C24">
        <w:trPr>
          <w:trHeight w:val="408"/>
        </w:trPr>
        <w:tc>
          <w:tcPr>
            <w:tcW w:w="1772" w:type="pct"/>
          </w:tcPr>
          <w:p w14:paraId="4E22595E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16CB44FE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  <w:vAlign w:val="bottom"/>
          </w:tcPr>
          <w:p w14:paraId="0F226F96" w14:textId="13304C0B" w:rsidR="00ED7F3F" w:rsidRPr="00EB3DF9" w:rsidRDefault="00A63835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324</w:t>
            </w:r>
          </w:p>
        </w:tc>
        <w:tc>
          <w:tcPr>
            <w:tcW w:w="674" w:type="pct"/>
            <w:vAlign w:val="bottom"/>
          </w:tcPr>
          <w:p w14:paraId="371F8085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384</w:t>
            </w:r>
          </w:p>
        </w:tc>
        <w:tc>
          <w:tcPr>
            <w:tcW w:w="674" w:type="pct"/>
            <w:vAlign w:val="bottom"/>
          </w:tcPr>
          <w:p w14:paraId="4E923C8A" w14:textId="0B4B12CA" w:rsidR="00ED7F3F" w:rsidRPr="00EB3DF9" w:rsidRDefault="00C448E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201</w:t>
            </w:r>
          </w:p>
        </w:tc>
        <w:tc>
          <w:tcPr>
            <w:tcW w:w="674" w:type="pct"/>
            <w:vAlign w:val="bottom"/>
          </w:tcPr>
          <w:p w14:paraId="5B296C3F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130</w:t>
            </w:r>
          </w:p>
        </w:tc>
      </w:tr>
      <w:tr w:rsidR="00ED7F3F" w:rsidRPr="00EB3DF9" w14:paraId="4F3B1206" w14:textId="77777777" w:rsidTr="00AD3C24">
        <w:trPr>
          <w:trHeight w:val="408"/>
        </w:trPr>
        <w:tc>
          <w:tcPr>
            <w:tcW w:w="1772" w:type="pct"/>
          </w:tcPr>
          <w:p w14:paraId="012B54F5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7666E928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  <w:vAlign w:val="bottom"/>
          </w:tcPr>
          <w:p w14:paraId="650B9F89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09F447D4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7B74498F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3736DFF9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ED7F3F" w:rsidRPr="00EB3DF9" w14:paraId="347B78A2" w14:textId="77777777" w:rsidTr="00AD3C24">
        <w:trPr>
          <w:trHeight w:val="408"/>
        </w:trPr>
        <w:tc>
          <w:tcPr>
            <w:tcW w:w="1772" w:type="pct"/>
          </w:tcPr>
          <w:p w14:paraId="282F3D5C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3751A958" w14:textId="5D618215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365706" w:rsidRPr="00EB3DF9"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673" w:type="pct"/>
            <w:vAlign w:val="bottom"/>
          </w:tcPr>
          <w:p w14:paraId="52DA7447" w14:textId="4FC9B0EE" w:rsidR="00ED7F3F" w:rsidRPr="00EB3DF9" w:rsidRDefault="00A63835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256</w:t>
            </w:r>
            <w:r w:rsidRPr="00EB3DF9">
              <w:rPr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21ABA36F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109</w:t>
            </w:r>
          </w:p>
        </w:tc>
        <w:tc>
          <w:tcPr>
            <w:tcW w:w="674" w:type="pct"/>
            <w:vAlign w:val="bottom"/>
          </w:tcPr>
          <w:p w14:paraId="50A9926B" w14:textId="4CE89DA4" w:rsidR="00ED7F3F" w:rsidRPr="00EB3DF9" w:rsidRDefault="00C448E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="005259CA" w:rsidRPr="00EB3DF9">
              <w:t>2</w:t>
            </w:r>
            <w:r w:rsidR="006E7F3F" w:rsidRPr="00EB3DF9">
              <w:t>28</w:t>
            </w:r>
            <w:r w:rsidR="005259CA" w:rsidRPr="00EB3DF9">
              <w:rPr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1462FC73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108</w:t>
            </w:r>
          </w:p>
        </w:tc>
      </w:tr>
      <w:tr w:rsidR="00ED7F3F" w:rsidRPr="00EB3DF9" w14:paraId="16B7632C" w14:textId="77777777" w:rsidTr="00AD3C24">
        <w:trPr>
          <w:trHeight w:val="408"/>
        </w:trPr>
        <w:tc>
          <w:tcPr>
            <w:tcW w:w="1772" w:type="pct"/>
          </w:tcPr>
          <w:p w14:paraId="7FCFA2CF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5BA5D5BC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040574ED" w14:textId="49E185D8" w:rsidR="00ED7F3F" w:rsidRPr="00EB3DF9" w:rsidRDefault="00A63835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  <w:cs/>
              </w:rPr>
              <w:t>(</w:t>
            </w:r>
            <w:r w:rsidRPr="00EB3DF9">
              <w:rPr>
                <w:b/>
                <w:bCs/>
              </w:rPr>
              <w:t>256</w:t>
            </w:r>
            <w:r w:rsidRPr="00EB3DF9">
              <w:rPr>
                <w:b/>
                <w:bCs/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60636397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109</w:t>
            </w:r>
          </w:p>
        </w:tc>
        <w:tc>
          <w:tcPr>
            <w:tcW w:w="674" w:type="pct"/>
            <w:vAlign w:val="bottom"/>
          </w:tcPr>
          <w:p w14:paraId="5FF07A3C" w14:textId="4A18F9E4" w:rsidR="00ED7F3F" w:rsidRPr="00EB3DF9" w:rsidRDefault="00C448E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  <w:cs/>
              </w:rPr>
              <w:t>(</w:t>
            </w:r>
            <w:r w:rsidR="005259CA" w:rsidRPr="00EB3DF9">
              <w:rPr>
                <w:b/>
                <w:bCs/>
              </w:rPr>
              <w:t>2</w:t>
            </w:r>
            <w:r w:rsidR="006E7F3F" w:rsidRPr="00EB3DF9">
              <w:rPr>
                <w:b/>
                <w:bCs/>
              </w:rPr>
              <w:t>28</w:t>
            </w:r>
            <w:r w:rsidRPr="00EB3DF9">
              <w:rPr>
                <w:b/>
                <w:bCs/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278E3C98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108</w:t>
            </w:r>
          </w:p>
        </w:tc>
      </w:tr>
      <w:tr w:rsidR="00ED7F3F" w:rsidRPr="00EB3DF9" w14:paraId="7A5500AD" w14:textId="77777777" w:rsidTr="00AD3C24">
        <w:trPr>
          <w:trHeight w:val="408"/>
        </w:trPr>
        <w:tc>
          <w:tcPr>
            <w:tcW w:w="1772" w:type="pct"/>
          </w:tcPr>
          <w:p w14:paraId="14643B32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643FA715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  <w:vAlign w:val="bottom"/>
          </w:tcPr>
          <w:p w14:paraId="78F9BA20" w14:textId="6ED5F953" w:rsidR="00ED7F3F" w:rsidRPr="00EB3DF9" w:rsidRDefault="00A6383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68</w:t>
            </w:r>
          </w:p>
        </w:tc>
        <w:tc>
          <w:tcPr>
            <w:tcW w:w="674" w:type="pct"/>
            <w:vAlign w:val="bottom"/>
          </w:tcPr>
          <w:p w14:paraId="1F66543D" w14:textId="77777777" w:rsidR="00ED7F3F" w:rsidRPr="00EB3DF9" w:rsidRDefault="00ED7F3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493</w:t>
            </w:r>
          </w:p>
        </w:tc>
        <w:tc>
          <w:tcPr>
            <w:tcW w:w="674" w:type="pct"/>
            <w:vAlign w:val="bottom"/>
          </w:tcPr>
          <w:p w14:paraId="33BA7051" w14:textId="04FEA57E" w:rsidR="00ED7F3F" w:rsidRPr="00EB3DF9" w:rsidRDefault="00C448E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  <w:cs/>
              </w:rPr>
              <w:t>(</w:t>
            </w:r>
            <w:r w:rsidR="006E7F3F" w:rsidRPr="00EB3DF9">
              <w:rPr>
                <w:b/>
                <w:bCs/>
              </w:rPr>
              <w:t>27</w:t>
            </w:r>
            <w:r w:rsidRPr="00EB3DF9">
              <w:rPr>
                <w:b/>
                <w:bCs/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1273AA32" w14:textId="77777777" w:rsidR="00ED7F3F" w:rsidRPr="00EB3DF9" w:rsidRDefault="00ED7F3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238</w:t>
            </w:r>
          </w:p>
        </w:tc>
      </w:tr>
    </w:tbl>
    <w:p w14:paraId="2A07D5C0" w14:textId="53663F30" w:rsidR="009B5A41" w:rsidRPr="00EB3DF9" w:rsidRDefault="009B5A4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9B5A41" w:rsidRPr="00EB3DF9" w14:paraId="73E76D8D" w14:textId="77777777" w:rsidTr="00AD3C24">
        <w:trPr>
          <w:tblHeader/>
        </w:trPr>
        <w:tc>
          <w:tcPr>
            <w:tcW w:w="4230" w:type="dxa"/>
          </w:tcPr>
          <w:p w14:paraId="099FE59E" w14:textId="77777777" w:rsidR="009B5A41" w:rsidRPr="00EB3DF9" w:rsidRDefault="00546C2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  <w:r w:rsidRPr="00EB3DF9">
              <w:rPr>
                <w:rFonts w:hint="cs"/>
                <w:b/>
                <w:bCs/>
                <w:i/>
                <w:iCs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475" w:type="dxa"/>
            <w:gridSpan w:val="2"/>
          </w:tcPr>
          <w:p w14:paraId="5638A115" w14:textId="77777777" w:rsidR="009B5A41" w:rsidRPr="00EB3DF9" w:rsidRDefault="009B5A41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</w:tcPr>
          <w:p w14:paraId="558895CB" w14:textId="77777777" w:rsidR="009B5A41" w:rsidRPr="00EB3DF9" w:rsidRDefault="009B5A41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D7F3F" w:rsidRPr="00EB3DF9" w14:paraId="11DE92A1" w14:textId="77777777" w:rsidTr="00AD3C24">
        <w:tc>
          <w:tcPr>
            <w:tcW w:w="4230" w:type="dxa"/>
          </w:tcPr>
          <w:p w14:paraId="1062AE24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กำไรขาดทุนก่อนภาษีเงินได้</w:t>
            </w:r>
          </w:p>
        </w:tc>
        <w:tc>
          <w:tcPr>
            <w:tcW w:w="1237" w:type="dxa"/>
            <w:vAlign w:val="bottom"/>
          </w:tcPr>
          <w:p w14:paraId="34BF4E8E" w14:textId="7D11208B" w:rsidR="00ED7F3F" w:rsidRPr="00EB3DF9" w:rsidRDefault="00A6383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2,556</w:t>
            </w:r>
          </w:p>
        </w:tc>
        <w:tc>
          <w:tcPr>
            <w:tcW w:w="1238" w:type="dxa"/>
            <w:vAlign w:val="bottom"/>
          </w:tcPr>
          <w:p w14:paraId="2A356F42" w14:textId="77777777" w:rsidR="00ED7F3F" w:rsidRPr="00EB3DF9" w:rsidRDefault="00ED7F3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3,728</w:t>
            </w:r>
          </w:p>
        </w:tc>
        <w:tc>
          <w:tcPr>
            <w:tcW w:w="1237" w:type="dxa"/>
            <w:vAlign w:val="bottom"/>
          </w:tcPr>
          <w:p w14:paraId="5EFA105D" w14:textId="4E9A31D7" w:rsidR="00ED7F3F" w:rsidRPr="00EB3DF9" w:rsidRDefault="0069300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1,063</w:t>
            </w:r>
          </w:p>
        </w:tc>
        <w:tc>
          <w:tcPr>
            <w:tcW w:w="1238" w:type="dxa"/>
            <w:vAlign w:val="bottom"/>
          </w:tcPr>
          <w:p w14:paraId="3A52B460" w14:textId="77777777" w:rsidR="00ED7F3F" w:rsidRPr="00EB3DF9" w:rsidRDefault="00ED7F3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2,301</w:t>
            </w:r>
          </w:p>
        </w:tc>
      </w:tr>
      <w:tr w:rsidR="00ED7F3F" w:rsidRPr="00EB3DF9" w14:paraId="3CFB4D14" w14:textId="77777777" w:rsidTr="00AD3C24">
        <w:tc>
          <w:tcPr>
            <w:tcW w:w="4230" w:type="dxa"/>
          </w:tcPr>
          <w:p w14:paraId="22ABF678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อัตราภาษีเงินได้นิติบุคคล </w:t>
            </w: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237" w:type="dxa"/>
            <w:vAlign w:val="bottom"/>
          </w:tcPr>
          <w:p w14:paraId="3A1B141D" w14:textId="6449B902" w:rsidR="00ED7F3F" w:rsidRPr="00EB3DF9" w:rsidRDefault="00A6383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</w:pPr>
            <w:r w:rsidRPr="00EB3DF9">
              <w:t>20</w:t>
            </w:r>
            <w:r w:rsidRPr="00EB3DF9">
              <w:rPr>
                <w:cs/>
              </w:rPr>
              <w:t>.</w:t>
            </w:r>
            <w:r w:rsidRPr="00EB3DF9">
              <w:t>00</w:t>
            </w:r>
          </w:p>
        </w:tc>
        <w:tc>
          <w:tcPr>
            <w:tcW w:w="1238" w:type="dxa"/>
            <w:vAlign w:val="bottom"/>
          </w:tcPr>
          <w:p w14:paraId="3BDF710E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</w:pPr>
            <w:r w:rsidRPr="00EB3DF9">
              <w:rPr>
                <w:rFonts w:hint="cs"/>
                <w:cs/>
              </w:rPr>
              <w:t>20.00</w:t>
            </w:r>
          </w:p>
        </w:tc>
        <w:tc>
          <w:tcPr>
            <w:tcW w:w="1237" w:type="dxa"/>
          </w:tcPr>
          <w:p w14:paraId="0600FBBC" w14:textId="60E579A4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</w:pPr>
            <w:r w:rsidRPr="00EB3DF9">
              <w:t>20</w:t>
            </w:r>
            <w:r w:rsidRPr="00EB3DF9">
              <w:rPr>
                <w:cs/>
              </w:rPr>
              <w:t>.</w:t>
            </w:r>
            <w:r w:rsidRPr="00EB3DF9">
              <w:t>00</w:t>
            </w:r>
          </w:p>
        </w:tc>
        <w:tc>
          <w:tcPr>
            <w:tcW w:w="1238" w:type="dxa"/>
          </w:tcPr>
          <w:p w14:paraId="6EC60002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</w:pPr>
            <w:r w:rsidRPr="00EB3DF9">
              <w:rPr>
                <w:rFonts w:hint="cs"/>
                <w:cs/>
              </w:rPr>
              <w:t>20.00</w:t>
            </w:r>
          </w:p>
        </w:tc>
      </w:tr>
      <w:tr w:rsidR="00ED7F3F" w:rsidRPr="00EB3DF9" w14:paraId="2D14AEC8" w14:textId="77777777" w:rsidTr="00AD3C24">
        <w:tc>
          <w:tcPr>
            <w:tcW w:w="4230" w:type="dxa"/>
          </w:tcPr>
          <w:p w14:paraId="0FC8D7F4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ขาดทุนก่อนภาษีเงินได้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237" w:type="dxa"/>
            <w:vAlign w:val="bottom"/>
          </w:tcPr>
          <w:p w14:paraId="27115D65" w14:textId="1BE33DB1" w:rsidR="00ED7F3F" w:rsidRPr="00EB3DF9" w:rsidRDefault="00A6383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EB3DF9">
              <w:t>511</w:t>
            </w:r>
          </w:p>
        </w:tc>
        <w:tc>
          <w:tcPr>
            <w:tcW w:w="1238" w:type="dxa"/>
            <w:vAlign w:val="bottom"/>
          </w:tcPr>
          <w:p w14:paraId="6038B68B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EB3DF9">
              <w:t>746</w:t>
            </w:r>
          </w:p>
        </w:tc>
        <w:tc>
          <w:tcPr>
            <w:tcW w:w="1237" w:type="dxa"/>
          </w:tcPr>
          <w:p w14:paraId="7ABFDDF1" w14:textId="04447822" w:rsidR="00ED7F3F" w:rsidRPr="00EB3DF9" w:rsidRDefault="0069300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EB3DF9">
              <w:t>212</w:t>
            </w:r>
          </w:p>
        </w:tc>
        <w:tc>
          <w:tcPr>
            <w:tcW w:w="1238" w:type="dxa"/>
          </w:tcPr>
          <w:p w14:paraId="2DB25286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EB3DF9">
              <w:t>460</w:t>
            </w:r>
          </w:p>
        </w:tc>
      </w:tr>
      <w:tr w:rsidR="00ED7F3F" w:rsidRPr="00EB3DF9" w14:paraId="41548928" w14:textId="77777777" w:rsidTr="00AD3C24">
        <w:tc>
          <w:tcPr>
            <w:tcW w:w="4230" w:type="dxa"/>
          </w:tcPr>
          <w:p w14:paraId="0D81E8CE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ผลกระทบจากความแตกต่างของอัตราภาษี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สำหรับกิจการในต่างประเทศ</w:t>
            </w:r>
          </w:p>
        </w:tc>
        <w:tc>
          <w:tcPr>
            <w:tcW w:w="1237" w:type="dxa"/>
            <w:vAlign w:val="bottom"/>
          </w:tcPr>
          <w:p w14:paraId="4BCCD883" w14:textId="5A1AFC6A" w:rsidR="00ED7F3F" w:rsidRPr="00EB3DF9" w:rsidRDefault="00A6383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4</w:t>
            </w:r>
            <w:r w:rsidRPr="00EB3DF9">
              <w:rPr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0C9B03D7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t>42</w:t>
            </w:r>
          </w:p>
        </w:tc>
        <w:tc>
          <w:tcPr>
            <w:tcW w:w="1237" w:type="dxa"/>
            <w:vAlign w:val="bottom"/>
          </w:tcPr>
          <w:p w14:paraId="31EF1850" w14:textId="3F0A6E04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3C847A4C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ED7F3F" w:rsidRPr="00EB3DF9" w14:paraId="09926D81" w14:textId="77777777" w:rsidTr="00AD3C24">
        <w:tc>
          <w:tcPr>
            <w:tcW w:w="4230" w:type="dxa"/>
          </w:tcPr>
          <w:p w14:paraId="631E8B50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 / รายจ่ายที่มีสิทธิ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หักได้เพิ่มขึ้น</w:t>
            </w:r>
          </w:p>
        </w:tc>
        <w:tc>
          <w:tcPr>
            <w:tcW w:w="1237" w:type="dxa"/>
            <w:vAlign w:val="bottom"/>
          </w:tcPr>
          <w:p w14:paraId="25D3565A" w14:textId="70406BEB" w:rsidR="00ED7F3F" w:rsidRPr="00EB3DF9" w:rsidRDefault="00A6383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717</w:t>
            </w:r>
            <w:r w:rsidRPr="00EB3DF9">
              <w:rPr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37A48FD1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676</w:t>
            </w:r>
            <w:r w:rsidRPr="00EB3DF9">
              <w:rPr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3F2E0597" w14:textId="53C05867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266</w:t>
            </w:r>
            <w:r w:rsidRPr="00EB3DF9">
              <w:rPr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63994254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236</w:t>
            </w:r>
            <w:r w:rsidRPr="00EB3DF9">
              <w:rPr>
                <w:cs/>
              </w:rPr>
              <w:t>)</w:t>
            </w:r>
          </w:p>
        </w:tc>
      </w:tr>
      <w:tr w:rsidR="00ED7F3F" w:rsidRPr="00EB3DF9" w14:paraId="0837E1A0" w14:textId="77777777" w:rsidTr="00AD3C24">
        <w:tc>
          <w:tcPr>
            <w:tcW w:w="4230" w:type="dxa"/>
          </w:tcPr>
          <w:p w14:paraId="517FB14C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 / รายการปรับปรุง</w:t>
            </w:r>
          </w:p>
        </w:tc>
        <w:tc>
          <w:tcPr>
            <w:tcW w:w="1237" w:type="dxa"/>
            <w:vAlign w:val="bottom"/>
          </w:tcPr>
          <w:p w14:paraId="2AC19CBC" w14:textId="2986812F" w:rsidR="00ED7F3F" w:rsidRPr="00EB3DF9" w:rsidRDefault="00A6383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t>92</w:t>
            </w:r>
          </w:p>
        </w:tc>
        <w:tc>
          <w:tcPr>
            <w:tcW w:w="1238" w:type="dxa"/>
            <w:vAlign w:val="bottom"/>
          </w:tcPr>
          <w:p w14:paraId="60A68FE4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t>295</w:t>
            </w:r>
          </w:p>
        </w:tc>
        <w:tc>
          <w:tcPr>
            <w:tcW w:w="1237" w:type="dxa"/>
            <w:vAlign w:val="bottom"/>
          </w:tcPr>
          <w:p w14:paraId="70EB157C" w14:textId="63403643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t>41</w:t>
            </w:r>
          </w:p>
        </w:tc>
        <w:tc>
          <w:tcPr>
            <w:tcW w:w="1238" w:type="dxa"/>
            <w:vAlign w:val="bottom"/>
          </w:tcPr>
          <w:p w14:paraId="05A43953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t>37</w:t>
            </w:r>
          </w:p>
        </w:tc>
      </w:tr>
      <w:tr w:rsidR="00ED7F3F" w:rsidRPr="00EB3DF9" w14:paraId="62A91280" w14:textId="77777777" w:rsidTr="00AD3C24">
        <w:tc>
          <w:tcPr>
            <w:tcW w:w="4230" w:type="dxa"/>
          </w:tcPr>
          <w:p w14:paraId="62D75AA4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237" w:type="dxa"/>
            <w:vAlign w:val="bottom"/>
          </w:tcPr>
          <w:p w14:paraId="7ABD2329" w14:textId="7A9BFA70" w:rsidR="00ED7F3F" w:rsidRPr="00EB3DF9" w:rsidRDefault="00A6383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44FAD714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96</w:t>
            </w:r>
            <w:r w:rsidRPr="00EB3DF9">
              <w:rPr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6619E56B" w14:textId="324C3B46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0A831AD5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ED7F3F" w:rsidRPr="00EB3DF9" w14:paraId="6223F4CF" w14:textId="77777777" w:rsidTr="00AD3C24">
        <w:tc>
          <w:tcPr>
            <w:tcW w:w="4230" w:type="dxa"/>
          </w:tcPr>
          <w:p w14:paraId="0B37B064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37" w:type="dxa"/>
            <w:vAlign w:val="bottom"/>
          </w:tcPr>
          <w:p w14:paraId="7276916A" w14:textId="3E1298A8" w:rsidR="00ED7F3F" w:rsidRPr="00EB3DF9" w:rsidRDefault="00A6383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t>197</w:t>
            </w:r>
          </w:p>
        </w:tc>
        <w:tc>
          <w:tcPr>
            <w:tcW w:w="1238" w:type="dxa"/>
            <w:vAlign w:val="bottom"/>
          </w:tcPr>
          <w:p w14:paraId="49B58C57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t>194</w:t>
            </w:r>
          </w:p>
        </w:tc>
        <w:tc>
          <w:tcPr>
            <w:tcW w:w="1237" w:type="dxa"/>
            <w:vAlign w:val="bottom"/>
          </w:tcPr>
          <w:p w14:paraId="54D5B0C2" w14:textId="56D09C79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24EAE370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ED7F3F" w:rsidRPr="00EB3DF9" w14:paraId="578281BF" w14:textId="77777777" w:rsidTr="00AD3C24">
        <w:tc>
          <w:tcPr>
            <w:tcW w:w="4230" w:type="dxa"/>
          </w:tcPr>
          <w:p w14:paraId="1873A116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ภาษีปีก่อนที่บันทึกสูงไป</w:t>
            </w:r>
          </w:p>
        </w:tc>
        <w:tc>
          <w:tcPr>
            <w:tcW w:w="1237" w:type="dxa"/>
            <w:vAlign w:val="bottom"/>
          </w:tcPr>
          <w:p w14:paraId="26F79472" w14:textId="61FDF5BC" w:rsidR="00ED7F3F" w:rsidRPr="00EB3DF9" w:rsidRDefault="00A6383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8</w:t>
            </w:r>
            <w:r w:rsidRPr="00EB3DF9">
              <w:rPr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0306AFE3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16</w:t>
            </w:r>
            <w:r w:rsidRPr="00EB3DF9">
              <w:rPr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32963C1B" w14:textId="1EFFEB6D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1</w:t>
            </w:r>
            <w:r w:rsidR="00693006" w:rsidRPr="00EB3DF9">
              <w:t>4</w:t>
            </w:r>
            <w:r w:rsidRPr="00EB3DF9">
              <w:rPr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488CAAD5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23</w:t>
            </w:r>
            <w:r w:rsidRPr="00EB3DF9">
              <w:rPr>
                <w:cs/>
              </w:rPr>
              <w:t>)</w:t>
            </w:r>
          </w:p>
        </w:tc>
      </w:tr>
      <w:tr w:rsidR="00ED7F3F" w:rsidRPr="00EB3DF9" w14:paraId="7AE35B7A" w14:textId="77777777" w:rsidTr="00AD3C24">
        <w:trPr>
          <w:trHeight w:val="58"/>
        </w:trPr>
        <w:tc>
          <w:tcPr>
            <w:tcW w:w="4230" w:type="dxa"/>
          </w:tcPr>
          <w:p w14:paraId="44B86A75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37" w:type="dxa"/>
            <w:vAlign w:val="bottom"/>
          </w:tcPr>
          <w:p w14:paraId="71D8DDD2" w14:textId="0CDFAF20" w:rsidR="00ED7F3F" w:rsidRPr="00EB3DF9" w:rsidRDefault="00A63835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3</w:t>
            </w:r>
            <w:r w:rsidRPr="00EB3DF9">
              <w:rPr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27C2C0E5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t>4</w:t>
            </w:r>
          </w:p>
        </w:tc>
        <w:tc>
          <w:tcPr>
            <w:tcW w:w="1237" w:type="dxa"/>
            <w:vAlign w:val="bottom"/>
          </w:tcPr>
          <w:p w14:paraId="756ED18D" w14:textId="07C3C267" w:rsidR="00ED7F3F" w:rsidRPr="00EB3DF9" w:rsidRDefault="00C448E6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376A0F8D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ED7F3F" w:rsidRPr="00EB3DF9" w14:paraId="3839A072" w14:textId="77777777" w:rsidTr="00AD3C24">
        <w:trPr>
          <w:trHeight w:val="58"/>
        </w:trPr>
        <w:tc>
          <w:tcPr>
            <w:tcW w:w="4230" w:type="dxa"/>
          </w:tcPr>
          <w:p w14:paraId="7F394D8E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546132B3" w14:textId="599DA6AD" w:rsidR="00ED7F3F" w:rsidRPr="00EB3DF9" w:rsidRDefault="00A6383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68</w:t>
            </w:r>
          </w:p>
        </w:tc>
        <w:tc>
          <w:tcPr>
            <w:tcW w:w="1238" w:type="dxa"/>
            <w:vAlign w:val="bottom"/>
          </w:tcPr>
          <w:p w14:paraId="2FE2EF72" w14:textId="77777777" w:rsidR="00ED7F3F" w:rsidRPr="00EB3DF9" w:rsidRDefault="00ED7F3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493</w:t>
            </w:r>
          </w:p>
        </w:tc>
        <w:tc>
          <w:tcPr>
            <w:tcW w:w="1237" w:type="dxa"/>
            <w:vAlign w:val="bottom"/>
          </w:tcPr>
          <w:p w14:paraId="3008A9E7" w14:textId="51432087" w:rsidR="00ED7F3F" w:rsidRPr="00EB3DF9" w:rsidRDefault="00C448E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(</w:t>
            </w:r>
            <w:r w:rsidR="00693006" w:rsidRPr="00EB3DF9">
              <w:rPr>
                <w:b/>
                <w:bCs/>
              </w:rPr>
              <w:t>27</w:t>
            </w:r>
            <w:r w:rsidRPr="00EB3DF9">
              <w:rPr>
                <w:b/>
                <w:bCs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576AD351" w14:textId="77777777" w:rsidR="00ED7F3F" w:rsidRPr="00EB3DF9" w:rsidRDefault="00ED7F3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238</w:t>
            </w:r>
          </w:p>
        </w:tc>
      </w:tr>
      <w:tr w:rsidR="00ED7F3F" w:rsidRPr="00EB3DF9" w14:paraId="6F6374E6" w14:textId="77777777" w:rsidTr="00AD3C24">
        <w:trPr>
          <w:trHeight w:val="58"/>
        </w:trPr>
        <w:tc>
          <w:tcPr>
            <w:tcW w:w="4230" w:type="dxa"/>
          </w:tcPr>
          <w:p w14:paraId="15CCFCF9" w14:textId="7E18822C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อัตราภาษี </w:t>
            </w:r>
            <w:r w:rsidRPr="00EB3D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237" w:type="dxa"/>
            <w:vAlign w:val="bottom"/>
          </w:tcPr>
          <w:p w14:paraId="7411A1D6" w14:textId="0C16EC97" w:rsidR="00ED7F3F" w:rsidRPr="00EB3DF9" w:rsidRDefault="00C70E5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</w:t>
            </w:r>
            <w:r w:rsidRPr="00EB3DF9">
              <w:rPr>
                <w:b/>
                <w:bCs/>
                <w:cs/>
              </w:rPr>
              <w:t>.</w:t>
            </w:r>
            <w:r w:rsidRPr="00EB3DF9">
              <w:rPr>
                <w:b/>
                <w:bCs/>
              </w:rPr>
              <w:t>6</w:t>
            </w:r>
            <w:r w:rsidR="00981F0E" w:rsidRPr="00EB3DF9">
              <w:rPr>
                <w:b/>
                <w:bCs/>
              </w:rPr>
              <w:t>6</w:t>
            </w:r>
          </w:p>
        </w:tc>
        <w:tc>
          <w:tcPr>
            <w:tcW w:w="1238" w:type="dxa"/>
            <w:vAlign w:val="bottom"/>
          </w:tcPr>
          <w:p w14:paraId="637A9696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13</w:t>
            </w:r>
            <w:r w:rsidRPr="00EB3DF9">
              <w:rPr>
                <w:b/>
                <w:bCs/>
                <w:cs/>
              </w:rPr>
              <w:t>.</w:t>
            </w:r>
            <w:r w:rsidRPr="00EB3DF9">
              <w:rPr>
                <w:b/>
                <w:bCs/>
              </w:rPr>
              <w:t>22</w:t>
            </w:r>
          </w:p>
        </w:tc>
        <w:tc>
          <w:tcPr>
            <w:tcW w:w="1237" w:type="dxa"/>
            <w:vAlign w:val="bottom"/>
          </w:tcPr>
          <w:p w14:paraId="70EFDE78" w14:textId="244C602D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(</w:t>
            </w:r>
            <w:r w:rsidR="00693006" w:rsidRPr="00EB3DF9">
              <w:rPr>
                <w:b/>
                <w:bCs/>
              </w:rPr>
              <w:t>2</w:t>
            </w:r>
            <w:r w:rsidR="00693006" w:rsidRPr="00EB3DF9">
              <w:rPr>
                <w:b/>
                <w:bCs/>
                <w:cs/>
              </w:rPr>
              <w:t>.</w:t>
            </w:r>
            <w:r w:rsidR="00693006" w:rsidRPr="00EB3DF9">
              <w:rPr>
                <w:b/>
                <w:bCs/>
              </w:rPr>
              <w:t>5</w:t>
            </w:r>
            <w:r w:rsidR="00981F0E" w:rsidRPr="00EB3DF9">
              <w:rPr>
                <w:b/>
                <w:bCs/>
              </w:rPr>
              <w:t>4</w:t>
            </w:r>
            <w:r w:rsidRPr="00EB3DF9">
              <w:rPr>
                <w:b/>
                <w:bCs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3D36839A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10</w:t>
            </w:r>
            <w:r w:rsidRPr="00EB3DF9">
              <w:rPr>
                <w:b/>
                <w:bCs/>
                <w:cs/>
              </w:rPr>
              <w:t>.</w:t>
            </w:r>
            <w:r w:rsidRPr="00EB3DF9">
              <w:rPr>
                <w:b/>
                <w:bCs/>
              </w:rPr>
              <w:t>34</w:t>
            </w:r>
          </w:p>
        </w:tc>
      </w:tr>
    </w:tbl>
    <w:p w14:paraId="5588801C" w14:textId="77777777" w:rsidR="009B5A41" w:rsidRPr="00EB3DF9" w:rsidRDefault="009B5A4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70A78304" w14:textId="77777777" w:rsidR="00A85751" w:rsidRPr="00EB3DF9" w:rsidRDefault="00A8575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655A3047" w14:textId="1D63ECCE" w:rsidR="00223349" w:rsidRPr="00EB3DF9" w:rsidRDefault="00FE2CC0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EB3DF9">
        <w:rPr>
          <w:noProof/>
          <w:lang w:val="en-US" w:bidi="th-TH"/>
        </w:rPr>
        <w:lastRenderedPageBreak/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6CD305D4" wp14:editId="386F357E">
                <wp:simplePos x="0" y="0"/>
                <wp:positionH relativeFrom="column">
                  <wp:posOffset>353060</wp:posOffset>
                </wp:positionH>
                <wp:positionV relativeFrom="paragraph">
                  <wp:posOffset>-31751</wp:posOffset>
                </wp:positionV>
                <wp:extent cx="2700655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7006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  <a:alpha val="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BF955D4" id="Straight Connector 3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7.8pt,-2.5pt" to="240.4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" strokecolor="#4a7ebb">
                <v:stroke opacity="0"/>
                <o:lock v:ext="edit" shapetype="f"/>
              </v:line>
            </w:pict>
          </mc:Fallback>
        </mc:AlternateContent>
      </w:r>
      <w:r w:rsidR="004762B0" w:rsidRPr="00EB3DF9">
        <w:rPr>
          <w:rFonts w:ascii="Angsana New" w:hAnsi="Angsana New"/>
          <w:b/>
          <w:bCs/>
          <w:sz w:val="30"/>
          <w:szCs w:val="30"/>
        </w:rPr>
        <w:tab/>
      </w:r>
      <w:r w:rsidR="004762B0" w:rsidRPr="00EB3DF9">
        <w:rPr>
          <w:rFonts w:ascii="Angsana New" w:hAnsi="Angsana New"/>
          <w:b/>
          <w:bCs/>
          <w:sz w:val="30"/>
          <w:szCs w:val="30"/>
        </w:rPr>
        <w:tab/>
      </w:r>
      <w:r w:rsidR="004762B0"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14:paraId="4FFB0F80" w14:textId="77777777" w:rsidR="009E45D4" w:rsidRPr="00EB3DF9" w:rsidRDefault="009E45D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6D8E7711" w14:textId="77777777" w:rsidR="00ED7567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EB3DF9">
        <w:rPr>
          <w:cs/>
        </w:rPr>
        <w:t xml:space="preserve"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EB3DF9">
        <w:t>2520</w:t>
      </w:r>
      <w:r w:rsidRPr="00EB3DF9">
        <w:rPr>
          <w:cs/>
        </w:rPr>
        <w:t xml:space="preserve"> เกี่ยวกับ การผลิตไบโอดีเซล</w:t>
      </w:r>
      <w:r w:rsidR="00791BC3" w:rsidRPr="00EB3DF9">
        <w:rPr>
          <w:rFonts w:hint="cs"/>
          <w:cs/>
        </w:rPr>
        <w:t xml:space="preserve"> เอทานอล</w:t>
      </w:r>
      <w:r w:rsidRPr="00EB3DF9">
        <w:rPr>
          <w:cs/>
        </w:rPr>
        <w:t xml:space="preserve"> </w:t>
      </w:r>
      <w:r w:rsidR="008D06FF" w:rsidRPr="00EB3DF9">
        <w:rPr>
          <w:rFonts w:hint="cs"/>
          <w:cs/>
        </w:rPr>
        <w:t>ก๊าชชีวภาพ</w:t>
      </w:r>
      <w:r w:rsidRPr="00EB3DF9">
        <w:rPr>
          <w:cs/>
        </w:rPr>
        <w:t>และการผลิตไฟฟ้าจากพลังงานแสงอาทิตย์ ซึ่งพอสรุปสาระสำคัญได้ดังนี้</w:t>
      </w:r>
    </w:p>
    <w:p w14:paraId="0D7AB1A7" w14:textId="533268D7" w:rsidR="00870CCC" w:rsidRPr="00EB3DF9" w:rsidRDefault="00870CCC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247331E2" w14:textId="77777777" w:rsidR="006F1200" w:rsidRPr="00EB3DF9" w:rsidRDefault="006F120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  <w:cs/>
        </w:rPr>
      </w:pPr>
      <w:r w:rsidRPr="00EB3DF9">
        <w:rPr>
          <w:i/>
          <w:iCs/>
          <w:cs/>
        </w:rPr>
        <w:t>การผลิตไบโอดีเซล</w:t>
      </w:r>
      <w:r w:rsidRPr="00EB3DF9">
        <w:rPr>
          <w:rFonts w:hint="cs"/>
          <w:i/>
          <w:iCs/>
          <w:cs/>
        </w:rPr>
        <w:t xml:space="preserve"> </w:t>
      </w:r>
      <w:r w:rsidRPr="00EB3DF9">
        <w:rPr>
          <w:i/>
          <w:iCs/>
          <w:cs/>
        </w:rPr>
        <w:t>การผลิต</w:t>
      </w:r>
      <w:r w:rsidRPr="00EB3DF9">
        <w:rPr>
          <w:rFonts w:hint="cs"/>
          <w:i/>
          <w:iCs/>
          <w:cs/>
        </w:rPr>
        <w:t>เอทานอล และ</w:t>
      </w:r>
      <w:r w:rsidRPr="00EB3DF9">
        <w:rPr>
          <w:i/>
          <w:iCs/>
          <w:cs/>
        </w:rPr>
        <w:t>การผลิตก๊าซชีวภาพ</w:t>
      </w:r>
    </w:p>
    <w:p w14:paraId="724D66BE" w14:textId="77777777" w:rsidR="006F1200" w:rsidRPr="00EB3DF9" w:rsidRDefault="006F1200" w:rsidP="00EB3DF9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34"/>
        <w:jc w:val="thaiDistribute"/>
      </w:pPr>
      <w:r w:rsidRPr="00EB3DF9">
        <w:tab/>
      </w:r>
      <w:r w:rsidRPr="00EB3DF9">
        <w:rPr>
          <w:cs/>
        </w:rPr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1E6B7758" w14:textId="77777777" w:rsidR="006F1200" w:rsidRPr="00EB3DF9" w:rsidRDefault="006F1200" w:rsidP="00EB3DF9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</w:pPr>
      <w:r w:rsidRPr="00EB3DF9">
        <w:rPr>
          <w:cs/>
        </w:rPr>
        <w:tab/>
      </w:r>
      <w:r w:rsidRPr="00EB3DF9">
        <w:tab/>
      </w:r>
      <w:r w:rsidRPr="00EB3DF9">
        <w:rPr>
          <w:cs/>
        </w:rPr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Pr="00EB3DF9">
        <w:rPr>
          <w:rFonts w:hint="cs"/>
          <w:cs/>
        </w:rPr>
        <w:t>หกปีและ</w:t>
      </w:r>
      <w:r w:rsidRPr="00EB3DF9">
        <w:rPr>
          <w:cs/>
        </w:rPr>
        <w:t>แปดปี นับแต่วันที่เริ่มมีรายได้จากการประกอบกิจการนั้น</w:t>
      </w:r>
    </w:p>
    <w:p w14:paraId="4FECF43E" w14:textId="77777777" w:rsidR="006F1200" w:rsidRPr="00EB3DF9" w:rsidRDefault="006F120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36FE0B7E" w14:textId="77777777" w:rsidR="00F21C5C" w:rsidRPr="00EB3DF9" w:rsidRDefault="00F21C5C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</w:rPr>
      </w:pPr>
      <w:r w:rsidRPr="00EB3DF9">
        <w:rPr>
          <w:i/>
          <w:iCs/>
          <w:cs/>
        </w:rPr>
        <w:t>การผลิตไฟฟ้าจากพลังงานแสงอาทิตย์</w:t>
      </w:r>
    </w:p>
    <w:p w14:paraId="4B0BA09D" w14:textId="77777777" w:rsidR="00F21C5C" w:rsidRPr="00EB3DF9" w:rsidRDefault="004F6E23" w:rsidP="00EB3DF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</w:pPr>
      <w:r w:rsidRPr="00EB3DF9">
        <w:tab/>
      </w:r>
      <w:r w:rsidRPr="00EB3DF9">
        <w:tab/>
      </w:r>
      <w:r w:rsidRPr="00EB3DF9">
        <w:tab/>
      </w:r>
      <w:r w:rsidRPr="00EB3DF9">
        <w:tab/>
      </w:r>
      <w:r w:rsidR="00F21C5C" w:rsidRPr="00EB3DF9">
        <w:rPr>
          <w:cs/>
        </w:rPr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181D7796" w14:textId="77777777" w:rsidR="00F21C5C" w:rsidRPr="00EB3DF9" w:rsidRDefault="00F21C5C" w:rsidP="00EB3DF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</w:pPr>
      <w:r w:rsidRPr="00EB3DF9">
        <w:tab/>
      </w:r>
      <w:r w:rsidRPr="00EB3DF9">
        <w:rPr>
          <w:cs/>
        </w:rPr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3D817315" w14:textId="77777777" w:rsidR="00F21C5C" w:rsidRPr="00EB3DF9" w:rsidRDefault="004F6E23" w:rsidP="00EB3DF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</w:pPr>
      <w:r w:rsidRPr="00EB3DF9">
        <w:tab/>
      </w:r>
      <w:r w:rsidR="00F21C5C" w:rsidRPr="00EB3DF9">
        <w:rPr>
          <w:rFonts w:hint="cs"/>
          <w:cs/>
        </w:rPr>
        <w:t>ให้ได้รับลดหย่อนภาษีเงินได้นิติบุคคล ร้อยละ</w:t>
      </w:r>
      <w:r w:rsidR="00F21C5C" w:rsidRPr="00EB3DF9">
        <w:t xml:space="preserve"> 50 </w:t>
      </w:r>
      <w:r w:rsidR="00F21C5C" w:rsidRPr="00EB3DF9">
        <w:rPr>
          <w:rFonts w:hint="cs"/>
          <w:cs/>
        </w:rPr>
        <w:t>สำหรับกำไรสุทธิที่ได้จากการประกอบกิจการที่ได้รับการส่งเสริมมีกำหนดเวลาห้าปี นับแต่วันที่สิ้นสุดสิทธิประโยชน์ตามข้อ (ข)</w:t>
      </w:r>
    </w:p>
    <w:p w14:paraId="01362969" w14:textId="77777777" w:rsidR="002A34D3" w:rsidRPr="00EB3DF9" w:rsidRDefault="002A34D3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15DF45DD" w14:textId="77777777" w:rsidR="00A94E9D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EB3DF9">
        <w:rPr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75CEE165" w14:textId="0928CC4B" w:rsidR="006F1200" w:rsidRPr="00EB3DF9" w:rsidRDefault="006C25EF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EB3DF9">
        <w:tab/>
      </w:r>
      <w:r w:rsidR="006F1200" w:rsidRPr="00EB3DF9">
        <w:rPr>
          <w:cs/>
        </w:rPr>
        <w:br w:type="page"/>
      </w:r>
    </w:p>
    <w:p w14:paraId="27872012" w14:textId="0FC8624F" w:rsidR="00A94E9D" w:rsidRPr="00EB3DF9" w:rsidRDefault="006C25EF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EB3DF9">
        <w:lastRenderedPageBreak/>
        <w:tab/>
      </w:r>
      <w:r w:rsidR="004762B0" w:rsidRPr="00EB3DF9">
        <w:rPr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05E61AB3" w14:textId="77777777" w:rsidR="00A94E9D" w:rsidRPr="00EB3DF9" w:rsidRDefault="00A94E9D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9"/>
        <w:gridCol w:w="1184"/>
        <w:gridCol w:w="1184"/>
        <w:gridCol w:w="1184"/>
        <w:gridCol w:w="1184"/>
        <w:gridCol w:w="1184"/>
        <w:gridCol w:w="1181"/>
      </w:tblGrid>
      <w:tr w:rsidR="004F6E23" w:rsidRPr="00EB3DF9" w14:paraId="5BF0F1A4" w14:textId="77777777" w:rsidTr="00EE593E">
        <w:trPr>
          <w:trHeight w:val="408"/>
        </w:trPr>
        <w:tc>
          <w:tcPr>
            <w:tcW w:w="1132" w:type="pct"/>
          </w:tcPr>
          <w:p w14:paraId="679AF56E" w14:textId="77777777" w:rsidR="004F6E23" w:rsidRPr="00EB3DF9" w:rsidRDefault="004F6E2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8" w:type="pct"/>
            <w:gridSpan w:val="6"/>
          </w:tcPr>
          <w:p w14:paraId="3EC663D6" w14:textId="77777777" w:rsidR="004F6E23" w:rsidRPr="00EB3DF9" w:rsidRDefault="004F6E2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F6E23" w:rsidRPr="00EB3DF9" w14:paraId="64905682" w14:textId="77777777" w:rsidTr="00EE593E">
        <w:trPr>
          <w:trHeight w:val="408"/>
        </w:trPr>
        <w:tc>
          <w:tcPr>
            <w:tcW w:w="1132" w:type="pct"/>
            <w:shd w:val="clear" w:color="auto" w:fill="auto"/>
          </w:tcPr>
          <w:p w14:paraId="457305CE" w14:textId="77777777" w:rsidR="004F6E23" w:rsidRPr="00EB3DF9" w:rsidRDefault="004F6E2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pct"/>
            <w:gridSpan w:val="3"/>
            <w:shd w:val="clear" w:color="auto" w:fill="auto"/>
          </w:tcPr>
          <w:p w14:paraId="68B298E2" w14:textId="77777777" w:rsidR="004F6E23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EB3DF9">
              <w:t>2562</w:t>
            </w:r>
          </w:p>
        </w:tc>
        <w:tc>
          <w:tcPr>
            <w:tcW w:w="1933" w:type="pct"/>
            <w:gridSpan w:val="3"/>
            <w:shd w:val="clear" w:color="auto" w:fill="auto"/>
            <w:vAlign w:val="bottom"/>
          </w:tcPr>
          <w:p w14:paraId="26A00945" w14:textId="77777777" w:rsidR="004F6E23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EB3DF9">
              <w:t>2561</w:t>
            </w:r>
          </w:p>
        </w:tc>
      </w:tr>
      <w:tr w:rsidR="004F6E23" w:rsidRPr="00EB3DF9" w14:paraId="4C9D658F" w14:textId="77777777" w:rsidTr="00EE593E">
        <w:trPr>
          <w:trHeight w:val="408"/>
        </w:trPr>
        <w:tc>
          <w:tcPr>
            <w:tcW w:w="1132" w:type="pct"/>
            <w:shd w:val="clear" w:color="auto" w:fill="auto"/>
          </w:tcPr>
          <w:p w14:paraId="1053AD25" w14:textId="77777777" w:rsidR="004F6E23" w:rsidRPr="00EB3DF9" w:rsidRDefault="004F6E2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5" w:type="pct"/>
            <w:shd w:val="clear" w:color="auto" w:fill="auto"/>
          </w:tcPr>
          <w:p w14:paraId="752617D7" w14:textId="77777777" w:rsidR="004F6E23" w:rsidRPr="00EB3DF9" w:rsidRDefault="004F6E2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645" w:type="pct"/>
          </w:tcPr>
          <w:p w14:paraId="516D842C" w14:textId="77777777" w:rsidR="004F6E23" w:rsidRPr="00EB3DF9" w:rsidRDefault="004F6E2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6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71746991" w14:textId="77777777" w:rsidR="004F6E23" w:rsidRPr="00EB3DF9" w:rsidRDefault="004F6E2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รวม</w:t>
            </w:r>
          </w:p>
        </w:tc>
        <w:tc>
          <w:tcPr>
            <w:tcW w:w="645" w:type="pct"/>
            <w:shd w:val="clear" w:color="auto" w:fill="auto"/>
          </w:tcPr>
          <w:p w14:paraId="1A02DADC" w14:textId="77777777" w:rsidR="004F6E23" w:rsidRPr="00EB3DF9" w:rsidRDefault="004F6E2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645" w:type="pct"/>
            <w:shd w:val="clear" w:color="auto" w:fill="auto"/>
          </w:tcPr>
          <w:p w14:paraId="7A92F512" w14:textId="77777777" w:rsidR="004F6E23" w:rsidRPr="00EB3DF9" w:rsidRDefault="004F6E2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72D0BADB" w14:textId="77777777" w:rsidR="004F6E23" w:rsidRPr="00EB3DF9" w:rsidRDefault="004F6E2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EB3DF9">
              <w:rPr>
                <w:rFonts w:hint="cs"/>
                <w:cs/>
              </w:rPr>
              <w:t>รวม</w:t>
            </w:r>
          </w:p>
        </w:tc>
      </w:tr>
      <w:tr w:rsidR="004F6E23" w:rsidRPr="00EB3DF9" w14:paraId="6657752A" w14:textId="77777777" w:rsidTr="00EE593E">
        <w:trPr>
          <w:trHeight w:val="408"/>
        </w:trPr>
        <w:tc>
          <w:tcPr>
            <w:tcW w:w="1132" w:type="pct"/>
          </w:tcPr>
          <w:p w14:paraId="4D4DFE7B" w14:textId="77777777" w:rsidR="004F6E23" w:rsidRPr="00EB3DF9" w:rsidRDefault="004F6E2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8" w:type="pct"/>
            <w:gridSpan w:val="6"/>
          </w:tcPr>
          <w:p w14:paraId="4428A53A" w14:textId="77777777" w:rsidR="004F6E23" w:rsidRPr="00EB3DF9" w:rsidRDefault="004F6E2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EB3DF9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ED7F3F" w:rsidRPr="00EB3DF9" w14:paraId="4A78AE67" w14:textId="77777777" w:rsidTr="00EE593E">
        <w:trPr>
          <w:trHeight w:val="408"/>
        </w:trPr>
        <w:tc>
          <w:tcPr>
            <w:tcW w:w="1132" w:type="pct"/>
          </w:tcPr>
          <w:p w14:paraId="4436B6F5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645" w:type="pct"/>
          </w:tcPr>
          <w:p w14:paraId="0215A1A9" w14:textId="77FEA2B2" w:rsidR="00ED7F3F" w:rsidRPr="00EB3DF9" w:rsidRDefault="00D92FF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B3DF9">
              <w:t>41</w:t>
            </w:r>
          </w:p>
        </w:tc>
        <w:tc>
          <w:tcPr>
            <w:tcW w:w="645" w:type="pct"/>
            <w:shd w:val="clear" w:color="auto" w:fill="auto"/>
          </w:tcPr>
          <w:p w14:paraId="12E77CE8" w14:textId="5132063B" w:rsidR="00ED7F3F" w:rsidRPr="00EB3DF9" w:rsidRDefault="00D92FF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43,370</w:t>
            </w:r>
          </w:p>
        </w:tc>
        <w:tc>
          <w:tcPr>
            <w:tcW w:w="645" w:type="pct"/>
            <w:vAlign w:val="bottom"/>
          </w:tcPr>
          <w:p w14:paraId="55AF7FB6" w14:textId="2168E283" w:rsidR="00ED7F3F" w:rsidRPr="00EB3DF9" w:rsidRDefault="00D92FF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43,411</w:t>
            </w:r>
          </w:p>
        </w:tc>
        <w:tc>
          <w:tcPr>
            <w:tcW w:w="645" w:type="pct"/>
          </w:tcPr>
          <w:p w14:paraId="48C35923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49</w:t>
            </w:r>
          </w:p>
        </w:tc>
        <w:tc>
          <w:tcPr>
            <w:tcW w:w="645" w:type="pct"/>
          </w:tcPr>
          <w:p w14:paraId="093F5C66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57,010</w:t>
            </w:r>
          </w:p>
        </w:tc>
        <w:tc>
          <w:tcPr>
            <w:tcW w:w="643" w:type="pct"/>
            <w:vAlign w:val="bottom"/>
          </w:tcPr>
          <w:p w14:paraId="5EC86FDF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cs/>
              </w:rPr>
            </w:pPr>
            <w:r w:rsidRPr="00EB3DF9">
              <w:t>57,059</w:t>
            </w:r>
          </w:p>
        </w:tc>
      </w:tr>
      <w:tr w:rsidR="00ED7F3F" w:rsidRPr="00EB3DF9" w14:paraId="5A0665AC" w14:textId="77777777" w:rsidTr="00EE593E">
        <w:trPr>
          <w:trHeight w:val="408"/>
        </w:trPr>
        <w:tc>
          <w:tcPr>
            <w:tcW w:w="1132" w:type="pct"/>
          </w:tcPr>
          <w:p w14:paraId="12C790F1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645" w:type="pct"/>
          </w:tcPr>
          <w:p w14:paraId="0D103A22" w14:textId="5A77FDF8" w:rsidR="00ED7F3F" w:rsidRPr="00EB3DF9" w:rsidRDefault="00D92FF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8,406</w:t>
            </w:r>
          </w:p>
        </w:tc>
        <w:tc>
          <w:tcPr>
            <w:tcW w:w="645" w:type="pct"/>
            <w:shd w:val="clear" w:color="auto" w:fill="auto"/>
          </w:tcPr>
          <w:p w14:paraId="4292CFE4" w14:textId="6C5FDE3D" w:rsidR="00ED7F3F" w:rsidRPr="00EB3DF9" w:rsidRDefault="00D92FF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214,269</w:t>
            </w:r>
          </w:p>
        </w:tc>
        <w:tc>
          <w:tcPr>
            <w:tcW w:w="645" w:type="pct"/>
            <w:vAlign w:val="bottom"/>
          </w:tcPr>
          <w:p w14:paraId="153E37BF" w14:textId="2C385D31" w:rsidR="00ED7F3F" w:rsidRPr="00EB3DF9" w:rsidRDefault="00D92FF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222,675</w:t>
            </w:r>
          </w:p>
        </w:tc>
        <w:tc>
          <w:tcPr>
            <w:tcW w:w="645" w:type="pct"/>
          </w:tcPr>
          <w:p w14:paraId="0EED4CAB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8,921</w:t>
            </w:r>
          </w:p>
        </w:tc>
        <w:tc>
          <w:tcPr>
            <w:tcW w:w="645" w:type="pct"/>
          </w:tcPr>
          <w:p w14:paraId="40A2EB07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t>197,039</w:t>
            </w:r>
          </w:p>
        </w:tc>
        <w:tc>
          <w:tcPr>
            <w:tcW w:w="643" w:type="pct"/>
            <w:vAlign w:val="bottom"/>
          </w:tcPr>
          <w:p w14:paraId="451F3A25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cs/>
              </w:rPr>
            </w:pPr>
            <w:r w:rsidRPr="00EB3DF9">
              <w:t>205,960</w:t>
            </w:r>
          </w:p>
        </w:tc>
      </w:tr>
      <w:tr w:rsidR="00ED7F3F" w:rsidRPr="00EB3DF9" w14:paraId="5A226D96" w14:textId="77777777" w:rsidTr="00EE593E">
        <w:trPr>
          <w:trHeight w:val="408"/>
        </w:trPr>
        <w:tc>
          <w:tcPr>
            <w:tcW w:w="1132" w:type="pct"/>
          </w:tcPr>
          <w:p w14:paraId="42775538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645" w:type="pct"/>
          </w:tcPr>
          <w:p w14:paraId="770D2819" w14:textId="2086CDEC" w:rsidR="00ED7F3F" w:rsidRPr="00EB3DF9" w:rsidRDefault="00DF7F39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14:paraId="4EC8305B" w14:textId="105B4B46" w:rsidR="00ED7F3F" w:rsidRPr="00EB3DF9" w:rsidRDefault="00DF7F39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-</w:t>
            </w:r>
          </w:p>
        </w:tc>
        <w:tc>
          <w:tcPr>
            <w:tcW w:w="645" w:type="pct"/>
            <w:vAlign w:val="bottom"/>
          </w:tcPr>
          <w:p w14:paraId="70F3F4D6" w14:textId="0F23C19A" w:rsidR="00ED7F3F" w:rsidRPr="00EB3DF9" w:rsidRDefault="00DF7F39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(</w:t>
            </w:r>
            <w:r w:rsidRPr="00EB3DF9">
              <w:t>75,59</w:t>
            </w:r>
            <w:r w:rsidR="0094798C" w:rsidRPr="00EB3DF9">
              <w:t>7</w:t>
            </w:r>
            <w:r w:rsidRPr="00EB3DF9">
              <w:rPr>
                <w:cs/>
              </w:rPr>
              <w:t>)</w:t>
            </w:r>
          </w:p>
        </w:tc>
        <w:tc>
          <w:tcPr>
            <w:tcW w:w="645" w:type="pct"/>
          </w:tcPr>
          <w:p w14:paraId="5A04B784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-</w:t>
            </w:r>
          </w:p>
        </w:tc>
        <w:tc>
          <w:tcPr>
            <w:tcW w:w="645" w:type="pct"/>
          </w:tcPr>
          <w:p w14:paraId="020133E0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032FC197" w14:textId="77777777" w:rsidR="00ED7F3F" w:rsidRPr="00EB3DF9" w:rsidRDefault="00ED7F3F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(</w:t>
            </w:r>
            <w:r w:rsidRPr="00EB3DF9">
              <w:t>70,994</w:t>
            </w:r>
            <w:r w:rsidRPr="00EB3DF9">
              <w:rPr>
                <w:cs/>
              </w:rPr>
              <w:t>)</w:t>
            </w:r>
          </w:p>
        </w:tc>
      </w:tr>
      <w:tr w:rsidR="00ED7F3F" w:rsidRPr="00EB3DF9" w14:paraId="735C0206" w14:textId="77777777" w:rsidTr="00EE593E">
        <w:trPr>
          <w:trHeight w:val="423"/>
        </w:trPr>
        <w:tc>
          <w:tcPr>
            <w:tcW w:w="1132" w:type="pct"/>
          </w:tcPr>
          <w:p w14:paraId="75D2F903" w14:textId="77777777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45" w:type="pct"/>
          </w:tcPr>
          <w:p w14:paraId="39A7E55F" w14:textId="00E90EBE" w:rsidR="00ED7F3F" w:rsidRPr="00EB3DF9" w:rsidRDefault="00D92FF1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8,447</w:t>
            </w:r>
          </w:p>
        </w:tc>
        <w:tc>
          <w:tcPr>
            <w:tcW w:w="645" w:type="pct"/>
            <w:shd w:val="clear" w:color="auto" w:fill="auto"/>
          </w:tcPr>
          <w:p w14:paraId="79173BF5" w14:textId="729C799B" w:rsidR="00ED7F3F" w:rsidRPr="00EB3DF9" w:rsidRDefault="00D92FF1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257,639</w:t>
            </w:r>
          </w:p>
        </w:tc>
        <w:tc>
          <w:tcPr>
            <w:tcW w:w="645" w:type="pct"/>
            <w:vAlign w:val="bottom"/>
          </w:tcPr>
          <w:p w14:paraId="0B642D07" w14:textId="357E0741" w:rsidR="00ED7F3F" w:rsidRPr="00EB3DF9" w:rsidRDefault="00DF7F39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190,48</w:t>
            </w:r>
            <w:r w:rsidR="0094798C" w:rsidRPr="00EB3DF9">
              <w:rPr>
                <w:b/>
                <w:bCs/>
              </w:rPr>
              <w:t>9</w:t>
            </w:r>
          </w:p>
        </w:tc>
        <w:tc>
          <w:tcPr>
            <w:tcW w:w="645" w:type="pct"/>
          </w:tcPr>
          <w:p w14:paraId="1D20254F" w14:textId="77777777" w:rsidR="00ED7F3F" w:rsidRPr="00EB3DF9" w:rsidRDefault="00ED7F3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8,970</w:t>
            </w:r>
          </w:p>
        </w:tc>
        <w:tc>
          <w:tcPr>
            <w:tcW w:w="645" w:type="pct"/>
          </w:tcPr>
          <w:p w14:paraId="75441147" w14:textId="77777777" w:rsidR="00ED7F3F" w:rsidRPr="00EB3DF9" w:rsidRDefault="00ED7F3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254,049</w:t>
            </w:r>
          </w:p>
        </w:tc>
        <w:tc>
          <w:tcPr>
            <w:tcW w:w="643" w:type="pct"/>
            <w:vAlign w:val="bottom"/>
          </w:tcPr>
          <w:p w14:paraId="4F57B8DE" w14:textId="77777777" w:rsidR="00ED7F3F" w:rsidRPr="00EB3DF9" w:rsidRDefault="00ED7F3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192,025</w:t>
            </w:r>
          </w:p>
        </w:tc>
      </w:tr>
    </w:tbl>
    <w:p w14:paraId="2BC6972B" w14:textId="77777777" w:rsidR="004F6E23" w:rsidRPr="00EB3DF9" w:rsidRDefault="004F6E23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</w:p>
    <w:p w14:paraId="7CA2112D" w14:textId="77777777" w:rsidR="004F6E23" w:rsidRPr="00EB3DF9" w:rsidRDefault="00552AFC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EB3DF9">
        <w:rPr>
          <w:rFonts w:hint="cs"/>
          <w:cs/>
        </w:rPr>
        <w:t>บริษัทไม่มีรายได้ที่ได้รับการส่งเสริมการลงทุน</w:t>
      </w:r>
    </w:p>
    <w:p w14:paraId="7079F344" w14:textId="77777777" w:rsidR="00552AFC" w:rsidRPr="00EB3DF9" w:rsidRDefault="00552AFC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117664BA" w14:textId="77777777" w:rsidR="005A5AAF" w:rsidRPr="00EB3DF9" w:rsidRDefault="006C25EF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B3DF9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="004762B0"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t>กำไรต่อหุ้น</w:t>
      </w:r>
    </w:p>
    <w:p w14:paraId="0602F224" w14:textId="77777777" w:rsidR="00552AFC" w:rsidRPr="00EB3DF9" w:rsidRDefault="00552AFC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552AFC" w:rsidRPr="00EB3DF9" w14:paraId="05B11885" w14:textId="77777777" w:rsidTr="00EE593E">
        <w:trPr>
          <w:tblHeader/>
        </w:trPr>
        <w:tc>
          <w:tcPr>
            <w:tcW w:w="4050" w:type="dxa"/>
            <w:shd w:val="clear" w:color="auto" w:fill="auto"/>
          </w:tcPr>
          <w:p w14:paraId="00FF5945" w14:textId="77777777" w:rsidR="00552AFC" w:rsidRPr="00EB3DF9" w:rsidRDefault="00552AF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5F106F47" w14:textId="77777777" w:rsidR="00552AFC" w:rsidRPr="00EB3DF9" w:rsidRDefault="00552AF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1489CE03" w14:textId="77777777" w:rsidR="00552AFC" w:rsidRPr="00EB3DF9" w:rsidRDefault="00552AF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552AFC" w:rsidRPr="00EB3DF9" w14:paraId="2680DC2B" w14:textId="77777777" w:rsidTr="00EE593E">
        <w:trPr>
          <w:tblHeader/>
        </w:trPr>
        <w:tc>
          <w:tcPr>
            <w:tcW w:w="4050" w:type="dxa"/>
          </w:tcPr>
          <w:p w14:paraId="7606481B" w14:textId="77777777" w:rsidR="00552AFC" w:rsidRPr="00EB3DF9" w:rsidRDefault="00552AF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82" w:type="dxa"/>
          </w:tcPr>
          <w:p w14:paraId="6A0930F0" w14:textId="77777777" w:rsidR="00552AFC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3" w:type="dxa"/>
          </w:tcPr>
          <w:p w14:paraId="7DA74E36" w14:textId="77777777" w:rsidR="00552AFC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2" w:type="dxa"/>
          </w:tcPr>
          <w:p w14:paraId="16706475" w14:textId="77777777" w:rsidR="00552AFC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3" w:type="dxa"/>
          </w:tcPr>
          <w:p w14:paraId="70CA9346" w14:textId="77777777" w:rsidR="00552AFC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76A83" w:rsidRPr="00EB3DF9" w14:paraId="3DF8B1A7" w14:textId="77777777" w:rsidTr="00EE593E">
        <w:trPr>
          <w:tblHeader/>
        </w:trPr>
        <w:tc>
          <w:tcPr>
            <w:tcW w:w="4050" w:type="dxa"/>
          </w:tcPr>
          <w:p w14:paraId="604F18B1" w14:textId="77777777" w:rsidR="00676A83" w:rsidRPr="00EB3DF9" w:rsidRDefault="00676A8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557328FF" w14:textId="50DC27A8" w:rsidR="00676A83" w:rsidRPr="00EB3DF9" w:rsidRDefault="00676A8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D7F3F" w:rsidRPr="00EB3DF9" w14:paraId="2F9E1FEE" w14:textId="77777777" w:rsidTr="00EE593E">
        <w:tc>
          <w:tcPr>
            <w:tcW w:w="4050" w:type="dxa"/>
          </w:tcPr>
          <w:p w14:paraId="08C4268B" w14:textId="7C1F6098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EB3DF9">
              <w:rPr>
                <w:rFonts w:ascii="Angsana New" w:hAnsi="Angsana New"/>
                <w:sz w:val="30"/>
                <w:szCs w:val="30"/>
              </w:rPr>
              <w:br/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680751EC" w14:textId="3E5FC779" w:rsidR="00ED7F3F" w:rsidRPr="00EB3DF9" w:rsidRDefault="00B91FF0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1,</w:t>
            </w:r>
            <w:r w:rsidR="006C2675" w:rsidRPr="00EB3DF9">
              <w:t>732</w:t>
            </w:r>
          </w:p>
        </w:tc>
        <w:tc>
          <w:tcPr>
            <w:tcW w:w="1283" w:type="dxa"/>
            <w:vAlign w:val="bottom"/>
          </w:tcPr>
          <w:p w14:paraId="7BDECA1C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2,463</w:t>
            </w:r>
          </w:p>
        </w:tc>
        <w:tc>
          <w:tcPr>
            <w:tcW w:w="1282" w:type="dxa"/>
            <w:vAlign w:val="bottom"/>
          </w:tcPr>
          <w:p w14:paraId="2CFC8C49" w14:textId="1A63951D" w:rsidR="00ED7F3F" w:rsidRPr="00EB3DF9" w:rsidRDefault="006C26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1,090</w:t>
            </w:r>
          </w:p>
        </w:tc>
        <w:tc>
          <w:tcPr>
            <w:tcW w:w="1283" w:type="dxa"/>
            <w:vAlign w:val="bottom"/>
          </w:tcPr>
          <w:p w14:paraId="6F9E8696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2,063</w:t>
            </w:r>
          </w:p>
        </w:tc>
      </w:tr>
      <w:tr w:rsidR="000D6F9D" w:rsidRPr="00EB3DF9" w14:paraId="2AD115D0" w14:textId="77777777" w:rsidTr="00EE593E">
        <w:tc>
          <w:tcPr>
            <w:tcW w:w="4050" w:type="dxa"/>
          </w:tcPr>
          <w:p w14:paraId="6EDB1521" w14:textId="110DCB4D" w:rsidR="000D6F9D" w:rsidRPr="00EB3DF9" w:rsidRDefault="000D6F9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26" w:right="-45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  <w:r w:rsidR="00BF7D78" w:rsidRPr="00EB3DF9"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="00BF7D78" w:rsidRPr="00EB3DF9">
              <w:rPr>
                <w:rFonts w:ascii="Angsana New" w:hAnsi="Angsana New" w:hint="cs"/>
                <w:sz w:val="30"/>
                <w:szCs w:val="30"/>
                <w:cs/>
              </w:rPr>
              <w:t>ปีของ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="00BF7D78" w:rsidRPr="00EB3DF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ด้อยสิทธิที่มีลักษณะคล้ายทุน</w:t>
            </w:r>
          </w:p>
        </w:tc>
        <w:tc>
          <w:tcPr>
            <w:tcW w:w="1282" w:type="dxa"/>
            <w:vAlign w:val="bottom"/>
          </w:tcPr>
          <w:p w14:paraId="65C6761E" w14:textId="3E351D43" w:rsidR="000D6F9D" w:rsidRPr="00EB3DF9" w:rsidRDefault="00F951F7" w:rsidP="00EB3DF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(</w:t>
            </w:r>
            <w:r w:rsidR="006C2675" w:rsidRPr="00EB3DF9">
              <w:t>103</w:t>
            </w:r>
            <w:r w:rsidRPr="00EB3DF9"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09AE42BB" w14:textId="587D73E0" w:rsidR="000D6F9D" w:rsidRPr="00EB3DF9" w:rsidRDefault="00F951F7" w:rsidP="00EB3DF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7D42ADA3" w14:textId="4948A2A3" w:rsidR="000D6F9D" w:rsidRPr="00EB3DF9" w:rsidRDefault="006C2675" w:rsidP="00EB3DF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103</w:t>
            </w:r>
            <w:r w:rsidRPr="00EB3DF9"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020C3EC7" w14:textId="342CB157" w:rsidR="000D6F9D" w:rsidRPr="00EB3DF9" w:rsidRDefault="00F951F7" w:rsidP="00EB3DF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0D6F9D" w:rsidRPr="00EB3DF9" w14:paraId="1EC07945" w14:textId="77777777" w:rsidTr="00EE593E">
        <w:tc>
          <w:tcPr>
            <w:tcW w:w="4050" w:type="dxa"/>
          </w:tcPr>
          <w:p w14:paraId="7D925187" w14:textId="103AFD1C" w:rsidR="000D6F9D" w:rsidRPr="00EB3DF9" w:rsidRDefault="000D6F9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282" w:type="dxa"/>
            <w:vAlign w:val="bottom"/>
          </w:tcPr>
          <w:p w14:paraId="714EA206" w14:textId="29DFD042" w:rsidR="000D6F9D" w:rsidRPr="00EB3DF9" w:rsidRDefault="00A61D41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1,</w:t>
            </w:r>
            <w:r w:rsidR="006C2675" w:rsidRPr="00EB3DF9">
              <w:rPr>
                <w:rFonts w:hint="cs"/>
                <w:b/>
                <w:bCs/>
                <w:cs/>
              </w:rPr>
              <w:t>6</w:t>
            </w:r>
            <w:r w:rsidR="006C2675" w:rsidRPr="00EB3DF9">
              <w:rPr>
                <w:b/>
                <w:bCs/>
              </w:rPr>
              <w:t>29</w:t>
            </w:r>
          </w:p>
        </w:tc>
        <w:tc>
          <w:tcPr>
            <w:tcW w:w="1283" w:type="dxa"/>
            <w:vAlign w:val="bottom"/>
          </w:tcPr>
          <w:p w14:paraId="70AAB54A" w14:textId="23D6AC2D" w:rsidR="000D6F9D" w:rsidRPr="00EB3DF9" w:rsidRDefault="00D07109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2,463</w:t>
            </w:r>
          </w:p>
        </w:tc>
        <w:tc>
          <w:tcPr>
            <w:tcW w:w="1282" w:type="dxa"/>
            <w:vAlign w:val="bottom"/>
          </w:tcPr>
          <w:p w14:paraId="5FF9D47D" w14:textId="38D1790C" w:rsidR="000D6F9D" w:rsidRPr="00EB3DF9" w:rsidRDefault="006C2675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987</w:t>
            </w:r>
          </w:p>
        </w:tc>
        <w:tc>
          <w:tcPr>
            <w:tcW w:w="1283" w:type="dxa"/>
            <w:vAlign w:val="bottom"/>
          </w:tcPr>
          <w:p w14:paraId="0E599BF3" w14:textId="53ACF9EA" w:rsidR="000D6F9D" w:rsidRPr="00EB3DF9" w:rsidRDefault="00F951F7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2,063</w:t>
            </w:r>
          </w:p>
        </w:tc>
      </w:tr>
      <w:tr w:rsidR="00990310" w:rsidRPr="00EB3DF9" w14:paraId="782D18B8" w14:textId="77777777" w:rsidTr="00F9092F">
        <w:tc>
          <w:tcPr>
            <w:tcW w:w="4050" w:type="dxa"/>
          </w:tcPr>
          <w:p w14:paraId="52C0D600" w14:textId="77777777" w:rsidR="00990310" w:rsidRPr="00EB3DF9" w:rsidRDefault="0099031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5A93A43" w14:textId="523A78D8" w:rsidR="00990310" w:rsidRPr="00EB3DF9" w:rsidRDefault="00990310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i/>
                <w:iCs/>
              </w:rPr>
            </w:pPr>
          </w:p>
        </w:tc>
      </w:tr>
      <w:tr w:rsidR="00ED7F3F" w:rsidRPr="00EB3DF9" w14:paraId="0E66BF44" w14:textId="77777777" w:rsidTr="00EE593E">
        <w:tc>
          <w:tcPr>
            <w:tcW w:w="4050" w:type="dxa"/>
          </w:tcPr>
          <w:p w14:paraId="603BB59E" w14:textId="5AC9A506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82" w:type="dxa"/>
            <w:vAlign w:val="bottom"/>
          </w:tcPr>
          <w:p w14:paraId="6DB3452A" w14:textId="37229953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1,377</w:t>
            </w:r>
          </w:p>
        </w:tc>
        <w:tc>
          <w:tcPr>
            <w:tcW w:w="1283" w:type="dxa"/>
            <w:vAlign w:val="bottom"/>
          </w:tcPr>
          <w:p w14:paraId="11714323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1,377</w:t>
            </w:r>
          </w:p>
        </w:tc>
        <w:tc>
          <w:tcPr>
            <w:tcW w:w="1282" w:type="dxa"/>
            <w:vAlign w:val="bottom"/>
          </w:tcPr>
          <w:p w14:paraId="41295854" w14:textId="3E93BF62" w:rsidR="00ED7F3F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1,377</w:t>
            </w:r>
          </w:p>
        </w:tc>
        <w:tc>
          <w:tcPr>
            <w:tcW w:w="1283" w:type="dxa"/>
            <w:vAlign w:val="bottom"/>
          </w:tcPr>
          <w:p w14:paraId="6A2E5459" w14:textId="77777777" w:rsidR="00ED7F3F" w:rsidRPr="00EB3DF9" w:rsidRDefault="00ED7F3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1,377</w:t>
            </w:r>
          </w:p>
        </w:tc>
      </w:tr>
      <w:tr w:rsidR="000D6F9D" w:rsidRPr="00EB3DF9" w14:paraId="306A9679" w14:textId="77777777" w:rsidTr="00EE593E">
        <w:tc>
          <w:tcPr>
            <w:tcW w:w="4050" w:type="dxa"/>
          </w:tcPr>
          <w:p w14:paraId="07EF2B12" w14:textId="04CCB020" w:rsidR="000D6F9D" w:rsidRPr="00EB3DF9" w:rsidRDefault="000D6F9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ผลกระทบจากหุ้นทุนซื้อคืน</w:t>
            </w:r>
            <w:r w:rsidR="007A165E"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7D5417D2" w14:textId="384D3ECE" w:rsidR="000D6F9D" w:rsidRPr="00EB3DF9" w:rsidRDefault="00044464" w:rsidP="00EB3DF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EB3DF9">
              <w:rPr>
                <w:cs/>
              </w:rPr>
              <w:t>(</w:t>
            </w:r>
            <w:r w:rsidR="007A165E" w:rsidRPr="00EB3DF9">
              <w:t>1</w:t>
            </w:r>
            <w:r w:rsidRPr="00EB3DF9"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E22BBAB" w14:textId="18D7B3AB" w:rsidR="000D6F9D" w:rsidRPr="00EB3DF9" w:rsidRDefault="00044464" w:rsidP="00EB3DF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358643A6" w14:textId="066F3936" w:rsidR="000D6F9D" w:rsidRPr="00EB3DF9" w:rsidRDefault="007A165E" w:rsidP="00EB3DF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(</w:t>
            </w:r>
            <w:r w:rsidRPr="00EB3DF9">
              <w:t>1</w:t>
            </w:r>
            <w:r w:rsidRPr="00EB3DF9"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7ADDF771" w14:textId="31D43F60" w:rsidR="000D6F9D" w:rsidRPr="00EB3DF9" w:rsidRDefault="00C448E6" w:rsidP="00EB3DF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cs/>
              </w:rPr>
              <w:t>-</w:t>
            </w:r>
          </w:p>
        </w:tc>
      </w:tr>
      <w:tr w:rsidR="000D6F9D" w:rsidRPr="00EB3DF9" w14:paraId="57FD1876" w14:textId="77777777" w:rsidTr="00990310">
        <w:tc>
          <w:tcPr>
            <w:tcW w:w="4050" w:type="dxa"/>
          </w:tcPr>
          <w:p w14:paraId="53E71093" w14:textId="57ACE459" w:rsidR="000D6F9D" w:rsidRPr="00EB3DF9" w:rsidRDefault="000D6F9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82" w:type="dxa"/>
            <w:vAlign w:val="bottom"/>
          </w:tcPr>
          <w:p w14:paraId="6273A926" w14:textId="0AD69CBD" w:rsidR="000D6F9D" w:rsidRPr="00EB3DF9" w:rsidRDefault="007A165E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1,376</w:t>
            </w:r>
          </w:p>
        </w:tc>
        <w:tc>
          <w:tcPr>
            <w:tcW w:w="1283" w:type="dxa"/>
            <w:vAlign w:val="bottom"/>
          </w:tcPr>
          <w:p w14:paraId="0A2CF72B" w14:textId="3A082D91" w:rsidR="000D6F9D" w:rsidRPr="00EB3DF9" w:rsidRDefault="00044464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1,377</w:t>
            </w:r>
          </w:p>
        </w:tc>
        <w:tc>
          <w:tcPr>
            <w:tcW w:w="1282" w:type="dxa"/>
            <w:vAlign w:val="bottom"/>
          </w:tcPr>
          <w:p w14:paraId="7A12D05C" w14:textId="2CE0235D" w:rsidR="000D6F9D" w:rsidRPr="00EB3DF9" w:rsidRDefault="007A165E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1,376</w:t>
            </w:r>
          </w:p>
        </w:tc>
        <w:tc>
          <w:tcPr>
            <w:tcW w:w="1283" w:type="dxa"/>
            <w:vAlign w:val="bottom"/>
          </w:tcPr>
          <w:p w14:paraId="3ED04BEA" w14:textId="0C37F3A9" w:rsidR="000D6F9D" w:rsidRPr="00EB3DF9" w:rsidRDefault="00C448E6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1,377</w:t>
            </w:r>
          </w:p>
        </w:tc>
      </w:tr>
      <w:tr w:rsidR="000A01DB" w:rsidRPr="00EB3DF9" w14:paraId="503AA844" w14:textId="77777777" w:rsidTr="00EE593E">
        <w:tc>
          <w:tcPr>
            <w:tcW w:w="4050" w:type="dxa"/>
          </w:tcPr>
          <w:p w14:paraId="22445FE2" w14:textId="77777777" w:rsidR="000A01DB" w:rsidRPr="00EB3DF9" w:rsidRDefault="000A01DB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41F22BD" w14:textId="77777777" w:rsidR="000A01DB" w:rsidRPr="00EB3DF9" w:rsidRDefault="000A01D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29848AFF" w14:textId="77777777" w:rsidR="000A01DB" w:rsidRPr="00EB3DF9" w:rsidRDefault="000A01D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5CD52669" w14:textId="77777777" w:rsidR="000A01DB" w:rsidRPr="00EB3DF9" w:rsidRDefault="000A01D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782F78CF" w14:textId="77777777" w:rsidR="000A01DB" w:rsidRPr="00EB3DF9" w:rsidRDefault="000A01D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ED7F3F" w:rsidRPr="00EB3DF9" w14:paraId="5AD1439D" w14:textId="77777777" w:rsidTr="00EE593E">
        <w:tc>
          <w:tcPr>
            <w:tcW w:w="4050" w:type="dxa"/>
            <w:vAlign w:val="bottom"/>
          </w:tcPr>
          <w:p w14:paraId="16C43A85" w14:textId="13B5230F" w:rsidR="00ED7F3F" w:rsidRPr="00EB3DF9" w:rsidRDefault="00ED7F3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EB3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bottom"/>
          </w:tcPr>
          <w:p w14:paraId="0105B73E" w14:textId="08BF1AB5" w:rsidR="00ED7F3F" w:rsidRPr="00EB3DF9" w:rsidRDefault="00B91FF0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1</w:t>
            </w:r>
            <w:r w:rsidRPr="00EB3DF9">
              <w:rPr>
                <w:b/>
                <w:bCs/>
                <w:cs/>
              </w:rPr>
              <w:t>.</w:t>
            </w:r>
            <w:r w:rsidR="006C2675" w:rsidRPr="00EB3DF9">
              <w:rPr>
                <w:b/>
                <w:bCs/>
              </w:rPr>
              <w:t>18</w:t>
            </w:r>
          </w:p>
        </w:tc>
        <w:tc>
          <w:tcPr>
            <w:tcW w:w="1283" w:type="dxa"/>
            <w:vAlign w:val="bottom"/>
          </w:tcPr>
          <w:p w14:paraId="53537E78" w14:textId="77777777" w:rsidR="00ED7F3F" w:rsidRPr="00EB3DF9" w:rsidRDefault="00ED7F3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</w:t>
            </w:r>
            <w:r w:rsidRPr="00EB3DF9">
              <w:rPr>
                <w:b/>
                <w:bCs/>
                <w:cs/>
              </w:rPr>
              <w:t>.</w:t>
            </w:r>
            <w:r w:rsidRPr="00EB3DF9">
              <w:rPr>
                <w:b/>
                <w:bCs/>
              </w:rPr>
              <w:t>79</w:t>
            </w:r>
          </w:p>
        </w:tc>
        <w:tc>
          <w:tcPr>
            <w:tcW w:w="1282" w:type="dxa"/>
            <w:vAlign w:val="bottom"/>
          </w:tcPr>
          <w:p w14:paraId="45279D3B" w14:textId="50D63225" w:rsidR="00ED7F3F" w:rsidRPr="00EB3DF9" w:rsidRDefault="001046C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0</w:t>
            </w:r>
            <w:r w:rsidRPr="00EB3DF9">
              <w:rPr>
                <w:b/>
                <w:bCs/>
                <w:cs/>
              </w:rPr>
              <w:t>.</w:t>
            </w:r>
            <w:r w:rsidR="006C2675" w:rsidRPr="00EB3DF9">
              <w:rPr>
                <w:b/>
                <w:bCs/>
              </w:rPr>
              <w:t>72</w:t>
            </w:r>
          </w:p>
        </w:tc>
        <w:tc>
          <w:tcPr>
            <w:tcW w:w="1283" w:type="dxa"/>
            <w:vAlign w:val="bottom"/>
          </w:tcPr>
          <w:p w14:paraId="1BC7CB5C" w14:textId="77777777" w:rsidR="00ED7F3F" w:rsidRPr="00EB3DF9" w:rsidRDefault="00ED7F3F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</w:t>
            </w:r>
            <w:r w:rsidRPr="00EB3DF9">
              <w:rPr>
                <w:b/>
                <w:bCs/>
                <w:cs/>
              </w:rPr>
              <w:t>.</w:t>
            </w:r>
            <w:r w:rsidRPr="00EB3DF9">
              <w:rPr>
                <w:b/>
                <w:bCs/>
              </w:rPr>
              <w:t>50</w:t>
            </w:r>
          </w:p>
        </w:tc>
      </w:tr>
    </w:tbl>
    <w:p w14:paraId="28432658" w14:textId="77777777" w:rsidR="00EE593E" w:rsidRPr="00EB3DF9" w:rsidRDefault="00EE593E" w:rsidP="00EB3DF9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</w:p>
    <w:p w14:paraId="0D555BFB" w14:textId="254D9FE8" w:rsidR="00223349" w:rsidRPr="00EB3DF9" w:rsidRDefault="004762B0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เงินปันผล</w:t>
      </w:r>
    </w:p>
    <w:p w14:paraId="58D668BD" w14:textId="77777777" w:rsidR="0000305B" w:rsidRPr="00EB3DF9" w:rsidRDefault="0000305B" w:rsidP="00EB3DF9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2DFC3C8F" w14:textId="5D514B21" w:rsidR="0000305B" w:rsidRPr="00EB3DF9" w:rsidRDefault="0000305B" w:rsidP="00EB3DF9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rtl/>
          <w:cs/>
        </w:rPr>
      </w:pPr>
      <w:r w:rsidRPr="00EB3DF9">
        <w:rPr>
          <w:rFonts w:ascii="Angsana New" w:hAnsi="Angsana New" w:hint="cs"/>
          <w:sz w:val="30"/>
          <w:szCs w:val="30"/>
          <w:cs/>
          <w:lang w:bidi="th-TH"/>
        </w:rPr>
        <w:t>ผู้ถือหุ้นของบริษัทได้อนุมัติเงินปันผลดังต่อไปนี้</w:t>
      </w:r>
    </w:p>
    <w:p w14:paraId="1EB6667B" w14:textId="77777777" w:rsidR="006E06FB" w:rsidRPr="00EB3DF9" w:rsidRDefault="006E06F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755"/>
        <w:gridCol w:w="1755"/>
        <w:gridCol w:w="1314"/>
        <w:gridCol w:w="1314"/>
      </w:tblGrid>
      <w:tr w:rsidR="00C448E6" w:rsidRPr="00EB3DF9" w14:paraId="1E143343" w14:textId="77777777" w:rsidTr="009F546E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56687643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008DCB79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วันที่อนุมัติ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AC3A058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วันที่จ่ายเงินปันผล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DEB4370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อัตรา</w:t>
            </w:r>
            <w:r w:rsidRPr="00EB3DF9">
              <w:rPr>
                <w:b/>
                <w:bCs/>
                <w:cs/>
              </w:rPr>
              <w:br/>
              <w:t>เงินปันผล</w:t>
            </w:r>
          </w:p>
          <w:p w14:paraId="6586DB1B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ต่อหุ้น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190763A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จำนวนเงิน</w:t>
            </w:r>
          </w:p>
        </w:tc>
      </w:tr>
      <w:tr w:rsidR="00C448E6" w:rsidRPr="00EB3DF9" w14:paraId="50A6807E" w14:textId="77777777" w:rsidTr="009F546E">
        <w:trPr>
          <w:tblHeader/>
        </w:trPr>
        <w:tc>
          <w:tcPr>
            <w:tcW w:w="3150" w:type="dxa"/>
          </w:tcPr>
          <w:p w14:paraId="07FF60EB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1755" w:type="dxa"/>
          </w:tcPr>
          <w:p w14:paraId="6B35D299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</w:p>
        </w:tc>
        <w:tc>
          <w:tcPr>
            <w:tcW w:w="1755" w:type="dxa"/>
          </w:tcPr>
          <w:p w14:paraId="0ADD3B1F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</w:p>
        </w:tc>
        <w:tc>
          <w:tcPr>
            <w:tcW w:w="1314" w:type="dxa"/>
          </w:tcPr>
          <w:p w14:paraId="6431D5F9" w14:textId="77777777" w:rsidR="00C448E6" w:rsidRPr="00EB3DF9" w:rsidRDefault="00C448E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14" w:type="dxa"/>
          </w:tcPr>
          <w:p w14:paraId="66EA96C2" w14:textId="77777777" w:rsidR="00C448E6" w:rsidRPr="00EB3DF9" w:rsidRDefault="00C448E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448E6" w:rsidRPr="00EB3DF9" w14:paraId="5A8867E0" w14:textId="77777777" w:rsidTr="009F546E">
        <w:tc>
          <w:tcPr>
            <w:tcW w:w="3150" w:type="dxa"/>
          </w:tcPr>
          <w:p w14:paraId="1E9C50D2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 xml:space="preserve">ปี </w:t>
            </w:r>
            <w:r w:rsidRPr="00EB3DF9">
              <w:rPr>
                <w:b/>
                <w:bCs/>
              </w:rPr>
              <w:t>2562</w:t>
            </w:r>
          </w:p>
        </w:tc>
        <w:tc>
          <w:tcPr>
            <w:tcW w:w="1755" w:type="dxa"/>
          </w:tcPr>
          <w:p w14:paraId="6DD5431B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1755" w:type="dxa"/>
          </w:tcPr>
          <w:p w14:paraId="297C5334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1314" w:type="dxa"/>
          </w:tcPr>
          <w:p w14:paraId="2190B70D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</w:p>
        </w:tc>
        <w:tc>
          <w:tcPr>
            <w:tcW w:w="1314" w:type="dxa"/>
          </w:tcPr>
          <w:p w14:paraId="47CB3A4D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</w:p>
        </w:tc>
      </w:tr>
      <w:tr w:rsidR="00C448E6" w:rsidRPr="00EB3DF9" w14:paraId="6C9528F0" w14:textId="77777777" w:rsidTr="009F546E">
        <w:tc>
          <w:tcPr>
            <w:tcW w:w="3150" w:type="dxa"/>
          </w:tcPr>
          <w:p w14:paraId="3E05D64A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</w:rPr>
            </w:pPr>
            <w:r w:rsidRPr="00EB3DF9">
              <w:rPr>
                <w:cs/>
              </w:rPr>
              <w:t>เงินปันผลระหว่างกาล</w:t>
            </w:r>
            <w:r w:rsidRPr="00EB3DF9">
              <w:rPr>
                <w:rFonts w:hint="cs"/>
                <w:cs/>
              </w:rPr>
              <w:t xml:space="preserve">ของปี </w:t>
            </w:r>
            <w:r w:rsidRPr="00EB3DF9">
              <w:t>2562</w:t>
            </w:r>
          </w:p>
        </w:tc>
        <w:tc>
          <w:tcPr>
            <w:tcW w:w="1755" w:type="dxa"/>
          </w:tcPr>
          <w:p w14:paraId="00FAAD87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  <w:r w:rsidRPr="00EB3DF9">
              <w:t>15</w:t>
            </w:r>
            <w:r w:rsidRPr="00EB3DF9">
              <w:rPr>
                <w:rFonts w:hint="cs"/>
                <w:cs/>
              </w:rPr>
              <w:t xml:space="preserve"> สิงหาคม </w:t>
            </w:r>
            <w:r w:rsidRPr="00EB3DF9">
              <w:t>2562</w:t>
            </w:r>
          </w:p>
        </w:tc>
        <w:tc>
          <w:tcPr>
            <w:tcW w:w="1755" w:type="dxa"/>
          </w:tcPr>
          <w:p w14:paraId="2BDFC2F3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  <w:r w:rsidRPr="00EB3DF9">
              <w:t>10</w:t>
            </w:r>
            <w:r w:rsidRPr="00EB3DF9">
              <w:rPr>
                <w:rFonts w:hint="cs"/>
                <w:cs/>
              </w:rPr>
              <w:t xml:space="preserve"> กันยายน</w:t>
            </w:r>
            <w:r w:rsidRPr="00EB3DF9">
              <w:t xml:space="preserve"> 2562</w:t>
            </w:r>
          </w:p>
        </w:tc>
        <w:tc>
          <w:tcPr>
            <w:tcW w:w="1314" w:type="dxa"/>
          </w:tcPr>
          <w:p w14:paraId="4246B2E1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  <w:r w:rsidRPr="00EB3DF9">
              <w:t>0</w:t>
            </w:r>
            <w:r w:rsidRPr="00EB3DF9">
              <w:rPr>
                <w:cs/>
              </w:rPr>
              <w:t>.</w:t>
            </w:r>
            <w:r w:rsidRPr="00EB3DF9">
              <w:t>50</w:t>
            </w:r>
          </w:p>
        </w:tc>
        <w:tc>
          <w:tcPr>
            <w:tcW w:w="1314" w:type="dxa"/>
          </w:tcPr>
          <w:p w14:paraId="2D493579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  <w:r w:rsidRPr="00EB3DF9">
              <w:t>689</w:t>
            </w:r>
          </w:p>
        </w:tc>
      </w:tr>
      <w:tr w:rsidR="00C448E6" w:rsidRPr="00EB3DF9" w14:paraId="4BEDA69B" w14:textId="77777777" w:rsidTr="009F546E">
        <w:tc>
          <w:tcPr>
            <w:tcW w:w="3150" w:type="dxa"/>
          </w:tcPr>
          <w:p w14:paraId="3150720E" w14:textId="77777777" w:rsidR="00C448E6" w:rsidRPr="00EB3DF9" w:rsidRDefault="00C448E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55" w:type="dxa"/>
          </w:tcPr>
          <w:p w14:paraId="76344818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EB3DF9">
              <w:t xml:space="preserve">11 </w:t>
            </w:r>
            <w:r w:rsidRPr="00EB3DF9">
              <w:rPr>
                <w:rFonts w:hint="cs"/>
                <w:cs/>
              </w:rPr>
              <w:t xml:space="preserve">เมษายน </w:t>
            </w:r>
            <w:r w:rsidRPr="00EB3DF9">
              <w:t>2562</w:t>
            </w:r>
          </w:p>
        </w:tc>
        <w:tc>
          <w:tcPr>
            <w:tcW w:w="1755" w:type="dxa"/>
          </w:tcPr>
          <w:p w14:paraId="4EBEA5B9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EB3DF9">
              <w:t xml:space="preserve">24 </w:t>
            </w:r>
            <w:r w:rsidRPr="00EB3DF9">
              <w:rPr>
                <w:rFonts w:hint="cs"/>
                <w:cs/>
              </w:rPr>
              <w:t xml:space="preserve">เมษายน </w:t>
            </w:r>
            <w:r w:rsidRPr="00EB3DF9">
              <w:t>2562</w:t>
            </w:r>
          </w:p>
        </w:tc>
        <w:tc>
          <w:tcPr>
            <w:tcW w:w="1314" w:type="dxa"/>
          </w:tcPr>
          <w:p w14:paraId="02E87E5B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EB3DF9">
              <w:t>1</w:t>
            </w:r>
            <w:r w:rsidRPr="00EB3DF9">
              <w:rPr>
                <w:cs/>
              </w:rPr>
              <w:t>.</w:t>
            </w:r>
            <w:r w:rsidRPr="00EB3DF9">
              <w:t>35</w:t>
            </w:r>
          </w:p>
        </w:tc>
        <w:tc>
          <w:tcPr>
            <w:tcW w:w="1314" w:type="dxa"/>
          </w:tcPr>
          <w:p w14:paraId="2C441BDD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EB3DF9">
              <w:t>1,858</w:t>
            </w:r>
          </w:p>
        </w:tc>
      </w:tr>
      <w:tr w:rsidR="00C448E6" w:rsidRPr="00EB3DF9" w14:paraId="6B829417" w14:textId="77777777" w:rsidTr="009F546E">
        <w:tc>
          <w:tcPr>
            <w:tcW w:w="3150" w:type="dxa"/>
          </w:tcPr>
          <w:p w14:paraId="771D776D" w14:textId="77777777" w:rsidR="00C448E6" w:rsidRPr="00EB3DF9" w:rsidRDefault="00C448E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ของปี </w:t>
            </w: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55" w:type="dxa"/>
          </w:tcPr>
          <w:p w14:paraId="407B78C0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EB3DF9">
              <w:t xml:space="preserve">24 </w:t>
            </w:r>
            <w:r w:rsidRPr="00EB3DF9">
              <w:rPr>
                <w:cs/>
              </w:rPr>
              <w:t xml:space="preserve">สิงหาคม </w:t>
            </w:r>
            <w:r w:rsidRPr="00EB3DF9">
              <w:t>2561</w:t>
            </w:r>
          </w:p>
        </w:tc>
        <w:tc>
          <w:tcPr>
            <w:tcW w:w="1755" w:type="dxa"/>
          </w:tcPr>
          <w:p w14:paraId="5BD423CE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EB3DF9">
              <w:t xml:space="preserve">19 </w:t>
            </w:r>
            <w:r w:rsidRPr="00EB3DF9">
              <w:rPr>
                <w:cs/>
              </w:rPr>
              <w:t xml:space="preserve">กันยายน </w:t>
            </w:r>
            <w:r w:rsidRPr="00EB3DF9">
              <w:t>2561</w:t>
            </w:r>
          </w:p>
        </w:tc>
        <w:tc>
          <w:tcPr>
            <w:tcW w:w="1314" w:type="dxa"/>
          </w:tcPr>
          <w:p w14:paraId="746E8FAB" w14:textId="77777777" w:rsidR="00C448E6" w:rsidRPr="00EB3DF9" w:rsidRDefault="00C448E6" w:rsidP="00EB3DF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EB3DF9">
              <w:rPr>
                <w:cs/>
              </w:rPr>
              <w:t>(</w:t>
            </w:r>
            <w:r w:rsidRPr="00EB3DF9">
              <w:t>0</w:t>
            </w:r>
            <w:r w:rsidRPr="00EB3DF9">
              <w:rPr>
                <w:cs/>
              </w:rPr>
              <w:t>.</w:t>
            </w:r>
            <w:r w:rsidRPr="00EB3DF9">
              <w:t>85</w:t>
            </w:r>
            <w:r w:rsidRPr="00EB3DF9">
              <w:rPr>
                <w:cs/>
              </w:rPr>
              <w:t>)</w:t>
            </w:r>
          </w:p>
        </w:tc>
        <w:tc>
          <w:tcPr>
            <w:tcW w:w="1314" w:type="dxa"/>
          </w:tcPr>
          <w:p w14:paraId="508A7A4C" w14:textId="77777777" w:rsidR="00C448E6" w:rsidRPr="00EB3DF9" w:rsidRDefault="00C448E6" w:rsidP="00EB3DF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EB3DF9">
              <w:rPr>
                <w:cs/>
              </w:rPr>
              <w:t>(</w:t>
            </w:r>
            <w:r w:rsidRPr="00EB3DF9">
              <w:t>1,170</w:t>
            </w:r>
            <w:r w:rsidRPr="00EB3DF9">
              <w:rPr>
                <w:cs/>
              </w:rPr>
              <w:t>)</w:t>
            </w:r>
          </w:p>
        </w:tc>
      </w:tr>
      <w:tr w:rsidR="00C448E6" w:rsidRPr="00EB3DF9" w14:paraId="7876D976" w14:textId="77777777" w:rsidTr="009F546E">
        <w:tc>
          <w:tcPr>
            <w:tcW w:w="6660" w:type="dxa"/>
            <w:gridSpan w:val="3"/>
          </w:tcPr>
          <w:p w14:paraId="0B78386F" w14:textId="6792F8C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</w:pPr>
            <w:r w:rsidRPr="00EB3DF9">
              <w:rPr>
                <w:b/>
                <w:bCs/>
                <w:cs/>
              </w:rPr>
              <w:t>เงินปันผลที่จ่ายในระหว่าง</w:t>
            </w:r>
            <w:r w:rsidRPr="00EB3DF9">
              <w:rPr>
                <w:rFonts w:hint="cs"/>
                <w:b/>
                <w:bCs/>
                <w:cs/>
              </w:rPr>
              <w:t>ปี</w:t>
            </w:r>
            <w:r w:rsidRPr="00EB3DF9">
              <w:rPr>
                <w:b/>
                <w:bCs/>
                <w:cs/>
              </w:rPr>
              <w:t xml:space="preserve"> </w:t>
            </w:r>
            <w:r w:rsidRPr="00EB3DF9">
              <w:rPr>
                <w:b/>
                <w:bCs/>
              </w:rPr>
              <w:t>2562</w:t>
            </w:r>
          </w:p>
        </w:tc>
        <w:tc>
          <w:tcPr>
            <w:tcW w:w="1314" w:type="dxa"/>
          </w:tcPr>
          <w:p w14:paraId="1E19BA64" w14:textId="77777777" w:rsidR="00C448E6" w:rsidRPr="00EB3DF9" w:rsidRDefault="00C448E6" w:rsidP="00EB3DF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b/>
                <w:bCs/>
              </w:rPr>
            </w:pPr>
            <w:r w:rsidRPr="00EB3DF9">
              <w:rPr>
                <w:rFonts w:hint="cs"/>
                <w:b/>
                <w:bCs/>
                <w:cs/>
              </w:rPr>
              <w:t>1.00</w:t>
            </w:r>
          </w:p>
        </w:tc>
        <w:tc>
          <w:tcPr>
            <w:tcW w:w="1314" w:type="dxa"/>
          </w:tcPr>
          <w:p w14:paraId="5C104D6B" w14:textId="77777777" w:rsidR="00C448E6" w:rsidRPr="00EB3DF9" w:rsidRDefault="00C448E6" w:rsidP="00EB3DF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b/>
                <w:bCs/>
              </w:rPr>
            </w:pPr>
            <w:r w:rsidRPr="00EB3DF9">
              <w:rPr>
                <w:b/>
                <w:bCs/>
              </w:rPr>
              <w:t>1,377</w:t>
            </w:r>
          </w:p>
        </w:tc>
      </w:tr>
      <w:tr w:rsidR="00C448E6" w:rsidRPr="00EB3DF9" w14:paraId="0182D4D3" w14:textId="77777777" w:rsidTr="009F546E">
        <w:trPr>
          <w:trHeight w:val="155"/>
          <w:tblHeader/>
        </w:trPr>
        <w:tc>
          <w:tcPr>
            <w:tcW w:w="3150" w:type="dxa"/>
          </w:tcPr>
          <w:p w14:paraId="02816AAC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</w:p>
        </w:tc>
        <w:tc>
          <w:tcPr>
            <w:tcW w:w="1755" w:type="dxa"/>
          </w:tcPr>
          <w:p w14:paraId="39E6040E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</w:p>
        </w:tc>
        <w:tc>
          <w:tcPr>
            <w:tcW w:w="1755" w:type="dxa"/>
          </w:tcPr>
          <w:p w14:paraId="48365013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</w:p>
        </w:tc>
        <w:tc>
          <w:tcPr>
            <w:tcW w:w="1314" w:type="dxa"/>
          </w:tcPr>
          <w:p w14:paraId="66AAC237" w14:textId="77777777" w:rsidR="00C448E6" w:rsidRPr="00EB3DF9" w:rsidRDefault="00C448E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FE9A59A" w14:textId="77777777" w:rsidR="00C448E6" w:rsidRPr="00EB3DF9" w:rsidRDefault="00C448E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448E6" w:rsidRPr="00EB3DF9" w14:paraId="7EF1DB29" w14:textId="77777777" w:rsidTr="009F546E">
        <w:tc>
          <w:tcPr>
            <w:tcW w:w="3150" w:type="dxa"/>
          </w:tcPr>
          <w:p w14:paraId="132B47E5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 xml:space="preserve">ปี </w:t>
            </w:r>
            <w:r w:rsidRPr="00EB3DF9">
              <w:rPr>
                <w:b/>
                <w:bCs/>
              </w:rPr>
              <w:t>2561</w:t>
            </w:r>
          </w:p>
        </w:tc>
        <w:tc>
          <w:tcPr>
            <w:tcW w:w="1755" w:type="dxa"/>
          </w:tcPr>
          <w:p w14:paraId="7E71DA3B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1755" w:type="dxa"/>
          </w:tcPr>
          <w:p w14:paraId="70CDFE0F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1314" w:type="dxa"/>
          </w:tcPr>
          <w:p w14:paraId="299867FB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</w:p>
        </w:tc>
        <w:tc>
          <w:tcPr>
            <w:tcW w:w="1314" w:type="dxa"/>
          </w:tcPr>
          <w:p w14:paraId="56D9DCA0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</w:p>
        </w:tc>
      </w:tr>
      <w:tr w:rsidR="00C448E6" w:rsidRPr="00EB3DF9" w14:paraId="19C7C6F5" w14:textId="77777777" w:rsidTr="009F546E">
        <w:tc>
          <w:tcPr>
            <w:tcW w:w="3150" w:type="dxa"/>
          </w:tcPr>
          <w:p w14:paraId="1F71A976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</w:rPr>
            </w:pPr>
            <w:r w:rsidRPr="00EB3DF9">
              <w:rPr>
                <w:cs/>
              </w:rPr>
              <w:t>เงินปันผลระหว่างกาล</w:t>
            </w:r>
            <w:r w:rsidRPr="00EB3DF9">
              <w:rPr>
                <w:rFonts w:hint="cs"/>
                <w:cs/>
              </w:rPr>
              <w:t xml:space="preserve">ของปี </w:t>
            </w:r>
            <w:r w:rsidRPr="00EB3DF9">
              <w:t>2561</w:t>
            </w:r>
          </w:p>
        </w:tc>
        <w:tc>
          <w:tcPr>
            <w:tcW w:w="1755" w:type="dxa"/>
          </w:tcPr>
          <w:p w14:paraId="667EC731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  <w:r w:rsidRPr="00EB3DF9">
              <w:t xml:space="preserve">24 </w:t>
            </w:r>
            <w:r w:rsidRPr="00EB3DF9">
              <w:rPr>
                <w:cs/>
              </w:rPr>
              <w:t xml:space="preserve">สิงหาคม </w:t>
            </w:r>
            <w:r w:rsidRPr="00EB3DF9">
              <w:t>2561</w:t>
            </w:r>
          </w:p>
        </w:tc>
        <w:tc>
          <w:tcPr>
            <w:tcW w:w="1755" w:type="dxa"/>
          </w:tcPr>
          <w:p w14:paraId="28AC8CE7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  <w:r w:rsidRPr="00EB3DF9">
              <w:t xml:space="preserve">19 </w:t>
            </w:r>
            <w:r w:rsidRPr="00EB3DF9">
              <w:rPr>
                <w:cs/>
              </w:rPr>
              <w:t xml:space="preserve">กันยายน </w:t>
            </w:r>
            <w:r w:rsidRPr="00EB3DF9">
              <w:t>2561</w:t>
            </w:r>
          </w:p>
        </w:tc>
        <w:tc>
          <w:tcPr>
            <w:tcW w:w="1314" w:type="dxa"/>
          </w:tcPr>
          <w:p w14:paraId="7EA6352F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  <w:r w:rsidRPr="00EB3DF9">
              <w:t>0</w:t>
            </w:r>
            <w:r w:rsidRPr="00EB3DF9">
              <w:rPr>
                <w:cs/>
              </w:rPr>
              <w:t>.</w:t>
            </w:r>
            <w:r w:rsidRPr="00EB3DF9">
              <w:t>85</w:t>
            </w:r>
          </w:p>
        </w:tc>
        <w:tc>
          <w:tcPr>
            <w:tcW w:w="1314" w:type="dxa"/>
          </w:tcPr>
          <w:p w14:paraId="49533FEA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  <w:r w:rsidRPr="00EB3DF9">
              <w:t>1,170</w:t>
            </w:r>
          </w:p>
        </w:tc>
      </w:tr>
      <w:tr w:rsidR="00C448E6" w:rsidRPr="00EB3DF9" w14:paraId="29DE643B" w14:textId="77777777" w:rsidTr="009F546E">
        <w:tc>
          <w:tcPr>
            <w:tcW w:w="3150" w:type="dxa"/>
          </w:tcPr>
          <w:p w14:paraId="20285B67" w14:textId="77777777" w:rsidR="00C448E6" w:rsidRPr="00EB3DF9" w:rsidRDefault="00C448E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EB3DF9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1755" w:type="dxa"/>
          </w:tcPr>
          <w:p w14:paraId="47475350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EB3DF9">
              <w:t xml:space="preserve">25 </w:t>
            </w:r>
            <w:r w:rsidRPr="00EB3DF9">
              <w:rPr>
                <w:cs/>
              </w:rPr>
              <w:t xml:space="preserve">เมษายน </w:t>
            </w:r>
            <w:r w:rsidRPr="00EB3DF9">
              <w:t>2561</w:t>
            </w:r>
          </w:p>
        </w:tc>
        <w:tc>
          <w:tcPr>
            <w:tcW w:w="1755" w:type="dxa"/>
          </w:tcPr>
          <w:p w14:paraId="1653F630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EB3DF9">
              <w:t xml:space="preserve">7 </w:t>
            </w:r>
            <w:r w:rsidRPr="00EB3DF9">
              <w:rPr>
                <w:cs/>
              </w:rPr>
              <w:t xml:space="preserve">พฤษภาคม </w:t>
            </w:r>
            <w:r w:rsidRPr="00EB3DF9">
              <w:t>256</w:t>
            </w:r>
            <w:r w:rsidRPr="00EB3DF9">
              <w:rPr>
                <w:cs/>
              </w:rPr>
              <w:t>1</w:t>
            </w:r>
          </w:p>
        </w:tc>
        <w:tc>
          <w:tcPr>
            <w:tcW w:w="1314" w:type="dxa"/>
            <w:vAlign w:val="bottom"/>
          </w:tcPr>
          <w:p w14:paraId="2E1845E9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EB3DF9">
              <w:t>2</w:t>
            </w:r>
            <w:r w:rsidRPr="00EB3DF9">
              <w:rPr>
                <w:cs/>
              </w:rPr>
              <w:t>.</w:t>
            </w:r>
            <w:r w:rsidRPr="00EB3DF9">
              <w:t>15</w:t>
            </w:r>
          </w:p>
        </w:tc>
        <w:tc>
          <w:tcPr>
            <w:tcW w:w="1314" w:type="dxa"/>
            <w:vAlign w:val="bottom"/>
          </w:tcPr>
          <w:p w14:paraId="743ED781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EB3DF9">
              <w:t>2,960</w:t>
            </w:r>
          </w:p>
        </w:tc>
      </w:tr>
      <w:tr w:rsidR="00C448E6" w:rsidRPr="00EB3DF9" w14:paraId="140C3427" w14:textId="77777777" w:rsidTr="009F546E">
        <w:tc>
          <w:tcPr>
            <w:tcW w:w="3150" w:type="dxa"/>
          </w:tcPr>
          <w:p w14:paraId="53B7E25B" w14:textId="77777777" w:rsidR="00C448E6" w:rsidRPr="00EB3DF9" w:rsidRDefault="00C448E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ของปี </w:t>
            </w:r>
            <w:r w:rsidRPr="00EB3DF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755" w:type="dxa"/>
          </w:tcPr>
          <w:p w14:paraId="50739C5E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EB3DF9">
              <w:t xml:space="preserve">31 </w:t>
            </w:r>
            <w:r w:rsidRPr="00EB3DF9">
              <w:rPr>
                <w:cs/>
              </w:rPr>
              <w:t xml:space="preserve">สิงหาคม </w:t>
            </w:r>
            <w:r w:rsidRPr="00EB3DF9">
              <w:t>2560</w:t>
            </w:r>
          </w:p>
        </w:tc>
        <w:tc>
          <w:tcPr>
            <w:tcW w:w="1755" w:type="dxa"/>
          </w:tcPr>
          <w:p w14:paraId="7E429DC8" w14:textId="77777777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EB3DF9">
              <w:t xml:space="preserve">26 </w:t>
            </w:r>
            <w:r w:rsidRPr="00EB3DF9">
              <w:rPr>
                <w:cs/>
              </w:rPr>
              <w:t xml:space="preserve">กันยายน </w:t>
            </w:r>
            <w:r w:rsidRPr="00EB3DF9">
              <w:t>2560</w:t>
            </w:r>
          </w:p>
        </w:tc>
        <w:tc>
          <w:tcPr>
            <w:tcW w:w="1314" w:type="dxa"/>
          </w:tcPr>
          <w:p w14:paraId="5CAC077A" w14:textId="77777777" w:rsidR="00C448E6" w:rsidRPr="00EB3DF9" w:rsidRDefault="00C448E6" w:rsidP="00EB3DF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EB3DF9">
              <w:rPr>
                <w:cs/>
              </w:rPr>
              <w:t>(</w:t>
            </w:r>
            <w:r w:rsidRPr="00EB3DF9">
              <w:t>1</w:t>
            </w:r>
            <w:r w:rsidRPr="00EB3DF9">
              <w:rPr>
                <w:cs/>
              </w:rPr>
              <w:t>.</w:t>
            </w:r>
            <w:r w:rsidRPr="00EB3DF9">
              <w:t>05</w:t>
            </w:r>
            <w:r w:rsidRPr="00EB3DF9">
              <w:rPr>
                <w:cs/>
              </w:rPr>
              <w:t>)</w:t>
            </w:r>
          </w:p>
        </w:tc>
        <w:tc>
          <w:tcPr>
            <w:tcW w:w="1314" w:type="dxa"/>
          </w:tcPr>
          <w:p w14:paraId="4EA7BD0B" w14:textId="77777777" w:rsidR="00C448E6" w:rsidRPr="00EB3DF9" w:rsidRDefault="00C448E6" w:rsidP="00EB3DF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EB3DF9">
              <w:rPr>
                <w:cs/>
              </w:rPr>
              <w:t>(</w:t>
            </w:r>
            <w:r w:rsidRPr="00EB3DF9">
              <w:t>1,445</w:t>
            </w:r>
            <w:r w:rsidRPr="00EB3DF9">
              <w:rPr>
                <w:cs/>
              </w:rPr>
              <w:t>)</w:t>
            </w:r>
          </w:p>
        </w:tc>
      </w:tr>
      <w:tr w:rsidR="00C448E6" w:rsidRPr="00EB3DF9" w14:paraId="614EC820" w14:textId="77777777" w:rsidTr="009F546E">
        <w:tc>
          <w:tcPr>
            <w:tcW w:w="6660" w:type="dxa"/>
            <w:gridSpan w:val="3"/>
          </w:tcPr>
          <w:p w14:paraId="333977E3" w14:textId="1EE5323E" w:rsidR="00C448E6" w:rsidRPr="00EB3DF9" w:rsidRDefault="00C448E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</w:pPr>
            <w:r w:rsidRPr="00EB3DF9">
              <w:rPr>
                <w:b/>
                <w:bCs/>
                <w:cs/>
              </w:rPr>
              <w:t>เงินปันผลที่จ่ายในระหว่าง</w:t>
            </w:r>
            <w:r w:rsidRPr="00EB3DF9">
              <w:rPr>
                <w:rFonts w:hint="cs"/>
                <w:b/>
                <w:bCs/>
                <w:cs/>
              </w:rPr>
              <w:t>ปี</w:t>
            </w:r>
            <w:r w:rsidRPr="00EB3DF9">
              <w:rPr>
                <w:b/>
                <w:bCs/>
                <w:cs/>
              </w:rPr>
              <w:t xml:space="preserve"> </w:t>
            </w:r>
            <w:r w:rsidRPr="00EB3DF9">
              <w:rPr>
                <w:b/>
                <w:bCs/>
              </w:rPr>
              <w:t>256</w:t>
            </w:r>
            <w:r w:rsidRPr="00EB3DF9">
              <w:rPr>
                <w:b/>
                <w:bCs/>
                <w:cs/>
              </w:rPr>
              <w:t>1</w:t>
            </w:r>
          </w:p>
        </w:tc>
        <w:tc>
          <w:tcPr>
            <w:tcW w:w="1314" w:type="dxa"/>
          </w:tcPr>
          <w:p w14:paraId="3EB91063" w14:textId="77777777" w:rsidR="00C448E6" w:rsidRPr="00EB3DF9" w:rsidRDefault="00C448E6" w:rsidP="00EB3DF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b/>
                <w:bCs/>
              </w:rPr>
            </w:pPr>
            <w:r w:rsidRPr="00EB3DF9">
              <w:rPr>
                <w:b/>
                <w:bCs/>
              </w:rPr>
              <w:t>1</w:t>
            </w:r>
            <w:r w:rsidRPr="00EB3DF9">
              <w:rPr>
                <w:b/>
                <w:bCs/>
                <w:cs/>
              </w:rPr>
              <w:t>.</w:t>
            </w:r>
            <w:r w:rsidRPr="00EB3DF9">
              <w:rPr>
                <w:b/>
                <w:bCs/>
              </w:rPr>
              <w:t>95</w:t>
            </w:r>
          </w:p>
        </w:tc>
        <w:tc>
          <w:tcPr>
            <w:tcW w:w="1314" w:type="dxa"/>
          </w:tcPr>
          <w:p w14:paraId="5CB68665" w14:textId="77777777" w:rsidR="00C448E6" w:rsidRPr="00EB3DF9" w:rsidRDefault="00C448E6" w:rsidP="00EB3DF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b/>
                <w:bCs/>
              </w:rPr>
            </w:pPr>
            <w:r w:rsidRPr="00EB3DF9">
              <w:rPr>
                <w:b/>
                <w:bCs/>
              </w:rPr>
              <w:t>2,685</w:t>
            </w:r>
          </w:p>
        </w:tc>
      </w:tr>
    </w:tbl>
    <w:p w14:paraId="6C31A256" w14:textId="73F26DF5" w:rsidR="00C448E6" w:rsidRPr="00EB3DF9" w:rsidRDefault="00C448E6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7982545C" w14:textId="28EECCC0" w:rsidR="00223349" w:rsidRPr="00EB3DF9" w:rsidRDefault="006C25EF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EB3DF9">
        <w:rPr>
          <w:b/>
          <w:bCs/>
        </w:rPr>
        <w:tab/>
      </w:r>
      <w:r w:rsidR="004762B0"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t>เครื่องมือทางการเงิน</w:t>
      </w:r>
    </w:p>
    <w:p w14:paraId="17EB55DE" w14:textId="77777777" w:rsidR="00ED7567" w:rsidRPr="00EB3DF9" w:rsidRDefault="00ED7567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A49F6A6" w14:textId="77777777" w:rsidR="007D5445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b/>
          <w:bCs/>
          <w:i/>
          <w:iCs/>
        </w:rPr>
      </w:pPr>
      <w:r w:rsidRPr="00EB3DF9">
        <w:rPr>
          <w:b/>
          <w:bCs/>
          <w:i/>
          <w:iCs/>
          <w:cs/>
        </w:rPr>
        <w:t>นโยบายการจัดการความเสี่ยงทางด้านการเงิน</w:t>
      </w:r>
    </w:p>
    <w:p w14:paraId="4287FF58" w14:textId="77777777" w:rsidR="00616CB3" w:rsidRPr="00EB3DF9" w:rsidRDefault="00616CB3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765B9FEB" w14:textId="77777777" w:rsidR="00616CB3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  <w:r w:rsidRPr="00EB3DF9">
        <w:rPr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กลุ่มบริษัทไม่มีการถือหรือออกเครื่องมือทางการเงินที่เป็นตราสารอนุพันธ์ เพื่อการเก็งกำไรหรือการค้า</w:t>
      </w:r>
    </w:p>
    <w:p w14:paraId="3412E91E" w14:textId="77777777" w:rsidR="00616CB3" w:rsidRPr="00EB3DF9" w:rsidRDefault="00616CB3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</w:p>
    <w:p w14:paraId="5485E95B" w14:textId="77777777" w:rsidR="00870CCC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  <w:r w:rsidRPr="00EB3DF9">
        <w:rPr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</w:t>
      </w:r>
      <w:r w:rsidR="001922CB" w:rsidRPr="00EB3DF9">
        <w:rPr>
          <w:cs/>
        </w:rPr>
        <w:t xml:space="preserve">ละต้นทุนของการจัดการความเสี่ยง </w:t>
      </w:r>
      <w:r w:rsidRPr="00EB3DF9">
        <w:rPr>
          <w:cs/>
        </w:rPr>
        <w:t>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758FCD01" w14:textId="77777777" w:rsidR="00552AFC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b/>
          <w:bCs/>
          <w:i/>
          <w:iCs/>
        </w:rPr>
      </w:pPr>
      <w:r w:rsidRPr="00EB3DF9">
        <w:rPr>
          <w:b/>
          <w:bCs/>
          <w:i/>
          <w:iCs/>
          <w:cs/>
        </w:rPr>
        <w:lastRenderedPageBreak/>
        <w:t>การบริหารจัดการทุน</w:t>
      </w:r>
    </w:p>
    <w:p w14:paraId="28B8A124" w14:textId="77777777" w:rsidR="00552AFC" w:rsidRPr="00EB3DF9" w:rsidRDefault="00552AFC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E0AACA2" w14:textId="77777777" w:rsidR="00552AFC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EB3DF9">
        <w:rPr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807C62" w:rsidRPr="00EB3DF9">
        <w:rPr>
          <w:cs/>
        </w:rPr>
        <w:t>ความเชื่อมั่นของ</w:t>
      </w:r>
      <w:r w:rsidRPr="00EB3DF9">
        <w:rPr>
          <w:cs/>
        </w:rPr>
        <w:t>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0A8D926E" w14:textId="77777777" w:rsidR="00552AFC" w:rsidRPr="00EB3DF9" w:rsidRDefault="00552AFC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743735B0" w14:textId="77777777" w:rsidR="007D5445" w:rsidRPr="00EB3DF9" w:rsidRDefault="006C25EF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  <w:cs/>
        </w:rPr>
      </w:pPr>
      <w:r w:rsidRPr="00EB3DF9">
        <w:rPr>
          <w:b/>
          <w:bCs/>
          <w:i/>
          <w:iCs/>
        </w:rPr>
        <w:tab/>
      </w:r>
      <w:r w:rsidRPr="00EB3DF9">
        <w:rPr>
          <w:b/>
          <w:bCs/>
          <w:i/>
          <w:iCs/>
        </w:rPr>
        <w:tab/>
      </w:r>
      <w:r w:rsidR="004762B0" w:rsidRPr="00EB3DF9">
        <w:rPr>
          <w:b/>
          <w:bCs/>
          <w:i/>
          <w:iCs/>
          <w:cs/>
        </w:rPr>
        <w:t>ความเสี่ยงด้านอัตราดอกเบี้ย</w:t>
      </w:r>
    </w:p>
    <w:p w14:paraId="051395D4" w14:textId="77777777" w:rsidR="007D5445" w:rsidRPr="00EB3DF9" w:rsidRDefault="007D5445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307821E" w14:textId="1B257692" w:rsidR="006370A1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EB3DF9">
        <w:rPr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</w:t>
      </w:r>
      <w:r w:rsidR="00B76380" w:rsidRPr="00EB3DF9">
        <w:rPr>
          <w:cs/>
        </w:rPr>
        <w:t xml:space="preserve"> </w:t>
      </w:r>
      <w:r w:rsidRPr="00EB3DF9">
        <w:rPr>
          <w:cs/>
        </w:rPr>
        <w:t>เนื่องจากดอกเบี้ยของหลักทรัพย์ที่เป็นเงินกู้ยืมส่วนใหญ่มีอัตราลอยตัว</w:t>
      </w:r>
      <w:r w:rsidR="00B76380" w:rsidRPr="00EB3DF9">
        <w:rPr>
          <w:cs/>
        </w:rPr>
        <w:t xml:space="preserve"> </w:t>
      </w:r>
      <w:r w:rsidRPr="00EB3DF9">
        <w:rPr>
          <w:cs/>
        </w:rPr>
        <w:t xml:space="preserve">กลุ่มบริษัทมีความเสี่ยงด้านอัตราดอกเบี้ยที่เกิดจากเงินกู้ยืม </w:t>
      </w:r>
      <w:r w:rsidR="0011289D" w:rsidRPr="00EB3DF9">
        <w:rPr>
          <w:cs/>
        </w:rPr>
        <w:t>(</w:t>
      </w:r>
      <w:r w:rsidRPr="00EB3DF9">
        <w:rPr>
          <w:cs/>
        </w:rPr>
        <w:t xml:space="preserve">หมายเหตุข้อ </w:t>
      </w:r>
      <w:r w:rsidR="003E7910" w:rsidRPr="00EB3DF9">
        <w:t>2</w:t>
      </w:r>
      <w:r w:rsidR="004B1DFB" w:rsidRPr="00EB3DF9">
        <w:t>1</w:t>
      </w:r>
      <w:r w:rsidRPr="00EB3DF9">
        <w:rPr>
          <w:cs/>
        </w:rPr>
        <w:t>) กลุ่มบริษัทได้ลดความเสี่ยงดังกล่าวโดยทำให้แน่ใจว่าดอกเบี้ยที่เกิดจากเงินกู้ยืมส่วนใหญ่มีอัตราคงที่ และใช้เครื่องมือทางการเงินที่เป็นตราสารอนุพันธ์ซึ่งส่วนใหญ่เป็นสัญญาแลกเปลี่ยนอัตราดอกเบี้ย เพื่อใช้ในการจัดการความเสี่ยงที่เกิดจากความผันผวนของอัตราดอกเบี้ยที่เกิดจากเงินกู้ยืมเป็นการเฉพาะ</w:t>
      </w:r>
    </w:p>
    <w:p w14:paraId="7EFCD825" w14:textId="2E4AC5B2" w:rsidR="0029344B" w:rsidRPr="00EB3DF9" w:rsidRDefault="0029344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058F12F0" w14:textId="5CD6296C" w:rsidR="008F3C28" w:rsidRPr="00EB3DF9" w:rsidRDefault="008F3C28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1F0002D5" w14:textId="5E795CC0" w:rsidR="008F3C28" w:rsidRPr="00EB3DF9" w:rsidRDefault="008F3C28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70E81481" w14:textId="12678224" w:rsidR="008F3C28" w:rsidRPr="00EB3DF9" w:rsidRDefault="008F3C28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27F85A80" w14:textId="7DB4958C" w:rsidR="008F3C28" w:rsidRPr="00EB3DF9" w:rsidRDefault="008F3C28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13DA0CC8" w14:textId="2F28FDF1" w:rsidR="008F3C28" w:rsidRPr="00EB3DF9" w:rsidRDefault="008F3C28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52A2E39C" w14:textId="4E02C870" w:rsidR="008F3C28" w:rsidRPr="00EB3DF9" w:rsidRDefault="008F3C28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5BD058B0" w14:textId="18BF911E" w:rsidR="008F3C28" w:rsidRPr="00EB3DF9" w:rsidRDefault="008F3C28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082EE479" w14:textId="09FFAEC2" w:rsidR="008F3C28" w:rsidRPr="00EB3DF9" w:rsidRDefault="008F3C28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30DFEFD1" w14:textId="19FFE644" w:rsidR="008F3C28" w:rsidRPr="00EB3DF9" w:rsidRDefault="008F3C28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0931812B" w14:textId="4B350684" w:rsidR="008F3C28" w:rsidRPr="00EB3DF9" w:rsidRDefault="008F3C28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4C47E320" w14:textId="77777777" w:rsidR="008F3C28" w:rsidRPr="00EB3DF9" w:rsidRDefault="008F3C28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5B19E934" w14:textId="77777777" w:rsidR="008F3C28" w:rsidRPr="00EB3DF9" w:rsidRDefault="008F3C28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047C78A8" w14:textId="64C03FB0" w:rsidR="008F3C28" w:rsidRPr="00EB3DF9" w:rsidRDefault="008F3C28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3E583B1F" w14:textId="77777777" w:rsidR="008F3C28" w:rsidRPr="00EB3DF9" w:rsidRDefault="008F3C28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0A2CDCA0" w14:textId="76189DF2" w:rsidR="008F3C28" w:rsidRPr="00EB3DF9" w:rsidRDefault="008F3C28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2970331E" w14:textId="77777777" w:rsidR="008F3C28" w:rsidRPr="00EB3DF9" w:rsidRDefault="008F3C28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pPr w:leftFromText="180" w:rightFromText="180" w:vertAnchor="text" w:tblpX="450" w:tblpY="1"/>
        <w:tblOverlap w:val="never"/>
        <w:tblW w:w="9090" w:type="dxa"/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1233"/>
        <w:gridCol w:w="1233"/>
        <w:gridCol w:w="1233"/>
        <w:gridCol w:w="1251"/>
      </w:tblGrid>
      <w:tr w:rsidR="00EE593E" w:rsidRPr="00EB3DF9" w14:paraId="529B18F8" w14:textId="77777777" w:rsidTr="008F3C28">
        <w:trPr>
          <w:cantSplit/>
          <w:tblHeader/>
        </w:trPr>
        <w:tc>
          <w:tcPr>
            <w:tcW w:w="2970" w:type="dxa"/>
            <w:vAlign w:val="bottom"/>
          </w:tcPr>
          <w:p w14:paraId="3217B069" w14:textId="77777777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spacing w:val="-4"/>
              </w:rPr>
            </w:pPr>
          </w:p>
        </w:tc>
        <w:tc>
          <w:tcPr>
            <w:tcW w:w="6120" w:type="dxa"/>
            <w:gridSpan w:val="5"/>
            <w:vAlign w:val="bottom"/>
          </w:tcPr>
          <w:p w14:paraId="6C5F5F1B" w14:textId="77777777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contextualSpacing/>
              <w:jc w:val="center"/>
              <w:rPr>
                <w:b/>
                <w:bCs/>
                <w:spacing w:val="-4"/>
              </w:rPr>
            </w:pPr>
            <w:r w:rsidRPr="00EB3DF9">
              <w:rPr>
                <w:rFonts w:hint="cs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EE593E" w:rsidRPr="00EB3DF9" w14:paraId="73A429DD" w14:textId="77777777" w:rsidTr="008F3C28">
        <w:trPr>
          <w:cantSplit/>
          <w:tblHeader/>
        </w:trPr>
        <w:tc>
          <w:tcPr>
            <w:tcW w:w="2970" w:type="dxa"/>
            <w:vAlign w:val="bottom"/>
          </w:tcPr>
          <w:p w14:paraId="2319D197" w14:textId="77777777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spacing w:val="-4"/>
              </w:rPr>
            </w:pPr>
          </w:p>
        </w:tc>
        <w:tc>
          <w:tcPr>
            <w:tcW w:w="6120" w:type="dxa"/>
            <w:gridSpan w:val="5"/>
            <w:vAlign w:val="bottom"/>
          </w:tcPr>
          <w:p w14:paraId="308A4C1F" w14:textId="6FFF61B0" w:rsidR="00EE593E" w:rsidRPr="00EB3DF9" w:rsidRDefault="00EE59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  <w:r w:rsidRPr="00EB3DF9">
              <w:rPr>
                <w:rFonts w:hint="cs"/>
                <w:spacing w:val="-4"/>
                <w:cs/>
              </w:rPr>
              <w:t>ระยะเวลาที่กำหนดชำระ</w:t>
            </w:r>
          </w:p>
        </w:tc>
      </w:tr>
      <w:tr w:rsidR="00EE593E" w:rsidRPr="00EB3DF9" w14:paraId="358DADB5" w14:textId="77777777" w:rsidTr="008F3C28">
        <w:trPr>
          <w:cantSplit/>
          <w:tblHeader/>
        </w:trPr>
        <w:tc>
          <w:tcPr>
            <w:tcW w:w="2970" w:type="dxa"/>
            <w:vAlign w:val="bottom"/>
          </w:tcPr>
          <w:p w14:paraId="7BE70775" w14:textId="77777777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6915FD3A" w14:textId="2E7CAD47" w:rsidR="00EE593E" w:rsidRPr="00EB3DF9" w:rsidRDefault="00EE59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  <w:cs/>
              </w:rPr>
            </w:pPr>
            <w:r w:rsidRPr="00EB3DF9">
              <w:rPr>
                <w:rFonts w:hint="cs"/>
                <w:spacing w:val="-4"/>
                <w:cs/>
              </w:rPr>
              <w:t>อัตราดอกเบี้ยที่แท้จริง</w:t>
            </w:r>
          </w:p>
        </w:tc>
        <w:tc>
          <w:tcPr>
            <w:tcW w:w="1233" w:type="dxa"/>
            <w:vAlign w:val="bottom"/>
          </w:tcPr>
          <w:p w14:paraId="0BA07F4D" w14:textId="77777777" w:rsidR="00EE593E" w:rsidRPr="00EB3DF9" w:rsidRDefault="00EE59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  <w:cs/>
              </w:rPr>
            </w:pPr>
            <w:r w:rsidRPr="00EB3DF9">
              <w:rPr>
                <w:rFonts w:hint="cs"/>
                <w:spacing w:val="-4"/>
                <w:cs/>
              </w:rPr>
              <w:t xml:space="preserve">ภายใน </w:t>
            </w:r>
            <w:r w:rsidRPr="00EB3DF9">
              <w:rPr>
                <w:spacing w:val="-4"/>
              </w:rPr>
              <w:t xml:space="preserve">1 </w:t>
            </w:r>
            <w:r w:rsidRPr="00EB3DF9">
              <w:rPr>
                <w:rFonts w:hint="cs"/>
                <w:spacing w:val="-4"/>
                <w:cs/>
              </w:rPr>
              <w:t>ปี</w:t>
            </w:r>
          </w:p>
        </w:tc>
        <w:tc>
          <w:tcPr>
            <w:tcW w:w="1233" w:type="dxa"/>
            <w:vAlign w:val="bottom"/>
          </w:tcPr>
          <w:p w14:paraId="27406FA9" w14:textId="77777777" w:rsidR="00EE593E" w:rsidRPr="00EB3DF9" w:rsidRDefault="00EE59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  <w:cs/>
              </w:rPr>
            </w:pPr>
            <w:r w:rsidRPr="00EB3DF9">
              <w:rPr>
                <w:rFonts w:hint="cs"/>
                <w:spacing w:val="-4"/>
                <w:cs/>
              </w:rPr>
              <w:t xml:space="preserve">หลังจาก </w:t>
            </w:r>
            <w:r w:rsidRPr="00EB3DF9">
              <w:rPr>
                <w:spacing w:val="-4"/>
              </w:rPr>
              <w:t xml:space="preserve">1 </w:t>
            </w:r>
            <w:r w:rsidRPr="00EB3DF9">
              <w:rPr>
                <w:rFonts w:hint="cs"/>
                <w:spacing w:val="-4"/>
                <w:cs/>
              </w:rPr>
              <w:t>ปี</w:t>
            </w:r>
            <w:r w:rsidRPr="00EB3DF9">
              <w:rPr>
                <w:spacing w:val="-4"/>
                <w:cs/>
              </w:rPr>
              <w:br/>
            </w:r>
            <w:r w:rsidRPr="00EB3DF9">
              <w:rPr>
                <w:rFonts w:hint="cs"/>
                <w:spacing w:val="-4"/>
                <w:cs/>
              </w:rPr>
              <w:t xml:space="preserve">แต่ภายใน </w:t>
            </w:r>
            <w:r w:rsidRPr="00EB3DF9">
              <w:rPr>
                <w:spacing w:val="-4"/>
              </w:rPr>
              <w:br/>
              <w:t xml:space="preserve">5 </w:t>
            </w:r>
            <w:r w:rsidRPr="00EB3DF9">
              <w:rPr>
                <w:rFonts w:hint="cs"/>
                <w:spacing w:val="-4"/>
                <w:cs/>
              </w:rPr>
              <w:t>ปี</w:t>
            </w:r>
          </w:p>
        </w:tc>
        <w:tc>
          <w:tcPr>
            <w:tcW w:w="1233" w:type="dxa"/>
            <w:vAlign w:val="bottom"/>
          </w:tcPr>
          <w:p w14:paraId="6E087332" w14:textId="77777777" w:rsidR="00EE593E" w:rsidRPr="00EB3DF9" w:rsidRDefault="00EE59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  <w:cs/>
              </w:rPr>
            </w:pPr>
            <w:r w:rsidRPr="00EB3DF9">
              <w:rPr>
                <w:rFonts w:hint="cs"/>
                <w:spacing w:val="-4"/>
                <w:cs/>
              </w:rPr>
              <w:t xml:space="preserve">หลังจาก </w:t>
            </w:r>
            <w:r w:rsidRPr="00EB3DF9">
              <w:rPr>
                <w:spacing w:val="-4"/>
              </w:rPr>
              <w:t xml:space="preserve">5 </w:t>
            </w:r>
            <w:r w:rsidRPr="00EB3DF9">
              <w:rPr>
                <w:rFonts w:hint="cs"/>
                <w:spacing w:val="-4"/>
                <w:cs/>
              </w:rPr>
              <w:t>ปี</w:t>
            </w:r>
          </w:p>
        </w:tc>
        <w:tc>
          <w:tcPr>
            <w:tcW w:w="1251" w:type="dxa"/>
            <w:vAlign w:val="bottom"/>
          </w:tcPr>
          <w:p w14:paraId="553825F8" w14:textId="77777777" w:rsidR="00EE593E" w:rsidRPr="00EB3DF9" w:rsidRDefault="00EE59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  <w:r w:rsidRPr="00EB3DF9">
              <w:rPr>
                <w:rFonts w:hint="cs"/>
                <w:spacing w:val="-4"/>
                <w:cs/>
              </w:rPr>
              <w:t>รวม</w:t>
            </w:r>
          </w:p>
        </w:tc>
      </w:tr>
      <w:tr w:rsidR="00EE593E" w:rsidRPr="00EB3DF9" w14:paraId="4658D11F" w14:textId="77777777" w:rsidTr="008F3C28">
        <w:trPr>
          <w:cantSplit/>
          <w:tblHeader/>
        </w:trPr>
        <w:tc>
          <w:tcPr>
            <w:tcW w:w="2970" w:type="dxa"/>
            <w:vAlign w:val="bottom"/>
          </w:tcPr>
          <w:p w14:paraId="174DD957" w14:textId="77777777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20979741" w14:textId="77777777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contextualSpacing/>
              <w:jc w:val="center"/>
              <w:rPr>
                <w:i/>
                <w:iCs/>
                <w:spacing w:val="-4"/>
              </w:rPr>
            </w:pPr>
            <w:r w:rsidRPr="00EB3DF9">
              <w:rPr>
                <w:rFonts w:hint="cs"/>
                <w:i/>
                <w:iCs/>
                <w:spacing w:val="-4"/>
                <w:cs/>
              </w:rPr>
              <w:t>(ร้อยละต่อปี)</w:t>
            </w:r>
          </w:p>
        </w:tc>
        <w:tc>
          <w:tcPr>
            <w:tcW w:w="4950" w:type="dxa"/>
            <w:gridSpan w:val="4"/>
            <w:vAlign w:val="bottom"/>
          </w:tcPr>
          <w:p w14:paraId="72925860" w14:textId="77777777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contextualSpacing/>
              <w:jc w:val="center"/>
              <w:rPr>
                <w:i/>
                <w:iCs/>
                <w:spacing w:val="-4"/>
              </w:rPr>
            </w:pPr>
            <w:r w:rsidRPr="00EB3DF9">
              <w:rPr>
                <w:rFonts w:hint="cs"/>
                <w:i/>
                <w:iCs/>
                <w:spacing w:val="-4"/>
                <w:cs/>
              </w:rPr>
              <w:t>(ล้านบาท)</w:t>
            </w:r>
          </w:p>
        </w:tc>
      </w:tr>
      <w:tr w:rsidR="00EE593E" w:rsidRPr="00EB3DF9" w14:paraId="282F4654" w14:textId="77777777" w:rsidTr="008F3C28">
        <w:trPr>
          <w:cantSplit/>
        </w:trPr>
        <w:tc>
          <w:tcPr>
            <w:tcW w:w="2970" w:type="dxa"/>
            <w:vAlign w:val="bottom"/>
          </w:tcPr>
          <w:p w14:paraId="0FE36DCC" w14:textId="677B8E4F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i/>
                <w:iCs/>
                <w:spacing w:val="-4"/>
                <w:cs/>
              </w:rPr>
            </w:pPr>
            <w:r w:rsidRPr="00EB3DF9">
              <w:rPr>
                <w:rFonts w:hint="cs"/>
                <w:b/>
                <w:bCs/>
                <w:i/>
                <w:iCs/>
                <w:spacing w:val="-4"/>
                <w:cs/>
              </w:rPr>
              <w:t xml:space="preserve">ณ วันที่ </w:t>
            </w:r>
            <w:r w:rsidRPr="00EB3DF9">
              <w:rPr>
                <w:b/>
                <w:bCs/>
                <w:i/>
                <w:iCs/>
                <w:spacing w:val="-4"/>
              </w:rPr>
              <w:t xml:space="preserve">31 </w:t>
            </w:r>
            <w:r w:rsidRPr="00EB3DF9">
              <w:rPr>
                <w:rFonts w:hint="cs"/>
                <w:b/>
                <w:bCs/>
                <w:i/>
                <w:iCs/>
                <w:spacing w:val="-4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22F7EF25" w14:textId="77777777" w:rsidR="00EE593E" w:rsidRPr="00EB3DF9" w:rsidRDefault="00EE593E" w:rsidP="00EB3DF9">
            <w:pPr>
              <w:tabs>
                <w:tab w:val="decimal" w:pos="34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1C9E3596" w14:textId="77777777" w:rsidR="00EE593E" w:rsidRPr="00EB3DF9" w:rsidRDefault="00EE593E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7C7A787B" w14:textId="77777777" w:rsidR="00EE593E" w:rsidRPr="00EB3DF9" w:rsidRDefault="00EE593E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016D0158" w14:textId="77777777" w:rsidR="00EE593E" w:rsidRPr="00EB3DF9" w:rsidRDefault="00EE593E" w:rsidP="00EB3DF9">
            <w:pPr>
              <w:tabs>
                <w:tab w:val="decimal" w:pos="61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51" w:type="dxa"/>
            <w:vAlign w:val="bottom"/>
          </w:tcPr>
          <w:p w14:paraId="4DD94DC8" w14:textId="77777777" w:rsidR="00EE593E" w:rsidRPr="00EB3DF9" w:rsidRDefault="00EE593E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</w:tr>
      <w:tr w:rsidR="00EE593E" w:rsidRPr="00EB3DF9" w14:paraId="4FEAA5C2" w14:textId="77777777" w:rsidTr="008F3C28">
        <w:trPr>
          <w:cantSplit/>
        </w:trPr>
        <w:tc>
          <w:tcPr>
            <w:tcW w:w="2970" w:type="dxa"/>
            <w:vAlign w:val="bottom"/>
          </w:tcPr>
          <w:p w14:paraId="3A7F14BF" w14:textId="15D429C2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i/>
                <w:iCs/>
                <w:spacing w:val="-4"/>
                <w:cs/>
              </w:rPr>
            </w:pPr>
            <w:r w:rsidRPr="00EB3DF9">
              <w:rPr>
                <w:b/>
                <w:bCs/>
                <w:i/>
                <w:iCs/>
                <w:spacing w:val="-4"/>
              </w:rPr>
              <w:t>2562</w:t>
            </w:r>
          </w:p>
        </w:tc>
        <w:tc>
          <w:tcPr>
            <w:tcW w:w="1170" w:type="dxa"/>
            <w:vAlign w:val="bottom"/>
          </w:tcPr>
          <w:p w14:paraId="384BC758" w14:textId="77777777" w:rsidR="00EE593E" w:rsidRPr="00EB3DF9" w:rsidRDefault="00EE593E" w:rsidP="00EB3DF9">
            <w:pPr>
              <w:tabs>
                <w:tab w:val="decimal" w:pos="34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4E2B3A48" w14:textId="77777777" w:rsidR="00EE593E" w:rsidRPr="00EB3DF9" w:rsidRDefault="00EE593E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6B67C8A6" w14:textId="77777777" w:rsidR="00EE593E" w:rsidRPr="00EB3DF9" w:rsidRDefault="00EE593E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0789891C" w14:textId="77777777" w:rsidR="00EE593E" w:rsidRPr="00EB3DF9" w:rsidRDefault="00EE593E" w:rsidP="00EB3DF9">
            <w:pPr>
              <w:tabs>
                <w:tab w:val="decimal" w:pos="61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51" w:type="dxa"/>
            <w:vAlign w:val="bottom"/>
          </w:tcPr>
          <w:p w14:paraId="425DB3F0" w14:textId="77777777" w:rsidR="00EE593E" w:rsidRPr="00EB3DF9" w:rsidRDefault="00EE593E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</w:tr>
      <w:tr w:rsidR="00EE593E" w:rsidRPr="00EB3DF9" w14:paraId="15527165" w14:textId="77777777" w:rsidTr="008F3C28">
        <w:trPr>
          <w:cantSplit/>
        </w:trPr>
        <w:tc>
          <w:tcPr>
            <w:tcW w:w="2970" w:type="dxa"/>
            <w:vAlign w:val="bottom"/>
          </w:tcPr>
          <w:p w14:paraId="585B5AA4" w14:textId="77777777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b/>
                <w:bCs/>
                <w:spacing w:val="-4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43B13140" w14:textId="77777777" w:rsidR="00EE593E" w:rsidRPr="00EB3DF9" w:rsidRDefault="00EE593E" w:rsidP="00EB3DF9">
            <w:pPr>
              <w:tabs>
                <w:tab w:val="decimal" w:pos="34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7FBB3EC3" w14:textId="77777777" w:rsidR="00EE593E" w:rsidRPr="00EB3DF9" w:rsidRDefault="00EE593E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4D63A8DD" w14:textId="77777777" w:rsidR="00EE593E" w:rsidRPr="00EB3DF9" w:rsidRDefault="00EE593E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03520107" w14:textId="77777777" w:rsidR="00EE593E" w:rsidRPr="00EB3DF9" w:rsidRDefault="00EE593E" w:rsidP="00EB3DF9">
            <w:pPr>
              <w:tabs>
                <w:tab w:val="decimal" w:pos="61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51" w:type="dxa"/>
            <w:vAlign w:val="bottom"/>
          </w:tcPr>
          <w:p w14:paraId="7BFE1BBE" w14:textId="77777777" w:rsidR="00EE593E" w:rsidRPr="00EB3DF9" w:rsidRDefault="00EE593E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</w:tr>
      <w:tr w:rsidR="00EE593E" w:rsidRPr="00EB3DF9" w14:paraId="4C58D218" w14:textId="77777777" w:rsidTr="008F3C28">
        <w:trPr>
          <w:cantSplit/>
        </w:trPr>
        <w:tc>
          <w:tcPr>
            <w:tcW w:w="2970" w:type="dxa"/>
            <w:vAlign w:val="bottom"/>
          </w:tcPr>
          <w:p w14:paraId="16D4E5DE" w14:textId="77777777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b/>
                <w:bCs/>
                <w:spacing w:val="-4"/>
                <w:cs/>
              </w:rPr>
              <w:t>ไม่หมุนเวียน</w:t>
            </w:r>
          </w:p>
        </w:tc>
        <w:tc>
          <w:tcPr>
            <w:tcW w:w="1170" w:type="dxa"/>
            <w:vAlign w:val="bottom"/>
          </w:tcPr>
          <w:p w14:paraId="008335A4" w14:textId="77777777" w:rsidR="00EE593E" w:rsidRPr="00EB3DF9" w:rsidRDefault="00EE593E" w:rsidP="00EB3DF9">
            <w:pPr>
              <w:tabs>
                <w:tab w:val="decimal" w:pos="34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44AD8CB3" w14:textId="77777777" w:rsidR="00EE593E" w:rsidRPr="00EB3DF9" w:rsidRDefault="00EE593E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50FB8ABD" w14:textId="77777777" w:rsidR="00EE593E" w:rsidRPr="00EB3DF9" w:rsidRDefault="00EE593E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5D06668D" w14:textId="77777777" w:rsidR="00EE593E" w:rsidRPr="00EB3DF9" w:rsidRDefault="00EE593E" w:rsidP="00EB3DF9">
            <w:pPr>
              <w:tabs>
                <w:tab w:val="decimal" w:pos="61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51" w:type="dxa"/>
            <w:vAlign w:val="bottom"/>
          </w:tcPr>
          <w:p w14:paraId="59990CA8" w14:textId="77777777" w:rsidR="00EE593E" w:rsidRPr="00EB3DF9" w:rsidRDefault="00EE593E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</w:tr>
      <w:tr w:rsidR="00EE593E" w:rsidRPr="00EB3DF9" w14:paraId="7CFF4508" w14:textId="77777777" w:rsidTr="008F3C28">
        <w:trPr>
          <w:cantSplit/>
        </w:trPr>
        <w:tc>
          <w:tcPr>
            <w:tcW w:w="2970" w:type="dxa"/>
            <w:vAlign w:val="bottom"/>
          </w:tcPr>
          <w:p w14:paraId="0680B212" w14:textId="77777777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spacing w:val="-4"/>
                <w:cs/>
              </w:rPr>
            </w:pPr>
            <w:r w:rsidRPr="00EB3DF9">
              <w:rPr>
                <w:rFonts w:hint="cs"/>
                <w:spacing w:val="-4"/>
                <w:cs/>
              </w:rPr>
              <w:t xml:space="preserve">   เงินให้กู้ยืมแก่กิจการที่เกี่ยวข้องกัน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23C1DBB" w14:textId="053333B5" w:rsidR="00EE593E" w:rsidRPr="00EB3DF9" w:rsidRDefault="0087201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  <w:r w:rsidRPr="00EB3DF9">
              <w:rPr>
                <w:rFonts w:hint="cs"/>
                <w:spacing w:val="-4"/>
                <w:cs/>
              </w:rPr>
              <w:t>4.5</w:t>
            </w:r>
            <w:r w:rsidR="006325C2" w:rsidRPr="00EB3DF9">
              <w:rPr>
                <w:spacing w:val="-4"/>
                <w:cs/>
              </w:rPr>
              <w:t xml:space="preserve"> </w:t>
            </w:r>
            <w:r w:rsidR="003D16D1" w:rsidRPr="00EB3DF9">
              <w:rPr>
                <w:spacing w:val="-4"/>
                <w:cs/>
              </w:rPr>
              <w:t>-</w:t>
            </w:r>
            <w:r w:rsidR="00EE351E" w:rsidRPr="00EB3DF9">
              <w:rPr>
                <w:spacing w:val="-4"/>
                <w:cs/>
              </w:rPr>
              <w:t xml:space="preserve"> </w:t>
            </w:r>
            <w:r w:rsidR="00ED00A5" w:rsidRPr="00EB3DF9">
              <w:rPr>
                <w:rFonts w:hint="cs"/>
                <w:spacing w:val="-4"/>
                <w:cs/>
              </w:rPr>
              <w:t>8.0</w:t>
            </w:r>
          </w:p>
        </w:tc>
        <w:tc>
          <w:tcPr>
            <w:tcW w:w="1233" w:type="dxa"/>
            <w:vAlign w:val="bottom"/>
          </w:tcPr>
          <w:p w14:paraId="274D4376" w14:textId="610AAD7A" w:rsidR="00EE593E" w:rsidRPr="00EB3DF9" w:rsidRDefault="001B20B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rFonts w:hint="cs"/>
                <w:spacing w:val="-4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5A21C601" w14:textId="3A0EAC93" w:rsidR="00EE593E" w:rsidRPr="00EB3DF9" w:rsidRDefault="00EE351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  <w:cs/>
              </w:rPr>
            </w:pPr>
            <w:r w:rsidRPr="00EB3DF9">
              <w:rPr>
                <w:spacing w:val="-4"/>
              </w:rPr>
              <w:t>1,036</w:t>
            </w:r>
          </w:p>
        </w:tc>
        <w:tc>
          <w:tcPr>
            <w:tcW w:w="1233" w:type="dxa"/>
            <w:vAlign w:val="bottom"/>
          </w:tcPr>
          <w:p w14:paraId="5CB600C8" w14:textId="23B20A9D" w:rsidR="00EE593E" w:rsidRPr="00EB3DF9" w:rsidRDefault="001B20B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rFonts w:hint="cs"/>
                <w:spacing w:val="-4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14:paraId="4D48F27D" w14:textId="221EDDE1" w:rsidR="00EE593E" w:rsidRPr="00EB3DF9" w:rsidRDefault="00EE59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</w:rPr>
              <w:t>1,036</w:t>
            </w:r>
          </w:p>
        </w:tc>
      </w:tr>
      <w:tr w:rsidR="00EE593E" w:rsidRPr="00EB3DF9" w14:paraId="5D264701" w14:textId="77777777" w:rsidTr="008F3C28">
        <w:trPr>
          <w:cantSplit/>
          <w:trHeight w:val="68"/>
        </w:trPr>
        <w:tc>
          <w:tcPr>
            <w:tcW w:w="2970" w:type="dxa"/>
            <w:vAlign w:val="bottom"/>
          </w:tcPr>
          <w:p w14:paraId="68083F50" w14:textId="77777777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spacing w:val="-4"/>
                <w:cs/>
              </w:rPr>
            </w:pPr>
            <w:r w:rsidRPr="00EB3DF9">
              <w:rPr>
                <w:rFonts w:hint="cs"/>
                <w:b/>
                <w:bCs/>
                <w:spacing w:val="-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F71C033" w14:textId="77777777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69E719B9" w14:textId="72AC36F4" w:rsidR="00EE593E" w:rsidRPr="00EB3DF9" w:rsidRDefault="001B20BB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rFonts w:hint="cs"/>
                <w:b/>
                <w:bCs/>
                <w:spacing w:val="-4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61D2CD0F" w14:textId="30BA3524" w:rsidR="00EE593E" w:rsidRPr="00EB3DF9" w:rsidRDefault="00EE351E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b/>
                <w:bCs/>
                <w:spacing w:val="-4"/>
              </w:rPr>
              <w:t>1,036</w:t>
            </w:r>
          </w:p>
        </w:tc>
        <w:tc>
          <w:tcPr>
            <w:tcW w:w="1233" w:type="dxa"/>
            <w:vAlign w:val="bottom"/>
          </w:tcPr>
          <w:p w14:paraId="6F11A624" w14:textId="65E39DF3" w:rsidR="00EE593E" w:rsidRPr="00EB3DF9" w:rsidRDefault="001B20BB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rFonts w:hint="cs"/>
                <w:b/>
                <w:bCs/>
                <w:spacing w:val="-4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14:paraId="131FB049" w14:textId="5E778BC6" w:rsidR="00EE593E" w:rsidRPr="00EB3DF9" w:rsidRDefault="00EE593E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  <w:cs/>
              </w:rPr>
            </w:pPr>
            <w:r w:rsidRPr="00EB3DF9">
              <w:rPr>
                <w:b/>
                <w:bCs/>
                <w:spacing w:val="-4"/>
              </w:rPr>
              <w:t>1,036</w:t>
            </w:r>
          </w:p>
        </w:tc>
      </w:tr>
      <w:tr w:rsidR="00EE593E" w:rsidRPr="00EB3DF9" w14:paraId="70AE7834" w14:textId="77777777" w:rsidTr="008F3C28">
        <w:trPr>
          <w:cantSplit/>
        </w:trPr>
        <w:tc>
          <w:tcPr>
            <w:tcW w:w="2970" w:type="dxa"/>
            <w:vAlign w:val="bottom"/>
          </w:tcPr>
          <w:p w14:paraId="7C0C79FC" w14:textId="77777777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b/>
                <w:bCs/>
                <w:spacing w:val="-4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05B0A87E" w14:textId="77777777" w:rsidR="00EE593E" w:rsidRPr="00EB3DF9" w:rsidRDefault="00EE593E" w:rsidP="00EB3DF9">
            <w:pPr>
              <w:tabs>
                <w:tab w:val="decimal" w:pos="34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653CABA2" w14:textId="77777777" w:rsidR="00EE593E" w:rsidRPr="00EB3DF9" w:rsidRDefault="00EE593E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63915917" w14:textId="77777777" w:rsidR="00EE593E" w:rsidRPr="00EB3DF9" w:rsidRDefault="00EE593E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5A13AF21" w14:textId="77777777" w:rsidR="00EE593E" w:rsidRPr="00EB3DF9" w:rsidRDefault="00EE593E" w:rsidP="00EB3DF9">
            <w:pPr>
              <w:tabs>
                <w:tab w:val="decimal" w:pos="61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51" w:type="dxa"/>
            <w:vAlign w:val="bottom"/>
          </w:tcPr>
          <w:p w14:paraId="403274C8" w14:textId="77777777" w:rsidR="00EE593E" w:rsidRPr="00EB3DF9" w:rsidRDefault="00EE593E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</w:tr>
      <w:tr w:rsidR="00EE593E" w:rsidRPr="00EB3DF9" w14:paraId="2D10330C" w14:textId="77777777" w:rsidTr="008F3C28">
        <w:trPr>
          <w:cantSplit/>
        </w:trPr>
        <w:tc>
          <w:tcPr>
            <w:tcW w:w="2970" w:type="dxa"/>
            <w:vAlign w:val="bottom"/>
          </w:tcPr>
          <w:p w14:paraId="70464B6A" w14:textId="77777777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</w:rPr>
            </w:pPr>
            <w:r w:rsidRPr="00EB3DF9">
              <w:rPr>
                <w:rFonts w:hint="cs"/>
                <w:b/>
                <w:bCs/>
                <w:spacing w:val="-4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53C80A55" w14:textId="77777777" w:rsidR="00EE593E" w:rsidRPr="00EB3DF9" w:rsidRDefault="00EE593E" w:rsidP="00EB3DF9">
            <w:pPr>
              <w:tabs>
                <w:tab w:val="decimal" w:pos="34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3C413D37" w14:textId="77777777" w:rsidR="00EE593E" w:rsidRPr="00EB3DF9" w:rsidRDefault="00EE593E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2DD634C2" w14:textId="77777777" w:rsidR="00EE593E" w:rsidRPr="00EB3DF9" w:rsidRDefault="00EE593E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0DB2BEC9" w14:textId="77777777" w:rsidR="00EE593E" w:rsidRPr="00EB3DF9" w:rsidRDefault="00EE593E" w:rsidP="00EB3DF9">
            <w:pPr>
              <w:tabs>
                <w:tab w:val="decimal" w:pos="61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51" w:type="dxa"/>
            <w:vAlign w:val="bottom"/>
          </w:tcPr>
          <w:p w14:paraId="1D4DE35D" w14:textId="77777777" w:rsidR="00EE593E" w:rsidRPr="00EB3DF9" w:rsidRDefault="00EE593E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</w:tr>
      <w:tr w:rsidR="00EE593E" w:rsidRPr="00EB3DF9" w14:paraId="601B4C71" w14:textId="77777777" w:rsidTr="008F3C28">
        <w:trPr>
          <w:cantSplit/>
        </w:trPr>
        <w:tc>
          <w:tcPr>
            <w:tcW w:w="2970" w:type="dxa"/>
            <w:vAlign w:val="bottom"/>
          </w:tcPr>
          <w:p w14:paraId="618312AC" w14:textId="77777777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spacing w:val="-4"/>
              </w:rPr>
            </w:pPr>
            <w:r w:rsidRPr="00EB3DF9">
              <w:rPr>
                <w:rFonts w:hint="cs"/>
                <w:spacing w:val="-4"/>
                <w:cs/>
              </w:rPr>
              <w:t xml:space="preserve">   เงินกู้ยืมจากสถาบันการเงิน</w:t>
            </w:r>
          </w:p>
        </w:tc>
        <w:tc>
          <w:tcPr>
            <w:tcW w:w="1170" w:type="dxa"/>
            <w:vAlign w:val="bottom"/>
          </w:tcPr>
          <w:p w14:paraId="7C703CFA" w14:textId="29CA2F23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  <w:r w:rsidRPr="00EB3DF9">
              <w:rPr>
                <w:spacing w:val="-4"/>
              </w:rPr>
              <w:t>1</w:t>
            </w:r>
            <w:r w:rsidRPr="00EB3DF9">
              <w:rPr>
                <w:spacing w:val="-4"/>
                <w:cs/>
              </w:rPr>
              <w:t>.</w:t>
            </w:r>
            <w:r w:rsidRPr="00EB3DF9">
              <w:rPr>
                <w:spacing w:val="-4"/>
              </w:rPr>
              <w:t>3</w:t>
            </w:r>
            <w:r w:rsidRPr="00EB3DF9">
              <w:rPr>
                <w:spacing w:val="-4"/>
                <w:cs/>
              </w:rPr>
              <w:t xml:space="preserve"> - </w:t>
            </w:r>
            <w:r w:rsidRPr="00EB3DF9">
              <w:rPr>
                <w:spacing w:val="-4"/>
              </w:rPr>
              <w:t>5</w:t>
            </w:r>
            <w:r w:rsidRPr="00EB3DF9">
              <w:rPr>
                <w:spacing w:val="-4"/>
                <w:cs/>
              </w:rPr>
              <w:t>.</w:t>
            </w:r>
            <w:r w:rsidRPr="00EB3DF9">
              <w:rPr>
                <w:spacing w:val="-4"/>
              </w:rPr>
              <w:t>3</w:t>
            </w:r>
          </w:p>
        </w:tc>
        <w:tc>
          <w:tcPr>
            <w:tcW w:w="1233" w:type="dxa"/>
            <w:vAlign w:val="bottom"/>
          </w:tcPr>
          <w:p w14:paraId="78E0439E" w14:textId="49E0A4D8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</w:rPr>
              <w:t>7,249</w:t>
            </w:r>
          </w:p>
        </w:tc>
        <w:tc>
          <w:tcPr>
            <w:tcW w:w="1233" w:type="dxa"/>
            <w:vAlign w:val="bottom"/>
          </w:tcPr>
          <w:p w14:paraId="4E8F0DE4" w14:textId="7A91BB50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6114C9A7" w14:textId="13634760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14:paraId="75890619" w14:textId="410E806F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</w:rPr>
              <w:t>7,249</w:t>
            </w:r>
          </w:p>
        </w:tc>
      </w:tr>
      <w:tr w:rsidR="00EE593E" w:rsidRPr="00EB3DF9" w14:paraId="055A65CD" w14:textId="77777777" w:rsidTr="008F3C28">
        <w:trPr>
          <w:cantSplit/>
        </w:trPr>
        <w:tc>
          <w:tcPr>
            <w:tcW w:w="2970" w:type="dxa"/>
            <w:vAlign w:val="bottom"/>
          </w:tcPr>
          <w:p w14:paraId="1250814A" w14:textId="77777777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spacing w:val="-4"/>
                <w:cs/>
              </w:rPr>
            </w:pPr>
            <w:r w:rsidRPr="00EB3DF9">
              <w:rPr>
                <w:rFonts w:hint="cs"/>
                <w:spacing w:val="-4"/>
                <w:cs/>
              </w:rPr>
              <w:t xml:space="preserve">   หุ้นกู้</w:t>
            </w:r>
          </w:p>
        </w:tc>
        <w:tc>
          <w:tcPr>
            <w:tcW w:w="1170" w:type="dxa"/>
            <w:vAlign w:val="bottom"/>
          </w:tcPr>
          <w:p w14:paraId="357CBF7D" w14:textId="723BBD48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  <w:r w:rsidRPr="00EB3DF9">
              <w:rPr>
                <w:rFonts w:hint="cs"/>
                <w:spacing w:val="-4"/>
                <w:cs/>
              </w:rPr>
              <w:t>2.1</w:t>
            </w:r>
          </w:p>
        </w:tc>
        <w:tc>
          <w:tcPr>
            <w:tcW w:w="1233" w:type="dxa"/>
            <w:vAlign w:val="bottom"/>
          </w:tcPr>
          <w:p w14:paraId="0DCADC74" w14:textId="4DF4B83D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  <w:cs/>
              </w:rPr>
            </w:pPr>
            <w:r w:rsidRPr="00EB3DF9">
              <w:rPr>
                <w:spacing w:val="-4"/>
              </w:rPr>
              <w:t>3,000</w:t>
            </w:r>
          </w:p>
        </w:tc>
        <w:tc>
          <w:tcPr>
            <w:tcW w:w="1233" w:type="dxa"/>
            <w:vAlign w:val="bottom"/>
          </w:tcPr>
          <w:p w14:paraId="3A7810E7" w14:textId="540E747D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2B2D41B0" w14:textId="3D19F8EB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14:paraId="023DD9A1" w14:textId="5E8A43F5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  <w:cs/>
              </w:rPr>
            </w:pPr>
            <w:r w:rsidRPr="00EB3DF9">
              <w:rPr>
                <w:spacing w:val="-4"/>
              </w:rPr>
              <w:t>3,000</w:t>
            </w:r>
          </w:p>
        </w:tc>
      </w:tr>
      <w:tr w:rsidR="00EE593E" w:rsidRPr="00EB3DF9" w14:paraId="1303F38D" w14:textId="77777777" w:rsidTr="008F3C28">
        <w:trPr>
          <w:cantSplit/>
        </w:trPr>
        <w:tc>
          <w:tcPr>
            <w:tcW w:w="2970" w:type="dxa"/>
            <w:vAlign w:val="bottom"/>
          </w:tcPr>
          <w:p w14:paraId="78002616" w14:textId="77777777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b/>
                <w:bCs/>
                <w:spacing w:val="-4"/>
                <w:cs/>
              </w:rPr>
              <w:t>ไม่หมุนเวียน</w:t>
            </w:r>
          </w:p>
        </w:tc>
        <w:tc>
          <w:tcPr>
            <w:tcW w:w="1170" w:type="dxa"/>
            <w:vAlign w:val="bottom"/>
          </w:tcPr>
          <w:p w14:paraId="38C2182C" w14:textId="77777777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09262555" w14:textId="77777777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1772DD16" w14:textId="77777777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2C98591B" w14:textId="77777777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51" w:type="dxa"/>
            <w:vAlign w:val="bottom"/>
          </w:tcPr>
          <w:p w14:paraId="6B9F188E" w14:textId="77777777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</w:p>
        </w:tc>
      </w:tr>
      <w:tr w:rsidR="00EE593E" w:rsidRPr="00EB3DF9" w14:paraId="16134D77" w14:textId="77777777" w:rsidTr="008F3C28">
        <w:trPr>
          <w:cantSplit/>
        </w:trPr>
        <w:tc>
          <w:tcPr>
            <w:tcW w:w="2970" w:type="dxa"/>
            <w:vAlign w:val="bottom"/>
          </w:tcPr>
          <w:p w14:paraId="19A321EC" w14:textId="77777777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spacing w:val="-4"/>
                <w:cs/>
              </w:rPr>
            </w:pPr>
            <w:r w:rsidRPr="00EB3DF9">
              <w:rPr>
                <w:rFonts w:hint="cs"/>
                <w:spacing w:val="-4"/>
                <w:cs/>
              </w:rPr>
              <w:t xml:space="preserve">   เงินกู้ยืมจากสถาบันการเงิน</w:t>
            </w:r>
          </w:p>
        </w:tc>
        <w:tc>
          <w:tcPr>
            <w:tcW w:w="1170" w:type="dxa"/>
            <w:vAlign w:val="bottom"/>
          </w:tcPr>
          <w:p w14:paraId="225908F8" w14:textId="32B03EFA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  <w:r w:rsidRPr="00EB3DF9">
              <w:rPr>
                <w:spacing w:val="-4"/>
              </w:rPr>
              <w:t>1</w:t>
            </w:r>
            <w:r w:rsidRPr="00EB3DF9">
              <w:rPr>
                <w:spacing w:val="-4"/>
                <w:cs/>
              </w:rPr>
              <w:t>.</w:t>
            </w:r>
            <w:r w:rsidRPr="00EB3DF9">
              <w:rPr>
                <w:spacing w:val="-4"/>
              </w:rPr>
              <w:t>3</w:t>
            </w:r>
            <w:r w:rsidRPr="00EB3DF9">
              <w:rPr>
                <w:spacing w:val="-4"/>
                <w:cs/>
              </w:rPr>
              <w:t xml:space="preserve"> - </w:t>
            </w:r>
            <w:r w:rsidRPr="00EB3DF9">
              <w:rPr>
                <w:spacing w:val="-4"/>
              </w:rPr>
              <w:t>5</w:t>
            </w:r>
            <w:r w:rsidRPr="00EB3DF9">
              <w:rPr>
                <w:spacing w:val="-4"/>
                <w:cs/>
              </w:rPr>
              <w:t>.</w:t>
            </w:r>
            <w:r w:rsidRPr="00EB3DF9">
              <w:rPr>
                <w:spacing w:val="-4"/>
              </w:rPr>
              <w:t>3</w:t>
            </w:r>
          </w:p>
        </w:tc>
        <w:tc>
          <w:tcPr>
            <w:tcW w:w="1233" w:type="dxa"/>
            <w:vAlign w:val="bottom"/>
          </w:tcPr>
          <w:p w14:paraId="4CB9C857" w14:textId="18E380FC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0E479EEE" w14:textId="45B7F434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</w:rPr>
              <w:t>17,85</w:t>
            </w:r>
            <w:r w:rsidR="006E7F3F" w:rsidRPr="00EB3DF9">
              <w:rPr>
                <w:spacing w:val="-4"/>
              </w:rPr>
              <w:t>1</w:t>
            </w:r>
          </w:p>
        </w:tc>
        <w:tc>
          <w:tcPr>
            <w:tcW w:w="1233" w:type="dxa"/>
            <w:vAlign w:val="bottom"/>
          </w:tcPr>
          <w:p w14:paraId="6CA8C475" w14:textId="1CD1E5BE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</w:rPr>
              <w:t>1,95</w:t>
            </w:r>
            <w:r w:rsidR="006E7F3F" w:rsidRPr="00EB3DF9">
              <w:rPr>
                <w:spacing w:val="-4"/>
              </w:rPr>
              <w:t>6</w:t>
            </w:r>
          </w:p>
        </w:tc>
        <w:tc>
          <w:tcPr>
            <w:tcW w:w="1251" w:type="dxa"/>
            <w:vAlign w:val="bottom"/>
          </w:tcPr>
          <w:p w14:paraId="2185BEF5" w14:textId="23A6E36A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</w:rPr>
              <w:t>19,8</w:t>
            </w:r>
            <w:r w:rsidR="006E7F3F" w:rsidRPr="00EB3DF9">
              <w:rPr>
                <w:spacing w:val="-4"/>
              </w:rPr>
              <w:t>07</w:t>
            </w:r>
          </w:p>
        </w:tc>
      </w:tr>
      <w:tr w:rsidR="00EE593E" w:rsidRPr="00EB3DF9" w14:paraId="6430365F" w14:textId="77777777" w:rsidTr="008F3C28">
        <w:trPr>
          <w:cantSplit/>
        </w:trPr>
        <w:tc>
          <w:tcPr>
            <w:tcW w:w="2970" w:type="dxa"/>
            <w:vAlign w:val="bottom"/>
          </w:tcPr>
          <w:p w14:paraId="7D8F9290" w14:textId="77777777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spacing w:val="-4"/>
                <w:cs/>
              </w:rPr>
            </w:pPr>
            <w:r w:rsidRPr="00EB3DF9">
              <w:rPr>
                <w:rFonts w:hint="cs"/>
                <w:spacing w:val="-4"/>
                <w:cs/>
              </w:rPr>
              <w:t xml:space="preserve">   หุ้นกู้</w:t>
            </w:r>
          </w:p>
        </w:tc>
        <w:tc>
          <w:tcPr>
            <w:tcW w:w="1170" w:type="dxa"/>
            <w:vAlign w:val="bottom"/>
          </w:tcPr>
          <w:p w14:paraId="07F69155" w14:textId="3E5CC268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  <w:r w:rsidRPr="00EB3DF9">
              <w:rPr>
                <w:spacing w:val="-4"/>
              </w:rPr>
              <w:t>2</w:t>
            </w:r>
            <w:r w:rsidRPr="00EB3DF9">
              <w:rPr>
                <w:spacing w:val="-4"/>
                <w:cs/>
              </w:rPr>
              <w:t>.</w:t>
            </w:r>
            <w:r w:rsidRPr="00EB3DF9">
              <w:rPr>
                <w:spacing w:val="-4"/>
              </w:rPr>
              <w:t xml:space="preserve">9 </w:t>
            </w:r>
            <w:r w:rsidR="006325C2" w:rsidRPr="00EB3DF9">
              <w:rPr>
                <w:spacing w:val="-4"/>
                <w:cs/>
              </w:rPr>
              <w:t>-</w:t>
            </w:r>
            <w:r w:rsidRPr="00EB3DF9">
              <w:rPr>
                <w:spacing w:val="-4"/>
                <w:cs/>
              </w:rPr>
              <w:t xml:space="preserve"> </w:t>
            </w:r>
            <w:r w:rsidRPr="00EB3DF9">
              <w:rPr>
                <w:spacing w:val="-4"/>
              </w:rPr>
              <w:t>5</w:t>
            </w:r>
            <w:r w:rsidRPr="00EB3DF9">
              <w:rPr>
                <w:spacing w:val="-4"/>
                <w:cs/>
              </w:rPr>
              <w:t>.</w:t>
            </w:r>
            <w:r w:rsidRPr="00EB3DF9">
              <w:rPr>
                <w:spacing w:val="-4"/>
              </w:rPr>
              <w:t>4</w:t>
            </w:r>
          </w:p>
        </w:tc>
        <w:tc>
          <w:tcPr>
            <w:tcW w:w="1233" w:type="dxa"/>
            <w:vAlign w:val="bottom"/>
          </w:tcPr>
          <w:p w14:paraId="19321677" w14:textId="06E67FA7" w:rsidR="00EE593E" w:rsidRPr="00EB3DF9" w:rsidRDefault="00EE59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319489A1" w14:textId="76274C9B" w:rsidR="00EE593E" w:rsidRPr="00EB3DF9" w:rsidRDefault="00EE59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</w:rPr>
              <w:t>7,396</w:t>
            </w:r>
          </w:p>
        </w:tc>
        <w:tc>
          <w:tcPr>
            <w:tcW w:w="1233" w:type="dxa"/>
            <w:vAlign w:val="bottom"/>
          </w:tcPr>
          <w:p w14:paraId="2A70BA62" w14:textId="725B5F67" w:rsidR="00EE593E" w:rsidRPr="00EB3DF9" w:rsidRDefault="00EE59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</w:rPr>
              <w:t>10,589</w:t>
            </w:r>
          </w:p>
        </w:tc>
        <w:tc>
          <w:tcPr>
            <w:tcW w:w="1251" w:type="dxa"/>
            <w:vAlign w:val="bottom"/>
          </w:tcPr>
          <w:p w14:paraId="41AB13B9" w14:textId="1189F676" w:rsidR="00EE593E" w:rsidRPr="00EB3DF9" w:rsidRDefault="00EE593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</w:rPr>
              <w:t>17,985</w:t>
            </w:r>
          </w:p>
        </w:tc>
      </w:tr>
      <w:tr w:rsidR="00EE593E" w:rsidRPr="00EB3DF9" w14:paraId="40E7EAFF" w14:textId="77777777" w:rsidTr="008F3C28">
        <w:trPr>
          <w:cantSplit/>
        </w:trPr>
        <w:tc>
          <w:tcPr>
            <w:tcW w:w="2970" w:type="dxa"/>
            <w:vAlign w:val="bottom"/>
          </w:tcPr>
          <w:p w14:paraId="28A2B999" w14:textId="77777777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spacing w:val="-4"/>
                <w:cs/>
              </w:rPr>
            </w:pPr>
            <w:r w:rsidRPr="00EB3DF9">
              <w:rPr>
                <w:rFonts w:hint="cs"/>
                <w:b/>
                <w:bCs/>
                <w:spacing w:val="-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5B6E951" w14:textId="77777777" w:rsidR="00EE593E" w:rsidRPr="00EB3DF9" w:rsidRDefault="00EE593E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55218DE2" w14:textId="663FA9B9" w:rsidR="00EE593E" w:rsidRPr="00EB3DF9" w:rsidRDefault="00EE593E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b/>
                <w:bCs/>
                <w:spacing w:val="-4"/>
              </w:rPr>
              <w:t>10,249</w:t>
            </w:r>
          </w:p>
        </w:tc>
        <w:tc>
          <w:tcPr>
            <w:tcW w:w="1233" w:type="dxa"/>
            <w:vAlign w:val="bottom"/>
          </w:tcPr>
          <w:p w14:paraId="034CFF8E" w14:textId="225271AA" w:rsidR="00EE593E" w:rsidRPr="00EB3DF9" w:rsidRDefault="00EE593E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b/>
                <w:bCs/>
                <w:spacing w:val="-4"/>
              </w:rPr>
              <w:t>25,24</w:t>
            </w:r>
            <w:r w:rsidR="006E7F3F" w:rsidRPr="00EB3DF9">
              <w:rPr>
                <w:b/>
                <w:bCs/>
                <w:spacing w:val="-4"/>
              </w:rPr>
              <w:t>7</w:t>
            </w:r>
          </w:p>
        </w:tc>
        <w:tc>
          <w:tcPr>
            <w:tcW w:w="1233" w:type="dxa"/>
            <w:vAlign w:val="bottom"/>
          </w:tcPr>
          <w:p w14:paraId="3BF4A601" w14:textId="4E367D3E" w:rsidR="00EE593E" w:rsidRPr="00EB3DF9" w:rsidRDefault="00EE593E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b/>
                <w:bCs/>
                <w:spacing w:val="-4"/>
              </w:rPr>
              <w:t>12,54</w:t>
            </w:r>
            <w:r w:rsidR="006E7F3F" w:rsidRPr="00EB3DF9">
              <w:rPr>
                <w:b/>
                <w:bCs/>
                <w:spacing w:val="-4"/>
              </w:rPr>
              <w:t>5</w:t>
            </w:r>
          </w:p>
        </w:tc>
        <w:tc>
          <w:tcPr>
            <w:tcW w:w="1251" w:type="dxa"/>
            <w:vAlign w:val="bottom"/>
          </w:tcPr>
          <w:p w14:paraId="33914FC7" w14:textId="0E1274EA" w:rsidR="00EE593E" w:rsidRPr="00EB3DF9" w:rsidRDefault="00EE593E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b/>
                <w:bCs/>
                <w:spacing w:val="-4"/>
              </w:rPr>
              <w:t>48,04</w:t>
            </w:r>
            <w:r w:rsidR="006E7F3F" w:rsidRPr="00EB3DF9">
              <w:rPr>
                <w:b/>
                <w:bCs/>
                <w:spacing w:val="-4"/>
              </w:rPr>
              <w:t>1</w:t>
            </w:r>
          </w:p>
        </w:tc>
      </w:tr>
      <w:tr w:rsidR="008F3C28" w:rsidRPr="00EB3DF9" w14:paraId="3E7B1973" w14:textId="77777777" w:rsidTr="008F3C28">
        <w:trPr>
          <w:cantSplit/>
        </w:trPr>
        <w:tc>
          <w:tcPr>
            <w:tcW w:w="2970" w:type="dxa"/>
            <w:vAlign w:val="bottom"/>
          </w:tcPr>
          <w:p w14:paraId="2142C4DC" w14:textId="77777777" w:rsidR="008F3C28" w:rsidRPr="00EB3DF9" w:rsidRDefault="008F3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14:paraId="1986F102" w14:textId="77777777" w:rsidR="008F3C28" w:rsidRPr="00EB3DF9" w:rsidRDefault="008F3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68D89F55" w14:textId="77777777" w:rsidR="008F3C28" w:rsidRPr="00EB3DF9" w:rsidRDefault="008F3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59657644" w14:textId="77777777" w:rsidR="008F3C28" w:rsidRPr="00EB3DF9" w:rsidRDefault="008F3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2476E83F" w14:textId="77777777" w:rsidR="008F3C28" w:rsidRPr="00EB3DF9" w:rsidRDefault="008F3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51" w:type="dxa"/>
            <w:vAlign w:val="bottom"/>
          </w:tcPr>
          <w:p w14:paraId="00B86EB0" w14:textId="77777777" w:rsidR="008F3C28" w:rsidRPr="00EB3DF9" w:rsidRDefault="008F3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</w:p>
        </w:tc>
      </w:tr>
      <w:tr w:rsidR="0029344B" w:rsidRPr="00EB3DF9" w14:paraId="7E0AD553" w14:textId="77777777" w:rsidTr="008F3C28">
        <w:trPr>
          <w:cantSplit/>
        </w:trPr>
        <w:tc>
          <w:tcPr>
            <w:tcW w:w="2970" w:type="dxa"/>
            <w:vAlign w:val="bottom"/>
          </w:tcPr>
          <w:p w14:paraId="4C4E17CC" w14:textId="1843CB86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</w:rPr>
            </w:pPr>
            <w:r w:rsidRPr="00EB3DF9">
              <w:rPr>
                <w:b/>
                <w:bCs/>
                <w:i/>
                <w:iCs/>
                <w:spacing w:val="-4"/>
              </w:rPr>
              <w:t>2561</w:t>
            </w:r>
          </w:p>
        </w:tc>
        <w:tc>
          <w:tcPr>
            <w:tcW w:w="1170" w:type="dxa"/>
            <w:vAlign w:val="bottom"/>
          </w:tcPr>
          <w:p w14:paraId="6AF3DCFA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287143EE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1C47C486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084B11F7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51" w:type="dxa"/>
            <w:vAlign w:val="bottom"/>
          </w:tcPr>
          <w:p w14:paraId="42FCD692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</w:p>
        </w:tc>
      </w:tr>
      <w:tr w:rsidR="0029344B" w:rsidRPr="00EB3DF9" w14:paraId="03C954B1" w14:textId="77777777" w:rsidTr="008F3C28">
        <w:trPr>
          <w:cantSplit/>
        </w:trPr>
        <w:tc>
          <w:tcPr>
            <w:tcW w:w="2970" w:type="dxa"/>
            <w:vAlign w:val="bottom"/>
          </w:tcPr>
          <w:p w14:paraId="1313904A" w14:textId="286A4DA8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b/>
                <w:bCs/>
                <w:spacing w:val="-4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7093199B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564A4E63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7BAE0833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5E7D7D5E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51" w:type="dxa"/>
            <w:vAlign w:val="bottom"/>
          </w:tcPr>
          <w:p w14:paraId="0F3F6E45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</w:p>
        </w:tc>
      </w:tr>
      <w:tr w:rsidR="0029344B" w:rsidRPr="00EB3DF9" w14:paraId="5538F0F0" w14:textId="77777777" w:rsidTr="008F3C28">
        <w:trPr>
          <w:cantSplit/>
        </w:trPr>
        <w:tc>
          <w:tcPr>
            <w:tcW w:w="2970" w:type="dxa"/>
            <w:vAlign w:val="bottom"/>
          </w:tcPr>
          <w:p w14:paraId="3DEC1B3D" w14:textId="1131F695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b/>
                <w:bCs/>
                <w:spacing w:val="-4"/>
                <w:cs/>
              </w:rPr>
              <w:t>ไม่หมุนเวียน</w:t>
            </w:r>
          </w:p>
        </w:tc>
        <w:tc>
          <w:tcPr>
            <w:tcW w:w="1170" w:type="dxa"/>
            <w:vAlign w:val="bottom"/>
          </w:tcPr>
          <w:p w14:paraId="25DDB5D9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459612A2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2955B1A9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578D6DF2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51" w:type="dxa"/>
            <w:vAlign w:val="bottom"/>
          </w:tcPr>
          <w:p w14:paraId="67BFB6AD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</w:p>
        </w:tc>
      </w:tr>
      <w:tr w:rsidR="0029344B" w:rsidRPr="00EB3DF9" w14:paraId="3A0AF554" w14:textId="77777777" w:rsidTr="008F3C28">
        <w:trPr>
          <w:cantSplit/>
        </w:trPr>
        <w:tc>
          <w:tcPr>
            <w:tcW w:w="2970" w:type="dxa"/>
            <w:vAlign w:val="bottom"/>
          </w:tcPr>
          <w:p w14:paraId="094C0118" w14:textId="0EB6509A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spacing w:val="-4"/>
                <w:cs/>
              </w:rPr>
              <w:t xml:space="preserve">   เงินให้กู้ยืมแก่กิจการที่เกี่ยวข้องกัน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3D2A200" w14:textId="3CA46738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  <w:r w:rsidRPr="00EB3DF9">
              <w:rPr>
                <w:spacing w:val="-4"/>
              </w:rPr>
              <w:t>8</w:t>
            </w:r>
            <w:r w:rsidRPr="00EB3DF9">
              <w:rPr>
                <w:spacing w:val="-4"/>
                <w:cs/>
              </w:rPr>
              <w:t>.</w:t>
            </w:r>
            <w:r w:rsidRPr="00EB3DF9">
              <w:rPr>
                <w:spacing w:val="-4"/>
              </w:rPr>
              <w:t>0</w:t>
            </w:r>
          </w:p>
        </w:tc>
        <w:tc>
          <w:tcPr>
            <w:tcW w:w="1233" w:type="dxa"/>
            <w:vAlign w:val="bottom"/>
          </w:tcPr>
          <w:p w14:paraId="029DC141" w14:textId="0A18AD3C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spacing w:val="-4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790B99A0" w14:textId="6FBA7AC3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spacing w:val="-4"/>
              </w:rPr>
              <w:t>199</w:t>
            </w:r>
          </w:p>
        </w:tc>
        <w:tc>
          <w:tcPr>
            <w:tcW w:w="1233" w:type="dxa"/>
            <w:vAlign w:val="bottom"/>
          </w:tcPr>
          <w:p w14:paraId="4D11861D" w14:textId="60046BDF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spacing w:val="-4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14:paraId="3452E22C" w14:textId="24AB2C8B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</w:rPr>
              <w:t>199</w:t>
            </w:r>
          </w:p>
        </w:tc>
      </w:tr>
      <w:tr w:rsidR="0029344B" w:rsidRPr="00EB3DF9" w14:paraId="710B159D" w14:textId="77777777" w:rsidTr="008F3C28">
        <w:trPr>
          <w:cantSplit/>
        </w:trPr>
        <w:tc>
          <w:tcPr>
            <w:tcW w:w="2970" w:type="dxa"/>
            <w:vAlign w:val="bottom"/>
          </w:tcPr>
          <w:p w14:paraId="6C818124" w14:textId="033EE05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b/>
                <w:bCs/>
                <w:spacing w:val="-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F44334C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3670AFC5" w14:textId="55D8A4DD" w:rsidR="0029344B" w:rsidRPr="00EB3DF9" w:rsidRDefault="0029344B" w:rsidP="00EB3D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b/>
                <w:bCs/>
                <w:spacing w:val="-4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1C13E525" w14:textId="7339A05A" w:rsidR="0029344B" w:rsidRPr="00EB3DF9" w:rsidRDefault="0029344B" w:rsidP="00EB3D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b/>
                <w:bCs/>
                <w:spacing w:val="-4"/>
              </w:rPr>
              <w:t>199</w:t>
            </w:r>
          </w:p>
        </w:tc>
        <w:tc>
          <w:tcPr>
            <w:tcW w:w="1233" w:type="dxa"/>
            <w:vAlign w:val="bottom"/>
          </w:tcPr>
          <w:p w14:paraId="424A8858" w14:textId="04C99662" w:rsidR="0029344B" w:rsidRPr="00EB3DF9" w:rsidRDefault="0029344B" w:rsidP="00EB3D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b/>
                <w:bCs/>
                <w:spacing w:val="-4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14:paraId="405D71E2" w14:textId="449AE07A" w:rsidR="0029344B" w:rsidRPr="00EB3DF9" w:rsidRDefault="0029344B" w:rsidP="00EB3D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b/>
                <w:bCs/>
                <w:spacing w:val="-4"/>
              </w:rPr>
              <w:t>199</w:t>
            </w:r>
          </w:p>
        </w:tc>
      </w:tr>
      <w:tr w:rsidR="0029344B" w:rsidRPr="00EB3DF9" w14:paraId="607453D7" w14:textId="77777777" w:rsidTr="008F3C28">
        <w:trPr>
          <w:cantSplit/>
        </w:trPr>
        <w:tc>
          <w:tcPr>
            <w:tcW w:w="2970" w:type="dxa"/>
            <w:vAlign w:val="bottom"/>
          </w:tcPr>
          <w:p w14:paraId="0EED68B2" w14:textId="1E312C85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b/>
                <w:bCs/>
                <w:spacing w:val="-4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44D62897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66DFFDF9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3A1F207C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572E0585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51" w:type="dxa"/>
            <w:vAlign w:val="bottom"/>
          </w:tcPr>
          <w:p w14:paraId="1B969C4E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</w:p>
        </w:tc>
      </w:tr>
      <w:tr w:rsidR="0029344B" w:rsidRPr="00EB3DF9" w14:paraId="011E3E42" w14:textId="77777777" w:rsidTr="008F3C28">
        <w:trPr>
          <w:cantSplit/>
        </w:trPr>
        <w:tc>
          <w:tcPr>
            <w:tcW w:w="2970" w:type="dxa"/>
            <w:vAlign w:val="bottom"/>
          </w:tcPr>
          <w:p w14:paraId="53A56732" w14:textId="5F85A5A9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b/>
                <w:bCs/>
                <w:spacing w:val="-4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0B74CF4B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1B4139D4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30543BBB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2A8433E0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51" w:type="dxa"/>
            <w:vAlign w:val="bottom"/>
          </w:tcPr>
          <w:p w14:paraId="2CC6E208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</w:p>
        </w:tc>
      </w:tr>
      <w:tr w:rsidR="0029344B" w:rsidRPr="00EB3DF9" w14:paraId="277E390D" w14:textId="77777777" w:rsidTr="008F3C28">
        <w:trPr>
          <w:cantSplit/>
        </w:trPr>
        <w:tc>
          <w:tcPr>
            <w:tcW w:w="2970" w:type="dxa"/>
            <w:vAlign w:val="bottom"/>
          </w:tcPr>
          <w:p w14:paraId="7C559C25" w14:textId="25312FD8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spacing w:val="-4"/>
                <w:cs/>
              </w:rPr>
              <w:t xml:space="preserve">   เงินกู้ยืมจากสถาบันการเงิน</w:t>
            </w:r>
          </w:p>
        </w:tc>
        <w:tc>
          <w:tcPr>
            <w:tcW w:w="1170" w:type="dxa"/>
            <w:vAlign w:val="bottom"/>
          </w:tcPr>
          <w:p w14:paraId="7B543864" w14:textId="04A28EFA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  <w:r w:rsidRPr="00EB3DF9">
              <w:rPr>
                <w:spacing w:val="-4"/>
              </w:rPr>
              <w:t>1</w:t>
            </w:r>
            <w:r w:rsidRPr="00EB3DF9">
              <w:rPr>
                <w:spacing w:val="-4"/>
                <w:cs/>
              </w:rPr>
              <w:t>.</w:t>
            </w:r>
            <w:r w:rsidRPr="00EB3DF9">
              <w:rPr>
                <w:spacing w:val="-4"/>
              </w:rPr>
              <w:t xml:space="preserve">8 </w:t>
            </w:r>
            <w:r w:rsidRPr="00EB3DF9">
              <w:rPr>
                <w:spacing w:val="-4"/>
                <w:cs/>
              </w:rPr>
              <w:t xml:space="preserve">- </w:t>
            </w:r>
            <w:r w:rsidRPr="00EB3DF9">
              <w:rPr>
                <w:spacing w:val="-4"/>
              </w:rPr>
              <w:t>5</w:t>
            </w:r>
            <w:r w:rsidRPr="00EB3DF9">
              <w:rPr>
                <w:spacing w:val="-4"/>
                <w:cs/>
              </w:rPr>
              <w:t>.</w:t>
            </w:r>
            <w:r w:rsidRPr="00EB3DF9">
              <w:rPr>
                <w:spacing w:val="-4"/>
              </w:rPr>
              <w:t>2</w:t>
            </w:r>
          </w:p>
        </w:tc>
        <w:tc>
          <w:tcPr>
            <w:tcW w:w="1233" w:type="dxa"/>
            <w:vAlign w:val="bottom"/>
          </w:tcPr>
          <w:p w14:paraId="69044565" w14:textId="6B53BA73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spacing w:val="-4"/>
              </w:rPr>
              <w:t>7,220</w:t>
            </w:r>
          </w:p>
        </w:tc>
        <w:tc>
          <w:tcPr>
            <w:tcW w:w="1233" w:type="dxa"/>
            <w:vAlign w:val="bottom"/>
          </w:tcPr>
          <w:p w14:paraId="63E71146" w14:textId="0624BF5F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spacing w:val="-4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328EA59D" w14:textId="4ACE6113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spacing w:val="-4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14:paraId="25744331" w14:textId="6A6EED44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</w:rPr>
              <w:t>7,220</w:t>
            </w:r>
          </w:p>
        </w:tc>
      </w:tr>
      <w:tr w:rsidR="0029344B" w:rsidRPr="00EB3DF9" w14:paraId="2BC5503C" w14:textId="77777777" w:rsidTr="008F3C28">
        <w:trPr>
          <w:cantSplit/>
        </w:trPr>
        <w:tc>
          <w:tcPr>
            <w:tcW w:w="2970" w:type="dxa"/>
            <w:vAlign w:val="bottom"/>
          </w:tcPr>
          <w:p w14:paraId="50FFCAC9" w14:textId="6B053713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spacing w:val="-4"/>
                <w:cs/>
              </w:rPr>
              <w:t xml:space="preserve">   หุ้นกู้</w:t>
            </w:r>
          </w:p>
        </w:tc>
        <w:tc>
          <w:tcPr>
            <w:tcW w:w="1170" w:type="dxa"/>
            <w:vAlign w:val="bottom"/>
          </w:tcPr>
          <w:p w14:paraId="001372D7" w14:textId="3C9141F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  <w:r w:rsidRPr="00EB3DF9">
              <w:rPr>
                <w:spacing w:val="-4"/>
              </w:rPr>
              <w:t>4</w:t>
            </w:r>
            <w:r w:rsidRPr="00EB3DF9">
              <w:rPr>
                <w:spacing w:val="-4"/>
                <w:cs/>
              </w:rPr>
              <w:t>.</w:t>
            </w:r>
            <w:r w:rsidRPr="00EB3DF9">
              <w:rPr>
                <w:spacing w:val="-4"/>
              </w:rPr>
              <w:t xml:space="preserve">3 </w:t>
            </w:r>
            <w:r w:rsidRPr="00EB3DF9">
              <w:rPr>
                <w:spacing w:val="-4"/>
                <w:cs/>
              </w:rPr>
              <w:t xml:space="preserve">- </w:t>
            </w:r>
            <w:r w:rsidRPr="00EB3DF9">
              <w:rPr>
                <w:spacing w:val="-4"/>
              </w:rPr>
              <w:t>4</w:t>
            </w:r>
            <w:r w:rsidRPr="00EB3DF9">
              <w:rPr>
                <w:spacing w:val="-4"/>
                <w:cs/>
              </w:rPr>
              <w:t>.</w:t>
            </w:r>
            <w:r w:rsidRPr="00EB3DF9">
              <w:rPr>
                <w:spacing w:val="-4"/>
              </w:rPr>
              <w:t>9</w:t>
            </w:r>
          </w:p>
        </w:tc>
        <w:tc>
          <w:tcPr>
            <w:tcW w:w="1233" w:type="dxa"/>
            <w:vAlign w:val="bottom"/>
          </w:tcPr>
          <w:p w14:paraId="05295237" w14:textId="2B9C68AA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spacing w:val="-4"/>
              </w:rPr>
              <w:t>4,000</w:t>
            </w:r>
          </w:p>
        </w:tc>
        <w:tc>
          <w:tcPr>
            <w:tcW w:w="1233" w:type="dxa"/>
            <w:vAlign w:val="bottom"/>
          </w:tcPr>
          <w:p w14:paraId="1D43ACA0" w14:textId="2A68039F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spacing w:val="-4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48423070" w14:textId="735FB7A3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spacing w:val="-4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14:paraId="2E4916CD" w14:textId="3A14CFFE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</w:rPr>
              <w:t>4,000</w:t>
            </w:r>
          </w:p>
        </w:tc>
      </w:tr>
      <w:tr w:rsidR="0029344B" w:rsidRPr="00EB3DF9" w14:paraId="2C351198" w14:textId="77777777" w:rsidTr="008F3C28">
        <w:trPr>
          <w:cantSplit/>
        </w:trPr>
        <w:tc>
          <w:tcPr>
            <w:tcW w:w="2970" w:type="dxa"/>
            <w:vAlign w:val="bottom"/>
          </w:tcPr>
          <w:p w14:paraId="5B049633" w14:textId="421ECA4A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b/>
                <w:bCs/>
                <w:spacing w:val="-4"/>
                <w:cs/>
              </w:rPr>
              <w:t>ไม่หมุนเวียน</w:t>
            </w:r>
          </w:p>
        </w:tc>
        <w:tc>
          <w:tcPr>
            <w:tcW w:w="1170" w:type="dxa"/>
            <w:vAlign w:val="bottom"/>
          </w:tcPr>
          <w:p w14:paraId="5A030E93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4252F465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03769C1D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784FBAB5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51" w:type="dxa"/>
            <w:vAlign w:val="bottom"/>
          </w:tcPr>
          <w:p w14:paraId="25BA981C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</w:p>
        </w:tc>
      </w:tr>
      <w:tr w:rsidR="0029344B" w:rsidRPr="00EB3DF9" w14:paraId="55867F34" w14:textId="77777777" w:rsidTr="008F3C28">
        <w:trPr>
          <w:cantSplit/>
        </w:trPr>
        <w:tc>
          <w:tcPr>
            <w:tcW w:w="2970" w:type="dxa"/>
            <w:vAlign w:val="bottom"/>
          </w:tcPr>
          <w:p w14:paraId="66A7F601" w14:textId="3243526C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spacing w:val="-4"/>
                <w:cs/>
              </w:rPr>
              <w:t xml:space="preserve">   เงินกู้ยืมจากสถาบันการเงิน</w:t>
            </w:r>
          </w:p>
        </w:tc>
        <w:tc>
          <w:tcPr>
            <w:tcW w:w="1170" w:type="dxa"/>
            <w:vAlign w:val="bottom"/>
          </w:tcPr>
          <w:p w14:paraId="549563F9" w14:textId="4B7C0CC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  <w:r w:rsidRPr="00EB3DF9">
              <w:rPr>
                <w:spacing w:val="-4"/>
              </w:rPr>
              <w:t>1</w:t>
            </w:r>
            <w:r w:rsidRPr="00EB3DF9">
              <w:rPr>
                <w:spacing w:val="-4"/>
                <w:cs/>
              </w:rPr>
              <w:t>.</w:t>
            </w:r>
            <w:r w:rsidRPr="00EB3DF9">
              <w:rPr>
                <w:spacing w:val="-4"/>
              </w:rPr>
              <w:t xml:space="preserve">8 </w:t>
            </w:r>
            <w:r w:rsidRPr="00EB3DF9">
              <w:rPr>
                <w:spacing w:val="-4"/>
                <w:cs/>
              </w:rPr>
              <w:t xml:space="preserve">- </w:t>
            </w:r>
            <w:r w:rsidRPr="00EB3DF9">
              <w:rPr>
                <w:spacing w:val="-4"/>
              </w:rPr>
              <w:t>5</w:t>
            </w:r>
            <w:r w:rsidRPr="00EB3DF9">
              <w:rPr>
                <w:spacing w:val="-4"/>
                <w:cs/>
              </w:rPr>
              <w:t>.</w:t>
            </w:r>
            <w:r w:rsidRPr="00EB3DF9">
              <w:rPr>
                <w:spacing w:val="-4"/>
              </w:rPr>
              <w:t>6</w:t>
            </w:r>
          </w:p>
        </w:tc>
        <w:tc>
          <w:tcPr>
            <w:tcW w:w="1233" w:type="dxa"/>
            <w:vAlign w:val="bottom"/>
          </w:tcPr>
          <w:p w14:paraId="0229189C" w14:textId="71030F66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spacing w:val="-4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7DA1C148" w14:textId="1D72A57B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spacing w:val="-4"/>
              </w:rPr>
              <w:t>15,030</w:t>
            </w:r>
          </w:p>
        </w:tc>
        <w:tc>
          <w:tcPr>
            <w:tcW w:w="1233" w:type="dxa"/>
            <w:vAlign w:val="bottom"/>
          </w:tcPr>
          <w:p w14:paraId="4180D23B" w14:textId="5243290A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spacing w:val="-4"/>
              </w:rPr>
              <w:t>3,234</w:t>
            </w:r>
          </w:p>
        </w:tc>
        <w:tc>
          <w:tcPr>
            <w:tcW w:w="1251" w:type="dxa"/>
            <w:vAlign w:val="bottom"/>
          </w:tcPr>
          <w:p w14:paraId="060E0192" w14:textId="758A37CD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</w:rPr>
              <w:t>18,264</w:t>
            </w:r>
          </w:p>
        </w:tc>
      </w:tr>
      <w:tr w:rsidR="0029344B" w:rsidRPr="00EB3DF9" w14:paraId="63A91AEB" w14:textId="77777777" w:rsidTr="008F3C28">
        <w:trPr>
          <w:cantSplit/>
        </w:trPr>
        <w:tc>
          <w:tcPr>
            <w:tcW w:w="2970" w:type="dxa"/>
            <w:vAlign w:val="bottom"/>
          </w:tcPr>
          <w:p w14:paraId="0575E9EA" w14:textId="5BBDD565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spacing w:val="-4"/>
                <w:cs/>
              </w:rPr>
              <w:t xml:space="preserve">   หุ้นกู้</w:t>
            </w:r>
          </w:p>
        </w:tc>
        <w:tc>
          <w:tcPr>
            <w:tcW w:w="1170" w:type="dxa"/>
            <w:vAlign w:val="bottom"/>
          </w:tcPr>
          <w:p w14:paraId="179B5FF8" w14:textId="528BA523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  <w:r w:rsidRPr="00EB3DF9">
              <w:rPr>
                <w:spacing w:val="-4"/>
              </w:rPr>
              <w:t>2</w:t>
            </w:r>
            <w:r w:rsidRPr="00EB3DF9">
              <w:rPr>
                <w:spacing w:val="-4"/>
                <w:cs/>
              </w:rPr>
              <w:t>.</w:t>
            </w:r>
            <w:r w:rsidRPr="00EB3DF9">
              <w:rPr>
                <w:spacing w:val="-4"/>
              </w:rPr>
              <w:t xml:space="preserve">1 </w:t>
            </w:r>
            <w:r w:rsidRPr="00EB3DF9">
              <w:rPr>
                <w:spacing w:val="-4"/>
                <w:cs/>
              </w:rPr>
              <w:t xml:space="preserve">- </w:t>
            </w:r>
            <w:r w:rsidRPr="00EB3DF9">
              <w:rPr>
                <w:spacing w:val="-4"/>
              </w:rPr>
              <w:t>5</w:t>
            </w:r>
            <w:r w:rsidRPr="00EB3DF9">
              <w:rPr>
                <w:spacing w:val="-4"/>
                <w:cs/>
              </w:rPr>
              <w:t>.</w:t>
            </w:r>
            <w:r w:rsidRPr="00EB3DF9">
              <w:rPr>
                <w:spacing w:val="-4"/>
              </w:rPr>
              <w:t>4</w:t>
            </w:r>
          </w:p>
        </w:tc>
        <w:tc>
          <w:tcPr>
            <w:tcW w:w="1233" w:type="dxa"/>
            <w:vAlign w:val="bottom"/>
          </w:tcPr>
          <w:p w14:paraId="3EBD7C25" w14:textId="524B1EAF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spacing w:val="-4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0650631F" w14:textId="26E4F9CA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spacing w:val="-4"/>
              </w:rPr>
              <w:t>6,894</w:t>
            </w:r>
          </w:p>
        </w:tc>
        <w:tc>
          <w:tcPr>
            <w:tcW w:w="1233" w:type="dxa"/>
            <w:vAlign w:val="bottom"/>
          </w:tcPr>
          <w:p w14:paraId="54F76145" w14:textId="394F8889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spacing w:val="-4"/>
              </w:rPr>
              <w:t>14,086</w:t>
            </w:r>
          </w:p>
        </w:tc>
        <w:tc>
          <w:tcPr>
            <w:tcW w:w="1251" w:type="dxa"/>
            <w:vAlign w:val="bottom"/>
          </w:tcPr>
          <w:p w14:paraId="315B7912" w14:textId="3B35B48E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</w:rPr>
              <w:t>20,980</w:t>
            </w:r>
          </w:p>
        </w:tc>
      </w:tr>
      <w:tr w:rsidR="0029344B" w:rsidRPr="00EB3DF9" w14:paraId="1DA12E59" w14:textId="77777777" w:rsidTr="008F3C28">
        <w:trPr>
          <w:cantSplit/>
        </w:trPr>
        <w:tc>
          <w:tcPr>
            <w:tcW w:w="2970" w:type="dxa"/>
            <w:vAlign w:val="bottom"/>
          </w:tcPr>
          <w:p w14:paraId="6A36FE1D" w14:textId="3768206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b/>
                <w:bCs/>
                <w:spacing w:val="-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ABF960B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02EC1956" w14:textId="0AF58AB7" w:rsidR="0029344B" w:rsidRPr="00EB3DF9" w:rsidRDefault="0029344B" w:rsidP="00EB3D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  <w:cs/>
              </w:rPr>
            </w:pPr>
            <w:r w:rsidRPr="00EB3DF9">
              <w:rPr>
                <w:b/>
                <w:bCs/>
                <w:spacing w:val="-4"/>
              </w:rPr>
              <w:t>11,220</w:t>
            </w:r>
          </w:p>
        </w:tc>
        <w:tc>
          <w:tcPr>
            <w:tcW w:w="1233" w:type="dxa"/>
            <w:vAlign w:val="bottom"/>
          </w:tcPr>
          <w:p w14:paraId="3694BCF4" w14:textId="08D732C0" w:rsidR="0029344B" w:rsidRPr="00EB3DF9" w:rsidRDefault="0029344B" w:rsidP="00EB3D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b/>
                <w:bCs/>
                <w:spacing w:val="-4"/>
              </w:rPr>
              <w:t>21,924</w:t>
            </w:r>
          </w:p>
        </w:tc>
        <w:tc>
          <w:tcPr>
            <w:tcW w:w="1233" w:type="dxa"/>
            <w:vAlign w:val="bottom"/>
          </w:tcPr>
          <w:p w14:paraId="0321A5C7" w14:textId="42C29FEE" w:rsidR="0029344B" w:rsidRPr="00EB3DF9" w:rsidRDefault="0029344B" w:rsidP="00EB3D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b/>
                <w:bCs/>
                <w:spacing w:val="-4"/>
              </w:rPr>
              <w:t>17,320</w:t>
            </w:r>
          </w:p>
        </w:tc>
        <w:tc>
          <w:tcPr>
            <w:tcW w:w="1251" w:type="dxa"/>
            <w:vAlign w:val="bottom"/>
          </w:tcPr>
          <w:p w14:paraId="3CE17233" w14:textId="3F7E3F6F" w:rsidR="0029344B" w:rsidRPr="00EB3DF9" w:rsidRDefault="0029344B" w:rsidP="00EB3D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b/>
                <w:bCs/>
                <w:spacing w:val="-4"/>
              </w:rPr>
              <w:t>50,464</w:t>
            </w:r>
          </w:p>
        </w:tc>
      </w:tr>
    </w:tbl>
    <w:p w14:paraId="246310E8" w14:textId="77777777" w:rsidR="0029344B" w:rsidRPr="00EB3DF9" w:rsidRDefault="0029344B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sz w:val="2"/>
          <w:szCs w:val="2"/>
        </w:rPr>
      </w:pPr>
    </w:p>
    <w:tbl>
      <w:tblPr>
        <w:tblpPr w:leftFromText="180" w:rightFromText="180" w:vertAnchor="text" w:tblpX="450" w:tblpY="1"/>
        <w:tblOverlap w:val="never"/>
        <w:tblW w:w="9090" w:type="dxa"/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1233"/>
        <w:gridCol w:w="1233"/>
        <w:gridCol w:w="1233"/>
        <w:gridCol w:w="1251"/>
      </w:tblGrid>
      <w:tr w:rsidR="0029344B" w:rsidRPr="00EB3DF9" w14:paraId="18A02091" w14:textId="77777777" w:rsidTr="00B420D4">
        <w:trPr>
          <w:cantSplit/>
          <w:tblHeader/>
        </w:trPr>
        <w:tc>
          <w:tcPr>
            <w:tcW w:w="2970" w:type="dxa"/>
            <w:vAlign w:val="bottom"/>
          </w:tcPr>
          <w:p w14:paraId="73768F69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spacing w:val="-4"/>
              </w:rPr>
            </w:pPr>
          </w:p>
        </w:tc>
        <w:tc>
          <w:tcPr>
            <w:tcW w:w="6120" w:type="dxa"/>
            <w:gridSpan w:val="5"/>
            <w:vAlign w:val="bottom"/>
          </w:tcPr>
          <w:p w14:paraId="2668AC20" w14:textId="0380A813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contextualSpacing/>
              <w:jc w:val="center"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29344B" w:rsidRPr="00EB3DF9" w14:paraId="6CF4187D" w14:textId="77777777" w:rsidTr="00B420D4">
        <w:trPr>
          <w:cantSplit/>
          <w:tblHeader/>
        </w:trPr>
        <w:tc>
          <w:tcPr>
            <w:tcW w:w="2970" w:type="dxa"/>
            <w:vAlign w:val="bottom"/>
          </w:tcPr>
          <w:p w14:paraId="520E2574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spacing w:val="-4"/>
              </w:rPr>
            </w:pPr>
          </w:p>
        </w:tc>
        <w:tc>
          <w:tcPr>
            <w:tcW w:w="6120" w:type="dxa"/>
            <w:gridSpan w:val="5"/>
            <w:vAlign w:val="bottom"/>
          </w:tcPr>
          <w:p w14:paraId="03BFB7A0" w14:textId="77777777" w:rsidR="0029344B" w:rsidRPr="00EB3DF9" w:rsidRDefault="0029344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  <w:r w:rsidRPr="00EB3DF9">
              <w:rPr>
                <w:rFonts w:hint="cs"/>
                <w:spacing w:val="-4"/>
                <w:cs/>
              </w:rPr>
              <w:t>ระยะเวลาที่กำหนดชำระ</w:t>
            </w:r>
          </w:p>
        </w:tc>
      </w:tr>
      <w:tr w:rsidR="0029344B" w:rsidRPr="00EB3DF9" w14:paraId="5E5EC7B7" w14:textId="77777777" w:rsidTr="00B420D4">
        <w:trPr>
          <w:cantSplit/>
          <w:tblHeader/>
        </w:trPr>
        <w:tc>
          <w:tcPr>
            <w:tcW w:w="2970" w:type="dxa"/>
            <w:vAlign w:val="bottom"/>
          </w:tcPr>
          <w:p w14:paraId="6B5C696B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5345315F" w14:textId="77777777" w:rsidR="0029344B" w:rsidRPr="00EB3DF9" w:rsidRDefault="0029344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  <w:cs/>
              </w:rPr>
            </w:pPr>
            <w:r w:rsidRPr="00EB3DF9">
              <w:rPr>
                <w:rFonts w:hint="cs"/>
                <w:spacing w:val="-4"/>
                <w:cs/>
              </w:rPr>
              <w:t>อัตราดอกเบี้ยที่แท้จริง</w:t>
            </w:r>
          </w:p>
        </w:tc>
        <w:tc>
          <w:tcPr>
            <w:tcW w:w="1233" w:type="dxa"/>
            <w:vAlign w:val="bottom"/>
          </w:tcPr>
          <w:p w14:paraId="2083DAF6" w14:textId="77777777" w:rsidR="0029344B" w:rsidRPr="00EB3DF9" w:rsidRDefault="0029344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  <w:cs/>
              </w:rPr>
            </w:pPr>
            <w:r w:rsidRPr="00EB3DF9">
              <w:rPr>
                <w:rFonts w:hint="cs"/>
                <w:spacing w:val="-4"/>
                <w:cs/>
              </w:rPr>
              <w:t xml:space="preserve">ภายใน </w:t>
            </w:r>
            <w:r w:rsidRPr="00EB3DF9">
              <w:rPr>
                <w:spacing w:val="-4"/>
              </w:rPr>
              <w:t xml:space="preserve">1 </w:t>
            </w:r>
            <w:r w:rsidRPr="00EB3DF9">
              <w:rPr>
                <w:rFonts w:hint="cs"/>
                <w:spacing w:val="-4"/>
                <w:cs/>
              </w:rPr>
              <w:t>ปี</w:t>
            </w:r>
          </w:p>
        </w:tc>
        <w:tc>
          <w:tcPr>
            <w:tcW w:w="1233" w:type="dxa"/>
            <w:vAlign w:val="bottom"/>
          </w:tcPr>
          <w:p w14:paraId="7D73D3D9" w14:textId="77777777" w:rsidR="0029344B" w:rsidRPr="00EB3DF9" w:rsidRDefault="0029344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  <w:cs/>
              </w:rPr>
            </w:pPr>
            <w:r w:rsidRPr="00EB3DF9">
              <w:rPr>
                <w:rFonts w:hint="cs"/>
                <w:spacing w:val="-4"/>
                <w:cs/>
              </w:rPr>
              <w:t xml:space="preserve">หลังจาก </w:t>
            </w:r>
            <w:r w:rsidRPr="00EB3DF9">
              <w:rPr>
                <w:spacing w:val="-4"/>
              </w:rPr>
              <w:t xml:space="preserve">1 </w:t>
            </w:r>
            <w:r w:rsidRPr="00EB3DF9">
              <w:rPr>
                <w:rFonts w:hint="cs"/>
                <w:spacing w:val="-4"/>
                <w:cs/>
              </w:rPr>
              <w:t>ปี</w:t>
            </w:r>
            <w:r w:rsidRPr="00EB3DF9">
              <w:rPr>
                <w:spacing w:val="-4"/>
                <w:cs/>
              </w:rPr>
              <w:br/>
            </w:r>
            <w:r w:rsidRPr="00EB3DF9">
              <w:rPr>
                <w:rFonts w:hint="cs"/>
                <w:spacing w:val="-4"/>
                <w:cs/>
              </w:rPr>
              <w:t xml:space="preserve">แต่ภายใน </w:t>
            </w:r>
            <w:r w:rsidRPr="00EB3DF9">
              <w:rPr>
                <w:spacing w:val="-4"/>
              </w:rPr>
              <w:br/>
              <w:t xml:space="preserve">5 </w:t>
            </w:r>
            <w:r w:rsidRPr="00EB3DF9">
              <w:rPr>
                <w:rFonts w:hint="cs"/>
                <w:spacing w:val="-4"/>
                <w:cs/>
              </w:rPr>
              <w:t>ปี</w:t>
            </w:r>
          </w:p>
        </w:tc>
        <w:tc>
          <w:tcPr>
            <w:tcW w:w="1233" w:type="dxa"/>
            <w:vAlign w:val="bottom"/>
          </w:tcPr>
          <w:p w14:paraId="5F932CC8" w14:textId="77777777" w:rsidR="0029344B" w:rsidRPr="00EB3DF9" w:rsidRDefault="0029344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  <w:cs/>
              </w:rPr>
            </w:pPr>
            <w:r w:rsidRPr="00EB3DF9">
              <w:rPr>
                <w:rFonts w:hint="cs"/>
                <w:spacing w:val="-4"/>
                <w:cs/>
              </w:rPr>
              <w:t xml:space="preserve">หลังจาก </w:t>
            </w:r>
            <w:r w:rsidRPr="00EB3DF9">
              <w:rPr>
                <w:spacing w:val="-4"/>
              </w:rPr>
              <w:t xml:space="preserve">5 </w:t>
            </w:r>
            <w:r w:rsidRPr="00EB3DF9">
              <w:rPr>
                <w:rFonts w:hint="cs"/>
                <w:spacing w:val="-4"/>
                <w:cs/>
              </w:rPr>
              <w:t>ปี</w:t>
            </w:r>
          </w:p>
        </w:tc>
        <w:tc>
          <w:tcPr>
            <w:tcW w:w="1251" w:type="dxa"/>
            <w:vAlign w:val="bottom"/>
          </w:tcPr>
          <w:p w14:paraId="2C29E5B9" w14:textId="77777777" w:rsidR="0029344B" w:rsidRPr="00EB3DF9" w:rsidRDefault="0029344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  <w:r w:rsidRPr="00EB3DF9">
              <w:rPr>
                <w:rFonts w:hint="cs"/>
                <w:spacing w:val="-4"/>
                <w:cs/>
              </w:rPr>
              <w:t>รวม</w:t>
            </w:r>
          </w:p>
        </w:tc>
      </w:tr>
      <w:tr w:rsidR="0029344B" w:rsidRPr="00EB3DF9" w14:paraId="38E22952" w14:textId="77777777" w:rsidTr="00B420D4">
        <w:trPr>
          <w:cantSplit/>
          <w:tblHeader/>
        </w:trPr>
        <w:tc>
          <w:tcPr>
            <w:tcW w:w="2970" w:type="dxa"/>
            <w:vAlign w:val="bottom"/>
          </w:tcPr>
          <w:p w14:paraId="7520ABB1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01679AF1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contextualSpacing/>
              <w:jc w:val="center"/>
              <w:rPr>
                <w:i/>
                <w:iCs/>
                <w:spacing w:val="-4"/>
              </w:rPr>
            </w:pPr>
            <w:r w:rsidRPr="00EB3DF9">
              <w:rPr>
                <w:rFonts w:hint="cs"/>
                <w:i/>
                <w:iCs/>
                <w:spacing w:val="-4"/>
                <w:cs/>
              </w:rPr>
              <w:t>(ร้อยละต่อปี)</w:t>
            </w:r>
          </w:p>
        </w:tc>
        <w:tc>
          <w:tcPr>
            <w:tcW w:w="4950" w:type="dxa"/>
            <w:gridSpan w:val="4"/>
            <w:vAlign w:val="bottom"/>
          </w:tcPr>
          <w:p w14:paraId="7EAFC9EB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contextualSpacing/>
              <w:jc w:val="center"/>
              <w:rPr>
                <w:i/>
                <w:iCs/>
                <w:spacing w:val="-4"/>
              </w:rPr>
            </w:pPr>
            <w:r w:rsidRPr="00EB3DF9">
              <w:rPr>
                <w:rFonts w:hint="cs"/>
                <w:i/>
                <w:iCs/>
                <w:spacing w:val="-4"/>
                <w:cs/>
              </w:rPr>
              <w:t>(ล้านบาท)</w:t>
            </w:r>
          </w:p>
        </w:tc>
      </w:tr>
      <w:tr w:rsidR="0029344B" w:rsidRPr="00EB3DF9" w14:paraId="596F8129" w14:textId="77777777" w:rsidTr="00B420D4">
        <w:trPr>
          <w:cantSplit/>
        </w:trPr>
        <w:tc>
          <w:tcPr>
            <w:tcW w:w="2970" w:type="dxa"/>
            <w:vAlign w:val="bottom"/>
          </w:tcPr>
          <w:p w14:paraId="5757F1D9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i/>
                <w:iCs/>
                <w:spacing w:val="-4"/>
                <w:cs/>
              </w:rPr>
            </w:pPr>
            <w:r w:rsidRPr="00EB3DF9">
              <w:rPr>
                <w:rFonts w:hint="cs"/>
                <w:b/>
                <w:bCs/>
                <w:i/>
                <w:iCs/>
                <w:spacing w:val="-4"/>
                <w:cs/>
              </w:rPr>
              <w:t xml:space="preserve">ณ วันที่ </w:t>
            </w:r>
            <w:r w:rsidRPr="00EB3DF9">
              <w:rPr>
                <w:b/>
                <w:bCs/>
                <w:i/>
                <w:iCs/>
                <w:spacing w:val="-4"/>
              </w:rPr>
              <w:t xml:space="preserve">31 </w:t>
            </w:r>
            <w:r w:rsidRPr="00EB3DF9">
              <w:rPr>
                <w:rFonts w:hint="cs"/>
                <w:b/>
                <w:bCs/>
                <w:i/>
                <w:iCs/>
                <w:spacing w:val="-4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63E60179" w14:textId="77777777" w:rsidR="0029344B" w:rsidRPr="00EB3DF9" w:rsidRDefault="0029344B" w:rsidP="00EB3DF9">
            <w:pPr>
              <w:tabs>
                <w:tab w:val="decimal" w:pos="34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09D37187" w14:textId="77777777" w:rsidR="0029344B" w:rsidRPr="00EB3DF9" w:rsidRDefault="0029344B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0FB6F11B" w14:textId="77777777" w:rsidR="0029344B" w:rsidRPr="00EB3DF9" w:rsidRDefault="0029344B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784C60F6" w14:textId="77777777" w:rsidR="0029344B" w:rsidRPr="00EB3DF9" w:rsidRDefault="0029344B" w:rsidP="00EB3DF9">
            <w:pPr>
              <w:tabs>
                <w:tab w:val="decimal" w:pos="61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51" w:type="dxa"/>
            <w:vAlign w:val="bottom"/>
          </w:tcPr>
          <w:p w14:paraId="2530BA80" w14:textId="77777777" w:rsidR="0029344B" w:rsidRPr="00EB3DF9" w:rsidRDefault="0029344B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</w:tr>
      <w:tr w:rsidR="0029344B" w:rsidRPr="00EB3DF9" w14:paraId="36AB791F" w14:textId="77777777" w:rsidTr="00B420D4">
        <w:trPr>
          <w:cantSplit/>
        </w:trPr>
        <w:tc>
          <w:tcPr>
            <w:tcW w:w="2970" w:type="dxa"/>
            <w:vAlign w:val="bottom"/>
          </w:tcPr>
          <w:p w14:paraId="25BAF8BC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i/>
                <w:iCs/>
                <w:spacing w:val="-4"/>
                <w:cs/>
              </w:rPr>
            </w:pPr>
            <w:r w:rsidRPr="00EB3DF9">
              <w:rPr>
                <w:b/>
                <w:bCs/>
                <w:i/>
                <w:iCs/>
                <w:spacing w:val="-4"/>
              </w:rPr>
              <w:t>2562</w:t>
            </w:r>
          </w:p>
        </w:tc>
        <w:tc>
          <w:tcPr>
            <w:tcW w:w="1170" w:type="dxa"/>
            <w:vAlign w:val="bottom"/>
          </w:tcPr>
          <w:p w14:paraId="10E4FAEC" w14:textId="77777777" w:rsidR="0029344B" w:rsidRPr="00EB3DF9" w:rsidRDefault="0029344B" w:rsidP="00EB3DF9">
            <w:pPr>
              <w:tabs>
                <w:tab w:val="decimal" w:pos="34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3B7AF32C" w14:textId="77777777" w:rsidR="0029344B" w:rsidRPr="00EB3DF9" w:rsidRDefault="0029344B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76CFA4BD" w14:textId="77777777" w:rsidR="0029344B" w:rsidRPr="00EB3DF9" w:rsidRDefault="0029344B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16EFEAFD" w14:textId="77777777" w:rsidR="0029344B" w:rsidRPr="00EB3DF9" w:rsidRDefault="0029344B" w:rsidP="00EB3DF9">
            <w:pPr>
              <w:tabs>
                <w:tab w:val="decimal" w:pos="61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51" w:type="dxa"/>
            <w:vAlign w:val="bottom"/>
          </w:tcPr>
          <w:p w14:paraId="0D1696FF" w14:textId="77777777" w:rsidR="0029344B" w:rsidRPr="00EB3DF9" w:rsidRDefault="0029344B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</w:tr>
      <w:tr w:rsidR="0029344B" w:rsidRPr="00EB3DF9" w14:paraId="7D870053" w14:textId="77777777" w:rsidTr="00B420D4">
        <w:trPr>
          <w:cantSplit/>
        </w:trPr>
        <w:tc>
          <w:tcPr>
            <w:tcW w:w="2970" w:type="dxa"/>
            <w:vAlign w:val="bottom"/>
          </w:tcPr>
          <w:p w14:paraId="6B5274D9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b/>
                <w:bCs/>
                <w:spacing w:val="-4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555999D3" w14:textId="77777777" w:rsidR="0029344B" w:rsidRPr="00EB3DF9" w:rsidRDefault="0029344B" w:rsidP="00EB3DF9">
            <w:pPr>
              <w:tabs>
                <w:tab w:val="decimal" w:pos="34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696F0A31" w14:textId="77777777" w:rsidR="0029344B" w:rsidRPr="00EB3DF9" w:rsidRDefault="0029344B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63E6F222" w14:textId="77777777" w:rsidR="0029344B" w:rsidRPr="00EB3DF9" w:rsidRDefault="0029344B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2DE3F79E" w14:textId="77777777" w:rsidR="0029344B" w:rsidRPr="00EB3DF9" w:rsidRDefault="0029344B" w:rsidP="00EB3DF9">
            <w:pPr>
              <w:tabs>
                <w:tab w:val="decimal" w:pos="61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51" w:type="dxa"/>
            <w:vAlign w:val="bottom"/>
          </w:tcPr>
          <w:p w14:paraId="1D9F2624" w14:textId="77777777" w:rsidR="0029344B" w:rsidRPr="00EB3DF9" w:rsidRDefault="0029344B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</w:tr>
      <w:tr w:rsidR="0029344B" w:rsidRPr="00EB3DF9" w14:paraId="409C6CD2" w14:textId="77777777" w:rsidTr="00B420D4">
        <w:trPr>
          <w:cantSplit/>
        </w:trPr>
        <w:tc>
          <w:tcPr>
            <w:tcW w:w="2970" w:type="dxa"/>
            <w:vAlign w:val="bottom"/>
          </w:tcPr>
          <w:p w14:paraId="3F247AC5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b/>
                <w:bCs/>
                <w:spacing w:val="-4"/>
                <w:cs/>
              </w:rPr>
              <w:t>ไม่หมุนเวียน</w:t>
            </w:r>
          </w:p>
        </w:tc>
        <w:tc>
          <w:tcPr>
            <w:tcW w:w="1170" w:type="dxa"/>
            <w:vAlign w:val="bottom"/>
          </w:tcPr>
          <w:p w14:paraId="7586B2E7" w14:textId="77777777" w:rsidR="0029344B" w:rsidRPr="00EB3DF9" w:rsidRDefault="0029344B" w:rsidP="00EB3DF9">
            <w:pPr>
              <w:tabs>
                <w:tab w:val="decimal" w:pos="34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4B8A31DE" w14:textId="77777777" w:rsidR="0029344B" w:rsidRPr="00EB3DF9" w:rsidRDefault="0029344B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0FA7E57F" w14:textId="77777777" w:rsidR="0029344B" w:rsidRPr="00EB3DF9" w:rsidRDefault="0029344B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371BF66E" w14:textId="77777777" w:rsidR="0029344B" w:rsidRPr="00EB3DF9" w:rsidRDefault="0029344B" w:rsidP="00EB3DF9">
            <w:pPr>
              <w:tabs>
                <w:tab w:val="decimal" w:pos="61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51" w:type="dxa"/>
            <w:vAlign w:val="bottom"/>
          </w:tcPr>
          <w:p w14:paraId="46C9A3C4" w14:textId="77777777" w:rsidR="0029344B" w:rsidRPr="00EB3DF9" w:rsidRDefault="0029344B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</w:tr>
      <w:tr w:rsidR="0029344B" w:rsidRPr="00EB3DF9" w14:paraId="1A36B79E" w14:textId="77777777" w:rsidTr="00B420D4">
        <w:trPr>
          <w:cantSplit/>
        </w:trPr>
        <w:tc>
          <w:tcPr>
            <w:tcW w:w="2970" w:type="dxa"/>
            <w:vAlign w:val="bottom"/>
          </w:tcPr>
          <w:p w14:paraId="4C078D3B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spacing w:val="-4"/>
                <w:cs/>
              </w:rPr>
            </w:pPr>
            <w:r w:rsidRPr="00EB3DF9">
              <w:rPr>
                <w:rFonts w:hint="cs"/>
                <w:spacing w:val="-4"/>
                <w:cs/>
              </w:rPr>
              <w:t xml:space="preserve">   เงินให้กู้ยืมแก่กิจการที่เกี่ยวข้องกัน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8C1DB36" w14:textId="63A77C70" w:rsidR="0029344B" w:rsidRPr="00EB3DF9" w:rsidRDefault="008F3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  <w:r w:rsidRPr="00EB3DF9">
              <w:rPr>
                <w:spacing w:val="-4"/>
              </w:rPr>
              <w:t>0</w:t>
            </w:r>
            <w:r w:rsidRPr="00EB3DF9">
              <w:rPr>
                <w:spacing w:val="-4"/>
                <w:cs/>
              </w:rPr>
              <w:t>.</w:t>
            </w:r>
            <w:r w:rsidRPr="00EB3DF9">
              <w:rPr>
                <w:spacing w:val="-4"/>
              </w:rPr>
              <w:t xml:space="preserve">5 </w:t>
            </w:r>
            <w:r w:rsidR="006325C2" w:rsidRPr="00EB3DF9">
              <w:rPr>
                <w:spacing w:val="-4"/>
                <w:cs/>
              </w:rPr>
              <w:t>-</w:t>
            </w:r>
            <w:r w:rsidRPr="00EB3DF9">
              <w:rPr>
                <w:spacing w:val="-4"/>
                <w:cs/>
              </w:rPr>
              <w:t xml:space="preserve"> </w:t>
            </w:r>
            <w:r w:rsidRPr="00EB3DF9">
              <w:rPr>
                <w:spacing w:val="-4"/>
              </w:rPr>
              <w:t>4</w:t>
            </w:r>
            <w:r w:rsidRPr="00EB3DF9">
              <w:rPr>
                <w:spacing w:val="-4"/>
                <w:cs/>
              </w:rPr>
              <w:t>.</w:t>
            </w:r>
            <w:r w:rsidRPr="00EB3DF9">
              <w:rPr>
                <w:spacing w:val="-4"/>
              </w:rPr>
              <w:t>5</w:t>
            </w:r>
          </w:p>
        </w:tc>
        <w:tc>
          <w:tcPr>
            <w:tcW w:w="1233" w:type="dxa"/>
            <w:vAlign w:val="bottom"/>
          </w:tcPr>
          <w:p w14:paraId="20038B19" w14:textId="6AEDC7E0" w:rsidR="0029344B" w:rsidRPr="00EB3DF9" w:rsidRDefault="008F3C2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42FC07D0" w14:textId="2DBA26D0" w:rsidR="0029344B" w:rsidRPr="00EB3DF9" w:rsidRDefault="008F3C2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  <w:cs/>
              </w:rPr>
            </w:pPr>
            <w:r w:rsidRPr="00EB3DF9">
              <w:rPr>
                <w:spacing w:val="-4"/>
              </w:rPr>
              <w:t>5,791</w:t>
            </w:r>
          </w:p>
        </w:tc>
        <w:tc>
          <w:tcPr>
            <w:tcW w:w="1233" w:type="dxa"/>
            <w:vAlign w:val="bottom"/>
          </w:tcPr>
          <w:p w14:paraId="59C48636" w14:textId="181BFDC0" w:rsidR="0029344B" w:rsidRPr="00EB3DF9" w:rsidRDefault="008F3C2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14:paraId="635DA2AD" w14:textId="2DA199AE" w:rsidR="0029344B" w:rsidRPr="00EB3DF9" w:rsidRDefault="008F3C28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</w:rPr>
              <w:t>5</w:t>
            </w:r>
            <w:r w:rsidR="0029344B" w:rsidRPr="00EB3DF9">
              <w:rPr>
                <w:spacing w:val="-4"/>
              </w:rPr>
              <w:t>,</w:t>
            </w:r>
            <w:r w:rsidRPr="00EB3DF9">
              <w:rPr>
                <w:spacing w:val="-4"/>
              </w:rPr>
              <w:t>791</w:t>
            </w:r>
          </w:p>
        </w:tc>
      </w:tr>
      <w:tr w:rsidR="0029344B" w:rsidRPr="00EB3DF9" w14:paraId="1CBE5E51" w14:textId="77777777" w:rsidTr="00B420D4">
        <w:trPr>
          <w:cantSplit/>
        </w:trPr>
        <w:tc>
          <w:tcPr>
            <w:tcW w:w="2970" w:type="dxa"/>
            <w:vAlign w:val="bottom"/>
          </w:tcPr>
          <w:p w14:paraId="402EEA09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spacing w:val="-4"/>
                <w:cs/>
              </w:rPr>
            </w:pPr>
            <w:r w:rsidRPr="00EB3DF9">
              <w:rPr>
                <w:rFonts w:hint="cs"/>
                <w:b/>
                <w:bCs/>
                <w:spacing w:val="-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2D5399A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290FBD16" w14:textId="3F19BE9B" w:rsidR="0029344B" w:rsidRPr="00EB3DF9" w:rsidRDefault="008F3C28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b/>
                <w:bCs/>
                <w:spacing w:val="-4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5BD5BD4C" w14:textId="78C0D0ED" w:rsidR="0029344B" w:rsidRPr="00EB3DF9" w:rsidRDefault="008F3C28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b/>
                <w:bCs/>
                <w:spacing w:val="-4"/>
              </w:rPr>
              <w:t>5,791</w:t>
            </w:r>
          </w:p>
        </w:tc>
        <w:tc>
          <w:tcPr>
            <w:tcW w:w="1233" w:type="dxa"/>
            <w:vAlign w:val="bottom"/>
          </w:tcPr>
          <w:p w14:paraId="31CBF150" w14:textId="04E266BA" w:rsidR="0029344B" w:rsidRPr="00EB3DF9" w:rsidRDefault="008F3C28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b/>
                <w:bCs/>
                <w:spacing w:val="-4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14:paraId="77F568B2" w14:textId="39F4168A" w:rsidR="0029344B" w:rsidRPr="00EB3DF9" w:rsidRDefault="008F3C28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b/>
                <w:bCs/>
                <w:spacing w:val="-4"/>
              </w:rPr>
              <w:t>5</w:t>
            </w:r>
            <w:r w:rsidR="0029344B" w:rsidRPr="00EB3DF9">
              <w:rPr>
                <w:b/>
                <w:bCs/>
                <w:spacing w:val="-4"/>
              </w:rPr>
              <w:t>,</w:t>
            </w:r>
            <w:r w:rsidRPr="00EB3DF9">
              <w:rPr>
                <w:b/>
                <w:bCs/>
                <w:spacing w:val="-4"/>
              </w:rPr>
              <w:t>791</w:t>
            </w:r>
          </w:p>
        </w:tc>
      </w:tr>
      <w:tr w:rsidR="0029344B" w:rsidRPr="00EB3DF9" w14:paraId="79108B9B" w14:textId="77777777" w:rsidTr="00B420D4">
        <w:trPr>
          <w:cantSplit/>
        </w:trPr>
        <w:tc>
          <w:tcPr>
            <w:tcW w:w="2970" w:type="dxa"/>
            <w:vAlign w:val="bottom"/>
          </w:tcPr>
          <w:p w14:paraId="2880BCBE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b/>
                <w:bCs/>
                <w:spacing w:val="-4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6DD59592" w14:textId="77777777" w:rsidR="0029344B" w:rsidRPr="00EB3DF9" w:rsidRDefault="0029344B" w:rsidP="00EB3DF9">
            <w:pPr>
              <w:tabs>
                <w:tab w:val="decimal" w:pos="34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35D7E5FF" w14:textId="77777777" w:rsidR="0029344B" w:rsidRPr="00EB3DF9" w:rsidRDefault="0029344B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369F271A" w14:textId="77777777" w:rsidR="0029344B" w:rsidRPr="00EB3DF9" w:rsidRDefault="0029344B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12ABE485" w14:textId="77777777" w:rsidR="0029344B" w:rsidRPr="00EB3DF9" w:rsidRDefault="0029344B" w:rsidP="00EB3DF9">
            <w:pPr>
              <w:tabs>
                <w:tab w:val="decimal" w:pos="61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51" w:type="dxa"/>
            <w:vAlign w:val="bottom"/>
          </w:tcPr>
          <w:p w14:paraId="676A6E26" w14:textId="77777777" w:rsidR="0029344B" w:rsidRPr="00EB3DF9" w:rsidRDefault="0029344B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</w:tr>
      <w:tr w:rsidR="0029344B" w:rsidRPr="00EB3DF9" w14:paraId="6757D49E" w14:textId="77777777" w:rsidTr="00B420D4">
        <w:trPr>
          <w:cantSplit/>
        </w:trPr>
        <w:tc>
          <w:tcPr>
            <w:tcW w:w="2970" w:type="dxa"/>
            <w:vAlign w:val="bottom"/>
          </w:tcPr>
          <w:p w14:paraId="0AC8B76B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</w:rPr>
            </w:pPr>
            <w:r w:rsidRPr="00EB3DF9">
              <w:rPr>
                <w:rFonts w:hint="cs"/>
                <w:b/>
                <w:bCs/>
                <w:spacing w:val="-4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51312BF5" w14:textId="77777777" w:rsidR="0029344B" w:rsidRPr="00EB3DF9" w:rsidRDefault="0029344B" w:rsidP="00EB3DF9">
            <w:pPr>
              <w:tabs>
                <w:tab w:val="decimal" w:pos="34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667036A9" w14:textId="77777777" w:rsidR="0029344B" w:rsidRPr="00EB3DF9" w:rsidRDefault="0029344B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79EDD75E" w14:textId="77777777" w:rsidR="0029344B" w:rsidRPr="00EB3DF9" w:rsidRDefault="0029344B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346C3985" w14:textId="77777777" w:rsidR="0029344B" w:rsidRPr="00EB3DF9" w:rsidRDefault="0029344B" w:rsidP="00EB3DF9">
            <w:pPr>
              <w:tabs>
                <w:tab w:val="decimal" w:pos="61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51" w:type="dxa"/>
            <w:vAlign w:val="bottom"/>
          </w:tcPr>
          <w:p w14:paraId="36E76D46" w14:textId="77777777" w:rsidR="0029344B" w:rsidRPr="00EB3DF9" w:rsidRDefault="0029344B" w:rsidP="00EB3DF9">
            <w:pPr>
              <w:tabs>
                <w:tab w:val="clear" w:pos="454"/>
                <w:tab w:val="decimal" w:pos="432"/>
              </w:tabs>
              <w:spacing w:line="380" w:lineRule="exact"/>
              <w:ind w:left="-7"/>
              <w:contextualSpacing/>
              <w:jc w:val="thaiDistribute"/>
              <w:rPr>
                <w:spacing w:val="-4"/>
              </w:rPr>
            </w:pPr>
          </w:p>
        </w:tc>
      </w:tr>
      <w:tr w:rsidR="0029344B" w:rsidRPr="00EB3DF9" w14:paraId="7536CD4F" w14:textId="77777777" w:rsidTr="00B420D4">
        <w:trPr>
          <w:cantSplit/>
        </w:trPr>
        <w:tc>
          <w:tcPr>
            <w:tcW w:w="2970" w:type="dxa"/>
            <w:vAlign w:val="bottom"/>
          </w:tcPr>
          <w:p w14:paraId="2F84A876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spacing w:val="-4"/>
              </w:rPr>
            </w:pPr>
            <w:r w:rsidRPr="00EB3DF9">
              <w:rPr>
                <w:rFonts w:hint="cs"/>
                <w:spacing w:val="-4"/>
                <w:cs/>
              </w:rPr>
              <w:t xml:space="preserve">   เงินกู้ยืมจากสถาบันการเงิน</w:t>
            </w:r>
          </w:p>
        </w:tc>
        <w:tc>
          <w:tcPr>
            <w:tcW w:w="1170" w:type="dxa"/>
            <w:vAlign w:val="bottom"/>
          </w:tcPr>
          <w:p w14:paraId="0F3F8266" w14:textId="28982A0C" w:rsidR="0029344B" w:rsidRPr="00EB3DF9" w:rsidRDefault="008F3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  <w:r w:rsidRPr="00EB3DF9">
              <w:rPr>
                <w:spacing w:val="-4"/>
              </w:rPr>
              <w:t>4</w:t>
            </w:r>
            <w:r w:rsidR="0029344B" w:rsidRPr="00EB3DF9">
              <w:rPr>
                <w:spacing w:val="-4"/>
                <w:cs/>
              </w:rPr>
              <w:t>.</w:t>
            </w:r>
            <w:r w:rsidR="006325C2" w:rsidRPr="00EB3DF9">
              <w:rPr>
                <w:spacing w:val="-4"/>
              </w:rPr>
              <w:t>2</w:t>
            </w:r>
            <w:r w:rsidR="0029344B" w:rsidRPr="00EB3DF9">
              <w:rPr>
                <w:spacing w:val="-4"/>
                <w:cs/>
              </w:rPr>
              <w:t xml:space="preserve"> - </w:t>
            </w:r>
            <w:r w:rsidRPr="00EB3DF9">
              <w:rPr>
                <w:spacing w:val="-4"/>
              </w:rPr>
              <w:t>4</w:t>
            </w:r>
            <w:r w:rsidR="0029344B" w:rsidRPr="00EB3DF9">
              <w:rPr>
                <w:spacing w:val="-4"/>
                <w:cs/>
              </w:rPr>
              <w:t>.</w:t>
            </w:r>
            <w:r w:rsidR="006325C2" w:rsidRPr="00EB3DF9">
              <w:rPr>
                <w:spacing w:val="-4"/>
              </w:rPr>
              <w:t>4</w:t>
            </w:r>
          </w:p>
        </w:tc>
        <w:tc>
          <w:tcPr>
            <w:tcW w:w="1233" w:type="dxa"/>
            <w:vAlign w:val="bottom"/>
          </w:tcPr>
          <w:p w14:paraId="127A3A21" w14:textId="78684A50" w:rsidR="0029344B" w:rsidRPr="00EB3DF9" w:rsidRDefault="008F3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</w:rPr>
              <w:t>375</w:t>
            </w:r>
          </w:p>
        </w:tc>
        <w:tc>
          <w:tcPr>
            <w:tcW w:w="1233" w:type="dxa"/>
            <w:vAlign w:val="bottom"/>
          </w:tcPr>
          <w:p w14:paraId="7614CADE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16B7A069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14:paraId="1D919611" w14:textId="4416B04C" w:rsidR="0029344B" w:rsidRPr="00EB3DF9" w:rsidRDefault="008F3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</w:rPr>
              <w:t>375</w:t>
            </w:r>
          </w:p>
        </w:tc>
      </w:tr>
      <w:tr w:rsidR="0029344B" w:rsidRPr="00EB3DF9" w14:paraId="7EA6B4F0" w14:textId="77777777" w:rsidTr="00B420D4">
        <w:trPr>
          <w:cantSplit/>
        </w:trPr>
        <w:tc>
          <w:tcPr>
            <w:tcW w:w="2970" w:type="dxa"/>
            <w:vAlign w:val="bottom"/>
          </w:tcPr>
          <w:p w14:paraId="526F464F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spacing w:val="-4"/>
                <w:cs/>
              </w:rPr>
            </w:pPr>
            <w:r w:rsidRPr="00EB3DF9">
              <w:rPr>
                <w:rFonts w:hint="cs"/>
                <w:spacing w:val="-4"/>
                <w:cs/>
              </w:rPr>
              <w:t xml:space="preserve">   หุ้นกู้</w:t>
            </w:r>
          </w:p>
        </w:tc>
        <w:tc>
          <w:tcPr>
            <w:tcW w:w="1170" w:type="dxa"/>
            <w:vAlign w:val="bottom"/>
          </w:tcPr>
          <w:p w14:paraId="11E93339" w14:textId="7904BA78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  <w:r w:rsidRPr="00EB3DF9">
              <w:rPr>
                <w:rFonts w:hint="cs"/>
                <w:spacing w:val="-4"/>
                <w:cs/>
              </w:rPr>
              <w:t>2.1</w:t>
            </w:r>
          </w:p>
        </w:tc>
        <w:tc>
          <w:tcPr>
            <w:tcW w:w="1233" w:type="dxa"/>
            <w:vAlign w:val="bottom"/>
          </w:tcPr>
          <w:p w14:paraId="3A5EC21D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  <w:cs/>
              </w:rPr>
            </w:pPr>
            <w:r w:rsidRPr="00EB3DF9">
              <w:rPr>
                <w:spacing w:val="-4"/>
              </w:rPr>
              <w:t>3,000</w:t>
            </w:r>
          </w:p>
        </w:tc>
        <w:tc>
          <w:tcPr>
            <w:tcW w:w="1233" w:type="dxa"/>
            <w:vAlign w:val="bottom"/>
          </w:tcPr>
          <w:p w14:paraId="6049930C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019B1C43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14:paraId="3697F535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  <w:cs/>
              </w:rPr>
            </w:pPr>
            <w:r w:rsidRPr="00EB3DF9">
              <w:rPr>
                <w:spacing w:val="-4"/>
              </w:rPr>
              <w:t>3,000</w:t>
            </w:r>
          </w:p>
        </w:tc>
      </w:tr>
      <w:tr w:rsidR="0029344B" w:rsidRPr="00EB3DF9" w14:paraId="20E1F795" w14:textId="77777777" w:rsidTr="00B420D4">
        <w:trPr>
          <w:cantSplit/>
        </w:trPr>
        <w:tc>
          <w:tcPr>
            <w:tcW w:w="2970" w:type="dxa"/>
            <w:vAlign w:val="bottom"/>
          </w:tcPr>
          <w:p w14:paraId="5C7859D1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b/>
                <w:bCs/>
                <w:spacing w:val="-4"/>
                <w:cs/>
              </w:rPr>
              <w:t>ไม่หมุนเวียน</w:t>
            </w:r>
          </w:p>
        </w:tc>
        <w:tc>
          <w:tcPr>
            <w:tcW w:w="1170" w:type="dxa"/>
            <w:vAlign w:val="bottom"/>
          </w:tcPr>
          <w:p w14:paraId="101A7FDE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63A8326D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46A36414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05431D00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</w:p>
        </w:tc>
        <w:tc>
          <w:tcPr>
            <w:tcW w:w="1251" w:type="dxa"/>
            <w:vAlign w:val="bottom"/>
          </w:tcPr>
          <w:p w14:paraId="7ABC3248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</w:p>
        </w:tc>
      </w:tr>
      <w:tr w:rsidR="0029344B" w:rsidRPr="00EB3DF9" w14:paraId="42AD28F5" w14:textId="77777777" w:rsidTr="00137302">
        <w:trPr>
          <w:cantSplit/>
        </w:trPr>
        <w:tc>
          <w:tcPr>
            <w:tcW w:w="2970" w:type="dxa"/>
            <w:vAlign w:val="bottom"/>
          </w:tcPr>
          <w:p w14:paraId="17E3D9AF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spacing w:val="-4"/>
                <w:cs/>
              </w:rPr>
            </w:pPr>
            <w:r w:rsidRPr="00EB3DF9">
              <w:rPr>
                <w:rFonts w:hint="cs"/>
                <w:spacing w:val="-4"/>
                <w:cs/>
              </w:rPr>
              <w:t xml:space="preserve">   เงินกู้ยืมจากสถาบันการเงิน</w:t>
            </w:r>
          </w:p>
        </w:tc>
        <w:tc>
          <w:tcPr>
            <w:tcW w:w="1170" w:type="dxa"/>
            <w:vAlign w:val="bottom"/>
          </w:tcPr>
          <w:p w14:paraId="1B22DE27" w14:textId="03449FF7" w:rsidR="0029344B" w:rsidRPr="00EB3DF9" w:rsidRDefault="008F3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  <w:r w:rsidRPr="00EB3DF9">
              <w:rPr>
                <w:spacing w:val="-4"/>
              </w:rPr>
              <w:t>4</w:t>
            </w:r>
            <w:r w:rsidR="0029344B" w:rsidRPr="00EB3DF9">
              <w:rPr>
                <w:spacing w:val="-4"/>
                <w:cs/>
              </w:rPr>
              <w:t>.</w:t>
            </w:r>
            <w:r w:rsidRPr="00EB3DF9">
              <w:rPr>
                <w:spacing w:val="-4"/>
              </w:rPr>
              <w:t>2</w:t>
            </w:r>
            <w:r w:rsidR="0029344B" w:rsidRPr="00EB3DF9">
              <w:rPr>
                <w:spacing w:val="-4"/>
                <w:cs/>
              </w:rPr>
              <w:t xml:space="preserve"> - </w:t>
            </w:r>
            <w:r w:rsidRPr="00EB3DF9">
              <w:rPr>
                <w:spacing w:val="-4"/>
              </w:rPr>
              <w:t>4</w:t>
            </w:r>
            <w:r w:rsidR="0029344B" w:rsidRPr="00EB3DF9">
              <w:rPr>
                <w:spacing w:val="-4"/>
                <w:cs/>
              </w:rPr>
              <w:t>.</w:t>
            </w:r>
            <w:r w:rsidR="008E7B78" w:rsidRPr="00EB3DF9">
              <w:rPr>
                <w:spacing w:val="-4"/>
              </w:rPr>
              <w:t>4</w:t>
            </w:r>
          </w:p>
        </w:tc>
        <w:tc>
          <w:tcPr>
            <w:tcW w:w="1233" w:type="dxa"/>
            <w:vAlign w:val="bottom"/>
          </w:tcPr>
          <w:p w14:paraId="23B12DE6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  <w:cs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F3A9F14" w14:textId="05119F12" w:rsidR="0029344B" w:rsidRPr="00EB3DF9" w:rsidRDefault="008F3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</w:rPr>
              <w:t>2,3</w:t>
            </w:r>
            <w:r w:rsidR="006E7F3F" w:rsidRPr="00EB3DF9">
              <w:rPr>
                <w:spacing w:val="-4"/>
              </w:rPr>
              <w:t>39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6F5A9E4" w14:textId="1ABA0D21" w:rsidR="0029344B" w:rsidRPr="00EB3DF9" w:rsidRDefault="008F3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  <w:cs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798371AE" w14:textId="65D04AB4" w:rsidR="0029344B" w:rsidRPr="00EB3DF9" w:rsidRDefault="008F3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</w:rPr>
              <w:t>2,3</w:t>
            </w:r>
            <w:r w:rsidR="006E7F3F" w:rsidRPr="00EB3DF9">
              <w:rPr>
                <w:spacing w:val="-4"/>
              </w:rPr>
              <w:t>39</w:t>
            </w:r>
          </w:p>
        </w:tc>
      </w:tr>
      <w:tr w:rsidR="0029344B" w:rsidRPr="00EB3DF9" w14:paraId="32C1216C" w14:textId="77777777" w:rsidTr="00B420D4">
        <w:trPr>
          <w:cantSplit/>
        </w:trPr>
        <w:tc>
          <w:tcPr>
            <w:tcW w:w="2970" w:type="dxa"/>
            <w:vAlign w:val="bottom"/>
          </w:tcPr>
          <w:p w14:paraId="08090584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spacing w:val="-4"/>
                <w:cs/>
              </w:rPr>
            </w:pPr>
            <w:r w:rsidRPr="00EB3DF9">
              <w:rPr>
                <w:rFonts w:hint="cs"/>
                <w:spacing w:val="-4"/>
                <w:cs/>
              </w:rPr>
              <w:t xml:space="preserve">   หุ้นกู้</w:t>
            </w:r>
          </w:p>
        </w:tc>
        <w:tc>
          <w:tcPr>
            <w:tcW w:w="1170" w:type="dxa"/>
            <w:vAlign w:val="bottom"/>
          </w:tcPr>
          <w:p w14:paraId="5D254981" w14:textId="4DF0F318" w:rsidR="0029344B" w:rsidRPr="00EB3DF9" w:rsidRDefault="008E7B7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  <w:r w:rsidRPr="00EB3DF9">
              <w:rPr>
                <w:spacing w:val="-4"/>
              </w:rPr>
              <w:t>3</w:t>
            </w:r>
            <w:r w:rsidR="0029344B" w:rsidRPr="00EB3DF9">
              <w:rPr>
                <w:spacing w:val="-4"/>
                <w:cs/>
              </w:rPr>
              <w:t>.</w:t>
            </w:r>
            <w:r w:rsidRPr="00EB3DF9">
              <w:rPr>
                <w:spacing w:val="-4"/>
              </w:rPr>
              <w:t>0</w:t>
            </w:r>
            <w:r w:rsidR="006325C2" w:rsidRPr="00EB3DF9">
              <w:rPr>
                <w:spacing w:val="-4"/>
                <w:cs/>
              </w:rPr>
              <w:t xml:space="preserve"> - </w:t>
            </w:r>
            <w:r w:rsidR="0029344B" w:rsidRPr="00EB3DF9">
              <w:rPr>
                <w:spacing w:val="-4"/>
              </w:rPr>
              <w:t>5</w:t>
            </w:r>
            <w:r w:rsidR="0029344B" w:rsidRPr="00EB3DF9">
              <w:rPr>
                <w:spacing w:val="-4"/>
                <w:cs/>
              </w:rPr>
              <w:t>.</w:t>
            </w:r>
            <w:r w:rsidR="0029344B" w:rsidRPr="00EB3DF9">
              <w:rPr>
                <w:spacing w:val="-4"/>
              </w:rPr>
              <w:t>4</w:t>
            </w:r>
          </w:p>
        </w:tc>
        <w:tc>
          <w:tcPr>
            <w:tcW w:w="1233" w:type="dxa"/>
            <w:vAlign w:val="bottom"/>
          </w:tcPr>
          <w:p w14:paraId="7A81CEAC" w14:textId="77777777" w:rsidR="0029344B" w:rsidRPr="00EB3DF9" w:rsidRDefault="0029344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60E2A381" w14:textId="77777777" w:rsidR="0029344B" w:rsidRPr="00EB3DF9" w:rsidRDefault="0029344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</w:rPr>
              <w:t>7,396</w:t>
            </w:r>
          </w:p>
        </w:tc>
        <w:tc>
          <w:tcPr>
            <w:tcW w:w="1233" w:type="dxa"/>
            <w:vAlign w:val="bottom"/>
          </w:tcPr>
          <w:p w14:paraId="71A771FD" w14:textId="77777777" w:rsidR="0029344B" w:rsidRPr="00EB3DF9" w:rsidRDefault="0029344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</w:rPr>
              <w:t>10,589</w:t>
            </w:r>
          </w:p>
        </w:tc>
        <w:tc>
          <w:tcPr>
            <w:tcW w:w="1251" w:type="dxa"/>
            <w:vAlign w:val="bottom"/>
          </w:tcPr>
          <w:p w14:paraId="3FCCE6DA" w14:textId="77777777" w:rsidR="0029344B" w:rsidRPr="00EB3DF9" w:rsidRDefault="0029344B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</w:rPr>
              <w:t>17,985</w:t>
            </w:r>
          </w:p>
        </w:tc>
      </w:tr>
      <w:tr w:rsidR="0029344B" w:rsidRPr="00EB3DF9" w14:paraId="59EDF51F" w14:textId="77777777" w:rsidTr="00B420D4">
        <w:trPr>
          <w:cantSplit/>
        </w:trPr>
        <w:tc>
          <w:tcPr>
            <w:tcW w:w="2970" w:type="dxa"/>
            <w:vAlign w:val="bottom"/>
          </w:tcPr>
          <w:p w14:paraId="362BF91D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spacing w:val="-4"/>
                <w:cs/>
              </w:rPr>
            </w:pPr>
            <w:r w:rsidRPr="00EB3DF9">
              <w:rPr>
                <w:rFonts w:hint="cs"/>
                <w:b/>
                <w:bCs/>
                <w:spacing w:val="-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0008EF2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4078C9B5" w14:textId="55FDA479" w:rsidR="0029344B" w:rsidRPr="00EB3DF9" w:rsidRDefault="008F3C28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b/>
                <w:bCs/>
                <w:spacing w:val="-4"/>
              </w:rPr>
              <w:t>3</w:t>
            </w:r>
            <w:r w:rsidR="0029344B" w:rsidRPr="00EB3DF9">
              <w:rPr>
                <w:b/>
                <w:bCs/>
                <w:spacing w:val="-4"/>
              </w:rPr>
              <w:t>,</w:t>
            </w:r>
            <w:r w:rsidRPr="00EB3DF9">
              <w:rPr>
                <w:b/>
                <w:bCs/>
                <w:spacing w:val="-4"/>
              </w:rPr>
              <w:t>375</w:t>
            </w:r>
          </w:p>
        </w:tc>
        <w:tc>
          <w:tcPr>
            <w:tcW w:w="1233" w:type="dxa"/>
            <w:vAlign w:val="bottom"/>
          </w:tcPr>
          <w:p w14:paraId="74DEFEE4" w14:textId="53277AC5" w:rsidR="0029344B" w:rsidRPr="00EB3DF9" w:rsidRDefault="008F3C28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b/>
                <w:bCs/>
                <w:spacing w:val="-4"/>
              </w:rPr>
              <w:t>9</w:t>
            </w:r>
            <w:r w:rsidR="0029344B" w:rsidRPr="00EB3DF9">
              <w:rPr>
                <w:b/>
                <w:bCs/>
                <w:spacing w:val="-4"/>
              </w:rPr>
              <w:t>,</w:t>
            </w:r>
            <w:r w:rsidRPr="00EB3DF9">
              <w:rPr>
                <w:b/>
                <w:bCs/>
                <w:spacing w:val="-4"/>
              </w:rPr>
              <w:t>73</w:t>
            </w:r>
            <w:r w:rsidR="006E7F3F" w:rsidRPr="00EB3DF9">
              <w:rPr>
                <w:b/>
                <w:bCs/>
                <w:spacing w:val="-4"/>
              </w:rPr>
              <w:t>5</w:t>
            </w:r>
          </w:p>
        </w:tc>
        <w:tc>
          <w:tcPr>
            <w:tcW w:w="1233" w:type="dxa"/>
            <w:vAlign w:val="bottom"/>
          </w:tcPr>
          <w:p w14:paraId="29E55E60" w14:textId="0E0E0B69" w:rsidR="0029344B" w:rsidRPr="00EB3DF9" w:rsidRDefault="0029344B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b/>
                <w:bCs/>
                <w:spacing w:val="-4"/>
              </w:rPr>
              <w:t>1</w:t>
            </w:r>
            <w:r w:rsidR="008F3C28" w:rsidRPr="00EB3DF9">
              <w:rPr>
                <w:b/>
                <w:bCs/>
                <w:spacing w:val="-4"/>
              </w:rPr>
              <w:t>0</w:t>
            </w:r>
            <w:r w:rsidRPr="00EB3DF9">
              <w:rPr>
                <w:b/>
                <w:bCs/>
                <w:spacing w:val="-4"/>
              </w:rPr>
              <w:t>,</w:t>
            </w:r>
            <w:r w:rsidR="008F3C28" w:rsidRPr="00EB3DF9">
              <w:rPr>
                <w:b/>
                <w:bCs/>
                <w:spacing w:val="-4"/>
              </w:rPr>
              <w:t>589</w:t>
            </w:r>
          </w:p>
        </w:tc>
        <w:tc>
          <w:tcPr>
            <w:tcW w:w="1251" w:type="dxa"/>
            <w:vAlign w:val="bottom"/>
          </w:tcPr>
          <w:p w14:paraId="5F6251EE" w14:textId="329DC062" w:rsidR="0029344B" w:rsidRPr="00EB3DF9" w:rsidRDefault="008F3C28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b/>
                <w:bCs/>
                <w:spacing w:val="-4"/>
              </w:rPr>
              <w:t>23</w:t>
            </w:r>
            <w:r w:rsidR="0029344B" w:rsidRPr="00EB3DF9">
              <w:rPr>
                <w:b/>
                <w:bCs/>
                <w:spacing w:val="-4"/>
              </w:rPr>
              <w:t>,</w:t>
            </w:r>
            <w:r w:rsidR="006E7F3F" w:rsidRPr="00EB3DF9">
              <w:rPr>
                <w:b/>
                <w:bCs/>
                <w:spacing w:val="-4"/>
              </w:rPr>
              <w:t>699</w:t>
            </w:r>
          </w:p>
        </w:tc>
      </w:tr>
      <w:tr w:rsidR="0029344B" w:rsidRPr="00EB3DF9" w14:paraId="178B2ECE" w14:textId="77777777" w:rsidTr="00B420D4">
        <w:trPr>
          <w:cantSplit/>
        </w:trPr>
        <w:tc>
          <w:tcPr>
            <w:tcW w:w="2970" w:type="dxa"/>
            <w:vAlign w:val="bottom"/>
          </w:tcPr>
          <w:p w14:paraId="18E1820D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14:paraId="1E46F3C2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23021472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21D73162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578E3984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51" w:type="dxa"/>
            <w:vAlign w:val="bottom"/>
          </w:tcPr>
          <w:p w14:paraId="064170A5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</w:p>
        </w:tc>
      </w:tr>
      <w:tr w:rsidR="0029344B" w:rsidRPr="00EB3DF9" w14:paraId="7D379B9C" w14:textId="77777777" w:rsidTr="00B420D4">
        <w:trPr>
          <w:cantSplit/>
        </w:trPr>
        <w:tc>
          <w:tcPr>
            <w:tcW w:w="2970" w:type="dxa"/>
            <w:vAlign w:val="bottom"/>
          </w:tcPr>
          <w:p w14:paraId="518F458A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</w:rPr>
            </w:pPr>
            <w:r w:rsidRPr="00EB3DF9">
              <w:rPr>
                <w:b/>
                <w:bCs/>
                <w:i/>
                <w:iCs/>
                <w:spacing w:val="-4"/>
              </w:rPr>
              <w:t>2561</w:t>
            </w:r>
          </w:p>
        </w:tc>
        <w:tc>
          <w:tcPr>
            <w:tcW w:w="1170" w:type="dxa"/>
            <w:vAlign w:val="bottom"/>
          </w:tcPr>
          <w:p w14:paraId="006B9B86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3B3A15BB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3E608DA9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192772D3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51" w:type="dxa"/>
            <w:vAlign w:val="bottom"/>
          </w:tcPr>
          <w:p w14:paraId="196CC7BF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</w:p>
        </w:tc>
      </w:tr>
      <w:tr w:rsidR="0029344B" w:rsidRPr="00EB3DF9" w14:paraId="50E10FD7" w14:textId="77777777" w:rsidTr="00B420D4">
        <w:trPr>
          <w:cantSplit/>
        </w:trPr>
        <w:tc>
          <w:tcPr>
            <w:tcW w:w="2970" w:type="dxa"/>
            <w:vAlign w:val="bottom"/>
          </w:tcPr>
          <w:p w14:paraId="5959BCD6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b/>
                <w:bCs/>
                <w:spacing w:val="-4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62AE3FAC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51CD92D5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5686DE0D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0F018F6A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51" w:type="dxa"/>
            <w:vAlign w:val="bottom"/>
          </w:tcPr>
          <w:p w14:paraId="49E77E32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</w:p>
        </w:tc>
      </w:tr>
      <w:tr w:rsidR="0029344B" w:rsidRPr="00EB3DF9" w14:paraId="33974806" w14:textId="77777777" w:rsidTr="00B420D4">
        <w:trPr>
          <w:cantSplit/>
        </w:trPr>
        <w:tc>
          <w:tcPr>
            <w:tcW w:w="2970" w:type="dxa"/>
            <w:vAlign w:val="bottom"/>
          </w:tcPr>
          <w:p w14:paraId="6529967A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b/>
                <w:bCs/>
                <w:spacing w:val="-4"/>
                <w:cs/>
              </w:rPr>
              <w:t>ไม่หมุนเวียน</w:t>
            </w:r>
          </w:p>
        </w:tc>
        <w:tc>
          <w:tcPr>
            <w:tcW w:w="1170" w:type="dxa"/>
            <w:vAlign w:val="bottom"/>
          </w:tcPr>
          <w:p w14:paraId="077EAB54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217F634D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2F1133C7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41FC129D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51" w:type="dxa"/>
            <w:vAlign w:val="bottom"/>
          </w:tcPr>
          <w:p w14:paraId="7E62E926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</w:p>
        </w:tc>
      </w:tr>
      <w:tr w:rsidR="0029344B" w:rsidRPr="00EB3DF9" w14:paraId="7309961A" w14:textId="77777777" w:rsidTr="00B420D4">
        <w:trPr>
          <w:cantSplit/>
        </w:trPr>
        <w:tc>
          <w:tcPr>
            <w:tcW w:w="2970" w:type="dxa"/>
            <w:vAlign w:val="bottom"/>
          </w:tcPr>
          <w:p w14:paraId="4DB2D357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spacing w:val="-4"/>
                <w:cs/>
              </w:rPr>
              <w:t xml:space="preserve">   เงินให้กู้ยืมแก่กิจการที่เกี่ยวข้องกัน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0627D2E" w14:textId="536B3C11" w:rsidR="0029344B" w:rsidRPr="00EB3DF9" w:rsidRDefault="008F3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  <w:r w:rsidRPr="00EB3DF9">
              <w:rPr>
                <w:spacing w:val="-4"/>
              </w:rPr>
              <w:t>0</w:t>
            </w:r>
            <w:r w:rsidRPr="00EB3DF9">
              <w:rPr>
                <w:spacing w:val="-4"/>
                <w:cs/>
              </w:rPr>
              <w:t>.</w:t>
            </w:r>
            <w:r w:rsidRPr="00EB3DF9">
              <w:rPr>
                <w:spacing w:val="-4"/>
              </w:rPr>
              <w:t xml:space="preserve">5 </w:t>
            </w:r>
            <w:r w:rsidR="003D16D1" w:rsidRPr="00EB3DF9">
              <w:rPr>
                <w:spacing w:val="-4"/>
                <w:cs/>
              </w:rPr>
              <w:t>-</w:t>
            </w:r>
            <w:r w:rsidRPr="00EB3DF9">
              <w:rPr>
                <w:spacing w:val="-4"/>
                <w:cs/>
              </w:rPr>
              <w:t xml:space="preserve"> </w:t>
            </w:r>
            <w:r w:rsidRPr="00EB3DF9">
              <w:rPr>
                <w:spacing w:val="-4"/>
              </w:rPr>
              <w:t>4</w:t>
            </w:r>
            <w:r w:rsidRPr="00EB3DF9">
              <w:rPr>
                <w:spacing w:val="-4"/>
                <w:cs/>
              </w:rPr>
              <w:t>.</w:t>
            </w:r>
            <w:r w:rsidRPr="00EB3DF9">
              <w:rPr>
                <w:spacing w:val="-4"/>
              </w:rPr>
              <w:t>5</w:t>
            </w:r>
          </w:p>
        </w:tc>
        <w:tc>
          <w:tcPr>
            <w:tcW w:w="1233" w:type="dxa"/>
            <w:vAlign w:val="bottom"/>
          </w:tcPr>
          <w:p w14:paraId="3D693FFA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spacing w:val="-4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09C833BD" w14:textId="3DBB7FCF" w:rsidR="0029344B" w:rsidRPr="00EB3DF9" w:rsidRDefault="008F3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spacing w:val="-4"/>
              </w:rPr>
              <w:t>5,128</w:t>
            </w:r>
          </w:p>
        </w:tc>
        <w:tc>
          <w:tcPr>
            <w:tcW w:w="1233" w:type="dxa"/>
            <w:vAlign w:val="bottom"/>
          </w:tcPr>
          <w:p w14:paraId="60758BEF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spacing w:val="-4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14:paraId="18864B75" w14:textId="7E791B81" w:rsidR="0029344B" w:rsidRPr="00EB3DF9" w:rsidRDefault="008F3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</w:rPr>
              <w:t>5,128</w:t>
            </w:r>
          </w:p>
        </w:tc>
      </w:tr>
      <w:tr w:rsidR="0029344B" w:rsidRPr="00EB3DF9" w14:paraId="0B553F2A" w14:textId="77777777" w:rsidTr="008F3C28">
        <w:trPr>
          <w:cantSplit/>
          <w:trHeight w:val="68"/>
        </w:trPr>
        <w:tc>
          <w:tcPr>
            <w:tcW w:w="2970" w:type="dxa"/>
            <w:vAlign w:val="bottom"/>
          </w:tcPr>
          <w:p w14:paraId="51D0520A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b/>
                <w:bCs/>
                <w:spacing w:val="-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FE8275E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b/>
                <w:bCs/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483B23E7" w14:textId="77777777" w:rsidR="0029344B" w:rsidRPr="00EB3DF9" w:rsidRDefault="0029344B" w:rsidP="00EB3D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b/>
                <w:bCs/>
                <w:spacing w:val="-4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1FDD3E32" w14:textId="1F4C2ED9" w:rsidR="0029344B" w:rsidRPr="00EB3DF9" w:rsidRDefault="008F3C28" w:rsidP="00EB3D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b/>
                <w:bCs/>
                <w:spacing w:val="-4"/>
              </w:rPr>
              <w:t>5,128</w:t>
            </w:r>
          </w:p>
        </w:tc>
        <w:tc>
          <w:tcPr>
            <w:tcW w:w="1233" w:type="dxa"/>
            <w:vAlign w:val="bottom"/>
          </w:tcPr>
          <w:p w14:paraId="05A7BF83" w14:textId="77777777" w:rsidR="0029344B" w:rsidRPr="00EB3DF9" w:rsidRDefault="0029344B" w:rsidP="00EB3D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b/>
                <w:bCs/>
                <w:spacing w:val="-4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14:paraId="0F6AB2AD" w14:textId="0D34B61D" w:rsidR="0029344B" w:rsidRPr="00EB3DF9" w:rsidRDefault="008F3C28" w:rsidP="00EB3D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b/>
                <w:bCs/>
                <w:spacing w:val="-4"/>
              </w:rPr>
              <w:t>5,128</w:t>
            </w:r>
          </w:p>
        </w:tc>
      </w:tr>
      <w:tr w:rsidR="0029344B" w:rsidRPr="00EB3DF9" w14:paraId="635F5715" w14:textId="77777777" w:rsidTr="00B420D4">
        <w:trPr>
          <w:cantSplit/>
        </w:trPr>
        <w:tc>
          <w:tcPr>
            <w:tcW w:w="2970" w:type="dxa"/>
            <w:vAlign w:val="bottom"/>
          </w:tcPr>
          <w:p w14:paraId="41CC2AE5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b/>
                <w:bCs/>
                <w:spacing w:val="-4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509666E3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34F5E82F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58D9251F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1D71EC22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51" w:type="dxa"/>
            <w:vAlign w:val="bottom"/>
          </w:tcPr>
          <w:p w14:paraId="367C8DF9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</w:p>
        </w:tc>
      </w:tr>
      <w:tr w:rsidR="0029344B" w:rsidRPr="00EB3DF9" w14:paraId="776CAC2C" w14:textId="77777777" w:rsidTr="00B420D4">
        <w:trPr>
          <w:cantSplit/>
        </w:trPr>
        <w:tc>
          <w:tcPr>
            <w:tcW w:w="2970" w:type="dxa"/>
            <w:vAlign w:val="bottom"/>
          </w:tcPr>
          <w:p w14:paraId="5B9CA15C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b/>
                <w:bCs/>
                <w:spacing w:val="-4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22E7335F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1AAA7B09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193ED29A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1A22189E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51" w:type="dxa"/>
            <w:vAlign w:val="bottom"/>
          </w:tcPr>
          <w:p w14:paraId="2917217E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</w:p>
        </w:tc>
      </w:tr>
      <w:tr w:rsidR="0029344B" w:rsidRPr="00EB3DF9" w14:paraId="68700DF0" w14:textId="77777777" w:rsidTr="00B420D4">
        <w:trPr>
          <w:cantSplit/>
        </w:trPr>
        <w:tc>
          <w:tcPr>
            <w:tcW w:w="2970" w:type="dxa"/>
            <w:vAlign w:val="bottom"/>
          </w:tcPr>
          <w:p w14:paraId="1F16062D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spacing w:val="-4"/>
                <w:cs/>
              </w:rPr>
              <w:t xml:space="preserve">   เงินกู้ยืมจากสถาบันการเงิน</w:t>
            </w:r>
          </w:p>
        </w:tc>
        <w:tc>
          <w:tcPr>
            <w:tcW w:w="1170" w:type="dxa"/>
            <w:vAlign w:val="bottom"/>
          </w:tcPr>
          <w:p w14:paraId="2AF7BF4B" w14:textId="3A30F1E9" w:rsidR="0029344B" w:rsidRPr="00EB3DF9" w:rsidRDefault="008F3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  <w:r w:rsidRPr="00EB3DF9">
              <w:rPr>
                <w:spacing w:val="-4"/>
              </w:rPr>
              <w:t>3</w:t>
            </w:r>
            <w:r w:rsidR="0029344B" w:rsidRPr="00EB3DF9">
              <w:rPr>
                <w:spacing w:val="-4"/>
                <w:cs/>
              </w:rPr>
              <w:t>.</w:t>
            </w:r>
            <w:r w:rsidRPr="00EB3DF9">
              <w:rPr>
                <w:spacing w:val="-4"/>
              </w:rPr>
              <w:t>3</w:t>
            </w:r>
            <w:r w:rsidR="0029344B" w:rsidRPr="00EB3DF9">
              <w:rPr>
                <w:spacing w:val="-4"/>
                <w:cs/>
              </w:rPr>
              <w:t xml:space="preserve"> - </w:t>
            </w:r>
            <w:r w:rsidRPr="00EB3DF9">
              <w:rPr>
                <w:spacing w:val="-4"/>
              </w:rPr>
              <w:t>4</w:t>
            </w:r>
            <w:r w:rsidR="0029344B" w:rsidRPr="00EB3DF9">
              <w:rPr>
                <w:spacing w:val="-4"/>
                <w:cs/>
              </w:rPr>
              <w:t>.</w:t>
            </w:r>
            <w:r w:rsidRPr="00EB3DF9">
              <w:rPr>
                <w:spacing w:val="-4"/>
              </w:rPr>
              <w:t>4</w:t>
            </w:r>
          </w:p>
        </w:tc>
        <w:tc>
          <w:tcPr>
            <w:tcW w:w="1233" w:type="dxa"/>
            <w:vAlign w:val="bottom"/>
          </w:tcPr>
          <w:p w14:paraId="7D727D01" w14:textId="4FC726DC" w:rsidR="0029344B" w:rsidRPr="00EB3DF9" w:rsidRDefault="008F3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spacing w:val="-4"/>
              </w:rPr>
              <w:t>3,608</w:t>
            </w:r>
          </w:p>
        </w:tc>
        <w:tc>
          <w:tcPr>
            <w:tcW w:w="1233" w:type="dxa"/>
            <w:vAlign w:val="bottom"/>
          </w:tcPr>
          <w:p w14:paraId="2C328A9F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spacing w:val="-4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29FCC7F6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spacing w:val="-4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14:paraId="618FE5CF" w14:textId="1EA7D341" w:rsidR="0029344B" w:rsidRPr="00EB3DF9" w:rsidRDefault="008F3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</w:rPr>
              <w:t>3,608</w:t>
            </w:r>
          </w:p>
        </w:tc>
      </w:tr>
      <w:tr w:rsidR="0029344B" w:rsidRPr="00EB3DF9" w14:paraId="695DAA61" w14:textId="77777777" w:rsidTr="00B420D4">
        <w:trPr>
          <w:cantSplit/>
        </w:trPr>
        <w:tc>
          <w:tcPr>
            <w:tcW w:w="2970" w:type="dxa"/>
            <w:vAlign w:val="bottom"/>
          </w:tcPr>
          <w:p w14:paraId="2DD3A4ED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spacing w:val="-4"/>
                <w:cs/>
              </w:rPr>
              <w:t xml:space="preserve">   หุ้นกู้</w:t>
            </w:r>
          </w:p>
        </w:tc>
        <w:tc>
          <w:tcPr>
            <w:tcW w:w="1170" w:type="dxa"/>
            <w:vAlign w:val="bottom"/>
          </w:tcPr>
          <w:p w14:paraId="2B6AF1CA" w14:textId="51EE0AD6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  <w:r w:rsidRPr="00EB3DF9">
              <w:rPr>
                <w:spacing w:val="-4"/>
              </w:rPr>
              <w:t>4</w:t>
            </w:r>
            <w:r w:rsidRPr="00EB3DF9">
              <w:rPr>
                <w:spacing w:val="-4"/>
                <w:cs/>
              </w:rPr>
              <w:t>.</w:t>
            </w:r>
            <w:r w:rsidR="008F3C28" w:rsidRPr="00EB3DF9">
              <w:rPr>
                <w:spacing w:val="-4"/>
              </w:rPr>
              <w:t>4</w:t>
            </w:r>
            <w:r w:rsidRPr="00EB3DF9">
              <w:rPr>
                <w:spacing w:val="-4"/>
                <w:cs/>
              </w:rPr>
              <w:t xml:space="preserve"> - </w:t>
            </w:r>
            <w:r w:rsidRPr="00EB3DF9">
              <w:rPr>
                <w:spacing w:val="-4"/>
              </w:rPr>
              <w:t>4</w:t>
            </w:r>
            <w:r w:rsidRPr="00EB3DF9">
              <w:rPr>
                <w:spacing w:val="-4"/>
                <w:cs/>
              </w:rPr>
              <w:t>.</w:t>
            </w:r>
            <w:r w:rsidR="008F3C28" w:rsidRPr="00EB3DF9">
              <w:rPr>
                <w:spacing w:val="-4"/>
              </w:rPr>
              <w:t>9</w:t>
            </w:r>
          </w:p>
        </w:tc>
        <w:tc>
          <w:tcPr>
            <w:tcW w:w="1233" w:type="dxa"/>
            <w:vAlign w:val="bottom"/>
          </w:tcPr>
          <w:p w14:paraId="40CA961E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spacing w:val="-4"/>
              </w:rPr>
              <w:t>4,000</w:t>
            </w:r>
          </w:p>
        </w:tc>
        <w:tc>
          <w:tcPr>
            <w:tcW w:w="1233" w:type="dxa"/>
            <w:vAlign w:val="bottom"/>
          </w:tcPr>
          <w:p w14:paraId="36EDDE88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spacing w:val="-4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5E7ED4E1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spacing w:val="-4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14:paraId="42B9B4E6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</w:rPr>
              <w:t>4,000</w:t>
            </w:r>
          </w:p>
        </w:tc>
      </w:tr>
      <w:tr w:rsidR="0029344B" w:rsidRPr="00EB3DF9" w14:paraId="2F19EDFF" w14:textId="77777777" w:rsidTr="00B420D4">
        <w:trPr>
          <w:cantSplit/>
        </w:trPr>
        <w:tc>
          <w:tcPr>
            <w:tcW w:w="2970" w:type="dxa"/>
            <w:vAlign w:val="bottom"/>
          </w:tcPr>
          <w:p w14:paraId="495E2860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b/>
                <w:bCs/>
                <w:spacing w:val="-4"/>
                <w:cs/>
              </w:rPr>
              <w:t>ไม่หมุนเวียน</w:t>
            </w:r>
          </w:p>
        </w:tc>
        <w:tc>
          <w:tcPr>
            <w:tcW w:w="1170" w:type="dxa"/>
            <w:vAlign w:val="bottom"/>
          </w:tcPr>
          <w:p w14:paraId="3C3FBC3F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7425A0C3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62955DE9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1740A444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</w:p>
        </w:tc>
        <w:tc>
          <w:tcPr>
            <w:tcW w:w="1251" w:type="dxa"/>
            <w:vAlign w:val="bottom"/>
          </w:tcPr>
          <w:p w14:paraId="25EA7868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</w:p>
        </w:tc>
      </w:tr>
      <w:tr w:rsidR="0029344B" w:rsidRPr="00EB3DF9" w14:paraId="039DF7CE" w14:textId="77777777" w:rsidTr="00B420D4">
        <w:trPr>
          <w:cantSplit/>
        </w:trPr>
        <w:tc>
          <w:tcPr>
            <w:tcW w:w="2970" w:type="dxa"/>
            <w:vAlign w:val="bottom"/>
          </w:tcPr>
          <w:p w14:paraId="10CC1CAB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spacing w:val="-4"/>
                <w:cs/>
              </w:rPr>
              <w:t xml:space="preserve">   เงินกู้ยืมจากสถาบันการเงิน</w:t>
            </w:r>
          </w:p>
        </w:tc>
        <w:tc>
          <w:tcPr>
            <w:tcW w:w="1170" w:type="dxa"/>
            <w:vAlign w:val="bottom"/>
          </w:tcPr>
          <w:p w14:paraId="0174751C" w14:textId="57E4C758" w:rsidR="0029344B" w:rsidRPr="00EB3DF9" w:rsidRDefault="008F3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  <w:r w:rsidRPr="00EB3DF9">
              <w:rPr>
                <w:spacing w:val="-4"/>
              </w:rPr>
              <w:t>4</w:t>
            </w:r>
            <w:r w:rsidR="0029344B" w:rsidRPr="00EB3DF9">
              <w:rPr>
                <w:spacing w:val="-4"/>
                <w:cs/>
              </w:rPr>
              <w:t>.</w:t>
            </w:r>
            <w:r w:rsidRPr="00EB3DF9">
              <w:rPr>
                <w:spacing w:val="-4"/>
              </w:rPr>
              <w:t>1</w:t>
            </w:r>
            <w:r w:rsidR="0029344B" w:rsidRPr="00EB3DF9">
              <w:rPr>
                <w:spacing w:val="-4"/>
                <w:cs/>
              </w:rPr>
              <w:t xml:space="preserve"> - </w:t>
            </w:r>
            <w:r w:rsidRPr="00EB3DF9">
              <w:rPr>
                <w:spacing w:val="-4"/>
              </w:rPr>
              <w:t>4</w:t>
            </w:r>
            <w:r w:rsidR="0029344B" w:rsidRPr="00EB3DF9">
              <w:rPr>
                <w:spacing w:val="-4"/>
                <w:cs/>
              </w:rPr>
              <w:t>.</w:t>
            </w:r>
            <w:r w:rsidRPr="00EB3DF9">
              <w:rPr>
                <w:spacing w:val="-4"/>
              </w:rPr>
              <w:t>4</w:t>
            </w:r>
          </w:p>
        </w:tc>
        <w:tc>
          <w:tcPr>
            <w:tcW w:w="1233" w:type="dxa"/>
            <w:vAlign w:val="bottom"/>
          </w:tcPr>
          <w:p w14:paraId="6BBD745B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spacing w:val="-4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5E25C84F" w14:textId="552B2969" w:rsidR="0029344B" w:rsidRPr="00EB3DF9" w:rsidRDefault="008F3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spacing w:val="-4"/>
              </w:rPr>
              <w:t>2,126</w:t>
            </w:r>
          </w:p>
        </w:tc>
        <w:tc>
          <w:tcPr>
            <w:tcW w:w="1233" w:type="dxa"/>
            <w:vAlign w:val="bottom"/>
          </w:tcPr>
          <w:p w14:paraId="6A8270D0" w14:textId="3765604E" w:rsidR="0029344B" w:rsidRPr="00EB3DF9" w:rsidRDefault="008F3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spacing w:val="-4"/>
              </w:rPr>
              <w:t>600</w:t>
            </w:r>
          </w:p>
        </w:tc>
        <w:tc>
          <w:tcPr>
            <w:tcW w:w="1251" w:type="dxa"/>
            <w:vAlign w:val="bottom"/>
          </w:tcPr>
          <w:p w14:paraId="292ECDE8" w14:textId="3FCC4286" w:rsidR="0029344B" w:rsidRPr="00EB3DF9" w:rsidRDefault="008F3C2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</w:rPr>
              <w:t>2,726</w:t>
            </w:r>
          </w:p>
        </w:tc>
      </w:tr>
      <w:tr w:rsidR="0029344B" w:rsidRPr="00EB3DF9" w14:paraId="65F24A17" w14:textId="77777777" w:rsidTr="00B420D4">
        <w:trPr>
          <w:cantSplit/>
        </w:trPr>
        <w:tc>
          <w:tcPr>
            <w:tcW w:w="2970" w:type="dxa"/>
            <w:vAlign w:val="bottom"/>
          </w:tcPr>
          <w:p w14:paraId="5E3847FE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spacing w:val="-4"/>
                <w:cs/>
              </w:rPr>
              <w:t xml:space="preserve">   หุ้นกู้</w:t>
            </w:r>
          </w:p>
        </w:tc>
        <w:tc>
          <w:tcPr>
            <w:tcW w:w="1170" w:type="dxa"/>
            <w:vAlign w:val="bottom"/>
          </w:tcPr>
          <w:p w14:paraId="302EB0EB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  <w:r w:rsidRPr="00EB3DF9">
              <w:rPr>
                <w:spacing w:val="-4"/>
              </w:rPr>
              <w:t>2</w:t>
            </w:r>
            <w:r w:rsidRPr="00EB3DF9">
              <w:rPr>
                <w:spacing w:val="-4"/>
                <w:cs/>
              </w:rPr>
              <w:t>.</w:t>
            </w:r>
            <w:r w:rsidRPr="00EB3DF9">
              <w:rPr>
                <w:spacing w:val="-4"/>
              </w:rPr>
              <w:t xml:space="preserve">1 </w:t>
            </w:r>
            <w:r w:rsidRPr="00EB3DF9">
              <w:rPr>
                <w:spacing w:val="-4"/>
                <w:cs/>
              </w:rPr>
              <w:t xml:space="preserve">- </w:t>
            </w:r>
            <w:r w:rsidRPr="00EB3DF9">
              <w:rPr>
                <w:spacing w:val="-4"/>
              </w:rPr>
              <w:t>5</w:t>
            </w:r>
            <w:r w:rsidRPr="00EB3DF9">
              <w:rPr>
                <w:spacing w:val="-4"/>
                <w:cs/>
              </w:rPr>
              <w:t>.</w:t>
            </w:r>
            <w:r w:rsidRPr="00EB3DF9">
              <w:rPr>
                <w:spacing w:val="-4"/>
              </w:rPr>
              <w:t>4</w:t>
            </w:r>
          </w:p>
        </w:tc>
        <w:tc>
          <w:tcPr>
            <w:tcW w:w="1233" w:type="dxa"/>
            <w:vAlign w:val="bottom"/>
          </w:tcPr>
          <w:p w14:paraId="0A45F274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spacing w:val="-4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3872FFC4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spacing w:val="-4"/>
              </w:rPr>
              <w:t>6,894</w:t>
            </w:r>
          </w:p>
        </w:tc>
        <w:tc>
          <w:tcPr>
            <w:tcW w:w="1233" w:type="dxa"/>
            <w:vAlign w:val="bottom"/>
          </w:tcPr>
          <w:p w14:paraId="2ECAE1D0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spacing w:val="-4"/>
              </w:rPr>
              <w:t>14,086</w:t>
            </w:r>
          </w:p>
        </w:tc>
        <w:tc>
          <w:tcPr>
            <w:tcW w:w="1251" w:type="dxa"/>
            <w:vAlign w:val="bottom"/>
          </w:tcPr>
          <w:p w14:paraId="3845B9B6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spacing w:val="-4"/>
              </w:rPr>
              <w:t>20,980</w:t>
            </w:r>
          </w:p>
        </w:tc>
      </w:tr>
      <w:tr w:rsidR="0029344B" w:rsidRPr="00EB3DF9" w14:paraId="35F41EDB" w14:textId="77777777" w:rsidTr="00B420D4">
        <w:trPr>
          <w:cantSplit/>
        </w:trPr>
        <w:tc>
          <w:tcPr>
            <w:tcW w:w="2970" w:type="dxa"/>
            <w:vAlign w:val="bottom"/>
          </w:tcPr>
          <w:p w14:paraId="1B113F6E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contextualSpacing/>
              <w:rPr>
                <w:b/>
                <w:bCs/>
                <w:spacing w:val="-4"/>
                <w:cs/>
              </w:rPr>
            </w:pPr>
            <w:r w:rsidRPr="00EB3DF9">
              <w:rPr>
                <w:rFonts w:hint="cs"/>
                <w:b/>
                <w:bCs/>
                <w:spacing w:val="-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FBB2816" w14:textId="77777777" w:rsidR="0029344B" w:rsidRPr="00EB3DF9" w:rsidRDefault="0029344B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center"/>
              <w:rPr>
                <w:spacing w:val="-4"/>
              </w:rPr>
            </w:pPr>
          </w:p>
        </w:tc>
        <w:tc>
          <w:tcPr>
            <w:tcW w:w="1233" w:type="dxa"/>
            <w:vAlign w:val="bottom"/>
          </w:tcPr>
          <w:p w14:paraId="49FDDEFC" w14:textId="053457F7" w:rsidR="0029344B" w:rsidRPr="00EB3DF9" w:rsidRDefault="008F3C28" w:rsidP="00EB3D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  <w:cs/>
              </w:rPr>
            </w:pPr>
            <w:r w:rsidRPr="00EB3DF9">
              <w:rPr>
                <w:b/>
                <w:bCs/>
                <w:spacing w:val="-4"/>
              </w:rPr>
              <w:t>7,608</w:t>
            </w:r>
          </w:p>
        </w:tc>
        <w:tc>
          <w:tcPr>
            <w:tcW w:w="1233" w:type="dxa"/>
            <w:vAlign w:val="bottom"/>
          </w:tcPr>
          <w:p w14:paraId="2B60414A" w14:textId="2C813812" w:rsidR="0029344B" w:rsidRPr="00EB3DF9" w:rsidRDefault="008F3C28" w:rsidP="00EB3D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b/>
                <w:bCs/>
                <w:spacing w:val="-4"/>
              </w:rPr>
              <w:t>9,020</w:t>
            </w:r>
          </w:p>
        </w:tc>
        <w:tc>
          <w:tcPr>
            <w:tcW w:w="1233" w:type="dxa"/>
            <w:vAlign w:val="bottom"/>
          </w:tcPr>
          <w:p w14:paraId="26B58242" w14:textId="035C9D8E" w:rsidR="0029344B" w:rsidRPr="00EB3DF9" w:rsidRDefault="0029344B" w:rsidP="00EB3D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spacing w:val="-4"/>
              </w:rPr>
            </w:pPr>
            <w:r w:rsidRPr="00EB3DF9">
              <w:rPr>
                <w:b/>
                <w:bCs/>
                <w:spacing w:val="-4"/>
              </w:rPr>
              <w:t>1</w:t>
            </w:r>
            <w:r w:rsidR="008F3C28" w:rsidRPr="00EB3DF9">
              <w:rPr>
                <w:b/>
                <w:bCs/>
                <w:spacing w:val="-4"/>
              </w:rPr>
              <w:t>4</w:t>
            </w:r>
            <w:r w:rsidRPr="00EB3DF9">
              <w:rPr>
                <w:b/>
                <w:bCs/>
                <w:spacing w:val="-4"/>
              </w:rPr>
              <w:t>,</w:t>
            </w:r>
            <w:r w:rsidR="008F3C28" w:rsidRPr="00EB3DF9">
              <w:rPr>
                <w:b/>
                <w:bCs/>
                <w:spacing w:val="-4"/>
              </w:rPr>
              <w:t>686</w:t>
            </w:r>
          </w:p>
        </w:tc>
        <w:tc>
          <w:tcPr>
            <w:tcW w:w="1251" w:type="dxa"/>
            <w:vAlign w:val="bottom"/>
          </w:tcPr>
          <w:p w14:paraId="1C52F7AB" w14:textId="7F820896" w:rsidR="0029344B" w:rsidRPr="00EB3DF9" w:rsidRDefault="008F3C28" w:rsidP="00EB3D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contextualSpacing/>
              <w:jc w:val="thaiDistribute"/>
              <w:rPr>
                <w:b/>
                <w:bCs/>
                <w:spacing w:val="-4"/>
              </w:rPr>
            </w:pPr>
            <w:r w:rsidRPr="00EB3DF9">
              <w:rPr>
                <w:b/>
                <w:bCs/>
                <w:spacing w:val="-4"/>
              </w:rPr>
              <w:t>31</w:t>
            </w:r>
            <w:r w:rsidR="0029344B" w:rsidRPr="00EB3DF9">
              <w:rPr>
                <w:b/>
                <w:bCs/>
                <w:spacing w:val="-4"/>
              </w:rPr>
              <w:t>,</w:t>
            </w:r>
            <w:r w:rsidRPr="00EB3DF9">
              <w:rPr>
                <w:b/>
                <w:bCs/>
                <w:spacing w:val="-4"/>
              </w:rPr>
              <w:t>314</w:t>
            </w:r>
          </w:p>
        </w:tc>
      </w:tr>
    </w:tbl>
    <w:p w14:paraId="13838990" w14:textId="058C9E03" w:rsidR="00E247F7" w:rsidRPr="00EB3DF9" w:rsidRDefault="00E247F7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b/>
          <w:bCs/>
          <w:i/>
          <w:iCs/>
        </w:rPr>
      </w:pPr>
      <w:r w:rsidRPr="00EB3DF9">
        <w:rPr>
          <w:b/>
          <w:bCs/>
          <w:i/>
          <w:iCs/>
          <w:cs/>
        </w:rPr>
        <w:lastRenderedPageBreak/>
        <w:t>ความเสี่ยงจากเงินตราต่างประเทศ</w:t>
      </w:r>
    </w:p>
    <w:p w14:paraId="384124C4" w14:textId="77777777" w:rsidR="00E247F7" w:rsidRPr="00EB3DF9" w:rsidRDefault="00E247F7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62C49AC" w14:textId="77777777" w:rsidR="00E247F7" w:rsidRPr="00EB3DF9" w:rsidRDefault="00E247F7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</w:t>
      </w:r>
      <w:r w:rsidR="00590663" w:rsidRPr="00EB3DF9">
        <w:rPr>
          <w:cs/>
        </w:rPr>
        <w:br/>
      </w:r>
      <w:r w:rsidRPr="00EB3DF9">
        <w:rPr>
          <w:cs/>
        </w:rPr>
        <w:t>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</w:t>
      </w:r>
      <w:r w:rsidR="00590663" w:rsidRPr="00EB3DF9">
        <w:rPr>
          <w:cs/>
        </w:rPr>
        <w:br/>
      </w:r>
      <w:r w:rsidRPr="00EB3DF9">
        <w:rPr>
          <w:cs/>
        </w:rPr>
        <w:t>ไม่เกินหนึ่งปี เพื่อป้องกันความเสี่ยงของสินทรัพย์และหนี้สินทางก</w:t>
      </w:r>
      <w:r w:rsidR="007A494A" w:rsidRPr="00EB3DF9">
        <w:rPr>
          <w:cs/>
        </w:rPr>
        <w:t xml:space="preserve">ารเงินที่เป็นเงินตราต่างประเทศ </w:t>
      </w:r>
      <w:r w:rsidRPr="00EB3DF9">
        <w:rPr>
          <w:cs/>
        </w:rPr>
        <w:t>สัญญาซื้อขายเงินตราต่างประเทศล่วงหน้า ณ วันที่รายงานเป็นรายการที่เกี่ยวข้องกับรายการซื้อและขายสินค้าที่เป็นเงินตราต่างประเทศในปีถัดไป</w:t>
      </w:r>
    </w:p>
    <w:p w14:paraId="70E23BB0" w14:textId="77777777" w:rsidR="00B07F90" w:rsidRPr="00EB3DF9" w:rsidRDefault="00B07F9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2"/>
          <w:szCs w:val="22"/>
        </w:rPr>
      </w:pPr>
    </w:p>
    <w:p w14:paraId="2F4AF685" w14:textId="77777777" w:rsidR="00DE3ECD" w:rsidRPr="00EB3DF9" w:rsidRDefault="00DE3ECD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  <w:sectPr w:rsidR="00DE3ECD" w:rsidRPr="00EB3DF9" w:rsidSect="009026E5"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p w14:paraId="30EF2638" w14:textId="3E023B70" w:rsidR="00DE3ECD" w:rsidRPr="00EB3DF9" w:rsidRDefault="00DE3ECD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lastRenderedPageBreak/>
        <w:t xml:space="preserve">ณ วันที่ </w:t>
      </w:r>
      <w:r w:rsidRPr="00EB3DF9">
        <w:t xml:space="preserve">31 </w:t>
      </w:r>
      <w:r w:rsidRPr="00EB3DF9">
        <w:rPr>
          <w:cs/>
        </w:rPr>
        <w:t>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tbl>
      <w:tblPr>
        <w:tblW w:w="1440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4410"/>
        <w:gridCol w:w="1265"/>
        <w:gridCol w:w="1170"/>
        <w:gridCol w:w="1255"/>
        <w:gridCol w:w="1260"/>
        <w:gridCol w:w="1260"/>
        <w:gridCol w:w="1260"/>
        <w:gridCol w:w="1260"/>
        <w:gridCol w:w="1260"/>
      </w:tblGrid>
      <w:tr w:rsidR="009D7289" w:rsidRPr="00EB3DF9" w14:paraId="25D271BF" w14:textId="77777777" w:rsidTr="009D7289">
        <w:trPr>
          <w:tblHeader/>
        </w:trPr>
        <w:tc>
          <w:tcPr>
            <w:tcW w:w="4410" w:type="dxa"/>
          </w:tcPr>
          <w:p w14:paraId="4941D82D" w14:textId="77777777" w:rsidR="009D7289" w:rsidRPr="00EB3DF9" w:rsidRDefault="009D7289" w:rsidP="00EB3DF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eastAsia="en-GB"/>
              </w:rPr>
            </w:pPr>
          </w:p>
        </w:tc>
        <w:tc>
          <w:tcPr>
            <w:tcW w:w="9990" w:type="dxa"/>
            <w:gridSpan w:val="8"/>
          </w:tcPr>
          <w:p w14:paraId="7E0F2384" w14:textId="12F8AF02" w:rsidR="009D7289" w:rsidRPr="00EB3DF9" w:rsidRDefault="009D7289" w:rsidP="00EB3DF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eastAsia="en-GB"/>
              </w:rPr>
            </w:pPr>
            <w:r w:rsidRPr="00EB3D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D7289" w:rsidRPr="00EB3DF9" w14:paraId="48E09F61" w14:textId="77777777" w:rsidTr="009D7289">
        <w:trPr>
          <w:tblHeader/>
        </w:trPr>
        <w:tc>
          <w:tcPr>
            <w:tcW w:w="4410" w:type="dxa"/>
          </w:tcPr>
          <w:p w14:paraId="15626A5B" w14:textId="77777777" w:rsidR="009D7289" w:rsidRPr="00EB3DF9" w:rsidRDefault="009D7289" w:rsidP="00EB3DF9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7B96E0D9" w14:textId="77777777" w:rsidR="009D7289" w:rsidRPr="00EB3DF9" w:rsidRDefault="009D728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5040" w:type="dxa"/>
            <w:gridSpan w:val="4"/>
          </w:tcPr>
          <w:p w14:paraId="663CE316" w14:textId="77777777" w:rsidR="009D7289" w:rsidRPr="00EB3DF9" w:rsidRDefault="009D728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D7289" w:rsidRPr="00EB3DF9" w14:paraId="34905B9B" w14:textId="77777777" w:rsidTr="009D7289">
        <w:trPr>
          <w:trHeight w:val="810"/>
          <w:tblHeader/>
        </w:trPr>
        <w:tc>
          <w:tcPr>
            <w:tcW w:w="4410" w:type="dxa"/>
          </w:tcPr>
          <w:p w14:paraId="6C4F24A7" w14:textId="77777777" w:rsidR="009D7289" w:rsidRPr="00EB3DF9" w:rsidRDefault="009D7289" w:rsidP="00EB3DF9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EB3DF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สินทรัพย์และหนี้สินที่เป็นเงินตราต่างประเทศ </w:t>
            </w:r>
            <w:r w:rsidRPr="00EB3DF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/>
              <w:t xml:space="preserve">ณ วันที่ </w:t>
            </w:r>
            <w:r w:rsidRPr="00EB3DF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B3DF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5" w:type="dxa"/>
          </w:tcPr>
          <w:p w14:paraId="333E0165" w14:textId="77777777" w:rsidR="009D7289" w:rsidRPr="00EB3DF9" w:rsidRDefault="009D7289" w:rsidP="00EB3DF9">
            <w:pPr>
              <w:pStyle w:val="BodyText"/>
              <w:tabs>
                <w:tab w:val="clear" w:pos="227"/>
              </w:tabs>
              <w:spacing w:after="0"/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6CC85ABA" w14:textId="77777777" w:rsidR="009D7289" w:rsidRPr="00EB3DF9" w:rsidRDefault="009D7289" w:rsidP="00EB3DF9">
            <w:pPr>
              <w:pStyle w:val="BodyText"/>
              <w:tabs>
                <w:tab w:val="clear" w:pos="227"/>
              </w:tabs>
              <w:spacing w:after="0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D4D8602" w14:textId="77777777" w:rsidR="009D7289" w:rsidRPr="00EB3DF9" w:rsidRDefault="009D7289" w:rsidP="00EB3DF9">
            <w:pPr>
              <w:pStyle w:val="BodyText"/>
              <w:tabs>
                <w:tab w:val="clear" w:pos="227"/>
              </w:tabs>
              <w:spacing w:after="0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 w:hint="cs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1255" w:type="dxa"/>
          </w:tcPr>
          <w:p w14:paraId="021ADF0F" w14:textId="77777777" w:rsidR="009D7289" w:rsidRPr="00EB3DF9" w:rsidRDefault="009D7289" w:rsidP="00EB3DF9">
            <w:pPr>
              <w:pStyle w:val="BodyText"/>
              <w:tabs>
                <w:tab w:val="clear" w:pos="227"/>
              </w:tabs>
              <w:spacing w:after="0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BEBFE3E" w14:textId="77777777" w:rsidR="009D7289" w:rsidRPr="00EB3DF9" w:rsidRDefault="009D7289" w:rsidP="00EB3DF9">
            <w:pPr>
              <w:pStyle w:val="BodyText"/>
              <w:tabs>
                <w:tab w:val="clear" w:pos="227"/>
              </w:tabs>
              <w:spacing w:after="0"/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3DF9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</w:tcPr>
          <w:p w14:paraId="0785686C" w14:textId="77777777" w:rsidR="009D7289" w:rsidRPr="00EB3DF9" w:rsidRDefault="009D7289" w:rsidP="00EB3DF9">
            <w:pPr>
              <w:pStyle w:val="BodyText"/>
              <w:tabs>
                <w:tab w:val="clear" w:pos="227"/>
              </w:tabs>
              <w:spacing w:after="0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4039DD3" w14:textId="77777777" w:rsidR="009D7289" w:rsidRPr="00EB3DF9" w:rsidRDefault="009D7289" w:rsidP="00EB3DF9">
            <w:pPr>
              <w:pStyle w:val="BodyText"/>
              <w:tabs>
                <w:tab w:val="clear" w:pos="227"/>
              </w:tabs>
              <w:spacing w:after="0"/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3DF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39CA7009" w14:textId="77777777" w:rsidR="009D7289" w:rsidRPr="00EB3DF9" w:rsidRDefault="009D7289" w:rsidP="00EB3DF9">
            <w:pPr>
              <w:pStyle w:val="BodyText"/>
              <w:tabs>
                <w:tab w:val="clear" w:pos="227"/>
              </w:tabs>
              <w:spacing w:after="0"/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260" w:type="dxa"/>
          </w:tcPr>
          <w:p w14:paraId="2638CE95" w14:textId="77777777" w:rsidR="009D7289" w:rsidRPr="00EB3DF9" w:rsidRDefault="009D7289" w:rsidP="00EB3DF9">
            <w:pPr>
              <w:pStyle w:val="BodyText"/>
              <w:tabs>
                <w:tab w:val="clear" w:pos="227"/>
              </w:tabs>
              <w:spacing w:after="0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C59DE47" w14:textId="77777777" w:rsidR="009D7289" w:rsidRPr="00EB3DF9" w:rsidRDefault="009D7289" w:rsidP="00EB3DF9">
            <w:pPr>
              <w:pStyle w:val="BodyText"/>
              <w:tabs>
                <w:tab w:val="clear" w:pos="227"/>
              </w:tabs>
              <w:spacing w:after="0"/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3DF9">
              <w:rPr>
                <w:rFonts w:ascii="Angsana New" w:hAnsi="Angsana New" w:hint="cs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1260" w:type="dxa"/>
          </w:tcPr>
          <w:p w14:paraId="4EB133D1" w14:textId="77777777" w:rsidR="009D7289" w:rsidRPr="00EB3DF9" w:rsidRDefault="009D7289" w:rsidP="00EB3DF9">
            <w:pPr>
              <w:pStyle w:val="BodyText"/>
              <w:tabs>
                <w:tab w:val="clear" w:pos="227"/>
              </w:tabs>
              <w:spacing w:after="0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F1DB3A9" w14:textId="77777777" w:rsidR="009D7289" w:rsidRPr="00EB3DF9" w:rsidRDefault="009D7289" w:rsidP="00EB3DF9">
            <w:pPr>
              <w:pStyle w:val="BodyText"/>
              <w:tabs>
                <w:tab w:val="clear" w:pos="227"/>
              </w:tabs>
              <w:spacing w:after="0"/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3DF9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</w:tcPr>
          <w:p w14:paraId="31825953" w14:textId="77777777" w:rsidR="009D7289" w:rsidRPr="00EB3DF9" w:rsidRDefault="009D7289" w:rsidP="00EB3DF9">
            <w:pPr>
              <w:pStyle w:val="BodyText"/>
              <w:tabs>
                <w:tab w:val="clear" w:pos="227"/>
              </w:tabs>
              <w:spacing w:after="0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0A9939A" w14:textId="77777777" w:rsidR="009D7289" w:rsidRPr="00EB3DF9" w:rsidRDefault="009D7289" w:rsidP="00EB3DF9">
            <w:pPr>
              <w:pStyle w:val="BodyText"/>
              <w:tabs>
                <w:tab w:val="clear" w:pos="227"/>
              </w:tabs>
              <w:spacing w:after="0"/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3DF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D7289" w:rsidRPr="00EB3DF9" w14:paraId="303F78F0" w14:textId="77777777" w:rsidTr="009D7289">
        <w:trPr>
          <w:tblHeader/>
        </w:trPr>
        <w:tc>
          <w:tcPr>
            <w:tcW w:w="4410" w:type="dxa"/>
          </w:tcPr>
          <w:p w14:paraId="21170913" w14:textId="77777777" w:rsidR="009D7289" w:rsidRPr="00EB3DF9" w:rsidRDefault="009D7289" w:rsidP="00EB3DF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0" w:type="dxa"/>
            <w:gridSpan w:val="8"/>
          </w:tcPr>
          <w:p w14:paraId="53BA619C" w14:textId="39773BC6" w:rsidR="009D7289" w:rsidRPr="00EB3DF9" w:rsidRDefault="009D7289" w:rsidP="00EB3DF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B3DF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D7289" w:rsidRPr="00EB3DF9" w14:paraId="3A24B700" w14:textId="77777777" w:rsidTr="009D7289">
        <w:tc>
          <w:tcPr>
            <w:tcW w:w="4410" w:type="dxa"/>
          </w:tcPr>
          <w:p w14:paraId="0E0F4BCF" w14:textId="77777777" w:rsidR="009D7289" w:rsidRPr="00EB3DF9" w:rsidRDefault="009D7289" w:rsidP="00EB3DF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  <w:r w:rsidRPr="00EB3DF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B3DF9">
              <w:rPr>
                <w:rFonts w:ascii="Angsana New" w:hAnsi="Angsana New"/>
                <w:sz w:val="28"/>
                <w:szCs w:val="28"/>
                <w:cs/>
              </w:rPr>
              <w:t>และรายการเทียบเท่าเงินสด</w:t>
            </w:r>
          </w:p>
        </w:tc>
        <w:tc>
          <w:tcPr>
            <w:tcW w:w="1265" w:type="dxa"/>
          </w:tcPr>
          <w:p w14:paraId="7BDBF5A6" w14:textId="2CDE07EC" w:rsidR="009D7289" w:rsidRPr="00EB3DF9" w:rsidRDefault="009D7289" w:rsidP="00EB3DF9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87</w:t>
            </w:r>
            <w:r w:rsidR="002E0CC6" w:rsidRPr="00EB3DF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406BDD03" w14:textId="467B4C76" w:rsidR="009D7289" w:rsidRPr="00EB3DF9" w:rsidRDefault="008C7957" w:rsidP="00EB3DF9">
            <w:pPr>
              <w:pStyle w:val="BodyText"/>
              <w:tabs>
                <w:tab w:val="clear" w:pos="907"/>
              </w:tabs>
              <w:spacing w:after="0"/>
              <w:ind w:left="-108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1,73</w:t>
            </w:r>
            <w:r w:rsidR="002E0CC6" w:rsidRPr="00EB3DF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55" w:type="dxa"/>
          </w:tcPr>
          <w:p w14:paraId="050A91BD" w14:textId="2CCE1B71" w:rsidR="009D7289" w:rsidRPr="00EB3DF9" w:rsidRDefault="008C7957" w:rsidP="00EB3DF9">
            <w:pPr>
              <w:pStyle w:val="BodyText"/>
              <w:spacing w:after="0"/>
              <w:ind w:left="-114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0185A461" w14:textId="228D2C6B" w:rsidR="009D7289" w:rsidRPr="00EB3DF9" w:rsidRDefault="002E0CC6" w:rsidP="00EB3DF9">
            <w:pPr>
              <w:pStyle w:val="BodyText"/>
              <w:spacing w:after="0"/>
              <w:ind w:left="-114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2,609</w:t>
            </w:r>
          </w:p>
        </w:tc>
        <w:tc>
          <w:tcPr>
            <w:tcW w:w="1260" w:type="dxa"/>
          </w:tcPr>
          <w:p w14:paraId="7EFFD0DC" w14:textId="1590879C" w:rsidR="009D7289" w:rsidRPr="00EB3DF9" w:rsidRDefault="009D7289" w:rsidP="00EB3DF9">
            <w:pPr>
              <w:pStyle w:val="BodyText"/>
              <w:spacing w:after="0"/>
              <w:ind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1,302</w:t>
            </w:r>
          </w:p>
        </w:tc>
        <w:tc>
          <w:tcPr>
            <w:tcW w:w="1260" w:type="dxa"/>
          </w:tcPr>
          <w:p w14:paraId="36FC8DE5" w14:textId="4FA0E9D5" w:rsidR="009D7289" w:rsidRPr="00EB3DF9" w:rsidRDefault="00C40916" w:rsidP="00EB3DF9">
            <w:pPr>
              <w:pStyle w:val="BodyText"/>
              <w:tabs>
                <w:tab w:val="clear" w:pos="907"/>
              </w:tabs>
              <w:spacing w:after="0"/>
              <w:ind w:left="-114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1,756</w:t>
            </w:r>
          </w:p>
        </w:tc>
        <w:tc>
          <w:tcPr>
            <w:tcW w:w="1260" w:type="dxa"/>
          </w:tcPr>
          <w:p w14:paraId="11DC66E1" w14:textId="2D87A9E0" w:rsidR="009D7289" w:rsidRPr="00EB3DF9" w:rsidRDefault="00C2266C" w:rsidP="00EB3DF9">
            <w:pPr>
              <w:pStyle w:val="BodyText"/>
              <w:tabs>
                <w:tab w:val="clear" w:pos="907"/>
              </w:tabs>
              <w:spacing w:after="0"/>
              <w:ind w:left="-114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4F6393AA" w14:textId="01E877E0" w:rsidR="009D7289" w:rsidRPr="00EB3DF9" w:rsidRDefault="00C40916" w:rsidP="00EB3DF9">
            <w:pPr>
              <w:pStyle w:val="BodyText"/>
              <w:spacing w:after="0"/>
              <w:ind w:left="-114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3,058</w:t>
            </w:r>
          </w:p>
        </w:tc>
      </w:tr>
      <w:tr w:rsidR="009D7289" w:rsidRPr="00EB3DF9" w14:paraId="630A5E4B" w14:textId="77777777" w:rsidTr="009D7289">
        <w:tc>
          <w:tcPr>
            <w:tcW w:w="4410" w:type="dxa"/>
          </w:tcPr>
          <w:p w14:paraId="2D8D5777" w14:textId="77777777" w:rsidR="009D7289" w:rsidRPr="00EB3DF9" w:rsidRDefault="009D7289" w:rsidP="00EB3DF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EB3DF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B3DF9">
              <w:rPr>
                <w:rFonts w:ascii="Angsana New" w:hAnsi="Angsana New"/>
                <w:sz w:val="28"/>
                <w:szCs w:val="28"/>
                <w:cs/>
              </w:rPr>
              <w:t>และลูกหนี้อื่น</w:t>
            </w:r>
          </w:p>
        </w:tc>
        <w:tc>
          <w:tcPr>
            <w:tcW w:w="1265" w:type="dxa"/>
          </w:tcPr>
          <w:p w14:paraId="22612941" w14:textId="01D97861" w:rsidR="009D7289" w:rsidRPr="00EB3DF9" w:rsidRDefault="009D7289" w:rsidP="00EB3DF9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5,13</w:t>
            </w:r>
            <w:r w:rsidR="002E0CC6" w:rsidRPr="00EB3DF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04785EDC" w14:textId="1AE9AEFF" w:rsidR="009D7289" w:rsidRPr="00EB3DF9" w:rsidRDefault="002E0CC6" w:rsidP="00EB3DF9">
            <w:pPr>
              <w:pStyle w:val="BodyText"/>
              <w:tabs>
                <w:tab w:val="clear" w:pos="907"/>
              </w:tabs>
              <w:spacing w:after="0"/>
              <w:ind w:left="-108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255" w:type="dxa"/>
          </w:tcPr>
          <w:p w14:paraId="18DBD2E6" w14:textId="79FF98C9" w:rsidR="009D7289" w:rsidRPr="00EB3DF9" w:rsidRDefault="008C7957" w:rsidP="00EB3DF9">
            <w:pPr>
              <w:pStyle w:val="BodyText"/>
              <w:spacing w:after="0"/>
              <w:ind w:left="-114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44368524" w14:textId="6F139661" w:rsidR="009D7289" w:rsidRPr="00EB3DF9" w:rsidRDefault="002E0CC6" w:rsidP="00EB3DF9">
            <w:pPr>
              <w:pStyle w:val="BodyText"/>
              <w:spacing w:after="0"/>
              <w:ind w:left="-114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5,330</w:t>
            </w:r>
          </w:p>
        </w:tc>
        <w:tc>
          <w:tcPr>
            <w:tcW w:w="1260" w:type="dxa"/>
          </w:tcPr>
          <w:p w14:paraId="7A9E89C5" w14:textId="14A09E05" w:rsidR="009D7289" w:rsidRPr="00EB3DF9" w:rsidRDefault="009D7289" w:rsidP="00EB3DF9">
            <w:pPr>
              <w:pStyle w:val="BodyText"/>
              <w:spacing w:after="0"/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1,719</w:t>
            </w:r>
          </w:p>
        </w:tc>
        <w:tc>
          <w:tcPr>
            <w:tcW w:w="1260" w:type="dxa"/>
          </w:tcPr>
          <w:p w14:paraId="2F1846A6" w14:textId="371D20FE" w:rsidR="009D7289" w:rsidRPr="00EB3DF9" w:rsidRDefault="00C40916" w:rsidP="00EB3DF9">
            <w:pPr>
              <w:pStyle w:val="BodyText"/>
              <w:tabs>
                <w:tab w:val="clear" w:pos="907"/>
              </w:tabs>
              <w:spacing w:after="0"/>
              <w:ind w:left="-114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1260" w:type="dxa"/>
          </w:tcPr>
          <w:p w14:paraId="515B205A" w14:textId="488CB970" w:rsidR="009D7289" w:rsidRPr="00EB3DF9" w:rsidRDefault="00C2266C" w:rsidP="00EB3DF9">
            <w:pPr>
              <w:pStyle w:val="BodyText"/>
              <w:tabs>
                <w:tab w:val="clear" w:pos="907"/>
              </w:tabs>
              <w:spacing w:after="0"/>
              <w:ind w:left="-114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2FF4F290" w14:textId="46FF1F9E" w:rsidR="009D7289" w:rsidRPr="00EB3DF9" w:rsidRDefault="00C40916" w:rsidP="00EB3DF9">
            <w:pPr>
              <w:pStyle w:val="BodyText"/>
              <w:spacing w:after="0"/>
              <w:ind w:left="-114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1,914</w:t>
            </w:r>
          </w:p>
        </w:tc>
      </w:tr>
      <w:tr w:rsidR="009D7289" w:rsidRPr="00EB3DF9" w14:paraId="1428FA57" w14:textId="77777777" w:rsidTr="009D7289">
        <w:tc>
          <w:tcPr>
            <w:tcW w:w="4410" w:type="dxa"/>
          </w:tcPr>
          <w:p w14:paraId="1FD0573D" w14:textId="77777777" w:rsidR="009D7289" w:rsidRPr="00EB3DF9" w:rsidRDefault="009D7289" w:rsidP="00EB3DF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ลูกหนี้จากสัญญาประกันราคาซื้อขายน้ำมันล่วงหน้า</w:t>
            </w:r>
          </w:p>
        </w:tc>
        <w:tc>
          <w:tcPr>
            <w:tcW w:w="1265" w:type="dxa"/>
          </w:tcPr>
          <w:p w14:paraId="16AF7988" w14:textId="1EEB4481" w:rsidR="009D7289" w:rsidRPr="00EB3DF9" w:rsidRDefault="009D7289" w:rsidP="00EB3DF9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170" w:type="dxa"/>
          </w:tcPr>
          <w:p w14:paraId="64D61CFD" w14:textId="11EB21B0" w:rsidR="009D7289" w:rsidRPr="00EB3DF9" w:rsidRDefault="002E0CC6" w:rsidP="00EB3DF9">
            <w:pPr>
              <w:pStyle w:val="BodyText"/>
              <w:tabs>
                <w:tab w:val="clear" w:pos="907"/>
              </w:tabs>
              <w:spacing w:after="0"/>
              <w:ind w:left="-108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55" w:type="dxa"/>
          </w:tcPr>
          <w:p w14:paraId="0522F3CD" w14:textId="5D9555F2" w:rsidR="009D7289" w:rsidRPr="00EB3DF9" w:rsidRDefault="008C7957" w:rsidP="00EB3DF9">
            <w:pPr>
              <w:pStyle w:val="BodyText"/>
              <w:spacing w:after="0"/>
              <w:ind w:left="-114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28EFA371" w14:textId="643EA7E4" w:rsidR="009D7289" w:rsidRPr="00EB3DF9" w:rsidRDefault="002E0CC6" w:rsidP="00EB3DF9">
            <w:pPr>
              <w:pStyle w:val="BodyText"/>
              <w:spacing w:after="0"/>
              <w:ind w:left="-114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260" w:type="dxa"/>
          </w:tcPr>
          <w:p w14:paraId="0C5DE0B9" w14:textId="70DAF28A" w:rsidR="009D7289" w:rsidRPr="00EB3DF9" w:rsidRDefault="009D7289" w:rsidP="00EB3DF9">
            <w:pPr>
              <w:pStyle w:val="BodyText"/>
              <w:spacing w:after="0"/>
              <w:ind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0882D54E" w14:textId="7059B711" w:rsidR="009D7289" w:rsidRPr="00EB3DF9" w:rsidRDefault="00C40916" w:rsidP="00EB3DF9">
            <w:pPr>
              <w:pStyle w:val="BodyText"/>
              <w:tabs>
                <w:tab w:val="clear" w:pos="907"/>
              </w:tabs>
              <w:spacing w:after="0"/>
              <w:ind w:left="-114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1E3DB860" w14:textId="59B2C6F7" w:rsidR="009D7289" w:rsidRPr="00EB3DF9" w:rsidRDefault="00C2266C" w:rsidP="00EB3DF9">
            <w:pPr>
              <w:pStyle w:val="BodyText"/>
              <w:tabs>
                <w:tab w:val="clear" w:pos="907"/>
              </w:tabs>
              <w:spacing w:after="0"/>
              <w:ind w:left="-114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40D706B4" w14:textId="10DFACD2" w:rsidR="009D7289" w:rsidRPr="00EB3DF9" w:rsidRDefault="00C40916" w:rsidP="00EB3DF9">
            <w:pPr>
              <w:pStyle w:val="BodyText"/>
              <w:spacing w:after="0"/>
              <w:ind w:left="-114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D7289" w:rsidRPr="00EB3DF9" w14:paraId="725266E4" w14:textId="77777777" w:rsidTr="009D7289">
        <w:tc>
          <w:tcPr>
            <w:tcW w:w="4410" w:type="dxa"/>
          </w:tcPr>
          <w:p w14:paraId="03189202" w14:textId="77777777" w:rsidR="009D7289" w:rsidRPr="00EB3DF9" w:rsidRDefault="009D7289" w:rsidP="00EB3DF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5" w:type="dxa"/>
          </w:tcPr>
          <w:p w14:paraId="60A60541" w14:textId="7E806B15" w:rsidR="009D7289" w:rsidRPr="00EB3DF9" w:rsidRDefault="00016549" w:rsidP="00EB3DF9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1,036</w:t>
            </w:r>
          </w:p>
        </w:tc>
        <w:tc>
          <w:tcPr>
            <w:tcW w:w="1170" w:type="dxa"/>
          </w:tcPr>
          <w:p w14:paraId="5C248719" w14:textId="0478277F" w:rsidR="009D7289" w:rsidRPr="00EB3DF9" w:rsidRDefault="002E0CC6" w:rsidP="00EB3DF9">
            <w:pPr>
              <w:pStyle w:val="BodyText"/>
              <w:tabs>
                <w:tab w:val="clear" w:pos="907"/>
              </w:tabs>
              <w:spacing w:after="0"/>
              <w:ind w:left="-108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55" w:type="dxa"/>
          </w:tcPr>
          <w:p w14:paraId="005FBDED" w14:textId="450F19BA" w:rsidR="009D7289" w:rsidRPr="00EB3DF9" w:rsidRDefault="008C7957" w:rsidP="00EB3DF9">
            <w:pPr>
              <w:pStyle w:val="BodyText"/>
              <w:spacing w:after="0"/>
              <w:ind w:left="-114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7405D987" w14:textId="5865BDAA" w:rsidR="009D7289" w:rsidRPr="00EB3DF9" w:rsidRDefault="004D47BD" w:rsidP="00EB3DF9">
            <w:pPr>
              <w:pStyle w:val="BodyText"/>
              <w:spacing w:after="0"/>
              <w:ind w:left="-114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1,036</w:t>
            </w:r>
          </w:p>
        </w:tc>
        <w:tc>
          <w:tcPr>
            <w:tcW w:w="1260" w:type="dxa"/>
          </w:tcPr>
          <w:p w14:paraId="1F77053C" w14:textId="787F8644" w:rsidR="009D7289" w:rsidRPr="00EB3DF9" w:rsidRDefault="009D7289" w:rsidP="00EB3DF9">
            <w:pPr>
              <w:pStyle w:val="BodyText"/>
              <w:spacing w:after="0"/>
              <w:ind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1260" w:type="dxa"/>
          </w:tcPr>
          <w:p w14:paraId="341093F5" w14:textId="3CD0F865" w:rsidR="009D7289" w:rsidRPr="00EB3DF9" w:rsidRDefault="00C40916" w:rsidP="00EB3DF9">
            <w:pPr>
              <w:pStyle w:val="BodyText"/>
              <w:tabs>
                <w:tab w:val="clear" w:pos="907"/>
              </w:tabs>
              <w:spacing w:after="0"/>
              <w:ind w:left="-114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7B08EA94" w14:textId="3A87E44C" w:rsidR="009D7289" w:rsidRPr="00EB3DF9" w:rsidRDefault="00C2266C" w:rsidP="00EB3DF9">
            <w:pPr>
              <w:pStyle w:val="BodyText"/>
              <w:tabs>
                <w:tab w:val="clear" w:pos="907"/>
              </w:tabs>
              <w:spacing w:after="0"/>
              <w:ind w:left="-114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201C2209" w14:textId="7C457D2A" w:rsidR="009D7289" w:rsidRPr="00EB3DF9" w:rsidRDefault="00C40916" w:rsidP="00EB3DF9">
            <w:pPr>
              <w:pStyle w:val="BodyText"/>
              <w:spacing w:after="0"/>
              <w:ind w:left="-114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199</w:t>
            </w:r>
          </w:p>
        </w:tc>
      </w:tr>
      <w:tr w:rsidR="009D7289" w:rsidRPr="00EB3DF9" w14:paraId="50C56E30" w14:textId="77777777" w:rsidTr="009D7289">
        <w:tc>
          <w:tcPr>
            <w:tcW w:w="4410" w:type="dxa"/>
          </w:tcPr>
          <w:p w14:paraId="5E423ECC" w14:textId="77777777" w:rsidR="009D7289" w:rsidRPr="00EB3DF9" w:rsidRDefault="009D7289" w:rsidP="00EB3DF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65" w:type="dxa"/>
          </w:tcPr>
          <w:p w14:paraId="2E700F9F" w14:textId="4C677264" w:rsidR="009D7289" w:rsidRPr="00EB3DF9" w:rsidRDefault="00DC2A4D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sz w:val="28"/>
                <w:szCs w:val="28"/>
              </w:rPr>
              <w:t>4,</w:t>
            </w:r>
            <w:r w:rsidR="00DB7D17" w:rsidRPr="00EB3DF9">
              <w:rPr>
                <w:rFonts w:ascii="Angsana New" w:hAnsi="Angsana New"/>
                <w:sz w:val="28"/>
                <w:szCs w:val="28"/>
              </w:rPr>
              <w:t>496</w:t>
            </w:r>
            <w:r w:rsidR="009D7289" w:rsidRPr="00EB3DF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1C1415BD" w14:textId="5F0DCFE9" w:rsidR="009D7289" w:rsidRPr="00EB3DF9" w:rsidRDefault="002E0CC6" w:rsidP="00EB3DF9">
            <w:pPr>
              <w:pStyle w:val="BodyText"/>
              <w:tabs>
                <w:tab w:val="clear" w:pos="907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sz w:val="28"/>
                <w:szCs w:val="28"/>
              </w:rPr>
              <w:t>73</w:t>
            </w:r>
            <w:r w:rsidRPr="00EB3DF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55" w:type="dxa"/>
          </w:tcPr>
          <w:p w14:paraId="4992B85F" w14:textId="0E15E6E7" w:rsidR="009D7289" w:rsidRPr="00EB3DF9" w:rsidRDefault="008C7957" w:rsidP="00EB3DF9">
            <w:pPr>
              <w:pStyle w:val="BodyText"/>
              <w:tabs>
                <w:tab w:val="clear" w:pos="907"/>
              </w:tabs>
              <w:spacing w:after="0"/>
              <w:ind w:left="-114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sz w:val="28"/>
                <w:szCs w:val="28"/>
              </w:rPr>
              <w:t>2</w:t>
            </w:r>
            <w:r w:rsidRPr="00EB3DF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1CB7DDA5" w14:textId="63C51545" w:rsidR="009D7289" w:rsidRPr="00EB3DF9" w:rsidRDefault="002E0CC6" w:rsidP="00EB3DF9">
            <w:pPr>
              <w:pStyle w:val="BodyText"/>
              <w:spacing w:after="0"/>
              <w:ind w:left="-114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sz w:val="28"/>
                <w:szCs w:val="28"/>
              </w:rPr>
              <w:t>4,571</w:t>
            </w:r>
            <w:r w:rsidRPr="00EB3DF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54BEC135" w14:textId="721B8441" w:rsidR="009D7289" w:rsidRPr="00EB3DF9" w:rsidRDefault="009D7289" w:rsidP="00EB3DF9">
            <w:pPr>
              <w:pStyle w:val="BodyText"/>
              <w:tabs>
                <w:tab w:val="clear" w:pos="907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sz w:val="28"/>
                <w:szCs w:val="28"/>
              </w:rPr>
              <w:t>1,248</w:t>
            </w:r>
            <w:r w:rsidRPr="00EB3DF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3506E5EC" w14:textId="2F175795" w:rsidR="009D7289" w:rsidRPr="00EB3DF9" w:rsidRDefault="00C2266C" w:rsidP="00EB3DF9">
            <w:pPr>
              <w:pStyle w:val="BodyText"/>
              <w:tabs>
                <w:tab w:val="clear" w:pos="907"/>
              </w:tabs>
              <w:spacing w:after="0"/>
              <w:ind w:left="-1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sz w:val="28"/>
                <w:szCs w:val="28"/>
              </w:rPr>
              <w:t>73</w:t>
            </w:r>
            <w:r w:rsidRPr="00EB3DF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64AF5624" w14:textId="0A55B7CA" w:rsidR="009D7289" w:rsidRPr="00EB3DF9" w:rsidRDefault="00C2266C" w:rsidP="00EB3DF9">
            <w:pPr>
              <w:pStyle w:val="BodyText"/>
              <w:tabs>
                <w:tab w:val="clear" w:pos="907"/>
              </w:tabs>
              <w:spacing w:after="0"/>
              <w:ind w:left="-1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sz w:val="28"/>
                <w:szCs w:val="28"/>
              </w:rPr>
              <w:t>2</w:t>
            </w:r>
            <w:r w:rsidRPr="00EB3DF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358880E4" w14:textId="376B202B" w:rsidR="009D7289" w:rsidRPr="00EB3DF9" w:rsidRDefault="00C40916" w:rsidP="00EB3DF9">
            <w:pPr>
              <w:pStyle w:val="BodyText"/>
              <w:tabs>
                <w:tab w:val="clear" w:pos="907"/>
              </w:tabs>
              <w:spacing w:after="0"/>
              <w:ind w:left="-1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sz w:val="28"/>
                <w:szCs w:val="28"/>
              </w:rPr>
              <w:t>1,323</w:t>
            </w:r>
            <w:r w:rsidRPr="00EB3DF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D7289" w:rsidRPr="00EB3DF9" w14:paraId="7E837238" w14:textId="77777777" w:rsidTr="009D7289">
        <w:tc>
          <w:tcPr>
            <w:tcW w:w="4410" w:type="dxa"/>
          </w:tcPr>
          <w:p w14:paraId="41210C97" w14:textId="77777777" w:rsidR="009D7289" w:rsidRPr="00EB3DF9" w:rsidRDefault="009D7289" w:rsidP="00EB3DF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เจ้าหนี้จากสัญญาประกันราคาซื้อขายน้ำมันล่วงหน้า</w:t>
            </w:r>
          </w:p>
        </w:tc>
        <w:tc>
          <w:tcPr>
            <w:tcW w:w="1265" w:type="dxa"/>
          </w:tcPr>
          <w:p w14:paraId="2BECDEF0" w14:textId="2747C1D8" w:rsidR="009D7289" w:rsidRPr="00EB3DF9" w:rsidRDefault="009D7289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sz w:val="28"/>
                <w:szCs w:val="28"/>
              </w:rPr>
              <w:t>21</w:t>
            </w:r>
            <w:r w:rsidRPr="00EB3DF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39316E1C" w14:textId="108FDC5A" w:rsidR="009D7289" w:rsidRPr="00EB3DF9" w:rsidRDefault="002E0CC6" w:rsidP="00EB3DF9">
            <w:pPr>
              <w:pStyle w:val="BodyText"/>
              <w:tabs>
                <w:tab w:val="clear" w:pos="907"/>
              </w:tabs>
              <w:spacing w:after="0"/>
              <w:ind w:left="-108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55" w:type="dxa"/>
          </w:tcPr>
          <w:p w14:paraId="385A089B" w14:textId="6F5AD53A" w:rsidR="009D7289" w:rsidRPr="00EB3DF9" w:rsidRDefault="008C7957" w:rsidP="00EB3DF9">
            <w:pPr>
              <w:pStyle w:val="BodyText"/>
              <w:spacing w:after="0"/>
              <w:ind w:left="-114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7108F361" w14:textId="0BAEF89E" w:rsidR="009D7289" w:rsidRPr="00EB3DF9" w:rsidRDefault="002E0CC6" w:rsidP="00EB3DF9">
            <w:pPr>
              <w:pStyle w:val="BodyText"/>
              <w:spacing w:after="0"/>
              <w:ind w:left="-114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sz w:val="28"/>
                <w:szCs w:val="28"/>
              </w:rPr>
              <w:t>21</w:t>
            </w:r>
            <w:r w:rsidRPr="00EB3DF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7F6DBE9B" w14:textId="4F4ECF2B" w:rsidR="009D7289" w:rsidRPr="00EB3DF9" w:rsidRDefault="009D7289" w:rsidP="00EB3DF9">
            <w:pPr>
              <w:pStyle w:val="BodyText"/>
              <w:spacing w:after="0"/>
              <w:ind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30362F94" w14:textId="37D5FFDA" w:rsidR="009D7289" w:rsidRPr="00EB3DF9" w:rsidRDefault="00C40916" w:rsidP="00EB3DF9">
            <w:pPr>
              <w:pStyle w:val="BodyText"/>
              <w:tabs>
                <w:tab w:val="clear" w:pos="907"/>
              </w:tabs>
              <w:spacing w:after="0"/>
              <w:ind w:left="-114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29CC1091" w14:textId="0A4E0709" w:rsidR="009D7289" w:rsidRPr="00EB3DF9" w:rsidRDefault="00C2266C" w:rsidP="00EB3DF9">
            <w:pPr>
              <w:pStyle w:val="BodyText"/>
              <w:tabs>
                <w:tab w:val="clear" w:pos="907"/>
              </w:tabs>
              <w:spacing w:after="0"/>
              <w:ind w:left="-114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14A44F50" w14:textId="2E349CB5" w:rsidR="009D7289" w:rsidRPr="00EB3DF9" w:rsidRDefault="00C40916" w:rsidP="00EB3DF9">
            <w:pPr>
              <w:pStyle w:val="BodyText"/>
              <w:tabs>
                <w:tab w:val="clear" w:pos="907"/>
              </w:tabs>
              <w:spacing w:after="0"/>
              <w:ind w:left="-114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D7289" w:rsidRPr="00EB3DF9" w14:paraId="34635025" w14:textId="77777777" w:rsidTr="009D7289">
        <w:tc>
          <w:tcPr>
            <w:tcW w:w="4410" w:type="dxa"/>
          </w:tcPr>
          <w:p w14:paraId="13C1DD76" w14:textId="77777777" w:rsidR="009D7289" w:rsidRPr="00EB3DF9" w:rsidRDefault="009D7289" w:rsidP="00EB3DF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1265" w:type="dxa"/>
          </w:tcPr>
          <w:p w14:paraId="0F59A8F3" w14:textId="08F43DE4" w:rsidR="009D7289" w:rsidRPr="00EB3DF9" w:rsidRDefault="002E0CC6" w:rsidP="00EB3D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sz w:val="28"/>
                <w:szCs w:val="28"/>
              </w:rPr>
              <w:t>2,276</w:t>
            </w:r>
            <w:r w:rsidRPr="00EB3DF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7DB324C7" w14:textId="6D4D4663" w:rsidR="009D7289" w:rsidRPr="00EB3DF9" w:rsidRDefault="002E0CC6" w:rsidP="00EB3DF9">
            <w:pPr>
              <w:pStyle w:val="BodyText"/>
              <w:pBdr>
                <w:bottom w:val="single" w:sz="4" w:space="1" w:color="auto"/>
              </w:pBdr>
              <w:tabs>
                <w:tab w:val="clear" w:pos="907"/>
              </w:tabs>
              <w:spacing w:after="0"/>
              <w:ind w:left="-108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sz w:val="28"/>
                <w:szCs w:val="28"/>
              </w:rPr>
              <w:t>6,751</w:t>
            </w:r>
            <w:r w:rsidRPr="00EB3DF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55" w:type="dxa"/>
          </w:tcPr>
          <w:p w14:paraId="5C96D077" w14:textId="0AB2F80D" w:rsidR="009D7289" w:rsidRPr="00EB3DF9" w:rsidRDefault="008C7957" w:rsidP="00EB3DF9">
            <w:pPr>
              <w:pStyle w:val="BodyText"/>
              <w:pBdr>
                <w:bottom w:val="single" w:sz="4" w:space="1" w:color="auto"/>
              </w:pBdr>
              <w:spacing w:after="0"/>
              <w:ind w:left="-114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20C84DE8" w14:textId="692412ED" w:rsidR="009D7289" w:rsidRPr="00EB3DF9" w:rsidRDefault="002E0CC6" w:rsidP="00EB3DF9">
            <w:pPr>
              <w:pStyle w:val="BodyText"/>
              <w:pBdr>
                <w:bottom w:val="single" w:sz="4" w:space="1" w:color="auto"/>
              </w:pBdr>
              <w:spacing w:after="0"/>
              <w:ind w:left="-114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sz w:val="28"/>
                <w:szCs w:val="28"/>
              </w:rPr>
              <w:t>9,027</w:t>
            </w:r>
            <w:r w:rsidRPr="00EB3DF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3F618D9B" w14:textId="366AF4BE" w:rsidR="009D7289" w:rsidRPr="00EB3DF9" w:rsidRDefault="009D7289" w:rsidP="00EB3DF9">
            <w:pPr>
              <w:pStyle w:val="BodyText"/>
              <w:pBdr>
                <w:bottom w:val="single" w:sz="4" w:space="1" w:color="auto"/>
              </w:pBdr>
              <w:tabs>
                <w:tab w:val="clear" w:pos="907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sz w:val="28"/>
                <w:szCs w:val="28"/>
              </w:rPr>
              <w:t>4,356</w:t>
            </w:r>
            <w:r w:rsidRPr="00EB3DF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1C82425C" w14:textId="0F7E0385" w:rsidR="009D7289" w:rsidRPr="00EB3DF9" w:rsidRDefault="00C40916" w:rsidP="00EB3DF9">
            <w:pPr>
              <w:pStyle w:val="BodyText"/>
              <w:pBdr>
                <w:bottom w:val="single" w:sz="4" w:space="1" w:color="auto"/>
              </w:pBdr>
              <w:tabs>
                <w:tab w:val="clear" w:pos="907"/>
              </w:tabs>
              <w:spacing w:after="0"/>
              <w:ind w:left="-1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sz w:val="28"/>
                <w:szCs w:val="28"/>
              </w:rPr>
              <w:t>6,563</w:t>
            </w:r>
            <w:r w:rsidRPr="00EB3DF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4C388F19" w14:textId="6E70AC6C" w:rsidR="009D7289" w:rsidRPr="00EB3DF9" w:rsidRDefault="00C2266C" w:rsidP="00EB3DF9">
            <w:pPr>
              <w:pStyle w:val="BodyText"/>
              <w:pBdr>
                <w:bottom w:val="single" w:sz="4" w:space="1" w:color="auto"/>
              </w:pBdr>
              <w:tabs>
                <w:tab w:val="clear" w:pos="907"/>
              </w:tabs>
              <w:spacing w:after="0"/>
              <w:ind w:left="-114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30D69D75" w14:textId="68D77F1E" w:rsidR="009D7289" w:rsidRPr="00EB3DF9" w:rsidRDefault="00C40916" w:rsidP="00EB3DF9">
            <w:pPr>
              <w:pStyle w:val="BodyText"/>
              <w:pBdr>
                <w:bottom w:val="single" w:sz="4" w:space="1" w:color="auto"/>
              </w:pBdr>
              <w:tabs>
                <w:tab w:val="clear" w:pos="907"/>
              </w:tabs>
              <w:spacing w:after="0"/>
              <w:ind w:left="-1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sz w:val="28"/>
                <w:szCs w:val="28"/>
              </w:rPr>
              <w:t>10,919</w:t>
            </w:r>
            <w:r w:rsidRPr="00EB3DF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D7289" w:rsidRPr="00EB3DF9" w14:paraId="35060E98" w14:textId="77777777" w:rsidTr="009D7289">
        <w:tc>
          <w:tcPr>
            <w:tcW w:w="4410" w:type="dxa"/>
          </w:tcPr>
          <w:p w14:paraId="61066F96" w14:textId="77777777" w:rsidR="009D7289" w:rsidRPr="00EB3DF9" w:rsidRDefault="009D7289" w:rsidP="00EB3DF9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ยอดบัญชีในงบแสดงฐานะการเงิ</w:t>
            </w:r>
            <w:r w:rsidRPr="00EB3D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</w:t>
            </w: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ที่มีความเสี่ยง </w:t>
            </w:r>
          </w:p>
        </w:tc>
        <w:tc>
          <w:tcPr>
            <w:tcW w:w="1265" w:type="dxa"/>
          </w:tcPr>
          <w:p w14:paraId="4EF3A6A8" w14:textId="67C91B9A" w:rsidR="009D7289" w:rsidRPr="00EB3DF9" w:rsidRDefault="000A7FA9" w:rsidP="00EB3DF9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28"/>
                <w:szCs w:val="28"/>
              </w:rPr>
              <w:t>298</w:t>
            </w:r>
          </w:p>
        </w:tc>
        <w:tc>
          <w:tcPr>
            <w:tcW w:w="1170" w:type="dxa"/>
          </w:tcPr>
          <w:p w14:paraId="744D5AB6" w14:textId="4A3736FF" w:rsidR="009D7289" w:rsidRPr="00EB3DF9" w:rsidRDefault="002E0CC6" w:rsidP="00EB3DF9">
            <w:pPr>
              <w:pStyle w:val="BodyText"/>
              <w:tabs>
                <w:tab w:val="clear" w:pos="907"/>
              </w:tabs>
              <w:spacing w:after="0"/>
              <w:ind w:left="-108" w:right="78" w:hanging="15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b/>
                <w:bCs/>
                <w:sz w:val="28"/>
                <w:szCs w:val="28"/>
              </w:rPr>
              <w:t>4,89</w:t>
            </w:r>
            <w:r w:rsidR="00C2266C" w:rsidRPr="00EB3DF9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55" w:type="dxa"/>
          </w:tcPr>
          <w:p w14:paraId="569DF698" w14:textId="20CE6511" w:rsidR="009D7289" w:rsidRPr="00EB3DF9" w:rsidRDefault="002E0CC6" w:rsidP="00EB3DF9">
            <w:pPr>
              <w:pStyle w:val="BodyText"/>
              <w:spacing w:after="0"/>
              <w:ind w:left="-114" w:right="78" w:hanging="15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50A1670" w14:textId="08D51EFC" w:rsidR="009D7289" w:rsidRPr="00EB3DF9" w:rsidRDefault="000A7FA9" w:rsidP="00EB3DF9">
            <w:pPr>
              <w:pStyle w:val="BodyText"/>
              <w:spacing w:after="0"/>
              <w:ind w:left="-114" w:right="78" w:hanging="15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b/>
                <w:bCs/>
                <w:sz w:val="28"/>
                <w:szCs w:val="28"/>
              </w:rPr>
              <w:t>4,600</w:t>
            </w: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6F0B8BC5" w14:textId="703F7983" w:rsidR="009D7289" w:rsidRPr="00EB3DF9" w:rsidRDefault="009D7289" w:rsidP="00EB3DF9">
            <w:pPr>
              <w:pStyle w:val="BodyText"/>
              <w:tabs>
                <w:tab w:val="clear" w:pos="907"/>
              </w:tabs>
              <w:spacing w:after="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b/>
                <w:bCs/>
                <w:sz w:val="28"/>
                <w:szCs w:val="28"/>
              </w:rPr>
              <w:t>2,378</w:t>
            </w: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28FDF08A" w14:textId="3C4E1F9F" w:rsidR="009D7289" w:rsidRPr="00EB3DF9" w:rsidRDefault="00C40916" w:rsidP="00EB3DF9">
            <w:pPr>
              <w:pStyle w:val="BodyText"/>
              <w:tabs>
                <w:tab w:val="clear" w:pos="907"/>
              </w:tabs>
              <w:spacing w:after="0"/>
              <w:ind w:left="-114" w:hanging="15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b/>
                <w:bCs/>
                <w:sz w:val="28"/>
                <w:szCs w:val="28"/>
              </w:rPr>
              <w:t>4,685</w:t>
            </w: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3101AE3B" w14:textId="537B785A" w:rsidR="009D7289" w:rsidRPr="00EB3DF9" w:rsidRDefault="00C2266C" w:rsidP="00EB3DF9">
            <w:pPr>
              <w:pStyle w:val="BodyText"/>
              <w:tabs>
                <w:tab w:val="clear" w:pos="907"/>
              </w:tabs>
              <w:spacing w:after="0"/>
              <w:ind w:left="-114" w:hanging="15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2885EDF1" w14:textId="42275E03" w:rsidR="009D7289" w:rsidRPr="00EB3DF9" w:rsidRDefault="00C40916" w:rsidP="00EB3DF9">
            <w:pPr>
              <w:pStyle w:val="BodyText"/>
              <w:tabs>
                <w:tab w:val="clear" w:pos="907"/>
              </w:tabs>
              <w:spacing w:after="0"/>
              <w:ind w:left="-114" w:hanging="15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b/>
                <w:bCs/>
                <w:sz w:val="28"/>
                <w:szCs w:val="28"/>
              </w:rPr>
              <w:t>7,065</w:t>
            </w: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8C7957" w:rsidRPr="00EB3DF9" w14:paraId="5D13B132" w14:textId="77777777" w:rsidTr="009D7289">
        <w:tc>
          <w:tcPr>
            <w:tcW w:w="4410" w:type="dxa"/>
          </w:tcPr>
          <w:p w14:paraId="6B42C5CA" w14:textId="2062C1BA" w:rsidR="008C7957" w:rsidRPr="00EB3DF9" w:rsidRDefault="008C7957" w:rsidP="00EB3DF9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สัญญาซื้อขายเงินตราต่างประเทศสุทธิ</w:t>
            </w:r>
          </w:p>
        </w:tc>
        <w:tc>
          <w:tcPr>
            <w:tcW w:w="1265" w:type="dxa"/>
          </w:tcPr>
          <w:p w14:paraId="7BAAB816" w14:textId="69324668" w:rsidR="008C7957" w:rsidRPr="00EB3DF9" w:rsidRDefault="002E0CC6" w:rsidP="00EB3DF9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170" w:type="dxa"/>
          </w:tcPr>
          <w:p w14:paraId="5F651ECC" w14:textId="4A64649F" w:rsidR="008C7957" w:rsidRPr="00EB3DF9" w:rsidRDefault="002E0CC6" w:rsidP="00EB3DF9">
            <w:pPr>
              <w:pStyle w:val="BodyText"/>
              <w:tabs>
                <w:tab w:val="clear" w:pos="907"/>
              </w:tabs>
              <w:spacing w:after="0"/>
              <w:ind w:left="-108" w:right="78" w:hanging="15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55" w:type="dxa"/>
          </w:tcPr>
          <w:p w14:paraId="455B6D39" w14:textId="0874FEE8" w:rsidR="008C7957" w:rsidRPr="00EB3DF9" w:rsidRDefault="002E0CC6" w:rsidP="00EB3DF9">
            <w:pPr>
              <w:pStyle w:val="BodyText"/>
              <w:spacing w:after="0"/>
              <w:ind w:left="156" w:right="68" w:hanging="15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5F79F9DF" w14:textId="14E552D3" w:rsidR="008C7957" w:rsidRPr="00EB3DF9" w:rsidRDefault="008C7957" w:rsidP="00EB3DF9">
            <w:pPr>
              <w:pStyle w:val="BodyText"/>
              <w:spacing w:after="0"/>
              <w:ind w:left="-114" w:right="78" w:hanging="15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260" w:type="dxa"/>
          </w:tcPr>
          <w:p w14:paraId="6573DBDE" w14:textId="0C35CFAE" w:rsidR="008C7957" w:rsidRPr="00EB3DF9" w:rsidRDefault="00C40916" w:rsidP="00EB3DF9">
            <w:pPr>
              <w:pStyle w:val="BodyText"/>
              <w:tabs>
                <w:tab w:val="clear" w:pos="907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sz w:val="28"/>
                <w:szCs w:val="28"/>
              </w:rPr>
              <w:t>304</w:t>
            </w:r>
            <w:r w:rsidRPr="00EB3DF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28C6B728" w14:textId="258E1664" w:rsidR="008C7957" w:rsidRPr="00EB3DF9" w:rsidRDefault="00C40916" w:rsidP="00EB3DF9">
            <w:pPr>
              <w:pStyle w:val="BodyText"/>
              <w:tabs>
                <w:tab w:val="clear" w:pos="907"/>
              </w:tabs>
              <w:spacing w:after="0"/>
              <w:ind w:left="-114" w:right="78" w:hanging="15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6A6D3566" w14:textId="02AEDED1" w:rsidR="008C7957" w:rsidRPr="00EB3DF9" w:rsidRDefault="00C2266C" w:rsidP="00EB3DF9">
            <w:pPr>
              <w:pStyle w:val="BodyText"/>
              <w:tabs>
                <w:tab w:val="clear" w:pos="907"/>
              </w:tabs>
              <w:spacing w:after="0"/>
              <w:ind w:left="-114" w:right="78" w:hanging="15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7AA668E9" w14:textId="5DD31843" w:rsidR="008C7957" w:rsidRPr="00EB3DF9" w:rsidRDefault="008C7957" w:rsidP="00EB3DF9">
            <w:pPr>
              <w:pStyle w:val="BodyText"/>
              <w:tabs>
                <w:tab w:val="clear" w:pos="907"/>
              </w:tabs>
              <w:spacing w:after="0"/>
              <w:ind w:left="-114" w:hanging="15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sz w:val="28"/>
                <w:szCs w:val="28"/>
              </w:rPr>
              <w:t>304</w:t>
            </w:r>
            <w:r w:rsidRPr="00EB3DF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C7957" w:rsidRPr="00EB3DF9" w14:paraId="431E46B4" w14:textId="77777777" w:rsidTr="009D7289">
        <w:tc>
          <w:tcPr>
            <w:tcW w:w="4410" w:type="dxa"/>
          </w:tcPr>
          <w:p w14:paraId="6817544E" w14:textId="6240BE31" w:rsidR="008C7957" w:rsidRPr="00EB3DF9" w:rsidRDefault="008C7957" w:rsidP="00EB3DF9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สัญญาแลกเปลี่ยนสกุลเงิน</w:t>
            </w:r>
          </w:p>
        </w:tc>
        <w:tc>
          <w:tcPr>
            <w:tcW w:w="1265" w:type="dxa"/>
          </w:tcPr>
          <w:p w14:paraId="620A23AD" w14:textId="41A0E104" w:rsidR="008C7957" w:rsidRPr="00EB3DF9" w:rsidRDefault="002E0CC6" w:rsidP="00EB3DF9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A07A0E7" w14:textId="27CB69A7" w:rsidR="008C7957" w:rsidRPr="00EB3DF9" w:rsidRDefault="002E0CC6" w:rsidP="00EB3DF9">
            <w:pPr>
              <w:pStyle w:val="BodyText"/>
              <w:tabs>
                <w:tab w:val="clear" w:pos="907"/>
              </w:tabs>
              <w:spacing w:after="0"/>
              <w:ind w:left="-108" w:right="78" w:hanging="15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55" w:type="dxa"/>
          </w:tcPr>
          <w:p w14:paraId="51B49DD3" w14:textId="1E687133" w:rsidR="008C7957" w:rsidRPr="00EB3DF9" w:rsidRDefault="002E0CC6" w:rsidP="00EB3DF9">
            <w:pPr>
              <w:pStyle w:val="BodyText"/>
              <w:spacing w:after="0"/>
              <w:ind w:left="156" w:right="68" w:hanging="15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191794AD" w14:textId="4D5058B8" w:rsidR="008C7957" w:rsidRPr="00EB3DF9" w:rsidRDefault="002E0CC6" w:rsidP="00EB3DF9">
            <w:pPr>
              <w:pStyle w:val="BodyText"/>
              <w:spacing w:after="0"/>
              <w:ind w:left="-114" w:right="78" w:hanging="15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38AF6F57" w14:textId="66B91BD4" w:rsidR="008C7957" w:rsidRPr="00EB3DF9" w:rsidRDefault="00C40916" w:rsidP="00EB3DF9">
            <w:pPr>
              <w:pStyle w:val="BodyText"/>
              <w:tabs>
                <w:tab w:val="clear" w:pos="907"/>
              </w:tabs>
              <w:spacing w:after="0"/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1260" w:type="dxa"/>
          </w:tcPr>
          <w:p w14:paraId="3D4F22D0" w14:textId="56FDD3A4" w:rsidR="008C7957" w:rsidRPr="00EB3DF9" w:rsidRDefault="00C40916" w:rsidP="00EB3DF9">
            <w:pPr>
              <w:pStyle w:val="BodyText"/>
              <w:tabs>
                <w:tab w:val="clear" w:pos="907"/>
              </w:tabs>
              <w:spacing w:after="0"/>
              <w:ind w:left="-114" w:right="78" w:hanging="15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1FF766F9" w14:textId="09A6A21D" w:rsidR="008C7957" w:rsidRPr="00EB3DF9" w:rsidRDefault="00C2266C" w:rsidP="00EB3DF9">
            <w:pPr>
              <w:pStyle w:val="BodyText"/>
              <w:tabs>
                <w:tab w:val="clear" w:pos="907"/>
              </w:tabs>
              <w:spacing w:after="0"/>
              <w:ind w:left="-114" w:right="78" w:hanging="15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71361706" w14:textId="41154BCA" w:rsidR="008C7957" w:rsidRPr="00EB3DF9" w:rsidRDefault="008C7957" w:rsidP="00EB3DF9">
            <w:pPr>
              <w:pStyle w:val="BodyText"/>
              <w:tabs>
                <w:tab w:val="clear" w:pos="907"/>
              </w:tabs>
              <w:spacing w:after="0"/>
              <w:ind w:left="-114" w:hanging="15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188</w:t>
            </w:r>
          </w:p>
        </w:tc>
      </w:tr>
      <w:tr w:rsidR="008C7957" w:rsidRPr="00EB3DF9" w14:paraId="11487AD0" w14:textId="77777777" w:rsidTr="009D7289">
        <w:tc>
          <w:tcPr>
            <w:tcW w:w="4410" w:type="dxa"/>
          </w:tcPr>
          <w:p w14:paraId="675B3760" w14:textId="3CDF7C14" w:rsidR="008C7957" w:rsidRPr="00EB3DF9" w:rsidRDefault="008C7957" w:rsidP="00EB3DF9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265" w:type="dxa"/>
          </w:tcPr>
          <w:p w14:paraId="31684C52" w14:textId="7EA903CD" w:rsidR="008C7957" w:rsidRPr="00EB3DF9" w:rsidRDefault="000A7FA9" w:rsidP="00EB3DF9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spacing w:after="0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3DF9">
              <w:rPr>
                <w:rFonts w:ascii="Angsana New" w:hAnsi="Angsana New"/>
                <w:b/>
                <w:bCs/>
                <w:sz w:val="28"/>
                <w:szCs w:val="28"/>
              </w:rPr>
              <w:t>338</w:t>
            </w:r>
          </w:p>
        </w:tc>
        <w:tc>
          <w:tcPr>
            <w:tcW w:w="1170" w:type="dxa"/>
          </w:tcPr>
          <w:p w14:paraId="0944B597" w14:textId="62FE5318" w:rsidR="008C7957" w:rsidRPr="00EB3DF9" w:rsidRDefault="002E0CC6" w:rsidP="00EB3DF9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907"/>
              </w:tabs>
              <w:spacing w:after="0"/>
              <w:ind w:left="-108" w:right="78" w:hanging="15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b/>
                <w:bCs/>
                <w:sz w:val="28"/>
                <w:szCs w:val="28"/>
              </w:rPr>
              <w:t>4,89</w:t>
            </w:r>
            <w:r w:rsidR="00C2266C" w:rsidRPr="00EB3DF9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55" w:type="dxa"/>
          </w:tcPr>
          <w:p w14:paraId="2BF7267E" w14:textId="1F5CFD30" w:rsidR="008C7957" w:rsidRPr="00EB3DF9" w:rsidRDefault="002E0CC6" w:rsidP="00EB3DF9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/>
              <w:ind w:left="156" w:right="68" w:hanging="15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438C71EF" w14:textId="156DDE6F" w:rsidR="008C7957" w:rsidRPr="00EB3DF9" w:rsidRDefault="002E0CC6" w:rsidP="00EB3DF9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/>
              <w:ind w:left="-114" w:right="78" w:hanging="15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="00914AD6" w:rsidRPr="00EB3DF9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EB3DF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914AD6" w:rsidRPr="00EB3DF9">
              <w:rPr>
                <w:rFonts w:ascii="Angsana New" w:hAnsi="Angsana New"/>
                <w:b/>
                <w:bCs/>
                <w:sz w:val="28"/>
                <w:szCs w:val="28"/>
              </w:rPr>
              <w:t>560</w:t>
            </w: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7DFBC692" w14:textId="17D4D03E" w:rsidR="008C7957" w:rsidRPr="00EB3DF9" w:rsidRDefault="00C40916" w:rsidP="00EB3DF9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907"/>
              </w:tabs>
              <w:spacing w:after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b/>
                <w:bCs/>
                <w:sz w:val="28"/>
                <w:szCs w:val="28"/>
              </w:rPr>
              <w:t>2,494</w:t>
            </w: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3EFDCCB2" w14:textId="11A0EB88" w:rsidR="008C7957" w:rsidRPr="00EB3DF9" w:rsidRDefault="00C40916" w:rsidP="00EB3DF9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907"/>
              </w:tabs>
              <w:spacing w:after="0"/>
              <w:ind w:left="-114" w:hanging="15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b/>
                <w:bCs/>
                <w:sz w:val="28"/>
                <w:szCs w:val="28"/>
              </w:rPr>
              <w:t>4,685</w:t>
            </w: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29A293AB" w14:textId="3A2407B8" w:rsidR="008C7957" w:rsidRPr="00EB3DF9" w:rsidRDefault="00C2266C" w:rsidP="00EB3DF9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907"/>
              </w:tabs>
              <w:spacing w:after="0"/>
              <w:ind w:left="-114" w:hanging="15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5D07DA24" w14:textId="50F17918" w:rsidR="008C7957" w:rsidRPr="00EB3DF9" w:rsidRDefault="00C40916" w:rsidP="00EB3DF9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907"/>
              </w:tabs>
              <w:spacing w:after="0"/>
              <w:ind w:left="-114" w:hanging="15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b/>
                <w:bCs/>
                <w:sz w:val="28"/>
                <w:szCs w:val="28"/>
              </w:rPr>
              <w:t>7,181</w:t>
            </w: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4A1F4999" w14:textId="77777777" w:rsidR="00DE3ECD" w:rsidRPr="00EB3DF9" w:rsidRDefault="00DE3ECD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b/>
          <w:bCs/>
        </w:rPr>
      </w:pPr>
    </w:p>
    <w:p w14:paraId="0A0D120C" w14:textId="77777777" w:rsidR="00DE3ECD" w:rsidRPr="00EB3DF9" w:rsidRDefault="00DE3ECD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b/>
          <w:bCs/>
        </w:rPr>
      </w:pPr>
    </w:p>
    <w:p w14:paraId="0EA46ABF" w14:textId="77777777" w:rsidR="00DE3ECD" w:rsidRPr="00EB3DF9" w:rsidRDefault="00DE3ECD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b/>
          <w:bCs/>
          <w:i/>
          <w:iCs/>
        </w:rPr>
      </w:pPr>
    </w:p>
    <w:p w14:paraId="777B337F" w14:textId="77777777" w:rsidR="00DE3ECD" w:rsidRPr="00EB3DF9" w:rsidRDefault="00DE3ECD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b/>
          <w:bCs/>
          <w:i/>
          <w:iCs/>
          <w:cs/>
        </w:rPr>
        <w:sectPr w:rsidR="00DE3ECD" w:rsidRPr="00EB3DF9" w:rsidSect="00DE3ECD">
          <w:pgSz w:w="16840" w:h="11907" w:orient="landscape" w:code="9"/>
          <w:pgMar w:top="1152" w:right="691" w:bottom="1152" w:left="576" w:header="720" w:footer="720" w:gutter="0"/>
          <w:cols w:space="720"/>
          <w:docGrid w:linePitch="408"/>
        </w:sect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2749"/>
        <w:gridCol w:w="2750"/>
      </w:tblGrid>
      <w:tr w:rsidR="00D23B6F" w:rsidRPr="00EB3DF9" w14:paraId="1FB8A4D9" w14:textId="77777777" w:rsidTr="00FD00B2">
        <w:trPr>
          <w:tblHeader/>
        </w:trPr>
        <w:tc>
          <w:tcPr>
            <w:tcW w:w="3690" w:type="dxa"/>
          </w:tcPr>
          <w:p w14:paraId="4A163E40" w14:textId="77777777" w:rsidR="00D23B6F" w:rsidRPr="00EB3DF9" w:rsidRDefault="00D23B6F" w:rsidP="00EB3DF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eastAsia="en-GB"/>
              </w:rPr>
            </w:pPr>
          </w:p>
        </w:tc>
        <w:tc>
          <w:tcPr>
            <w:tcW w:w="5499" w:type="dxa"/>
            <w:gridSpan w:val="2"/>
          </w:tcPr>
          <w:p w14:paraId="5BE0971D" w14:textId="1FFC2C1B" w:rsidR="00D23B6F" w:rsidRPr="00EB3DF9" w:rsidRDefault="00D23B6F" w:rsidP="00EB3DF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  <w:lang w:eastAsia="en-GB"/>
              </w:rPr>
            </w:pPr>
            <w:r w:rsidRPr="00EB3D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3B6F" w:rsidRPr="00EB3DF9" w14:paraId="6B63D681" w14:textId="77777777" w:rsidTr="00D23B6F">
        <w:trPr>
          <w:tblHeader/>
        </w:trPr>
        <w:tc>
          <w:tcPr>
            <w:tcW w:w="3690" w:type="dxa"/>
          </w:tcPr>
          <w:p w14:paraId="0998EBDB" w14:textId="77777777" w:rsidR="00D23B6F" w:rsidRPr="00EB3DF9" w:rsidRDefault="00D23B6F" w:rsidP="00EB3DF9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9" w:type="dxa"/>
          </w:tcPr>
          <w:p w14:paraId="6F4E1683" w14:textId="77777777" w:rsidR="00D23B6F" w:rsidRPr="00EB3DF9" w:rsidRDefault="00D23B6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50" w:type="dxa"/>
          </w:tcPr>
          <w:p w14:paraId="7A353322" w14:textId="77777777" w:rsidR="00D23B6F" w:rsidRPr="00EB3DF9" w:rsidRDefault="00D23B6F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D23B6F" w:rsidRPr="00EB3DF9" w14:paraId="334A1ECC" w14:textId="77777777" w:rsidTr="00D23B6F">
        <w:trPr>
          <w:trHeight w:val="810"/>
          <w:tblHeader/>
        </w:trPr>
        <w:tc>
          <w:tcPr>
            <w:tcW w:w="3690" w:type="dxa"/>
          </w:tcPr>
          <w:p w14:paraId="7029128A" w14:textId="77777777" w:rsidR="00D23B6F" w:rsidRPr="00EB3DF9" w:rsidRDefault="00D23B6F" w:rsidP="00EB3DF9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EB3DF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สินทรัพย์และหนี้สินที่เป็นเงินตราต่างประเทศ </w:t>
            </w:r>
            <w:r w:rsidRPr="00EB3DF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/>
              <w:t xml:space="preserve">ณ วันที่ </w:t>
            </w:r>
            <w:r w:rsidRPr="00EB3DF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B3DF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49" w:type="dxa"/>
          </w:tcPr>
          <w:p w14:paraId="72B9314A" w14:textId="77777777" w:rsidR="00D23B6F" w:rsidRPr="00EB3DF9" w:rsidRDefault="00D23B6F" w:rsidP="00EB3DF9">
            <w:pPr>
              <w:pStyle w:val="BodyText"/>
              <w:tabs>
                <w:tab w:val="clear" w:pos="227"/>
              </w:tabs>
              <w:spacing w:after="0"/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50" w:type="dxa"/>
          </w:tcPr>
          <w:p w14:paraId="2D08DB11" w14:textId="77777777" w:rsidR="00D23B6F" w:rsidRPr="00EB3DF9" w:rsidRDefault="00D23B6F" w:rsidP="00EB3DF9">
            <w:pPr>
              <w:pStyle w:val="BodyText"/>
              <w:tabs>
                <w:tab w:val="clear" w:pos="227"/>
              </w:tabs>
              <w:spacing w:after="0"/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</w:tr>
      <w:tr w:rsidR="005B67C5" w:rsidRPr="00EB3DF9" w14:paraId="04B04BE1" w14:textId="77777777" w:rsidTr="00FD00B2">
        <w:trPr>
          <w:tblHeader/>
        </w:trPr>
        <w:tc>
          <w:tcPr>
            <w:tcW w:w="3690" w:type="dxa"/>
          </w:tcPr>
          <w:p w14:paraId="3D8C3C12" w14:textId="77777777" w:rsidR="005B67C5" w:rsidRPr="00EB3DF9" w:rsidRDefault="005B67C5" w:rsidP="00EB3DF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9" w:type="dxa"/>
            <w:gridSpan w:val="2"/>
          </w:tcPr>
          <w:p w14:paraId="48509F89" w14:textId="35091FEF" w:rsidR="005B67C5" w:rsidRPr="00EB3DF9" w:rsidRDefault="005B67C5" w:rsidP="00EB3DF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B3DF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23B6F" w:rsidRPr="00EB3DF9" w14:paraId="0481C5BF" w14:textId="77777777" w:rsidTr="00D23B6F">
        <w:tc>
          <w:tcPr>
            <w:tcW w:w="3690" w:type="dxa"/>
          </w:tcPr>
          <w:p w14:paraId="7A5BA5CA" w14:textId="77777777" w:rsidR="00D23B6F" w:rsidRPr="00EB3DF9" w:rsidRDefault="00D23B6F" w:rsidP="00EB3DF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  <w:r w:rsidRPr="00EB3DF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B3DF9">
              <w:rPr>
                <w:rFonts w:ascii="Angsana New" w:hAnsi="Angsana New"/>
                <w:sz w:val="28"/>
                <w:szCs w:val="28"/>
                <w:cs/>
              </w:rPr>
              <w:t>และรายการเทียบเท่าเงินสด</w:t>
            </w:r>
          </w:p>
        </w:tc>
        <w:tc>
          <w:tcPr>
            <w:tcW w:w="2749" w:type="dxa"/>
          </w:tcPr>
          <w:p w14:paraId="28F43949" w14:textId="77777777" w:rsidR="00D23B6F" w:rsidRPr="00EB3DF9" w:rsidRDefault="00D23B6F" w:rsidP="00EB3DF9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2750" w:type="dxa"/>
          </w:tcPr>
          <w:p w14:paraId="583B2DB8" w14:textId="22069C73" w:rsidR="00D23B6F" w:rsidRPr="00EB3DF9" w:rsidRDefault="00D23B6F" w:rsidP="00EB3DF9">
            <w:pPr>
              <w:pStyle w:val="BodyText"/>
              <w:spacing w:after="0"/>
              <w:ind w:left="-108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606</w:t>
            </w:r>
          </w:p>
        </w:tc>
      </w:tr>
      <w:tr w:rsidR="00D23B6F" w:rsidRPr="00EB3DF9" w14:paraId="0CF77FBD" w14:textId="77777777" w:rsidTr="00D23B6F">
        <w:tc>
          <w:tcPr>
            <w:tcW w:w="3690" w:type="dxa"/>
          </w:tcPr>
          <w:p w14:paraId="018BEF41" w14:textId="77777777" w:rsidR="00D23B6F" w:rsidRPr="00EB3DF9" w:rsidRDefault="00D23B6F" w:rsidP="00EB3DF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EB3DF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B3DF9">
              <w:rPr>
                <w:rFonts w:ascii="Angsana New" w:hAnsi="Angsana New"/>
                <w:sz w:val="28"/>
                <w:szCs w:val="28"/>
                <w:cs/>
              </w:rPr>
              <w:t>และลูกหนี้อื่น</w:t>
            </w:r>
          </w:p>
        </w:tc>
        <w:tc>
          <w:tcPr>
            <w:tcW w:w="2749" w:type="dxa"/>
          </w:tcPr>
          <w:p w14:paraId="7066534C" w14:textId="77777777" w:rsidR="00D23B6F" w:rsidRPr="00EB3DF9" w:rsidRDefault="00D23B6F" w:rsidP="00EB3DF9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1,434</w:t>
            </w:r>
          </w:p>
        </w:tc>
        <w:tc>
          <w:tcPr>
            <w:tcW w:w="2750" w:type="dxa"/>
          </w:tcPr>
          <w:p w14:paraId="3F94AD2A" w14:textId="3187CDF5" w:rsidR="00D23B6F" w:rsidRPr="00EB3DF9" w:rsidRDefault="00D23B6F" w:rsidP="00EB3DF9">
            <w:pPr>
              <w:pStyle w:val="BodyText"/>
              <w:spacing w:after="0"/>
              <w:ind w:left="-108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1,422</w:t>
            </w:r>
          </w:p>
        </w:tc>
      </w:tr>
      <w:tr w:rsidR="00D23B6F" w:rsidRPr="00EB3DF9" w14:paraId="7AFB7228" w14:textId="77777777" w:rsidTr="00D23B6F">
        <w:tc>
          <w:tcPr>
            <w:tcW w:w="3690" w:type="dxa"/>
          </w:tcPr>
          <w:p w14:paraId="0DEC240B" w14:textId="1EA321AB" w:rsidR="00D23B6F" w:rsidRPr="00EB3DF9" w:rsidRDefault="00D23B6F" w:rsidP="00EB3DF9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ลูกหนี้จากสัญญาประกันราคาซื้อขายน้ำมัน</w:t>
            </w:r>
            <w:r w:rsidRPr="00EB3DF9">
              <w:rPr>
                <w:rFonts w:ascii="Angsana New" w:hAnsi="Angsana New"/>
                <w:sz w:val="28"/>
                <w:szCs w:val="28"/>
              </w:rPr>
              <w:br/>
            </w:r>
            <w:r w:rsidRPr="00EB3DF9">
              <w:rPr>
                <w:rFonts w:ascii="Angsana New" w:hAnsi="Angsana New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2749" w:type="dxa"/>
          </w:tcPr>
          <w:p w14:paraId="63B92371" w14:textId="77777777" w:rsidR="00D23B6F" w:rsidRPr="00EB3DF9" w:rsidRDefault="00D23B6F" w:rsidP="00EB3DF9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72F7E2F" w14:textId="2454C93E" w:rsidR="00D23B6F" w:rsidRPr="00EB3DF9" w:rsidRDefault="00D23B6F" w:rsidP="00EB3DF9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750" w:type="dxa"/>
          </w:tcPr>
          <w:p w14:paraId="4F008310" w14:textId="77777777" w:rsidR="00D23B6F" w:rsidRPr="00EB3DF9" w:rsidRDefault="00D23B6F" w:rsidP="00EB3DF9">
            <w:pPr>
              <w:pStyle w:val="BodyText"/>
              <w:spacing w:after="0"/>
              <w:ind w:left="-10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DD5C42E" w14:textId="1E9B8315" w:rsidR="00D23B6F" w:rsidRPr="00EB3DF9" w:rsidRDefault="00D23B6F" w:rsidP="00EB3DF9">
            <w:pPr>
              <w:pStyle w:val="BodyText"/>
              <w:tabs>
                <w:tab w:val="clear" w:pos="2807"/>
                <w:tab w:val="left" w:pos="1128"/>
              </w:tabs>
              <w:spacing w:after="0"/>
              <w:ind w:left="-108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23B6F" w:rsidRPr="00EB3DF9" w14:paraId="6020C851" w14:textId="77777777" w:rsidTr="00D23B6F">
        <w:tc>
          <w:tcPr>
            <w:tcW w:w="3690" w:type="dxa"/>
          </w:tcPr>
          <w:p w14:paraId="1B576B82" w14:textId="77777777" w:rsidR="00D23B6F" w:rsidRPr="00EB3DF9" w:rsidRDefault="00D23B6F" w:rsidP="00EB3DF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749" w:type="dxa"/>
          </w:tcPr>
          <w:p w14:paraId="03C42130" w14:textId="77777777" w:rsidR="00D23B6F" w:rsidRPr="00EB3DF9" w:rsidRDefault="00D23B6F" w:rsidP="00EB3DF9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5,181</w:t>
            </w:r>
          </w:p>
        </w:tc>
        <w:tc>
          <w:tcPr>
            <w:tcW w:w="2750" w:type="dxa"/>
          </w:tcPr>
          <w:p w14:paraId="289394D6" w14:textId="13992208" w:rsidR="00D23B6F" w:rsidRPr="00EB3DF9" w:rsidRDefault="00D23B6F" w:rsidP="00EB3DF9">
            <w:pPr>
              <w:pStyle w:val="BodyText"/>
              <w:spacing w:after="0"/>
              <w:ind w:left="-108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</w:rPr>
              <w:t>4,718</w:t>
            </w:r>
          </w:p>
        </w:tc>
      </w:tr>
      <w:tr w:rsidR="00D23B6F" w:rsidRPr="00EB3DF9" w14:paraId="3E413164" w14:textId="77777777" w:rsidTr="00D23B6F">
        <w:tc>
          <w:tcPr>
            <w:tcW w:w="3690" w:type="dxa"/>
          </w:tcPr>
          <w:p w14:paraId="64B1C6FB" w14:textId="77777777" w:rsidR="00D23B6F" w:rsidRPr="00EB3DF9" w:rsidRDefault="00D23B6F" w:rsidP="00EB3DF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749" w:type="dxa"/>
          </w:tcPr>
          <w:p w14:paraId="132B792E" w14:textId="77777777" w:rsidR="00D23B6F" w:rsidRPr="00EB3DF9" w:rsidRDefault="00D23B6F" w:rsidP="00EB3DF9">
            <w:pPr>
              <w:pStyle w:val="BodyText"/>
              <w:tabs>
                <w:tab w:val="clear" w:pos="907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sz w:val="28"/>
                <w:szCs w:val="28"/>
              </w:rPr>
              <w:t>2,093</w:t>
            </w:r>
            <w:r w:rsidRPr="00EB3DF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50" w:type="dxa"/>
          </w:tcPr>
          <w:p w14:paraId="20152B44" w14:textId="13FF4073" w:rsidR="00D23B6F" w:rsidRPr="00EB3DF9" w:rsidRDefault="00D23B6F" w:rsidP="00EB3DF9">
            <w:pPr>
              <w:pStyle w:val="BodyText"/>
              <w:tabs>
                <w:tab w:val="clear" w:pos="907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sz w:val="28"/>
                <w:szCs w:val="28"/>
              </w:rPr>
              <w:t>503</w:t>
            </w:r>
            <w:r w:rsidRPr="00EB3DF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23B6F" w:rsidRPr="00EB3DF9" w14:paraId="0F99005E" w14:textId="77777777" w:rsidTr="00D23B6F">
        <w:tc>
          <w:tcPr>
            <w:tcW w:w="3690" w:type="dxa"/>
          </w:tcPr>
          <w:p w14:paraId="6610AF61" w14:textId="734F5C82" w:rsidR="00D23B6F" w:rsidRPr="00EB3DF9" w:rsidRDefault="00D23B6F" w:rsidP="00EB3DF9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เจ้าหนี้จากสัญญาประกันราคาซื้อขายน้ำมัน</w:t>
            </w:r>
            <w:r w:rsidRPr="00EB3DF9">
              <w:rPr>
                <w:rFonts w:ascii="Angsana New" w:hAnsi="Angsana New"/>
                <w:sz w:val="28"/>
                <w:szCs w:val="28"/>
              </w:rPr>
              <w:br/>
            </w:r>
            <w:r w:rsidRPr="00EB3DF9">
              <w:rPr>
                <w:rFonts w:ascii="Angsana New" w:hAnsi="Angsana New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2749" w:type="dxa"/>
          </w:tcPr>
          <w:p w14:paraId="7B680287" w14:textId="77777777" w:rsidR="00D23B6F" w:rsidRPr="00EB3DF9" w:rsidRDefault="00D23B6F" w:rsidP="00EB3DF9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9250537" w14:textId="56493B8C" w:rsidR="00D23B6F" w:rsidRPr="00EB3DF9" w:rsidRDefault="00D23B6F" w:rsidP="00EB3DF9">
            <w:pPr>
              <w:pStyle w:val="BodyText"/>
              <w:tabs>
                <w:tab w:val="clear" w:pos="907"/>
              </w:tabs>
              <w:spacing w:after="0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sz w:val="28"/>
                <w:szCs w:val="28"/>
              </w:rPr>
              <w:t>21</w:t>
            </w:r>
            <w:r w:rsidRPr="00EB3DF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50" w:type="dxa"/>
          </w:tcPr>
          <w:p w14:paraId="4DD1B133" w14:textId="77777777" w:rsidR="00D23B6F" w:rsidRPr="00EB3DF9" w:rsidRDefault="00D23B6F" w:rsidP="00EB3DF9">
            <w:pPr>
              <w:pStyle w:val="BodyText"/>
              <w:tabs>
                <w:tab w:val="clear" w:pos="907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0D8F2F3" w14:textId="3960B377" w:rsidR="00D23B6F" w:rsidRPr="00EB3DF9" w:rsidRDefault="00D23B6F" w:rsidP="00EB3DF9">
            <w:pPr>
              <w:pStyle w:val="BodyText"/>
              <w:tabs>
                <w:tab w:val="clear" w:pos="907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sz w:val="28"/>
                <w:szCs w:val="28"/>
              </w:rPr>
              <w:t>6</w:t>
            </w:r>
            <w:r w:rsidRPr="00EB3DF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23B6F" w:rsidRPr="00EB3DF9" w14:paraId="7E625AA1" w14:textId="77777777" w:rsidTr="00D23B6F">
        <w:tc>
          <w:tcPr>
            <w:tcW w:w="3690" w:type="dxa"/>
          </w:tcPr>
          <w:p w14:paraId="7BAFC354" w14:textId="77777777" w:rsidR="00D23B6F" w:rsidRPr="00EB3DF9" w:rsidRDefault="00D23B6F" w:rsidP="00EB3DF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2749" w:type="dxa"/>
          </w:tcPr>
          <w:p w14:paraId="20E55BAA" w14:textId="77777777" w:rsidR="00D23B6F" w:rsidRPr="00EB3DF9" w:rsidRDefault="00D23B6F" w:rsidP="00EB3DF9">
            <w:pPr>
              <w:pStyle w:val="BodyText"/>
              <w:pBdr>
                <w:bottom w:val="single" w:sz="4" w:space="1" w:color="auto"/>
              </w:pBdr>
              <w:spacing w:after="0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50" w:type="dxa"/>
          </w:tcPr>
          <w:p w14:paraId="08BD731D" w14:textId="22470F1C" w:rsidR="00D23B6F" w:rsidRPr="00EB3DF9" w:rsidRDefault="00D23B6F" w:rsidP="00EB3DF9">
            <w:pPr>
              <w:pStyle w:val="BodyText"/>
              <w:pBdr>
                <w:bottom w:val="single" w:sz="4" w:space="1" w:color="auto"/>
              </w:pBdr>
              <w:tabs>
                <w:tab w:val="clear" w:pos="907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sz w:val="28"/>
                <w:szCs w:val="28"/>
              </w:rPr>
              <w:t>3,258</w:t>
            </w:r>
            <w:r w:rsidRPr="00EB3DF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23B6F" w:rsidRPr="00EB3DF9" w14:paraId="7763ECC7" w14:textId="77777777" w:rsidTr="00D23B6F">
        <w:tc>
          <w:tcPr>
            <w:tcW w:w="3690" w:type="dxa"/>
          </w:tcPr>
          <w:p w14:paraId="1E3BDFCE" w14:textId="77777777" w:rsidR="00D23B6F" w:rsidRPr="00EB3DF9" w:rsidRDefault="00D23B6F" w:rsidP="00EB3DF9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ยอดบัญชีในงบแสดงฐานะการเงิ</w:t>
            </w:r>
            <w:r w:rsidRPr="00EB3D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</w:t>
            </w: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ที่มีความเสี่ยง </w:t>
            </w:r>
          </w:p>
        </w:tc>
        <w:tc>
          <w:tcPr>
            <w:tcW w:w="2749" w:type="dxa"/>
          </w:tcPr>
          <w:p w14:paraId="7A05AB7D" w14:textId="77777777" w:rsidR="00D23B6F" w:rsidRPr="00EB3DF9" w:rsidRDefault="00D23B6F" w:rsidP="00EB3DF9">
            <w:pPr>
              <w:pStyle w:val="BodyText"/>
              <w:spacing w:after="0"/>
              <w:ind w:left="156" w:right="72" w:hanging="15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28"/>
                <w:szCs w:val="28"/>
              </w:rPr>
              <w:t>4,686</w:t>
            </w:r>
          </w:p>
        </w:tc>
        <w:tc>
          <w:tcPr>
            <w:tcW w:w="2750" w:type="dxa"/>
          </w:tcPr>
          <w:p w14:paraId="362221EC" w14:textId="19F3CF34" w:rsidR="00D23B6F" w:rsidRPr="00EB3DF9" w:rsidRDefault="00D23B6F" w:rsidP="00EB3DF9">
            <w:pPr>
              <w:pStyle w:val="BodyText"/>
              <w:spacing w:after="0"/>
              <w:ind w:left="-108" w:right="72" w:hanging="15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28"/>
                <w:szCs w:val="28"/>
              </w:rPr>
              <w:t>2,979</w:t>
            </w:r>
          </w:p>
        </w:tc>
      </w:tr>
      <w:tr w:rsidR="00D23B6F" w:rsidRPr="00EB3DF9" w14:paraId="0BB44F19" w14:textId="77777777" w:rsidTr="00D23B6F">
        <w:tc>
          <w:tcPr>
            <w:tcW w:w="3690" w:type="dxa"/>
          </w:tcPr>
          <w:p w14:paraId="1DA36080" w14:textId="5B85EEE7" w:rsidR="00D23B6F" w:rsidRPr="00EB3DF9" w:rsidRDefault="00D23B6F" w:rsidP="00EB3DF9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สัญญาซื้อขายเงินตราต่างประเทศสุทธิ</w:t>
            </w:r>
          </w:p>
        </w:tc>
        <w:tc>
          <w:tcPr>
            <w:tcW w:w="2749" w:type="dxa"/>
          </w:tcPr>
          <w:p w14:paraId="1FB9DD8D" w14:textId="5B7156FD" w:rsidR="00D23B6F" w:rsidRPr="00EB3DF9" w:rsidRDefault="00D23B6F" w:rsidP="00EB3DF9">
            <w:pPr>
              <w:pStyle w:val="BodyText"/>
              <w:spacing w:after="0"/>
              <w:ind w:left="156" w:right="72" w:hanging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50" w:type="dxa"/>
          </w:tcPr>
          <w:p w14:paraId="6B1AA019" w14:textId="2087C911" w:rsidR="00D23B6F" w:rsidRPr="00EB3DF9" w:rsidRDefault="00D23B6F" w:rsidP="00EB3DF9">
            <w:pPr>
              <w:pStyle w:val="BodyText"/>
              <w:tabs>
                <w:tab w:val="clear" w:pos="907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3DF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B3DF9">
              <w:rPr>
                <w:rFonts w:ascii="Angsana New" w:hAnsi="Angsana New"/>
                <w:sz w:val="28"/>
                <w:szCs w:val="28"/>
              </w:rPr>
              <w:t>423</w:t>
            </w:r>
            <w:r w:rsidRPr="00EB3DF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23B6F" w:rsidRPr="00EB3DF9" w14:paraId="29B87D4E" w14:textId="77777777" w:rsidTr="00D23B6F">
        <w:tc>
          <w:tcPr>
            <w:tcW w:w="3690" w:type="dxa"/>
          </w:tcPr>
          <w:p w14:paraId="485EB626" w14:textId="22CB0938" w:rsidR="00D23B6F" w:rsidRPr="00EB3DF9" w:rsidRDefault="00D23B6F" w:rsidP="00EB3DF9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2749" w:type="dxa"/>
          </w:tcPr>
          <w:p w14:paraId="747EAD89" w14:textId="1E453E40" w:rsidR="00D23B6F" w:rsidRPr="00EB3DF9" w:rsidRDefault="00D23B6F" w:rsidP="00EB3DF9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/>
              <w:ind w:left="156" w:right="72" w:hanging="15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3DF9">
              <w:rPr>
                <w:rFonts w:ascii="Angsana New" w:hAnsi="Angsana New"/>
                <w:b/>
                <w:bCs/>
                <w:sz w:val="28"/>
                <w:szCs w:val="28"/>
              </w:rPr>
              <w:t>4,686</w:t>
            </w:r>
          </w:p>
        </w:tc>
        <w:tc>
          <w:tcPr>
            <w:tcW w:w="2750" w:type="dxa"/>
          </w:tcPr>
          <w:p w14:paraId="4BB47E1C" w14:textId="022BECA1" w:rsidR="00D23B6F" w:rsidRPr="00EB3DF9" w:rsidRDefault="00D23B6F" w:rsidP="00EB3DF9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spacing w:after="0"/>
              <w:ind w:left="-108" w:right="72" w:hanging="15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3DF9">
              <w:rPr>
                <w:rFonts w:ascii="Angsana New" w:hAnsi="Angsana New"/>
                <w:b/>
                <w:bCs/>
                <w:sz w:val="28"/>
                <w:szCs w:val="28"/>
              </w:rPr>
              <w:t>2,556</w:t>
            </w:r>
          </w:p>
        </w:tc>
      </w:tr>
    </w:tbl>
    <w:p w14:paraId="4108EFF4" w14:textId="77777777" w:rsidR="00211AFA" w:rsidRPr="00EB3DF9" w:rsidRDefault="00211AFA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C87F150" w14:textId="7DEE2E3E" w:rsidR="009E45D4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b/>
          <w:bCs/>
          <w:i/>
          <w:iCs/>
        </w:rPr>
      </w:pPr>
      <w:r w:rsidRPr="00EB3DF9">
        <w:rPr>
          <w:b/>
          <w:bCs/>
          <w:i/>
          <w:iCs/>
          <w:cs/>
        </w:rPr>
        <w:t>ความเสี่ยงทางด้านสินเชื่อ</w:t>
      </w:r>
    </w:p>
    <w:p w14:paraId="56413C6A" w14:textId="77777777" w:rsidR="00ED7567" w:rsidRPr="00EB3DF9" w:rsidRDefault="00ED7567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1FB78ABF" w14:textId="77777777" w:rsidR="007D5445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5F528BDD" w14:textId="77777777" w:rsidR="00616CB3" w:rsidRPr="00EB3DF9" w:rsidRDefault="00616CB3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7CCC8C40" w14:textId="77777777" w:rsidR="00D43998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ฝ่ายบริหารได้กำหนดนโยบายทางด้านสินเชื่อเพื่อควบคุมความเสี่ยงทาง</w:t>
      </w:r>
      <w:r w:rsidR="000F61C5" w:rsidRPr="00EB3DF9">
        <w:rPr>
          <w:cs/>
        </w:rPr>
        <w:t>ด้านสินเชื่อดังกล่าวโดยสม่ำเสมอ</w:t>
      </w:r>
      <w:r w:rsidRPr="00EB3DF9">
        <w:rPr>
          <w:cs/>
        </w:rPr>
        <w:t xml:space="preserve"> โดยการวิเคราะห์ฐานะทางการเงินของลูกค้าทุกรายที่ขอวงเงินสินเ</w:t>
      </w:r>
      <w:r w:rsidR="004A2DC5" w:rsidRPr="00EB3DF9">
        <w:rPr>
          <w:cs/>
        </w:rPr>
        <w:t>ชื่อในระดับหนึ่ง</w:t>
      </w:r>
      <w:r w:rsidR="000F61C5" w:rsidRPr="00EB3DF9">
        <w:rPr>
          <w:rFonts w:hint="cs"/>
          <w:cs/>
        </w:rPr>
        <w:t xml:space="preserve"> </w:t>
      </w:r>
      <w:r w:rsidR="004A2DC5" w:rsidRPr="00EB3DF9">
        <w:rPr>
          <w:cs/>
        </w:rPr>
        <w:t xml:space="preserve">ๆ </w:t>
      </w:r>
      <w:r w:rsidRPr="00EB3DF9">
        <w:rPr>
          <w:cs/>
        </w:rPr>
        <w:t>ณ วันที่รายงานไม่พบว่ามีความเสี่ยงจากสินเชื่อที่เป็นสาระสำคัญ  ความเสี่ยงสูงสุดทางด้านสินเชื่อแสดงไว้ในราคาตามบัญชีของสินทรัพย์ทางการเงิน</w:t>
      </w:r>
      <w:r w:rsidR="006021F6" w:rsidRPr="00EB3DF9">
        <w:rPr>
          <w:cs/>
        </w:rPr>
        <w:t>แต่ละรายการในงบแสดงฐานะการเงิน</w:t>
      </w:r>
      <w:r w:rsidR="00CC3FDE" w:rsidRPr="00EB3DF9">
        <w:rPr>
          <w:cs/>
        </w:rPr>
        <w:t xml:space="preserve"> </w:t>
      </w:r>
      <w:r w:rsidRPr="00EB3DF9">
        <w:rPr>
          <w:cs/>
        </w:rPr>
        <w:t>อย่างไรก็ตามเนื่องจากกลุ่มบริษัทมีฐานลูกค้าจำนวนมาก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14:paraId="4E2D73D4" w14:textId="77777777" w:rsidR="00B07F90" w:rsidRPr="00EB3DF9" w:rsidRDefault="00B07F9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0C15A2B" w14:textId="77777777" w:rsidR="00616CB3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b/>
          <w:bCs/>
          <w:i/>
          <w:iCs/>
        </w:rPr>
      </w:pPr>
      <w:r w:rsidRPr="00EB3DF9">
        <w:rPr>
          <w:b/>
          <w:bCs/>
          <w:i/>
          <w:iCs/>
          <w:cs/>
        </w:rPr>
        <w:t>ความเสี่ยงจากสภาพคล่อง</w:t>
      </w:r>
    </w:p>
    <w:p w14:paraId="54ACE868" w14:textId="77777777" w:rsidR="00616CB3" w:rsidRPr="00EB3DF9" w:rsidRDefault="00616CB3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85CADE2" w14:textId="77777777" w:rsidR="00870CCC" w:rsidRPr="00EB3DF9" w:rsidRDefault="004762B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14:paraId="751055ED" w14:textId="77777777" w:rsidR="007E2F7E" w:rsidRPr="00EB3DF9" w:rsidRDefault="007E2F7E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b/>
          <w:bCs/>
          <w:i/>
          <w:iCs/>
          <w:cs/>
        </w:rPr>
      </w:pPr>
      <w:r w:rsidRPr="00EB3DF9">
        <w:rPr>
          <w:b/>
          <w:bCs/>
          <w:i/>
          <w:iCs/>
          <w:cs/>
        </w:rPr>
        <w:lastRenderedPageBreak/>
        <w:t xml:space="preserve">มูลค่ายุติธรรมของสินทรัพย์และหนี้สินทางการเงิน </w:t>
      </w:r>
    </w:p>
    <w:p w14:paraId="0EBD4F59" w14:textId="77777777" w:rsidR="007E2F7E" w:rsidRPr="00EB3DF9" w:rsidRDefault="007E2F7E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F99D2B1" w14:textId="1B56DA2C" w:rsidR="000A4414" w:rsidRPr="00EB3DF9" w:rsidRDefault="00716AB6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 xml:space="preserve">ณ วันที่ </w:t>
      </w:r>
      <w:r w:rsidR="002E0D41" w:rsidRPr="00EB3DF9">
        <w:t xml:space="preserve">31 </w:t>
      </w:r>
      <w:r w:rsidR="002E0D41" w:rsidRPr="00EB3DF9">
        <w:rPr>
          <w:cs/>
        </w:rPr>
        <w:t xml:space="preserve">ธันวาคม </w:t>
      </w:r>
      <w:r w:rsidR="00EA6D28" w:rsidRPr="00EB3DF9">
        <w:t>256</w:t>
      </w:r>
      <w:r w:rsidR="00D90AD3" w:rsidRPr="00EB3DF9">
        <w:t>2</w:t>
      </w:r>
      <w:r w:rsidR="00EA6D28" w:rsidRPr="00EB3DF9">
        <w:rPr>
          <w:cs/>
        </w:rPr>
        <w:t xml:space="preserve"> และ </w:t>
      </w:r>
      <w:r w:rsidR="00EA6D28" w:rsidRPr="00EB3DF9">
        <w:t>256</w:t>
      </w:r>
      <w:r w:rsidR="00D90AD3" w:rsidRPr="00EB3DF9">
        <w:t>1</w:t>
      </w:r>
      <w:r w:rsidR="002E0D41" w:rsidRPr="00EB3DF9">
        <w:rPr>
          <w:cs/>
        </w:rPr>
        <w:t xml:space="preserve"> มีมูลค่าที่ใกล้เคียงกับมูลค่าตามบัญชีทุกรายการ ยกเว้นรายการดังต่อไปนี้</w:t>
      </w:r>
    </w:p>
    <w:p w14:paraId="47B0667A" w14:textId="77777777" w:rsidR="000130F6" w:rsidRPr="00EB3DF9" w:rsidRDefault="000130F6" w:rsidP="00EB3DF9">
      <w:pPr>
        <w:framePr w:hSpace="180" w:wrap="around" w:vAnchor="text" w:hAnchor="text" w:y="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suppressOverlap/>
        <w:jc w:val="thaiDistribute"/>
        <w:rPr>
          <w:sz w:val="2"/>
          <w:szCs w:val="2"/>
        </w:rPr>
      </w:pPr>
    </w:p>
    <w:p w14:paraId="38509010" w14:textId="77777777" w:rsidR="000C042E" w:rsidRPr="00EB3DF9" w:rsidRDefault="000C042E" w:rsidP="00EB3DF9">
      <w:pPr>
        <w:rPr>
          <w:sz w:val="2"/>
          <w:szCs w:val="2"/>
        </w:rPr>
      </w:pPr>
    </w:p>
    <w:tbl>
      <w:tblPr>
        <w:tblStyle w:val="TableGrid"/>
        <w:tblW w:w="97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1228"/>
        <w:gridCol w:w="1290"/>
        <w:gridCol w:w="1290"/>
        <w:gridCol w:w="1290"/>
        <w:gridCol w:w="1290"/>
      </w:tblGrid>
      <w:tr w:rsidR="00137302" w:rsidRPr="00EB3DF9" w14:paraId="4A66AF29" w14:textId="77777777" w:rsidTr="00137302">
        <w:trPr>
          <w:tblHeader/>
        </w:trPr>
        <w:tc>
          <w:tcPr>
            <w:tcW w:w="3368" w:type="dxa"/>
          </w:tcPr>
          <w:p w14:paraId="63B2B840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88" w:type="dxa"/>
            <w:gridSpan w:val="5"/>
          </w:tcPr>
          <w:p w14:paraId="5A535813" w14:textId="1BDC1FE3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Pr="00EB3DF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37302" w:rsidRPr="00EB3DF9" w14:paraId="55125DEA" w14:textId="77777777" w:rsidTr="00137302">
        <w:trPr>
          <w:tblHeader/>
        </w:trPr>
        <w:tc>
          <w:tcPr>
            <w:tcW w:w="3368" w:type="dxa"/>
            <w:shd w:val="clear" w:color="auto" w:fill="auto"/>
          </w:tcPr>
          <w:p w14:paraId="605AA510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28" w:type="dxa"/>
          </w:tcPr>
          <w:p w14:paraId="107B499B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5160" w:type="dxa"/>
            <w:gridSpan w:val="4"/>
            <w:tcBorders>
              <w:bottom w:val="single" w:sz="4" w:space="0" w:color="auto"/>
            </w:tcBorders>
          </w:tcPr>
          <w:p w14:paraId="1E80FA63" w14:textId="384A4245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37302" w:rsidRPr="00EB3DF9" w14:paraId="15561928" w14:textId="77777777" w:rsidTr="00137302">
        <w:trPr>
          <w:tblHeader/>
        </w:trPr>
        <w:tc>
          <w:tcPr>
            <w:tcW w:w="3368" w:type="dxa"/>
            <w:shd w:val="clear" w:color="auto" w:fill="auto"/>
          </w:tcPr>
          <w:p w14:paraId="3CA9AB75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  <w:r w:rsidRPr="00EB3DF9"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228" w:type="dxa"/>
          </w:tcPr>
          <w:p w14:paraId="54236BFD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10773022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EB3DF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504B8B61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EB3DF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09003DD3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EB3DF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4DAD8863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5640D" w:rsidRPr="00EB3DF9" w14:paraId="059C4647" w14:textId="77777777" w:rsidTr="00F9092F">
        <w:trPr>
          <w:tblHeader/>
        </w:trPr>
        <w:tc>
          <w:tcPr>
            <w:tcW w:w="3368" w:type="dxa"/>
            <w:shd w:val="clear" w:color="auto" w:fill="auto"/>
          </w:tcPr>
          <w:p w14:paraId="230FC92F" w14:textId="77777777" w:rsidR="0035640D" w:rsidRPr="00EB3DF9" w:rsidRDefault="0035640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6388" w:type="dxa"/>
            <w:gridSpan w:val="5"/>
          </w:tcPr>
          <w:p w14:paraId="2FA5C5A6" w14:textId="5FE628F1" w:rsidR="0035640D" w:rsidRPr="00EB3DF9" w:rsidRDefault="0035640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37302" w:rsidRPr="00EB3DF9" w14:paraId="7EFDF351" w14:textId="77777777" w:rsidTr="00137302">
        <w:tc>
          <w:tcPr>
            <w:tcW w:w="3368" w:type="dxa"/>
          </w:tcPr>
          <w:p w14:paraId="5740C485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EB3D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EB3D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B3D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28" w:type="dxa"/>
            <w:vAlign w:val="bottom"/>
          </w:tcPr>
          <w:p w14:paraId="6ABFFB07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5772DBEB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7B18A4D1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4003E5E9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1049EC61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7302" w:rsidRPr="00EB3DF9" w14:paraId="6F1B8AB4" w14:textId="77777777" w:rsidTr="00137302">
        <w:tc>
          <w:tcPr>
            <w:tcW w:w="3368" w:type="dxa"/>
          </w:tcPr>
          <w:p w14:paraId="6F6C5F76" w14:textId="1D270CFF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228" w:type="dxa"/>
            <w:vAlign w:val="bottom"/>
          </w:tcPr>
          <w:p w14:paraId="2B972795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16711E30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6A7FF5EF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1AACB94A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78E472F8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5868" w:rsidRPr="00EB3DF9" w14:paraId="29FEB147" w14:textId="77777777" w:rsidTr="00137302">
        <w:tc>
          <w:tcPr>
            <w:tcW w:w="3368" w:type="dxa"/>
          </w:tcPr>
          <w:p w14:paraId="38440380" w14:textId="1247124F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B3DF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28" w:type="dxa"/>
            <w:vAlign w:val="bottom"/>
          </w:tcPr>
          <w:p w14:paraId="24471946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56A148C0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0470E20B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799C6FDF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017CC0D7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5868" w:rsidRPr="00EB3DF9" w14:paraId="137467BC" w14:textId="77777777" w:rsidTr="00137302">
        <w:tc>
          <w:tcPr>
            <w:tcW w:w="3368" w:type="dxa"/>
          </w:tcPr>
          <w:p w14:paraId="5B3C6D28" w14:textId="1C1496CF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28" w:type="dxa"/>
            <w:vAlign w:val="bottom"/>
          </w:tcPr>
          <w:p w14:paraId="38347CC3" w14:textId="131E04ED" w:rsidR="00295868" w:rsidRPr="00EB3DF9" w:rsidRDefault="004C00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1,349</w:t>
            </w:r>
          </w:p>
        </w:tc>
        <w:tc>
          <w:tcPr>
            <w:tcW w:w="1290" w:type="dxa"/>
            <w:vAlign w:val="bottom"/>
          </w:tcPr>
          <w:p w14:paraId="50A30786" w14:textId="0E80559D" w:rsidR="00295868" w:rsidRPr="00EB3DF9" w:rsidRDefault="004C00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1,349</w:t>
            </w:r>
          </w:p>
        </w:tc>
        <w:tc>
          <w:tcPr>
            <w:tcW w:w="1290" w:type="dxa"/>
            <w:vAlign w:val="bottom"/>
          </w:tcPr>
          <w:p w14:paraId="196492D9" w14:textId="0AB04802" w:rsidR="00295868" w:rsidRPr="00EB3DF9" w:rsidRDefault="004C00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42624947" w14:textId="427605B4" w:rsidR="00295868" w:rsidRPr="00EB3DF9" w:rsidRDefault="004C00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4FA1F658" w14:textId="7A0F9F14" w:rsidR="00295868" w:rsidRPr="00EB3DF9" w:rsidRDefault="004C00CC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1,349</w:t>
            </w:r>
          </w:p>
        </w:tc>
      </w:tr>
      <w:tr w:rsidR="00137302" w:rsidRPr="00EB3DF9" w14:paraId="3877BCCB" w14:textId="77777777" w:rsidTr="00137302">
        <w:tc>
          <w:tcPr>
            <w:tcW w:w="3368" w:type="dxa"/>
          </w:tcPr>
          <w:p w14:paraId="0EA509EA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EB3DF9">
              <w:rPr>
                <w:sz w:val="26"/>
                <w:szCs w:val="26"/>
                <w:cs/>
              </w:rPr>
              <w:t>สัญญาแลกเปลี่ยน</w:t>
            </w:r>
            <w:r w:rsidRPr="00EB3DF9">
              <w:rPr>
                <w:rFonts w:hint="cs"/>
                <w:sz w:val="26"/>
                <w:szCs w:val="26"/>
                <w:cs/>
              </w:rPr>
              <w:t>สกุลเงินและ</w:t>
            </w:r>
            <w:r w:rsidRPr="00EB3DF9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28" w:type="dxa"/>
            <w:vAlign w:val="bottom"/>
          </w:tcPr>
          <w:p w14:paraId="6C7A067C" w14:textId="14B7ED90" w:rsidR="00137302" w:rsidRPr="00EB3DF9" w:rsidRDefault="004C0C4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290" w:type="dxa"/>
            <w:vAlign w:val="bottom"/>
          </w:tcPr>
          <w:p w14:paraId="5F29FFC1" w14:textId="25217446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2AB21DF5" w14:textId="3450C2F7" w:rsidR="00137302" w:rsidRPr="00EB3DF9" w:rsidRDefault="004C0C4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290" w:type="dxa"/>
            <w:vAlign w:val="bottom"/>
          </w:tcPr>
          <w:p w14:paraId="7AE25DE9" w14:textId="151E6B21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168CF3F5" w14:textId="4B7EA283" w:rsidR="00137302" w:rsidRPr="00EB3DF9" w:rsidRDefault="004C0C4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3F4261" w:rsidRPr="00EB3DF9" w14:paraId="02050059" w14:textId="77777777" w:rsidTr="00137302">
        <w:tc>
          <w:tcPr>
            <w:tcW w:w="3368" w:type="dxa"/>
          </w:tcPr>
          <w:p w14:paraId="604E56D1" w14:textId="1838152F" w:rsidR="003F4261" w:rsidRPr="00EB3DF9" w:rsidRDefault="003F426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6"/>
                <w:szCs w:val="26"/>
                <w:cs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 w:rsidRPr="00EB3DF9">
              <w:rPr>
                <w:sz w:val="26"/>
                <w:szCs w:val="26"/>
              </w:rPr>
              <w:br/>
            </w:r>
            <w:r w:rsidRPr="00EB3DF9">
              <w:rPr>
                <w:sz w:val="26"/>
                <w:szCs w:val="26"/>
                <w:cs/>
              </w:rPr>
              <w:t xml:space="preserve">   (ส่วนที่มีดอกเบี้ยคงที่)</w:t>
            </w:r>
          </w:p>
        </w:tc>
        <w:tc>
          <w:tcPr>
            <w:tcW w:w="1228" w:type="dxa"/>
            <w:vAlign w:val="bottom"/>
          </w:tcPr>
          <w:p w14:paraId="386579E0" w14:textId="7CE49FE8" w:rsidR="003F4261" w:rsidRPr="00EB3DF9" w:rsidRDefault="006116A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7201B" w:rsidRPr="00EB3D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3DF9">
              <w:rPr>
                <w:rFonts w:asciiTheme="majorBidi" w:hAnsiTheme="majorBidi" w:cstheme="majorBidi"/>
                <w:sz w:val="26"/>
                <w:szCs w:val="26"/>
              </w:rPr>
              <w:t>036</w:t>
            </w:r>
          </w:p>
        </w:tc>
        <w:tc>
          <w:tcPr>
            <w:tcW w:w="1290" w:type="dxa"/>
            <w:vAlign w:val="bottom"/>
          </w:tcPr>
          <w:p w14:paraId="28015A12" w14:textId="19EBBE0F" w:rsidR="003F4261" w:rsidRPr="00EB3DF9" w:rsidRDefault="003F426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56E93A42" w14:textId="46FDC95F" w:rsidR="003F4261" w:rsidRPr="00EB3DF9" w:rsidRDefault="006116A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="0087201B" w:rsidRPr="00EB3D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3DF9">
              <w:rPr>
                <w:rFonts w:asciiTheme="majorBidi" w:hAnsiTheme="majorBidi" w:cstheme="majorBidi" w:hint="cs"/>
                <w:sz w:val="26"/>
                <w:szCs w:val="26"/>
                <w:cs/>
              </w:rPr>
              <w:t>340</w:t>
            </w:r>
          </w:p>
        </w:tc>
        <w:tc>
          <w:tcPr>
            <w:tcW w:w="1290" w:type="dxa"/>
            <w:vAlign w:val="bottom"/>
          </w:tcPr>
          <w:p w14:paraId="4C6CC806" w14:textId="7E757E5F" w:rsidR="003F4261" w:rsidRPr="00EB3DF9" w:rsidRDefault="003F426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0442640D" w14:textId="7E987EA4" w:rsidR="003F4261" w:rsidRPr="00EB3DF9" w:rsidRDefault="006116A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1,340</w:t>
            </w:r>
          </w:p>
        </w:tc>
      </w:tr>
      <w:tr w:rsidR="00295868" w:rsidRPr="00EB3DF9" w14:paraId="1B2B91F4" w14:textId="77777777" w:rsidTr="00137302">
        <w:tc>
          <w:tcPr>
            <w:tcW w:w="3368" w:type="dxa"/>
          </w:tcPr>
          <w:p w14:paraId="07B7FE71" w14:textId="52913A02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6"/>
                <w:szCs w:val="26"/>
                <w:cs/>
              </w:rPr>
            </w:pPr>
            <w:r w:rsidRPr="00EB3DF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28" w:type="dxa"/>
            <w:vAlign w:val="bottom"/>
          </w:tcPr>
          <w:p w14:paraId="38A8F3C4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449C8151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290" w:type="dxa"/>
            <w:vAlign w:val="bottom"/>
          </w:tcPr>
          <w:p w14:paraId="4319D578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511F3CA7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290" w:type="dxa"/>
            <w:vAlign w:val="bottom"/>
          </w:tcPr>
          <w:p w14:paraId="3666A743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7302" w:rsidRPr="00EB3DF9" w14:paraId="0A56E635" w14:textId="77777777" w:rsidTr="00137302">
        <w:tc>
          <w:tcPr>
            <w:tcW w:w="3368" w:type="dxa"/>
          </w:tcPr>
          <w:p w14:paraId="2A44D4AB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EB3DF9">
              <w:rPr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28" w:type="dxa"/>
            <w:vAlign w:val="bottom"/>
          </w:tcPr>
          <w:p w14:paraId="2D9F720C" w14:textId="43B4BBC3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20,985</w:t>
            </w:r>
          </w:p>
        </w:tc>
        <w:tc>
          <w:tcPr>
            <w:tcW w:w="1290" w:type="dxa"/>
            <w:vAlign w:val="bottom"/>
          </w:tcPr>
          <w:p w14:paraId="32DB4C68" w14:textId="4D079564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37125ADD" w14:textId="3CE410F6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22,859</w:t>
            </w:r>
          </w:p>
        </w:tc>
        <w:tc>
          <w:tcPr>
            <w:tcW w:w="1290" w:type="dxa"/>
            <w:vAlign w:val="bottom"/>
          </w:tcPr>
          <w:p w14:paraId="3DA8DCB6" w14:textId="146B8F2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2473D248" w14:textId="4B09EE4F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22,859</w:t>
            </w:r>
          </w:p>
        </w:tc>
      </w:tr>
      <w:tr w:rsidR="00295868" w:rsidRPr="00EB3DF9" w14:paraId="75762771" w14:textId="77777777" w:rsidTr="00137302">
        <w:tc>
          <w:tcPr>
            <w:tcW w:w="3368" w:type="dxa"/>
          </w:tcPr>
          <w:p w14:paraId="33DDA953" w14:textId="0FBE9DE1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เงินกู้ยืมระยะยาว (ส่วนที่มีดอกเบี้ยคงที่)</w:t>
            </w:r>
          </w:p>
        </w:tc>
        <w:tc>
          <w:tcPr>
            <w:tcW w:w="1228" w:type="dxa"/>
            <w:vAlign w:val="bottom"/>
          </w:tcPr>
          <w:p w14:paraId="59B59B6F" w14:textId="54AF6485" w:rsidR="00295868" w:rsidRPr="00EB3DF9" w:rsidRDefault="002002D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2,496</w:t>
            </w:r>
          </w:p>
        </w:tc>
        <w:tc>
          <w:tcPr>
            <w:tcW w:w="1290" w:type="dxa"/>
            <w:vAlign w:val="bottom"/>
          </w:tcPr>
          <w:p w14:paraId="2718D9B4" w14:textId="3408946C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7F6482D6" w14:textId="0915021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2,695</w:t>
            </w:r>
          </w:p>
        </w:tc>
        <w:tc>
          <w:tcPr>
            <w:tcW w:w="1290" w:type="dxa"/>
            <w:vAlign w:val="bottom"/>
          </w:tcPr>
          <w:p w14:paraId="4DFC51A3" w14:textId="10A34383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63D4CAD5" w14:textId="459B923E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2,695</w:t>
            </w:r>
          </w:p>
        </w:tc>
      </w:tr>
      <w:tr w:rsidR="00295868" w:rsidRPr="00EB3DF9" w14:paraId="5FC939FD" w14:textId="77777777" w:rsidTr="00137302">
        <w:tc>
          <w:tcPr>
            <w:tcW w:w="3368" w:type="dxa"/>
          </w:tcPr>
          <w:p w14:paraId="0298800D" w14:textId="7F643D70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สัญญาแลกเปลี่ยนสกุลเงิน</w:t>
            </w:r>
          </w:p>
        </w:tc>
        <w:tc>
          <w:tcPr>
            <w:tcW w:w="1228" w:type="dxa"/>
            <w:vAlign w:val="bottom"/>
          </w:tcPr>
          <w:p w14:paraId="2F752E97" w14:textId="5610B1B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3D8935B8" w14:textId="203E281E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53DE9CAC" w14:textId="6296321E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90" w:type="dxa"/>
            <w:vAlign w:val="bottom"/>
          </w:tcPr>
          <w:p w14:paraId="1E2D619B" w14:textId="34EB09D1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4E063918" w14:textId="53979AE4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295868" w:rsidRPr="00EB3DF9" w14:paraId="74575BFA" w14:textId="77777777" w:rsidTr="00137302">
        <w:tc>
          <w:tcPr>
            <w:tcW w:w="3368" w:type="dxa"/>
          </w:tcPr>
          <w:p w14:paraId="34856A67" w14:textId="2C1B55DE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6"/>
                <w:szCs w:val="26"/>
                <w:cs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28" w:type="dxa"/>
            <w:vAlign w:val="bottom"/>
          </w:tcPr>
          <w:p w14:paraId="7D4FC9D4" w14:textId="20341030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78FED71A" w14:textId="45A10485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638F01D8" w14:textId="1A77DEEA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290" w:type="dxa"/>
            <w:vAlign w:val="bottom"/>
          </w:tcPr>
          <w:p w14:paraId="0046AFFD" w14:textId="6C9F6C33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32DA1B55" w14:textId="451D99F0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</w:tr>
      <w:tr w:rsidR="00137302" w:rsidRPr="00EB3DF9" w14:paraId="4FFA17CF" w14:textId="77777777" w:rsidTr="00137302">
        <w:tc>
          <w:tcPr>
            <w:tcW w:w="3368" w:type="dxa"/>
          </w:tcPr>
          <w:p w14:paraId="5C03B88B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EB3DF9">
              <w:rPr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8" w:type="dxa"/>
            <w:vAlign w:val="bottom"/>
          </w:tcPr>
          <w:p w14:paraId="15CB9C24" w14:textId="7E3315F1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7702E294" w14:textId="47AE20F4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5D1E655C" w14:textId="6D26000A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1290" w:type="dxa"/>
            <w:vAlign w:val="bottom"/>
          </w:tcPr>
          <w:p w14:paraId="5363DD7B" w14:textId="65DC5EA4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3285BEEB" w14:textId="5526AC55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</w:tr>
      <w:tr w:rsidR="00137302" w:rsidRPr="00EB3DF9" w14:paraId="0B5E5AB2" w14:textId="77777777" w:rsidTr="00137302">
        <w:tc>
          <w:tcPr>
            <w:tcW w:w="3368" w:type="dxa"/>
          </w:tcPr>
          <w:p w14:paraId="48704341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EB3DF9">
              <w:rPr>
                <w:sz w:val="26"/>
                <w:szCs w:val="26"/>
                <w:cs/>
              </w:rPr>
              <w:t>สัญญาซื้อขายน้ำมันดิบและผลิตภัณฑ์น้ำ</w:t>
            </w:r>
            <w:r w:rsidRPr="00EB3DF9">
              <w:rPr>
                <w:rFonts w:hint="cs"/>
                <w:sz w:val="26"/>
                <w:szCs w:val="26"/>
                <w:cs/>
              </w:rPr>
              <w:t>มันล่วงหน้า</w:t>
            </w:r>
          </w:p>
        </w:tc>
        <w:tc>
          <w:tcPr>
            <w:tcW w:w="1228" w:type="dxa"/>
            <w:vAlign w:val="bottom"/>
          </w:tcPr>
          <w:p w14:paraId="15D0F367" w14:textId="08DDAE93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519EB6BC" w14:textId="3B7EDFCC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1DCF2DC2" w14:textId="2A7E7B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290" w:type="dxa"/>
            <w:vAlign w:val="bottom"/>
          </w:tcPr>
          <w:p w14:paraId="1C961BC5" w14:textId="515349C3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29E9DA09" w14:textId="09A09AA4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  <w:tr w:rsidR="00137302" w:rsidRPr="00EB3DF9" w14:paraId="4BC52D80" w14:textId="77777777" w:rsidTr="00137302">
        <w:tc>
          <w:tcPr>
            <w:tcW w:w="3368" w:type="dxa"/>
          </w:tcPr>
          <w:p w14:paraId="3DCA26D2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228" w:type="dxa"/>
            <w:vAlign w:val="bottom"/>
          </w:tcPr>
          <w:p w14:paraId="0F401D0F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1B3E2E45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7D795282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0A033537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52596D5B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7302" w:rsidRPr="00EB3DF9" w14:paraId="64C67E88" w14:textId="77777777" w:rsidTr="00137302">
        <w:tc>
          <w:tcPr>
            <w:tcW w:w="3368" w:type="dxa"/>
          </w:tcPr>
          <w:p w14:paraId="666F617D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EB3D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B3D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B3D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28" w:type="dxa"/>
            <w:vAlign w:val="bottom"/>
          </w:tcPr>
          <w:p w14:paraId="59FBD804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2FB3BAB5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4EE37C5C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50BC5C63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2B011D1C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7302" w:rsidRPr="00EB3DF9" w14:paraId="6408AAB6" w14:textId="77777777" w:rsidTr="00137302">
        <w:tc>
          <w:tcPr>
            <w:tcW w:w="3368" w:type="dxa"/>
          </w:tcPr>
          <w:p w14:paraId="2DF10C90" w14:textId="37E76BAA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EB3DF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228" w:type="dxa"/>
            <w:vAlign w:val="bottom"/>
          </w:tcPr>
          <w:p w14:paraId="137BAC09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71CBC872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6E87D759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57638BE4" w14:textId="0A452E84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49F5569D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5868" w:rsidRPr="00EB3DF9" w14:paraId="2AF0A1C2" w14:textId="77777777" w:rsidTr="00137302">
        <w:tc>
          <w:tcPr>
            <w:tcW w:w="3368" w:type="dxa"/>
          </w:tcPr>
          <w:p w14:paraId="23439281" w14:textId="627593D0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B3DF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28" w:type="dxa"/>
            <w:vAlign w:val="bottom"/>
          </w:tcPr>
          <w:p w14:paraId="72582751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3AE94111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2171FFB8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2D6C07D1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2474ABD4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7302" w:rsidRPr="00EB3DF9" w14:paraId="04DE56F1" w14:textId="77777777" w:rsidTr="00137302">
        <w:tc>
          <w:tcPr>
            <w:tcW w:w="3368" w:type="dxa"/>
          </w:tcPr>
          <w:p w14:paraId="61A1F440" w14:textId="3FD9D3FA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6"/>
                <w:szCs w:val="26"/>
                <w:cs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28" w:type="dxa"/>
            <w:vAlign w:val="bottom"/>
          </w:tcPr>
          <w:p w14:paraId="1D242A5F" w14:textId="704B18B8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1,432</w:t>
            </w:r>
          </w:p>
        </w:tc>
        <w:tc>
          <w:tcPr>
            <w:tcW w:w="1290" w:type="dxa"/>
            <w:vAlign w:val="bottom"/>
          </w:tcPr>
          <w:p w14:paraId="61B95C18" w14:textId="4BD2D5DE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1,432</w:t>
            </w:r>
          </w:p>
        </w:tc>
        <w:tc>
          <w:tcPr>
            <w:tcW w:w="1290" w:type="dxa"/>
            <w:vAlign w:val="bottom"/>
          </w:tcPr>
          <w:p w14:paraId="18B0A34C" w14:textId="726374B2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6E91F00A" w14:textId="6C80C2B4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34F3B7C9" w14:textId="5BF2F426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1,432</w:t>
            </w:r>
          </w:p>
        </w:tc>
      </w:tr>
      <w:tr w:rsidR="00137302" w:rsidRPr="00EB3DF9" w14:paraId="3AB4F63B" w14:textId="77777777" w:rsidTr="00137302">
        <w:tc>
          <w:tcPr>
            <w:tcW w:w="3368" w:type="dxa"/>
          </w:tcPr>
          <w:p w14:paraId="666DF98C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6"/>
                <w:szCs w:val="26"/>
                <w:cs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8" w:type="dxa"/>
            <w:vAlign w:val="bottom"/>
          </w:tcPr>
          <w:p w14:paraId="240B54A4" w14:textId="6F15E240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1290" w:type="dxa"/>
            <w:vAlign w:val="bottom"/>
          </w:tcPr>
          <w:p w14:paraId="57CFF574" w14:textId="3595A3BE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37CD52B5" w14:textId="2BCAFDC3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1290" w:type="dxa"/>
            <w:vAlign w:val="bottom"/>
          </w:tcPr>
          <w:p w14:paraId="7CA34146" w14:textId="2575E5E0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508934A1" w14:textId="16C5EAFF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161</w:t>
            </w:r>
          </w:p>
        </w:tc>
      </w:tr>
      <w:tr w:rsidR="00137302" w:rsidRPr="00EB3DF9" w14:paraId="1DC9D34F" w14:textId="77777777" w:rsidTr="00137302">
        <w:tc>
          <w:tcPr>
            <w:tcW w:w="3368" w:type="dxa"/>
          </w:tcPr>
          <w:p w14:paraId="6E169DB5" w14:textId="78484EC3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6"/>
                <w:szCs w:val="26"/>
                <w:cs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28" w:type="dxa"/>
            <w:vAlign w:val="bottom"/>
          </w:tcPr>
          <w:p w14:paraId="74AD13E6" w14:textId="3DBA4DCA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158D1AC8" w14:textId="391676DD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4C9FF553" w14:textId="2F4725A3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90" w:type="dxa"/>
            <w:vAlign w:val="bottom"/>
          </w:tcPr>
          <w:p w14:paraId="42F289F3" w14:textId="577B9D3A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24E91B52" w14:textId="3C4BB10F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137302" w:rsidRPr="00EB3DF9" w14:paraId="0D6109D3" w14:textId="77777777" w:rsidTr="00137302">
        <w:tc>
          <w:tcPr>
            <w:tcW w:w="3368" w:type="dxa"/>
          </w:tcPr>
          <w:p w14:paraId="23C176D1" w14:textId="6C80D00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สัญญาซื้อขายน้ำมันดิบและผลิตภัณฑ์น้ำมันล่วงหน้า</w:t>
            </w:r>
          </w:p>
        </w:tc>
        <w:tc>
          <w:tcPr>
            <w:tcW w:w="1228" w:type="dxa"/>
            <w:vAlign w:val="bottom"/>
          </w:tcPr>
          <w:p w14:paraId="4FF7E86C" w14:textId="24B99986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2B9FDA6C" w14:textId="7F43829E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2AABC483" w14:textId="0C4FB282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143</w:t>
            </w:r>
          </w:p>
        </w:tc>
        <w:tc>
          <w:tcPr>
            <w:tcW w:w="1290" w:type="dxa"/>
            <w:vAlign w:val="bottom"/>
          </w:tcPr>
          <w:p w14:paraId="52BD37A7" w14:textId="687FECA2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48EED4A8" w14:textId="3BA06D0D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143</w:t>
            </w:r>
          </w:p>
        </w:tc>
      </w:tr>
      <w:tr w:rsidR="00137302" w:rsidRPr="00EB3DF9" w14:paraId="60BA05B3" w14:textId="77777777" w:rsidTr="00137302">
        <w:tc>
          <w:tcPr>
            <w:tcW w:w="3368" w:type="dxa"/>
          </w:tcPr>
          <w:p w14:paraId="4B5704EF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 w:rsidRPr="00EB3DF9">
              <w:rPr>
                <w:sz w:val="26"/>
                <w:szCs w:val="26"/>
              </w:rPr>
              <w:br/>
            </w:r>
            <w:r w:rsidRPr="00EB3DF9">
              <w:rPr>
                <w:sz w:val="26"/>
                <w:szCs w:val="26"/>
                <w:cs/>
              </w:rPr>
              <w:t xml:space="preserve">   (ส่วนที่มีดอกเบี้ยคงที่)</w:t>
            </w:r>
          </w:p>
        </w:tc>
        <w:tc>
          <w:tcPr>
            <w:tcW w:w="1228" w:type="dxa"/>
            <w:vAlign w:val="bottom"/>
          </w:tcPr>
          <w:p w14:paraId="646513F2" w14:textId="2531471E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199</w:t>
            </w:r>
          </w:p>
        </w:tc>
        <w:tc>
          <w:tcPr>
            <w:tcW w:w="1290" w:type="dxa"/>
            <w:vAlign w:val="bottom"/>
          </w:tcPr>
          <w:p w14:paraId="6A5DFBFC" w14:textId="6E8220BD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2CA06FB9" w14:textId="7783CDEB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245</w:t>
            </w:r>
          </w:p>
        </w:tc>
        <w:tc>
          <w:tcPr>
            <w:tcW w:w="1290" w:type="dxa"/>
            <w:vAlign w:val="bottom"/>
          </w:tcPr>
          <w:p w14:paraId="4857D0C2" w14:textId="167FB406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06B82041" w14:textId="7BC459B0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245</w:t>
            </w:r>
          </w:p>
        </w:tc>
      </w:tr>
      <w:tr w:rsidR="00C22175" w:rsidRPr="00EB3DF9" w14:paraId="2DD801A2" w14:textId="77777777" w:rsidTr="00137302">
        <w:tc>
          <w:tcPr>
            <w:tcW w:w="3368" w:type="dxa"/>
          </w:tcPr>
          <w:p w14:paraId="2AB238F6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123FF522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3AABE2EF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290" w:type="dxa"/>
            <w:vAlign w:val="bottom"/>
          </w:tcPr>
          <w:p w14:paraId="6F2DAC89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4640E913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290" w:type="dxa"/>
            <w:vAlign w:val="bottom"/>
          </w:tcPr>
          <w:p w14:paraId="433A478F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5868" w:rsidRPr="00EB3DF9" w14:paraId="675471D9" w14:textId="77777777" w:rsidTr="00137302">
        <w:tc>
          <w:tcPr>
            <w:tcW w:w="3368" w:type="dxa"/>
          </w:tcPr>
          <w:p w14:paraId="6ADD1EA6" w14:textId="31017FB5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6"/>
                <w:szCs w:val="26"/>
                <w:cs/>
              </w:rPr>
            </w:pPr>
            <w:r w:rsidRPr="00EB3DF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228" w:type="dxa"/>
            <w:vAlign w:val="bottom"/>
          </w:tcPr>
          <w:p w14:paraId="3FEDA444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1AC39627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290" w:type="dxa"/>
            <w:vAlign w:val="bottom"/>
          </w:tcPr>
          <w:p w14:paraId="5C641AA7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075F5343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290" w:type="dxa"/>
            <w:vAlign w:val="bottom"/>
          </w:tcPr>
          <w:p w14:paraId="6F09D59A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7302" w:rsidRPr="00EB3DF9" w14:paraId="11024874" w14:textId="77777777" w:rsidTr="00137302">
        <w:tc>
          <w:tcPr>
            <w:tcW w:w="3368" w:type="dxa"/>
          </w:tcPr>
          <w:p w14:paraId="5B7984AF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EB3DF9">
              <w:rPr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28" w:type="dxa"/>
            <w:vAlign w:val="bottom"/>
          </w:tcPr>
          <w:p w14:paraId="5FE4138D" w14:textId="4A547B06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 w:cstheme="majorBidi"/>
                <w:sz w:val="28"/>
                <w:szCs w:val="28"/>
              </w:rPr>
              <w:t>24,980</w:t>
            </w:r>
          </w:p>
        </w:tc>
        <w:tc>
          <w:tcPr>
            <w:tcW w:w="1290" w:type="dxa"/>
            <w:vAlign w:val="bottom"/>
          </w:tcPr>
          <w:p w14:paraId="5BFCA363" w14:textId="2600844D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6C824C03" w14:textId="73FC6BCD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 w:cstheme="majorBidi"/>
                <w:sz w:val="28"/>
                <w:szCs w:val="28"/>
              </w:rPr>
              <w:t>25,888</w:t>
            </w:r>
          </w:p>
        </w:tc>
        <w:tc>
          <w:tcPr>
            <w:tcW w:w="1290" w:type="dxa"/>
            <w:vAlign w:val="bottom"/>
          </w:tcPr>
          <w:p w14:paraId="04517AA0" w14:textId="35C08159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77584955" w14:textId="11FDFD05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 w:cstheme="majorBidi"/>
                <w:sz w:val="28"/>
                <w:szCs w:val="28"/>
              </w:rPr>
              <w:t>25,888</w:t>
            </w:r>
          </w:p>
        </w:tc>
      </w:tr>
      <w:tr w:rsidR="00137302" w:rsidRPr="00EB3DF9" w14:paraId="21BFDF5B" w14:textId="77777777" w:rsidTr="00137302">
        <w:tc>
          <w:tcPr>
            <w:tcW w:w="3368" w:type="dxa"/>
          </w:tcPr>
          <w:p w14:paraId="1FA2464F" w14:textId="7777777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EB3DF9">
              <w:rPr>
                <w:sz w:val="26"/>
                <w:szCs w:val="26"/>
                <w:cs/>
              </w:rPr>
              <w:t>เงินกู้ยืมระยะยาว (ส่วนที่มีดอกเบี้ยคงที่)</w:t>
            </w:r>
          </w:p>
        </w:tc>
        <w:tc>
          <w:tcPr>
            <w:tcW w:w="1228" w:type="dxa"/>
            <w:vAlign w:val="bottom"/>
          </w:tcPr>
          <w:p w14:paraId="2F701912" w14:textId="77A9F6D0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 w:cstheme="majorBidi"/>
                <w:sz w:val="28"/>
                <w:szCs w:val="28"/>
              </w:rPr>
              <w:t>2,932</w:t>
            </w:r>
          </w:p>
        </w:tc>
        <w:tc>
          <w:tcPr>
            <w:tcW w:w="1290" w:type="dxa"/>
            <w:vAlign w:val="bottom"/>
          </w:tcPr>
          <w:p w14:paraId="644A3735" w14:textId="4E6E7994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1989596E" w14:textId="5AFAA6D1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 w:cstheme="majorBidi"/>
                <w:sz w:val="28"/>
                <w:szCs w:val="28"/>
              </w:rPr>
              <w:t>3,011</w:t>
            </w:r>
          </w:p>
        </w:tc>
        <w:tc>
          <w:tcPr>
            <w:tcW w:w="1290" w:type="dxa"/>
            <w:vAlign w:val="bottom"/>
          </w:tcPr>
          <w:p w14:paraId="235D5873" w14:textId="5CDE7E56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3ECEE1F9" w14:textId="005770A0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 w:cstheme="majorBidi"/>
                <w:sz w:val="28"/>
                <w:szCs w:val="28"/>
              </w:rPr>
              <w:t>3,011</w:t>
            </w:r>
          </w:p>
        </w:tc>
      </w:tr>
      <w:tr w:rsidR="00137302" w:rsidRPr="00EB3DF9" w14:paraId="28EC1ADE" w14:textId="77777777" w:rsidTr="00137302">
        <w:tc>
          <w:tcPr>
            <w:tcW w:w="3368" w:type="dxa"/>
          </w:tcPr>
          <w:p w14:paraId="7B24F25A" w14:textId="4513EB5D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6"/>
                <w:szCs w:val="26"/>
                <w:cs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สัญญาซื้อขายเงินตราต่างปประเทศล่วงหน้า</w:t>
            </w:r>
          </w:p>
        </w:tc>
        <w:tc>
          <w:tcPr>
            <w:tcW w:w="1228" w:type="dxa"/>
            <w:vAlign w:val="bottom"/>
          </w:tcPr>
          <w:p w14:paraId="537268C5" w14:textId="1BD75024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59197CBA" w14:textId="16C3863F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4D95E2B2" w14:textId="1E18CFED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290" w:type="dxa"/>
            <w:vAlign w:val="bottom"/>
          </w:tcPr>
          <w:p w14:paraId="081EB892" w14:textId="0DD2A8CE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70D7FC04" w14:textId="0438B05E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137302" w:rsidRPr="00EB3DF9" w14:paraId="4706F9B4" w14:textId="77777777" w:rsidTr="00137302">
        <w:tc>
          <w:tcPr>
            <w:tcW w:w="3368" w:type="dxa"/>
          </w:tcPr>
          <w:p w14:paraId="58E86DFD" w14:textId="0B343A7B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EB3DF9">
              <w:rPr>
                <w:sz w:val="26"/>
                <w:szCs w:val="26"/>
                <w:cs/>
              </w:rPr>
              <w:t>สัญญา</w:t>
            </w:r>
            <w:r w:rsidRPr="00EB3DF9">
              <w:rPr>
                <w:rFonts w:hint="cs"/>
                <w:sz w:val="26"/>
                <w:szCs w:val="26"/>
                <w:cs/>
              </w:rPr>
              <w:t>แลกเปลี่ยนอัตราดอกเบี้ย</w:t>
            </w:r>
          </w:p>
        </w:tc>
        <w:tc>
          <w:tcPr>
            <w:tcW w:w="1228" w:type="dxa"/>
            <w:vAlign w:val="bottom"/>
          </w:tcPr>
          <w:p w14:paraId="67D06B22" w14:textId="57ACD0E9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54F68AA1" w14:textId="6601CBEB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2762CE4C" w14:textId="067D6252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290" w:type="dxa"/>
            <w:vAlign w:val="bottom"/>
          </w:tcPr>
          <w:p w14:paraId="19D834A7" w14:textId="65A2ADD4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4AC3725B" w14:textId="24B71A7C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137302" w:rsidRPr="00EB3DF9" w14:paraId="5CAF5EF5" w14:textId="77777777" w:rsidTr="00137302">
        <w:tc>
          <w:tcPr>
            <w:tcW w:w="3368" w:type="dxa"/>
          </w:tcPr>
          <w:p w14:paraId="546640A9" w14:textId="19247B58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6"/>
                <w:szCs w:val="26"/>
                <w:cs/>
              </w:rPr>
            </w:pPr>
            <w:r w:rsidRPr="00EB3DF9">
              <w:rPr>
                <w:sz w:val="26"/>
                <w:szCs w:val="26"/>
                <w:cs/>
              </w:rPr>
              <w:t>สัญญาซื้อขายน้ำมันดิบและผลิตภัณฑ์น้ำมันล่วงหน้า</w:t>
            </w:r>
          </w:p>
        </w:tc>
        <w:tc>
          <w:tcPr>
            <w:tcW w:w="1228" w:type="dxa"/>
            <w:vAlign w:val="bottom"/>
          </w:tcPr>
          <w:p w14:paraId="71CB849C" w14:textId="1B8EFDD7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6FC7AB04" w14:textId="6DF8D694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366EEFBE" w14:textId="045EF874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1290" w:type="dxa"/>
            <w:vAlign w:val="bottom"/>
          </w:tcPr>
          <w:p w14:paraId="0CB625D1" w14:textId="2CF38F0C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15A45722" w14:textId="1D2182BC" w:rsidR="00137302" w:rsidRPr="00EB3DF9" w:rsidRDefault="0013730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</w:tr>
    </w:tbl>
    <w:p w14:paraId="6694FB1C" w14:textId="77777777" w:rsidR="00002F84" w:rsidRPr="00EB3DF9" w:rsidRDefault="00002F8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tbl>
      <w:tblPr>
        <w:tblStyle w:val="TableGrid"/>
        <w:tblW w:w="97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1135"/>
        <w:gridCol w:w="1311"/>
        <w:gridCol w:w="1311"/>
        <w:gridCol w:w="1311"/>
        <w:gridCol w:w="1311"/>
      </w:tblGrid>
      <w:tr w:rsidR="0041500F" w:rsidRPr="00EB3DF9" w14:paraId="303CD7A7" w14:textId="77777777" w:rsidTr="0041500F">
        <w:trPr>
          <w:tblHeader/>
        </w:trPr>
        <w:tc>
          <w:tcPr>
            <w:tcW w:w="3377" w:type="dxa"/>
          </w:tcPr>
          <w:p w14:paraId="0F8DCE4F" w14:textId="77777777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9" w:type="dxa"/>
            <w:gridSpan w:val="5"/>
          </w:tcPr>
          <w:p w14:paraId="4E305BC1" w14:textId="355C40E8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500F" w:rsidRPr="00EB3DF9" w14:paraId="307919A3" w14:textId="77777777" w:rsidTr="0041500F">
        <w:trPr>
          <w:tblHeader/>
        </w:trPr>
        <w:tc>
          <w:tcPr>
            <w:tcW w:w="3377" w:type="dxa"/>
            <w:shd w:val="clear" w:color="auto" w:fill="auto"/>
          </w:tcPr>
          <w:p w14:paraId="2929E1A9" w14:textId="7397A795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6C2C884" w14:textId="77777777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5244" w:type="dxa"/>
            <w:gridSpan w:val="4"/>
            <w:tcBorders>
              <w:bottom w:val="single" w:sz="4" w:space="0" w:color="auto"/>
            </w:tcBorders>
          </w:tcPr>
          <w:p w14:paraId="1249B388" w14:textId="603736C0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1500F" w:rsidRPr="00EB3DF9" w14:paraId="001519FB" w14:textId="77777777" w:rsidTr="0041500F">
        <w:trPr>
          <w:tblHeader/>
        </w:trPr>
        <w:tc>
          <w:tcPr>
            <w:tcW w:w="3377" w:type="dxa"/>
            <w:shd w:val="clear" w:color="auto" w:fill="auto"/>
          </w:tcPr>
          <w:p w14:paraId="30D942A8" w14:textId="77777777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  <w:r w:rsidRPr="00EB3DF9"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135" w:type="dxa"/>
          </w:tcPr>
          <w:p w14:paraId="19DEE29A" w14:textId="77777777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43D2C323" w14:textId="77777777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EB3DF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7649DCAE" w14:textId="77777777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EB3DF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4E6B0FC6" w14:textId="77777777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EB3DF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147FA622" w14:textId="77777777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1500F" w:rsidRPr="00EB3DF9" w14:paraId="13190AC9" w14:textId="77777777" w:rsidTr="00833B27">
        <w:trPr>
          <w:tblHeader/>
        </w:trPr>
        <w:tc>
          <w:tcPr>
            <w:tcW w:w="3377" w:type="dxa"/>
            <w:shd w:val="clear" w:color="auto" w:fill="auto"/>
          </w:tcPr>
          <w:p w14:paraId="44926B6E" w14:textId="77777777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6379" w:type="dxa"/>
            <w:gridSpan w:val="5"/>
          </w:tcPr>
          <w:p w14:paraId="40302C1C" w14:textId="5AC0E1FB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41500F" w:rsidRPr="00EB3DF9" w14:paraId="546D97B0" w14:textId="77777777" w:rsidTr="0041500F">
        <w:tc>
          <w:tcPr>
            <w:tcW w:w="3377" w:type="dxa"/>
          </w:tcPr>
          <w:p w14:paraId="1254F0D0" w14:textId="0B612B09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EB3D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EB3D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B3D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35" w:type="dxa"/>
            <w:vAlign w:val="bottom"/>
          </w:tcPr>
          <w:p w14:paraId="5FA71029" w14:textId="77777777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26AFF216" w14:textId="77777777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28713A66" w14:textId="77777777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3DC4E28A" w14:textId="77777777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68B720AE" w14:textId="77777777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500F" w:rsidRPr="00EB3DF9" w14:paraId="3D4D0586" w14:textId="77777777" w:rsidTr="0041500F">
        <w:tc>
          <w:tcPr>
            <w:tcW w:w="3377" w:type="dxa"/>
          </w:tcPr>
          <w:p w14:paraId="42BF87FA" w14:textId="150D434C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135" w:type="dxa"/>
            <w:vAlign w:val="bottom"/>
          </w:tcPr>
          <w:p w14:paraId="48D05C2F" w14:textId="65DF8D8A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091C2ECE" w14:textId="20E0A9D1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37560641" w14:textId="57CAF9DE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3B038CD5" w14:textId="7345CCB4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05B64A4C" w14:textId="2D8570D1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5868" w:rsidRPr="00EB3DF9" w14:paraId="78C04D15" w14:textId="77777777" w:rsidTr="0041500F">
        <w:tc>
          <w:tcPr>
            <w:tcW w:w="3377" w:type="dxa"/>
          </w:tcPr>
          <w:p w14:paraId="1615E65A" w14:textId="54C83550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B3DF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5" w:type="dxa"/>
            <w:vAlign w:val="bottom"/>
          </w:tcPr>
          <w:p w14:paraId="6132D446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76066981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6F0A5F2A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7BF1BE46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041D728D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500F" w:rsidRPr="00EB3DF9" w14:paraId="6941792A" w14:textId="77777777" w:rsidTr="0041500F">
        <w:tc>
          <w:tcPr>
            <w:tcW w:w="3377" w:type="dxa"/>
          </w:tcPr>
          <w:p w14:paraId="0FC96DB1" w14:textId="2D57DAE4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EB3DF9">
              <w:rPr>
                <w:sz w:val="26"/>
                <w:szCs w:val="26"/>
                <w:cs/>
              </w:rPr>
              <w:t>สัญญาแลกเปลี่ยน</w:t>
            </w:r>
            <w:r w:rsidRPr="00EB3DF9">
              <w:rPr>
                <w:rFonts w:hint="cs"/>
                <w:sz w:val="26"/>
                <w:szCs w:val="26"/>
                <w:cs/>
              </w:rPr>
              <w:t>สกุลเงินและ</w:t>
            </w:r>
            <w:r w:rsidRPr="00EB3DF9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35" w:type="dxa"/>
            <w:vAlign w:val="bottom"/>
          </w:tcPr>
          <w:p w14:paraId="3D81E117" w14:textId="1ABA30A5" w:rsidR="0041500F" w:rsidRPr="00EB3DF9" w:rsidRDefault="004C0C4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311" w:type="dxa"/>
            <w:vAlign w:val="bottom"/>
          </w:tcPr>
          <w:p w14:paraId="6561F73C" w14:textId="4E9C824C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698023A3" w14:textId="46E97CC6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311" w:type="dxa"/>
            <w:vAlign w:val="bottom"/>
          </w:tcPr>
          <w:p w14:paraId="12A66AED" w14:textId="653F7CEB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3AA50F1C" w14:textId="7FBA6F2F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41500F" w:rsidRPr="00EB3DF9" w14:paraId="50829E6B" w14:textId="77777777" w:rsidTr="0041500F">
        <w:tc>
          <w:tcPr>
            <w:tcW w:w="3377" w:type="dxa"/>
          </w:tcPr>
          <w:p w14:paraId="716A416B" w14:textId="4D0820F7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 w:rsidRPr="00EB3DF9">
              <w:rPr>
                <w:sz w:val="26"/>
                <w:szCs w:val="26"/>
              </w:rPr>
              <w:br/>
            </w:r>
            <w:r w:rsidRPr="00EB3DF9">
              <w:rPr>
                <w:sz w:val="26"/>
                <w:szCs w:val="26"/>
                <w:cs/>
              </w:rPr>
              <w:t>(ส่วนที่มีดอกเบี้ยคงที่)</w:t>
            </w:r>
          </w:p>
        </w:tc>
        <w:tc>
          <w:tcPr>
            <w:tcW w:w="1135" w:type="dxa"/>
            <w:vAlign w:val="bottom"/>
          </w:tcPr>
          <w:p w14:paraId="145CA2DB" w14:textId="740ADF6D" w:rsidR="0041500F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5,791</w:t>
            </w:r>
          </w:p>
        </w:tc>
        <w:tc>
          <w:tcPr>
            <w:tcW w:w="1311" w:type="dxa"/>
            <w:vAlign w:val="bottom"/>
          </w:tcPr>
          <w:p w14:paraId="7A882F7D" w14:textId="5A0357A4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7DA55C6A" w14:textId="4C29D8DC" w:rsidR="0041500F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5,854</w:t>
            </w:r>
          </w:p>
        </w:tc>
        <w:tc>
          <w:tcPr>
            <w:tcW w:w="1311" w:type="dxa"/>
            <w:vAlign w:val="bottom"/>
          </w:tcPr>
          <w:p w14:paraId="1D77D35A" w14:textId="224C8171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61107C6F" w14:textId="14F75921" w:rsidR="0041500F" w:rsidRPr="00EB3DF9" w:rsidRDefault="003F4261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5,854</w:t>
            </w:r>
          </w:p>
        </w:tc>
      </w:tr>
      <w:tr w:rsidR="00295868" w:rsidRPr="00EB3DF9" w14:paraId="41C522A7" w14:textId="77777777" w:rsidTr="0041500F">
        <w:tc>
          <w:tcPr>
            <w:tcW w:w="3377" w:type="dxa"/>
          </w:tcPr>
          <w:p w14:paraId="21EC98FC" w14:textId="4106083E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6"/>
                <w:szCs w:val="26"/>
                <w:cs/>
              </w:rPr>
            </w:pPr>
            <w:r w:rsidRPr="00EB3DF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5" w:type="dxa"/>
            <w:vAlign w:val="bottom"/>
          </w:tcPr>
          <w:p w14:paraId="0CB5AEF3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31056AFB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14:paraId="37E5FCB2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0D1C0685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14:paraId="0732C53B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500F" w:rsidRPr="00EB3DF9" w14:paraId="1516B998" w14:textId="77777777" w:rsidTr="0041500F">
        <w:tc>
          <w:tcPr>
            <w:tcW w:w="3377" w:type="dxa"/>
          </w:tcPr>
          <w:p w14:paraId="0AA4EB16" w14:textId="5096CA52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EB3DF9">
              <w:rPr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35" w:type="dxa"/>
            <w:vAlign w:val="bottom"/>
          </w:tcPr>
          <w:p w14:paraId="73DB644F" w14:textId="5C312AD9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20,985</w:t>
            </w:r>
          </w:p>
        </w:tc>
        <w:tc>
          <w:tcPr>
            <w:tcW w:w="1311" w:type="dxa"/>
            <w:vAlign w:val="bottom"/>
          </w:tcPr>
          <w:p w14:paraId="2ECC9491" w14:textId="6545B773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49705573" w14:textId="542BA7FF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22,859</w:t>
            </w:r>
          </w:p>
        </w:tc>
        <w:tc>
          <w:tcPr>
            <w:tcW w:w="1311" w:type="dxa"/>
            <w:vAlign w:val="bottom"/>
          </w:tcPr>
          <w:p w14:paraId="6DAE2DE1" w14:textId="29D8C824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3208C267" w14:textId="3FFDF1BE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22,859</w:t>
            </w:r>
          </w:p>
        </w:tc>
      </w:tr>
      <w:tr w:rsidR="0041500F" w:rsidRPr="00EB3DF9" w14:paraId="0ADE3337" w14:textId="77777777" w:rsidTr="0041500F">
        <w:tc>
          <w:tcPr>
            <w:tcW w:w="3377" w:type="dxa"/>
          </w:tcPr>
          <w:p w14:paraId="7002F260" w14:textId="43DC8015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EB3DF9">
              <w:rPr>
                <w:sz w:val="26"/>
                <w:szCs w:val="26"/>
                <w:cs/>
              </w:rPr>
              <w:t>เงินกู้ยืมระยะยาว (ส่วนที่มีดอกเบี้ยคงที่)</w:t>
            </w:r>
          </w:p>
        </w:tc>
        <w:tc>
          <w:tcPr>
            <w:tcW w:w="1135" w:type="dxa"/>
            <w:vAlign w:val="bottom"/>
          </w:tcPr>
          <w:p w14:paraId="3C194031" w14:textId="4FD1FE97" w:rsidR="0041500F" w:rsidRPr="00EB3DF9" w:rsidRDefault="004C0C4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1,801</w:t>
            </w:r>
          </w:p>
        </w:tc>
        <w:tc>
          <w:tcPr>
            <w:tcW w:w="1311" w:type="dxa"/>
            <w:vAlign w:val="bottom"/>
          </w:tcPr>
          <w:p w14:paraId="02399042" w14:textId="36CF71AA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7ABAE4C3" w14:textId="45F8DBD7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1,892</w:t>
            </w:r>
          </w:p>
        </w:tc>
        <w:tc>
          <w:tcPr>
            <w:tcW w:w="1311" w:type="dxa"/>
            <w:vAlign w:val="bottom"/>
          </w:tcPr>
          <w:p w14:paraId="2E3A4FC8" w14:textId="2696DE6D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1DB02DEA" w14:textId="767A8902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1,892</w:t>
            </w:r>
          </w:p>
        </w:tc>
      </w:tr>
      <w:tr w:rsidR="0041500F" w:rsidRPr="00EB3DF9" w14:paraId="7B93E871" w14:textId="77777777" w:rsidTr="0041500F">
        <w:tc>
          <w:tcPr>
            <w:tcW w:w="3377" w:type="dxa"/>
          </w:tcPr>
          <w:p w14:paraId="2B177D70" w14:textId="1F991BFC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EB3DF9">
              <w:rPr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35" w:type="dxa"/>
            <w:vAlign w:val="bottom"/>
          </w:tcPr>
          <w:p w14:paraId="3F340BFA" w14:textId="2669DC67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3493C037" w14:textId="3D56EB54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2E9A1521" w14:textId="1A042787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311" w:type="dxa"/>
            <w:vAlign w:val="bottom"/>
          </w:tcPr>
          <w:p w14:paraId="14E5595C" w14:textId="294B004A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049C4F1E" w14:textId="71CEE599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41500F" w:rsidRPr="00EB3DF9" w14:paraId="2171F06D" w14:textId="77777777" w:rsidTr="0041500F">
        <w:tc>
          <w:tcPr>
            <w:tcW w:w="3377" w:type="dxa"/>
          </w:tcPr>
          <w:p w14:paraId="045A170A" w14:textId="1E1E2303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EB3DF9">
              <w:rPr>
                <w:sz w:val="26"/>
                <w:szCs w:val="26"/>
                <w:cs/>
              </w:rPr>
              <w:t>สัญญาซื้อขายน้ำมันดิบและผลิตภัณฑ์น้ำ</w:t>
            </w:r>
            <w:r w:rsidRPr="00EB3DF9">
              <w:rPr>
                <w:rFonts w:hint="cs"/>
                <w:sz w:val="26"/>
                <w:szCs w:val="26"/>
                <w:cs/>
              </w:rPr>
              <w:t>มันล่วงหน้า</w:t>
            </w:r>
          </w:p>
        </w:tc>
        <w:tc>
          <w:tcPr>
            <w:tcW w:w="1135" w:type="dxa"/>
            <w:vAlign w:val="bottom"/>
          </w:tcPr>
          <w:p w14:paraId="0F327E14" w14:textId="4A8EC431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7B784841" w14:textId="62095B00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46D38EBE" w14:textId="1D8CB22B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311" w:type="dxa"/>
            <w:vAlign w:val="bottom"/>
          </w:tcPr>
          <w:p w14:paraId="58F9DBB5" w14:textId="399BDB03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20135A0A" w14:textId="1772611F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DF9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  <w:tr w:rsidR="0041500F" w:rsidRPr="00EB3DF9" w14:paraId="5BACF28F" w14:textId="77777777" w:rsidTr="0041500F">
        <w:tc>
          <w:tcPr>
            <w:tcW w:w="3377" w:type="dxa"/>
          </w:tcPr>
          <w:p w14:paraId="258A7AD4" w14:textId="25232944" w:rsidR="0035640D" w:rsidRPr="00EB3DF9" w:rsidRDefault="0035640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135" w:type="dxa"/>
            <w:vAlign w:val="bottom"/>
          </w:tcPr>
          <w:p w14:paraId="4C96DC79" w14:textId="77777777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7BDD590" w14:textId="77777777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8723A1F" w14:textId="53BF5540" w:rsidR="0035640D" w:rsidRPr="00EB3DF9" w:rsidRDefault="0035640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9FD539F" w14:textId="77777777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29FE8A5" w14:textId="77777777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2175" w:rsidRPr="00EB3DF9" w14:paraId="1B830B70" w14:textId="77777777" w:rsidTr="0041500F">
        <w:tc>
          <w:tcPr>
            <w:tcW w:w="3377" w:type="dxa"/>
          </w:tcPr>
          <w:p w14:paraId="6E2BB281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135" w:type="dxa"/>
            <w:vAlign w:val="bottom"/>
          </w:tcPr>
          <w:p w14:paraId="1D6BF8B3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230ABFD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042F542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3C7B17B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EF0809D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2175" w:rsidRPr="00EB3DF9" w14:paraId="0A21DDEF" w14:textId="77777777" w:rsidTr="0041500F">
        <w:tc>
          <w:tcPr>
            <w:tcW w:w="3377" w:type="dxa"/>
          </w:tcPr>
          <w:p w14:paraId="583724E5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135" w:type="dxa"/>
            <w:vAlign w:val="bottom"/>
          </w:tcPr>
          <w:p w14:paraId="568F3C1B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001CC9F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013D06B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32F7ED9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0222CEB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2175" w:rsidRPr="00EB3DF9" w14:paraId="22C1164F" w14:textId="77777777" w:rsidTr="0041500F">
        <w:tc>
          <w:tcPr>
            <w:tcW w:w="3377" w:type="dxa"/>
          </w:tcPr>
          <w:p w14:paraId="69A897B7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135" w:type="dxa"/>
            <w:vAlign w:val="bottom"/>
          </w:tcPr>
          <w:p w14:paraId="03D13F72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D7BA47A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B61884D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7B6E3B7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E4AB2FB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2175" w:rsidRPr="00EB3DF9" w14:paraId="7703D0B1" w14:textId="77777777" w:rsidTr="0041500F">
        <w:tc>
          <w:tcPr>
            <w:tcW w:w="3377" w:type="dxa"/>
          </w:tcPr>
          <w:p w14:paraId="75DF4314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135" w:type="dxa"/>
            <w:vAlign w:val="bottom"/>
          </w:tcPr>
          <w:p w14:paraId="111D538D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D1AF050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D81E75A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B957408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F915F5A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2175" w:rsidRPr="00EB3DF9" w14:paraId="5C39C7BE" w14:textId="77777777" w:rsidTr="0041500F">
        <w:tc>
          <w:tcPr>
            <w:tcW w:w="3377" w:type="dxa"/>
          </w:tcPr>
          <w:p w14:paraId="6F1BD010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135" w:type="dxa"/>
            <w:vAlign w:val="bottom"/>
          </w:tcPr>
          <w:p w14:paraId="1909D7BF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9A67D73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3276E0E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AB601A7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36A332B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2175" w:rsidRPr="00EB3DF9" w14:paraId="06C0B068" w14:textId="77777777" w:rsidTr="0041500F">
        <w:tc>
          <w:tcPr>
            <w:tcW w:w="3377" w:type="dxa"/>
          </w:tcPr>
          <w:p w14:paraId="64705E95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135" w:type="dxa"/>
            <w:vAlign w:val="bottom"/>
          </w:tcPr>
          <w:p w14:paraId="45E975C3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8578871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11A1F48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22EEAE5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CF60F95" w14:textId="77777777" w:rsidR="00C22175" w:rsidRPr="00EB3DF9" w:rsidRDefault="00C2217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500F" w:rsidRPr="00EB3DF9" w14:paraId="15154691" w14:textId="77777777" w:rsidTr="0041500F">
        <w:tc>
          <w:tcPr>
            <w:tcW w:w="3377" w:type="dxa"/>
          </w:tcPr>
          <w:p w14:paraId="5DF849CE" w14:textId="32329946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EB3D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 xml:space="preserve">31 </w:t>
            </w:r>
            <w:r w:rsidRPr="00EB3D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B3D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35" w:type="dxa"/>
            <w:vAlign w:val="bottom"/>
          </w:tcPr>
          <w:p w14:paraId="19343FED" w14:textId="77777777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2B51B6E" w14:textId="77777777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3C48102" w14:textId="77777777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ACB9B12" w14:textId="77777777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F7BA27D" w14:textId="77777777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500F" w:rsidRPr="00EB3DF9" w14:paraId="29A5E955" w14:textId="77777777" w:rsidTr="0041500F">
        <w:tc>
          <w:tcPr>
            <w:tcW w:w="3377" w:type="dxa"/>
          </w:tcPr>
          <w:p w14:paraId="730BF065" w14:textId="6990C343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EB3D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135" w:type="dxa"/>
            <w:vAlign w:val="bottom"/>
          </w:tcPr>
          <w:p w14:paraId="2C1234ED" w14:textId="77777777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B431F47" w14:textId="77777777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9BFEB55" w14:textId="77777777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0309F9F" w14:textId="665975DE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8A8AA9B" w14:textId="77777777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5868" w:rsidRPr="00EB3DF9" w14:paraId="6D786A6E" w14:textId="77777777" w:rsidTr="0041500F">
        <w:tc>
          <w:tcPr>
            <w:tcW w:w="3377" w:type="dxa"/>
          </w:tcPr>
          <w:p w14:paraId="3FA55C22" w14:textId="1D7E3F0F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B3DF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35" w:type="dxa"/>
            <w:vAlign w:val="bottom"/>
          </w:tcPr>
          <w:p w14:paraId="45CC5965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B8E57C0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EC93558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8104D94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47D1417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500F" w:rsidRPr="00EB3DF9" w14:paraId="66F4E6BD" w14:textId="77777777" w:rsidTr="0041500F">
        <w:tc>
          <w:tcPr>
            <w:tcW w:w="3377" w:type="dxa"/>
          </w:tcPr>
          <w:p w14:paraId="0BF06D6E" w14:textId="2F8AB67F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6"/>
                <w:szCs w:val="26"/>
                <w:cs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สัญญาซื้อขายน้ำมันดิบล่วงหน้า</w:t>
            </w:r>
          </w:p>
        </w:tc>
        <w:tc>
          <w:tcPr>
            <w:tcW w:w="1135" w:type="dxa"/>
            <w:vAlign w:val="bottom"/>
          </w:tcPr>
          <w:p w14:paraId="21A2C4D8" w14:textId="2FA0A769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7AFAC20E" w14:textId="58356C52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1CB9805F" w14:textId="45705D0A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311" w:type="dxa"/>
            <w:vAlign w:val="bottom"/>
          </w:tcPr>
          <w:p w14:paraId="7772595C" w14:textId="7B77B1D4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0A4DD519" w14:textId="666B6E47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</w:tr>
      <w:tr w:rsidR="0041500F" w:rsidRPr="00EB3DF9" w14:paraId="6C1736BE" w14:textId="77777777" w:rsidTr="0041500F">
        <w:tc>
          <w:tcPr>
            <w:tcW w:w="3377" w:type="dxa"/>
          </w:tcPr>
          <w:p w14:paraId="1309977A" w14:textId="2482E5A0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6"/>
                <w:szCs w:val="26"/>
                <w:cs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35" w:type="dxa"/>
            <w:vAlign w:val="bottom"/>
          </w:tcPr>
          <w:p w14:paraId="7204E062" w14:textId="4B409F4E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311" w:type="dxa"/>
            <w:vAlign w:val="bottom"/>
          </w:tcPr>
          <w:p w14:paraId="4F9EC133" w14:textId="14897835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352C4242" w14:textId="50DF4342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311" w:type="dxa"/>
            <w:vAlign w:val="bottom"/>
          </w:tcPr>
          <w:p w14:paraId="7C6F84AC" w14:textId="39EE1AC3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3DDD4119" w14:textId="3CFB91D1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41500F" w:rsidRPr="00EB3DF9" w14:paraId="23439A58" w14:textId="77777777" w:rsidTr="0041500F">
        <w:tc>
          <w:tcPr>
            <w:tcW w:w="3377" w:type="dxa"/>
          </w:tcPr>
          <w:p w14:paraId="2D613E74" w14:textId="0737EDF2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EB3DF9">
              <w:rPr>
                <w:rFonts w:hint="cs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 w:rsidRPr="00EB3DF9">
              <w:rPr>
                <w:sz w:val="26"/>
                <w:szCs w:val="26"/>
              </w:rPr>
              <w:br/>
            </w:r>
            <w:r w:rsidRPr="00EB3DF9">
              <w:rPr>
                <w:sz w:val="26"/>
                <w:szCs w:val="26"/>
                <w:cs/>
              </w:rPr>
              <w:t xml:space="preserve">   (ส่วนที่มีดอกเบี้ยคงที่)</w:t>
            </w:r>
          </w:p>
        </w:tc>
        <w:tc>
          <w:tcPr>
            <w:tcW w:w="1135" w:type="dxa"/>
            <w:vAlign w:val="bottom"/>
          </w:tcPr>
          <w:p w14:paraId="06A5BDCA" w14:textId="42CA94CF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 w:cstheme="majorBidi"/>
                <w:sz w:val="28"/>
                <w:szCs w:val="28"/>
              </w:rPr>
              <w:t>1,489</w:t>
            </w:r>
          </w:p>
        </w:tc>
        <w:tc>
          <w:tcPr>
            <w:tcW w:w="1311" w:type="dxa"/>
            <w:vAlign w:val="bottom"/>
          </w:tcPr>
          <w:p w14:paraId="7380785D" w14:textId="29A12B6C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04E8BB48" w14:textId="315F53E1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 w:cstheme="majorBidi"/>
                <w:sz w:val="28"/>
                <w:szCs w:val="28"/>
              </w:rPr>
              <w:t>1,373</w:t>
            </w:r>
          </w:p>
        </w:tc>
        <w:tc>
          <w:tcPr>
            <w:tcW w:w="1311" w:type="dxa"/>
            <w:vAlign w:val="bottom"/>
          </w:tcPr>
          <w:p w14:paraId="1F648747" w14:textId="605A3A3F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03565D3D" w14:textId="6EF4A7A6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 w:cstheme="majorBidi"/>
                <w:sz w:val="28"/>
                <w:szCs w:val="28"/>
              </w:rPr>
              <w:t>1,373</w:t>
            </w:r>
          </w:p>
        </w:tc>
      </w:tr>
      <w:tr w:rsidR="00295868" w:rsidRPr="00EB3DF9" w14:paraId="3D51F832" w14:textId="77777777" w:rsidTr="0041500F">
        <w:tc>
          <w:tcPr>
            <w:tcW w:w="3377" w:type="dxa"/>
          </w:tcPr>
          <w:p w14:paraId="3C312F8C" w14:textId="751CDA80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6"/>
                <w:szCs w:val="26"/>
                <w:cs/>
              </w:rPr>
            </w:pPr>
            <w:r w:rsidRPr="00EB3DF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35" w:type="dxa"/>
            <w:vAlign w:val="bottom"/>
          </w:tcPr>
          <w:p w14:paraId="45F9E9B9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F882C36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614CA77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6A80F93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86A33CD" w14:textId="77777777" w:rsidR="00295868" w:rsidRPr="00EB3DF9" w:rsidRDefault="00295868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500F" w:rsidRPr="00EB3DF9" w14:paraId="35EF2EA2" w14:textId="77777777" w:rsidTr="0041500F">
        <w:tc>
          <w:tcPr>
            <w:tcW w:w="3377" w:type="dxa"/>
          </w:tcPr>
          <w:p w14:paraId="73A8D522" w14:textId="07B00E72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EB3DF9">
              <w:rPr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35" w:type="dxa"/>
            <w:vAlign w:val="bottom"/>
          </w:tcPr>
          <w:p w14:paraId="2F05695F" w14:textId="77CA56A6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 w:cstheme="majorBidi"/>
                <w:sz w:val="28"/>
                <w:szCs w:val="28"/>
              </w:rPr>
              <w:t>24,980</w:t>
            </w:r>
          </w:p>
        </w:tc>
        <w:tc>
          <w:tcPr>
            <w:tcW w:w="1311" w:type="dxa"/>
            <w:vAlign w:val="bottom"/>
          </w:tcPr>
          <w:p w14:paraId="376A5ADB" w14:textId="270BA454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6C1105DE" w14:textId="1CEF820D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 w:cstheme="majorBidi"/>
                <w:sz w:val="28"/>
                <w:szCs w:val="28"/>
              </w:rPr>
              <w:t>25,888</w:t>
            </w:r>
          </w:p>
        </w:tc>
        <w:tc>
          <w:tcPr>
            <w:tcW w:w="1311" w:type="dxa"/>
            <w:vAlign w:val="bottom"/>
          </w:tcPr>
          <w:p w14:paraId="7A620922" w14:textId="007977B4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4F2ABF06" w14:textId="739143F9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 w:cstheme="majorBidi"/>
                <w:sz w:val="28"/>
                <w:szCs w:val="28"/>
              </w:rPr>
              <w:t>25,888</w:t>
            </w:r>
          </w:p>
        </w:tc>
      </w:tr>
      <w:tr w:rsidR="0041500F" w:rsidRPr="00EB3DF9" w14:paraId="070E3793" w14:textId="77777777" w:rsidTr="0041500F">
        <w:tc>
          <w:tcPr>
            <w:tcW w:w="3377" w:type="dxa"/>
          </w:tcPr>
          <w:p w14:paraId="1303B692" w14:textId="0826E15E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EB3DF9">
              <w:rPr>
                <w:sz w:val="26"/>
                <w:szCs w:val="26"/>
                <w:cs/>
              </w:rPr>
              <w:t>เงินกู้ยืมระยะยาว (ส่วนที่มีดอกเบี้ยคงที่)</w:t>
            </w:r>
          </w:p>
        </w:tc>
        <w:tc>
          <w:tcPr>
            <w:tcW w:w="1135" w:type="dxa"/>
            <w:vAlign w:val="bottom"/>
          </w:tcPr>
          <w:p w14:paraId="107FB5BD" w14:textId="548366B0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 w:cstheme="majorBidi"/>
                <w:sz w:val="28"/>
                <w:szCs w:val="28"/>
              </w:rPr>
              <w:t>2,101</w:t>
            </w:r>
          </w:p>
        </w:tc>
        <w:tc>
          <w:tcPr>
            <w:tcW w:w="1311" w:type="dxa"/>
            <w:vAlign w:val="bottom"/>
          </w:tcPr>
          <w:p w14:paraId="5B32F3D0" w14:textId="04ABF90B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08EC5555" w14:textId="32DC74E1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 w:cstheme="majorBidi"/>
                <w:sz w:val="28"/>
                <w:szCs w:val="28"/>
              </w:rPr>
              <w:t>2,133</w:t>
            </w:r>
          </w:p>
        </w:tc>
        <w:tc>
          <w:tcPr>
            <w:tcW w:w="1311" w:type="dxa"/>
            <w:vAlign w:val="bottom"/>
          </w:tcPr>
          <w:p w14:paraId="2466FDC8" w14:textId="4EF1EEAF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307802BF" w14:textId="5BE5B294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 w:cstheme="majorBidi"/>
                <w:sz w:val="28"/>
                <w:szCs w:val="28"/>
              </w:rPr>
              <w:t>2,133</w:t>
            </w:r>
          </w:p>
        </w:tc>
      </w:tr>
      <w:tr w:rsidR="0041500F" w:rsidRPr="00EB3DF9" w14:paraId="3D8C8733" w14:textId="77777777" w:rsidTr="0041500F">
        <w:tc>
          <w:tcPr>
            <w:tcW w:w="3377" w:type="dxa"/>
          </w:tcPr>
          <w:p w14:paraId="365D9959" w14:textId="388E2BAF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EB3DF9">
              <w:rPr>
                <w:sz w:val="26"/>
                <w:szCs w:val="26"/>
                <w:cs/>
              </w:rPr>
              <w:t>สัญญาซื้อขายน้ำมันดิบและผลิตภัณฑ์น้ำ</w:t>
            </w:r>
            <w:r w:rsidRPr="00EB3DF9">
              <w:rPr>
                <w:rFonts w:hint="cs"/>
                <w:sz w:val="26"/>
                <w:szCs w:val="26"/>
                <w:cs/>
              </w:rPr>
              <w:t>มันล่วงหน้า</w:t>
            </w:r>
          </w:p>
        </w:tc>
        <w:tc>
          <w:tcPr>
            <w:tcW w:w="1135" w:type="dxa"/>
            <w:vAlign w:val="bottom"/>
          </w:tcPr>
          <w:p w14:paraId="3FD0BD27" w14:textId="44B233F0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72B6961E" w14:textId="33FBA6A9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4F5FF736" w14:textId="38506FD8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1311" w:type="dxa"/>
            <w:vAlign w:val="bottom"/>
          </w:tcPr>
          <w:p w14:paraId="03E022E9" w14:textId="719C2FB1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6ECCB018" w14:textId="35ECAC05" w:rsidR="0041500F" w:rsidRPr="00EB3DF9" w:rsidRDefault="0041500F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DF9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</w:tr>
    </w:tbl>
    <w:p w14:paraId="223CBF90" w14:textId="77777777" w:rsidR="00002F84" w:rsidRPr="00EB3DF9" w:rsidRDefault="00002F8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2907DB8F" w14:textId="49305041" w:rsidR="002F7530" w:rsidRPr="00EB3DF9" w:rsidRDefault="00227123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มู</w:t>
      </w:r>
      <w:r w:rsidR="0042720E" w:rsidRPr="00EB3DF9">
        <w:rPr>
          <w:cs/>
        </w:rPr>
        <w:t>ลค่ายุติธรรมระดับ</w:t>
      </w:r>
      <w:r w:rsidR="0042720E" w:rsidRPr="00EB3DF9">
        <w:t xml:space="preserve"> 2 </w:t>
      </w:r>
      <w:r w:rsidR="0042720E" w:rsidRPr="00EB3DF9">
        <w:rPr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5D839F5C" w14:textId="77777777" w:rsidR="00295868" w:rsidRPr="00EB3DF9" w:rsidRDefault="00295868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746AA76B" w14:textId="056EFEAE" w:rsidR="00223349" w:rsidRPr="00EB3DF9" w:rsidRDefault="004762B0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AA59700" w14:textId="77777777" w:rsidR="009E45D4" w:rsidRPr="00EB3DF9" w:rsidRDefault="009E45D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716AB6" w:rsidRPr="00EB3DF9" w14:paraId="787B9BFB" w14:textId="77777777" w:rsidTr="00002F84">
        <w:trPr>
          <w:tblHeader/>
        </w:trPr>
        <w:tc>
          <w:tcPr>
            <w:tcW w:w="4050" w:type="dxa"/>
            <w:shd w:val="clear" w:color="auto" w:fill="auto"/>
          </w:tcPr>
          <w:p w14:paraId="7D9EC0D3" w14:textId="77777777" w:rsidR="00716AB6" w:rsidRPr="00EB3DF9" w:rsidRDefault="00716AB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4E585916" w14:textId="77777777" w:rsidR="00716AB6" w:rsidRPr="00EB3DF9" w:rsidRDefault="00716AB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E5E7357" w14:textId="77777777" w:rsidR="00716AB6" w:rsidRPr="00EB3DF9" w:rsidRDefault="00716AB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EB3DF9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716AB6" w:rsidRPr="00EB3DF9" w14:paraId="0B9946F1" w14:textId="77777777" w:rsidTr="00002F84">
        <w:trPr>
          <w:tblHeader/>
        </w:trPr>
        <w:tc>
          <w:tcPr>
            <w:tcW w:w="4050" w:type="dxa"/>
          </w:tcPr>
          <w:p w14:paraId="391BE20C" w14:textId="77777777" w:rsidR="00716AB6" w:rsidRPr="00EB3DF9" w:rsidRDefault="00716AB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82" w:type="dxa"/>
          </w:tcPr>
          <w:p w14:paraId="7DBBB58E" w14:textId="77777777" w:rsidR="00716AB6" w:rsidRPr="00EB3DF9" w:rsidRDefault="00D90AD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3" w:type="dxa"/>
          </w:tcPr>
          <w:p w14:paraId="25310891" w14:textId="77777777" w:rsidR="00716AB6" w:rsidRPr="00EB3DF9" w:rsidRDefault="00D90AD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2" w:type="dxa"/>
          </w:tcPr>
          <w:p w14:paraId="65225F71" w14:textId="77777777" w:rsidR="00716AB6" w:rsidRPr="00EB3DF9" w:rsidRDefault="00D90AD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3" w:type="dxa"/>
          </w:tcPr>
          <w:p w14:paraId="72B457CD" w14:textId="77777777" w:rsidR="00716AB6" w:rsidRPr="00EB3DF9" w:rsidRDefault="00D90AD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16AB6" w:rsidRPr="00EB3DF9" w14:paraId="2ABB2D67" w14:textId="77777777" w:rsidTr="00002F84">
        <w:trPr>
          <w:tblHeader/>
        </w:trPr>
        <w:tc>
          <w:tcPr>
            <w:tcW w:w="4050" w:type="dxa"/>
          </w:tcPr>
          <w:p w14:paraId="12433B95" w14:textId="77777777" w:rsidR="00716AB6" w:rsidRPr="00EB3DF9" w:rsidRDefault="00716AB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5130" w:type="dxa"/>
            <w:gridSpan w:val="4"/>
          </w:tcPr>
          <w:p w14:paraId="3851872A" w14:textId="77777777" w:rsidR="00716AB6" w:rsidRPr="00EB3DF9" w:rsidRDefault="00716AB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16AB6" w:rsidRPr="00EB3DF9" w14:paraId="09410521" w14:textId="77777777" w:rsidTr="00002F84">
        <w:tc>
          <w:tcPr>
            <w:tcW w:w="4050" w:type="dxa"/>
          </w:tcPr>
          <w:p w14:paraId="69C98568" w14:textId="77777777" w:rsidR="00716AB6" w:rsidRPr="00EB3DF9" w:rsidRDefault="00716AB6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82" w:type="dxa"/>
          </w:tcPr>
          <w:p w14:paraId="730FE170" w14:textId="77777777" w:rsidR="00716AB6" w:rsidRPr="00EB3DF9" w:rsidRDefault="00716AB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43486CCA" w14:textId="77777777" w:rsidR="00716AB6" w:rsidRPr="00EB3DF9" w:rsidRDefault="00716AB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4C8258D3" w14:textId="77777777" w:rsidR="00716AB6" w:rsidRPr="00EB3DF9" w:rsidRDefault="00716AB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F966F85" w14:textId="77777777" w:rsidR="00716AB6" w:rsidRPr="00EB3DF9" w:rsidRDefault="00716AB6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D90AD3" w:rsidRPr="00EB3DF9" w14:paraId="1B3281BE" w14:textId="77777777" w:rsidTr="00002F84">
        <w:tc>
          <w:tcPr>
            <w:tcW w:w="4050" w:type="dxa"/>
          </w:tcPr>
          <w:p w14:paraId="1E6E853A" w14:textId="77777777" w:rsidR="00D90AD3" w:rsidRPr="00EB3DF9" w:rsidRDefault="00D90AD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282" w:type="dxa"/>
          </w:tcPr>
          <w:p w14:paraId="10F9CB6E" w14:textId="3A040364" w:rsidR="00D90AD3" w:rsidRPr="00EB3DF9" w:rsidRDefault="00D27D0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1,521</w:t>
            </w:r>
          </w:p>
        </w:tc>
        <w:tc>
          <w:tcPr>
            <w:tcW w:w="1283" w:type="dxa"/>
          </w:tcPr>
          <w:p w14:paraId="59FDE7C4" w14:textId="77777777" w:rsidR="00D90AD3" w:rsidRPr="00EB3DF9" w:rsidRDefault="00D90AD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2,4</w:t>
            </w:r>
            <w:r w:rsidRPr="00EB3DF9">
              <w:rPr>
                <w:rFonts w:hint="cs"/>
                <w:cs/>
              </w:rPr>
              <w:t>40</w:t>
            </w:r>
          </w:p>
        </w:tc>
        <w:tc>
          <w:tcPr>
            <w:tcW w:w="1282" w:type="dxa"/>
          </w:tcPr>
          <w:p w14:paraId="7CB13BDE" w14:textId="7A98972A" w:rsidR="00D90AD3" w:rsidRPr="00EB3DF9" w:rsidRDefault="00010384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1,091</w:t>
            </w:r>
          </w:p>
        </w:tc>
        <w:tc>
          <w:tcPr>
            <w:tcW w:w="1283" w:type="dxa"/>
          </w:tcPr>
          <w:p w14:paraId="3652A28B" w14:textId="77777777" w:rsidR="00D90AD3" w:rsidRPr="00EB3DF9" w:rsidRDefault="00D90AD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726</w:t>
            </w:r>
          </w:p>
        </w:tc>
      </w:tr>
      <w:tr w:rsidR="00D90AD3" w:rsidRPr="00EB3DF9" w14:paraId="61A6E525" w14:textId="77777777" w:rsidTr="00002F84">
        <w:tc>
          <w:tcPr>
            <w:tcW w:w="4050" w:type="dxa"/>
          </w:tcPr>
          <w:p w14:paraId="7BA8284B" w14:textId="77777777" w:rsidR="00D90AD3" w:rsidRPr="00EB3DF9" w:rsidRDefault="00D90AD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7D1EB004" w14:textId="5435FA87" w:rsidR="00D90AD3" w:rsidRPr="00EB3DF9" w:rsidRDefault="00D27D0E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1,521</w:t>
            </w:r>
          </w:p>
        </w:tc>
        <w:tc>
          <w:tcPr>
            <w:tcW w:w="1283" w:type="dxa"/>
          </w:tcPr>
          <w:p w14:paraId="1D538384" w14:textId="77777777" w:rsidR="00D90AD3" w:rsidRPr="00EB3DF9" w:rsidRDefault="00D90AD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2,4</w:t>
            </w:r>
            <w:r w:rsidRPr="00EB3DF9">
              <w:rPr>
                <w:rFonts w:hint="cs"/>
                <w:b/>
                <w:bCs/>
                <w:cs/>
              </w:rPr>
              <w:t>40</w:t>
            </w:r>
          </w:p>
        </w:tc>
        <w:tc>
          <w:tcPr>
            <w:tcW w:w="1282" w:type="dxa"/>
            <w:vAlign w:val="bottom"/>
          </w:tcPr>
          <w:p w14:paraId="27E90E62" w14:textId="3D7117CB" w:rsidR="00D90AD3" w:rsidRPr="00EB3DF9" w:rsidRDefault="00010384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1,091</w:t>
            </w:r>
          </w:p>
        </w:tc>
        <w:tc>
          <w:tcPr>
            <w:tcW w:w="1283" w:type="dxa"/>
            <w:vAlign w:val="bottom"/>
          </w:tcPr>
          <w:p w14:paraId="32D99E9E" w14:textId="77777777" w:rsidR="00D90AD3" w:rsidRPr="00EB3DF9" w:rsidRDefault="00D90AD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726</w:t>
            </w:r>
          </w:p>
        </w:tc>
      </w:tr>
      <w:tr w:rsidR="00D90AD3" w:rsidRPr="00EB3DF9" w14:paraId="45D1B285" w14:textId="77777777" w:rsidTr="00002F84">
        <w:tc>
          <w:tcPr>
            <w:tcW w:w="4050" w:type="dxa"/>
          </w:tcPr>
          <w:p w14:paraId="5AB19CCC" w14:textId="77777777" w:rsidR="00D90AD3" w:rsidRPr="00EB3DF9" w:rsidRDefault="00D90AD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6AD92E93" w14:textId="77777777" w:rsidR="00D90AD3" w:rsidRPr="00EB3DF9" w:rsidRDefault="00D90AD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28DCAFE5" w14:textId="77777777" w:rsidR="00D90AD3" w:rsidRPr="00EB3DF9" w:rsidRDefault="00D90AD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3554ACA6" w14:textId="77777777" w:rsidR="00D90AD3" w:rsidRPr="00EB3DF9" w:rsidRDefault="00D90AD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0C702896" w14:textId="77777777" w:rsidR="00D90AD3" w:rsidRPr="00EB3DF9" w:rsidRDefault="00D90AD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9578A5" w:rsidRPr="00EB3DF9" w14:paraId="35F16134" w14:textId="77777777" w:rsidTr="00002F84">
        <w:tc>
          <w:tcPr>
            <w:tcW w:w="4050" w:type="dxa"/>
          </w:tcPr>
          <w:p w14:paraId="0582B596" w14:textId="77777777" w:rsidR="009578A5" w:rsidRPr="00EB3DF9" w:rsidRDefault="009578A5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027CE010" w14:textId="77777777" w:rsidR="009578A5" w:rsidRPr="00EB3DF9" w:rsidRDefault="009578A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0BAC7700" w14:textId="77777777" w:rsidR="009578A5" w:rsidRPr="00EB3DF9" w:rsidRDefault="009578A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725E0382" w14:textId="77777777" w:rsidR="009578A5" w:rsidRPr="00EB3DF9" w:rsidRDefault="009578A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1BB97CB1" w14:textId="77777777" w:rsidR="009578A5" w:rsidRPr="00EB3DF9" w:rsidRDefault="009578A5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D90AD3" w:rsidRPr="00EB3DF9" w14:paraId="6D44C65B" w14:textId="77777777" w:rsidTr="00002F84">
        <w:tc>
          <w:tcPr>
            <w:tcW w:w="4050" w:type="dxa"/>
          </w:tcPr>
          <w:p w14:paraId="18BA82B8" w14:textId="77777777" w:rsidR="00D90AD3" w:rsidRPr="00EB3DF9" w:rsidRDefault="00D90AD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3D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</w:tc>
        <w:tc>
          <w:tcPr>
            <w:tcW w:w="1282" w:type="dxa"/>
          </w:tcPr>
          <w:p w14:paraId="46357D9F" w14:textId="77777777" w:rsidR="00D90AD3" w:rsidRPr="00EB3DF9" w:rsidRDefault="00D90AD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0D21201F" w14:textId="77777777" w:rsidR="00D90AD3" w:rsidRPr="00EB3DF9" w:rsidRDefault="00D90AD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4AD9F331" w14:textId="77777777" w:rsidR="00D90AD3" w:rsidRPr="00EB3DF9" w:rsidRDefault="00D90AD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265385E7" w14:textId="77777777" w:rsidR="00D90AD3" w:rsidRPr="00EB3DF9" w:rsidRDefault="00D90AD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D90AD3" w:rsidRPr="00EB3DF9" w14:paraId="088CE96C" w14:textId="77777777" w:rsidTr="00002F84">
        <w:tc>
          <w:tcPr>
            <w:tcW w:w="4050" w:type="dxa"/>
          </w:tcPr>
          <w:p w14:paraId="027A904A" w14:textId="77777777" w:rsidR="00D90AD3" w:rsidRPr="00EB3DF9" w:rsidRDefault="00D90AD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EB3D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282" w:type="dxa"/>
          </w:tcPr>
          <w:p w14:paraId="32FE2AD8" w14:textId="77777777" w:rsidR="00D90AD3" w:rsidRPr="00EB3DF9" w:rsidRDefault="00D90AD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5BBE70A5" w14:textId="77777777" w:rsidR="00D90AD3" w:rsidRPr="00EB3DF9" w:rsidRDefault="00D90AD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33F4420F" w14:textId="77777777" w:rsidR="00D90AD3" w:rsidRPr="00EB3DF9" w:rsidRDefault="00D90AD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C97044E" w14:textId="77777777" w:rsidR="00D90AD3" w:rsidRPr="00EB3DF9" w:rsidRDefault="00D90AD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D90AD3" w:rsidRPr="00EB3DF9" w14:paraId="4C097FDB" w14:textId="77777777" w:rsidTr="00002F84">
        <w:tc>
          <w:tcPr>
            <w:tcW w:w="4050" w:type="dxa"/>
          </w:tcPr>
          <w:p w14:paraId="20E399D8" w14:textId="518B7ADE" w:rsidR="00D90AD3" w:rsidRPr="00EB3DF9" w:rsidRDefault="00D56CC2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EB3DF9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="00D90AD3" w:rsidRPr="00EB3DF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82" w:type="dxa"/>
          </w:tcPr>
          <w:p w14:paraId="5691C37E" w14:textId="167784BF" w:rsidR="00D90AD3" w:rsidRPr="00EB3DF9" w:rsidRDefault="000C564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1,113</w:t>
            </w:r>
          </w:p>
        </w:tc>
        <w:tc>
          <w:tcPr>
            <w:tcW w:w="1283" w:type="dxa"/>
          </w:tcPr>
          <w:p w14:paraId="31059250" w14:textId="77777777" w:rsidR="00D90AD3" w:rsidRPr="00EB3DF9" w:rsidRDefault="00D90AD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964</w:t>
            </w:r>
          </w:p>
        </w:tc>
        <w:tc>
          <w:tcPr>
            <w:tcW w:w="1282" w:type="dxa"/>
          </w:tcPr>
          <w:p w14:paraId="3DCAE33A" w14:textId="692C655C" w:rsidR="00D90AD3" w:rsidRPr="00EB3DF9" w:rsidRDefault="000C564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1,089</w:t>
            </w:r>
          </w:p>
        </w:tc>
        <w:tc>
          <w:tcPr>
            <w:tcW w:w="1283" w:type="dxa"/>
          </w:tcPr>
          <w:p w14:paraId="2B7BEB95" w14:textId="77777777" w:rsidR="00D90AD3" w:rsidRPr="00EB3DF9" w:rsidRDefault="00D90AD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939</w:t>
            </w:r>
          </w:p>
        </w:tc>
      </w:tr>
      <w:tr w:rsidR="00D90AD3" w:rsidRPr="00EB3DF9" w14:paraId="14F3F170" w14:textId="77777777" w:rsidTr="00002F84">
        <w:tc>
          <w:tcPr>
            <w:tcW w:w="4050" w:type="dxa"/>
          </w:tcPr>
          <w:p w14:paraId="237ACE66" w14:textId="22D78CC5" w:rsidR="00D90AD3" w:rsidRPr="00EB3DF9" w:rsidRDefault="00D56CC2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 xml:space="preserve">– </w:t>
            </w:r>
            <w:r w:rsidRPr="00EB3DF9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EB3DF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82" w:type="dxa"/>
          </w:tcPr>
          <w:p w14:paraId="394CF0BA" w14:textId="19DAFBE0" w:rsidR="00D90AD3" w:rsidRPr="00EB3DF9" w:rsidRDefault="000C564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2,832</w:t>
            </w:r>
          </w:p>
        </w:tc>
        <w:tc>
          <w:tcPr>
            <w:tcW w:w="1283" w:type="dxa"/>
          </w:tcPr>
          <w:p w14:paraId="57BBE8F5" w14:textId="77777777" w:rsidR="00D90AD3" w:rsidRPr="00EB3DF9" w:rsidRDefault="00D90AD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3,086</w:t>
            </w:r>
          </w:p>
        </w:tc>
        <w:tc>
          <w:tcPr>
            <w:tcW w:w="1282" w:type="dxa"/>
          </w:tcPr>
          <w:p w14:paraId="5EE4F397" w14:textId="02EFD4A3" w:rsidR="00D90AD3" w:rsidRPr="00EB3DF9" w:rsidRDefault="000C564D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2,719</w:t>
            </w:r>
          </w:p>
        </w:tc>
        <w:tc>
          <w:tcPr>
            <w:tcW w:w="1283" w:type="dxa"/>
          </w:tcPr>
          <w:p w14:paraId="1061D9F9" w14:textId="77777777" w:rsidR="00D90AD3" w:rsidRPr="00EB3DF9" w:rsidRDefault="00D90AD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3,032</w:t>
            </w:r>
          </w:p>
        </w:tc>
      </w:tr>
      <w:tr w:rsidR="00D90AD3" w:rsidRPr="00EB3DF9" w14:paraId="379799D6" w14:textId="77777777" w:rsidTr="00002F84">
        <w:tc>
          <w:tcPr>
            <w:tcW w:w="4050" w:type="dxa"/>
          </w:tcPr>
          <w:p w14:paraId="6D821034" w14:textId="0454682C" w:rsidR="00D90AD3" w:rsidRPr="00EB3DF9" w:rsidRDefault="00D90AD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="00D56CC2" w:rsidRPr="00EB3DF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56CC2" w:rsidRPr="00EB3DF9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EB3DF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82" w:type="dxa"/>
          </w:tcPr>
          <w:p w14:paraId="31B495C6" w14:textId="0E1E5AD7" w:rsidR="00D90AD3" w:rsidRPr="00EB3DF9" w:rsidRDefault="000C564D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3,490</w:t>
            </w:r>
          </w:p>
        </w:tc>
        <w:tc>
          <w:tcPr>
            <w:tcW w:w="1283" w:type="dxa"/>
          </w:tcPr>
          <w:p w14:paraId="77E2A292" w14:textId="77777777" w:rsidR="00D90AD3" w:rsidRPr="00EB3DF9" w:rsidRDefault="00D90AD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3,018</w:t>
            </w:r>
          </w:p>
        </w:tc>
        <w:tc>
          <w:tcPr>
            <w:tcW w:w="1282" w:type="dxa"/>
          </w:tcPr>
          <w:p w14:paraId="4C83AC7B" w14:textId="5995CA95" w:rsidR="00D90AD3" w:rsidRPr="00EB3DF9" w:rsidRDefault="000C564D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3,285</w:t>
            </w:r>
          </w:p>
        </w:tc>
        <w:tc>
          <w:tcPr>
            <w:tcW w:w="1283" w:type="dxa"/>
          </w:tcPr>
          <w:p w14:paraId="727CC4D2" w14:textId="77777777" w:rsidR="00D90AD3" w:rsidRPr="00EB3DF9" w:rsidRDefault="00D90AD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2,937</w:t>
            </w:r>
          </w:p>
        </w:tc>
      </w:tr>
      <w:tr w:rsidR="00D90AD3" w:rsidRPr="00EB3DF9" w14:paraId="34DCDFE8" w14:textId="77777777" w:rsidTr="00002F84">
        <w:tc>
          <w:tcPr>
            <w:tcW w:w="4050" w:type="dxa"/>
          </w:tcPr>
          <w:p w14:paraId="4DF56FCC" w14:textId="77777777" w:rsidR="00D90AD3" w:rsidRPr="00EB3DF9" w:rsidRDefault="00D90AD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5BCEC2C5" w14:textId="6819C2F2" w:rsidR="00D90AD3" w:rsidRPr="00EB3DF9" w:rsidRDefault="000C564D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7,4</w:t>
            </w:r>
            <w:r w:rsidR="006325C2" w:rsidRPr="00EB3DF9">
              <w:rPr>
                <w:b/>
                <w:bCs/>
              </w:rPr>
              <w:t>3</w:t>
            </w:r>
            <w:r w:rsidRPr="00EB3DF9">
              <w:rPr>
                <w:b/>
                <w:bCs/>
              </w:rPr>
              <w:t>5</w:t>
            </w:r>
          </w:p>
        </w:tc>
        <w:tc>
          <w:tcPr>
            <w:tcW w:w="1283" w:type="dxa"/>
          </w:tcPr>
          <w:p w14:paraId="2612DB5B" w14:textId="77777777" w:rsidR="00D90AD3" w:rsidRPr="00EB3DF9" w:rsidRDefault="00D90AD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7,068</w:t>
            </w:r>
          </w:p>
        </w:tc>
        <w:tc>
          <w:tcPr>
            <w:tcW w:w="1282" w:type="dxa"/>
          </w:tcPr>
          <w:p w14:paraId="3C75F917" w14:textId="24F53620" w:rsidR="00D90AD3" w:rsidRPr="00EB3DF9" w:rsidRDefault="000C564D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7,093</w:t>
            </w:r>
          </w:p>
        </w:tc>
        <w:tc>
          <w:tcPr>
            <w:tcW w:w="1283" w:type="dxa"/>
          </w:tcPr>
          <w:p w14:paraId="14E1C8B1" w14:textId="77777777" w:rsidR="00D90AD3" w:rsidRPr="00EB3DF9" w:rsidRDefault="00D90AD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6,908</w:t>
            </w:r>
          </w:p>
        </w:tc>
      </w:tr>
      <w:tr w:rsidR="00D90AD3" w:rsidRPr="00EB3DF9" w14:paraId="16796AB6" w14:textId="77777777" w:rsidTr="00002F84">
        <w:tc>
          <w:tcPr>
            <w:tcW w:w="4050" w:type="dxa"/>
          </w:tcPr>
          <w:p w14:paraId="18868433" w14:textId="77777777" w:rsidR="00D90AD3" w:rsidRPr="00EB3DF9" w:rsidRDefault="00D90AD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7B8A65DA" w14:textId="77777777" w:rsidR="00D90AD3" w:rsidRPr="00EB3DF9" w:rsidRDefault="00D90AD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83" w:type="dxa"/>
          </w:tcPr>
          <w:p w14:paraId="0772476C" w14:textId="77777777" w:rsidR="00D90AD3" w:rsidRPr="00EB3DF9" w:rsidRDefault="00D90AD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82" w:type="dxa"/>
          </w:tcPr>
          <w:p w14:paraId="462AAB03" w14:textId="77777777" w:rsidR="00D90AD3" w:rsidRPr="00EB3DF9" w:rsidRDefault="00D90AD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83" w:type="dxa"/>
          </w:tcPr>
          <w:p w14:paraId="6DEF7571" w14:textId="77777777" w:rsidR="00D90AD3" w:rsidRPr="00EB3DF9" w:rsidRDefault="00D90AD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D90AD3" w:rsidRPr="00EB3DF9" w14:paraId="5B0F8612" w14:textId="77777777" w:rsidTr="00002F84">
        <w:tc>
          <w:tcPr>
            <w:tcW w:w="4050" w:type="dxa"/>
          </w:tcPr>
          <w:p w14:paraId="4AFF88EE" w14:textId="77777777" w:rsidR="00D90AD3" w:rsidRPr="00EB3DF9" w:rsidRDefault="00D90AD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B3D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82" w:type="dxa"/>
          </w:tcPr>
          <w:p w14:paraId="4834F0DF" w14:textId="77777777" w:rsidR="00D90AD3" w:rsidRPr="00EB3DF9" w:rsidRDefault="00D90AD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2096FC2" w14:textId="77777777" w:rsidR="00D90AD3" w:rsidRPr="00EB3DF9" w:rsidRDefault="00D90AD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2F1129AA" w14:textId="77777777" w:rsidR="00D90AD3" w:rsidRPr="00EB3DF9" w:rsidRDefault="00D90AD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40781D79" w14:textId="77777777" w:rsidR="00D90AD3" w:rsidRPr="00EB3DF9" w:rsidRDefault="00D90AD3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D90AD3" w:rsidRPr="00EB3DF9" w14:paraId="6D37E2F0" w14:textId="77777777" w:rsidTr="00002F84">
        <w:tc>
          <w:tcPr>
            <w:tcW w:w="4050" w:type="dxa"/>
          </w:tcPr>
          <w:p w14:paraId="7D973594" w14:textId="77777777" w:rsidR="00D90AD3" w:rsidRPr="00EB3DF9" w:rsidRDefault="00D90AD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82" w:type="dxa"/>
          </w:tcPr>
          <w:p w14:paraId="2CEF7530" w14:textId="69737B42" w:rsidR="00D90AD3" w:rsidRPr="00EB3DF9" w:rsidRDefault="00D27D0E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rPr>
                <w:rFonts w:hint="cs"/>
                <w:cs/>
              </w:rPr>
              <w:t>121</w:t>
            </w:r>
          </w:p>
        </w:tc>
        <w:tc>
          <w:tcPr>
            <w:tcW w:w="1283" w:type="dxa"/>
          </w:tcPr>
          <w:p w14:paraId="796F872E" w14:textId="77777777" w:rsidR="00D90AD3" w:rsidRPr="00EB3DF9" w:rsidRDefault="00D90AD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109</w:t>
            </w:r>
          </w:p>
        </w:tc>
        <w:tc>
          <w:tcPr>
            <w:tcW w:w="1282" w:type="dxa"/>
          </w:tcPr>
          <w:p w14:paraId="46A1DA42" w14:textId="67E58D4A" w:rsidR="00D90AD3" w:rsidRPr="00EB3DF9" w:rsidRDefault="00010384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28</w:t>
            </w:r>
          </w:p>
        </w:tc>
        <w:tc>
          <w:tcPr>
            <w:tcW w:w="1283" w:type="dxa"/>
          </w:tcPr>
          <w:p w14:paraId="4A3EFB34" w14:textId="77777777" w:rsidR="00D90AD3" w:rsidRPr="00EB3DF9" w:rsidRDefault="00D90AD3" w:rsidP="00EB3D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EB3DF9">
              <w:t>23</w:t>
            </w:r>
          </w:p>
        </w:tc>
      </w:tr>
      <w:tr w:rsidR="00D90AD3" w:rsidRPr="00EB3DF9" w14:paraId="568DBC1A" w14:textId="77777777" w:rsidTr="00002F84">
        <w:tc>
          <w:tcPr>
            <w:tcW w:w="4050" w:type="dxa"/>
          </w:tcPr>
          <w:p w14:paraId="140A045B" w14:textId="77777777" w:rsidR="00D90AD3" w:rsidRPr="00EB3DF9" w:rsidRDefault="00D90AD3" w:rsidP="00E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5F55D193" w14:textId="35FD38F2" w:rsidR="00D90AD3" w:rsidRPr="00EB3DF9" w:rsidRDefault="00D27D0E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rFonts w:hint="cs"/>
                <w:b/>
                <w:bCs/>
                <w:cs/>
              </w:rPr>
              <w:t>121</w:t>
            </w:r>
          </w:p>
        </w:tc>
        <w:tc>
          <w:tcPr>
            <w:tcW w:w="1283" w:type="dxa"/>
          </w:tcPr>
          <w:p w14:paraId="7A55EF48" w14:textId="77777777" w:rsidR="00D90AD3" w:rsidRPr="00EB3DF9" w:rsidRDefault="00D90AD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EB3DF9">
              <w:rPr>
                <w:b/>
                <w:bCs/>
              </w:rPr>
              <w:t>109</w:t>
            </w:r>
          </w:p>
        </w:tc>
        <w:tc>
          <w:tcPr>
            <w:tcW w:w="1282" w:type="dxa"/>
          </w:tcPr>
          <w:p w14:paraId="4DC99929" w14:textId="2C7639E0" w:rsidR="00D90AD3" w:rsidRPr="00EB3DF9" w:rsidRDefault="00010384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28</w:t>
            </w:r>
          </w:p>
        </w:tc>
        <w:tc>
          <w:tcPr>
            <w:tcW w:w="1283" w:type="dxa"/>
          </w:tcPr>
          <w:p w14:paraId="4A05AB69" w14:textId="77777777" w:rsidR="00D90AD3" w:rsidRPr="00EB3DF9" w:rsidRDefault="00D90AD3" w:rsidP="00EB3D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EB3DF9">
              <w:rPr>
                <w:b/>
                <w:bCs/>
              </w:rPr>
              <w:t>23</w:t>
            </w:r>
          </w:p>
        </w:tc>
      </w:tr>
    </w:tbl>
    <w:p w14:paraId="312784BB" w14:textId="0F1CB300" w:rsidR="009A5496" w:rsidRPr="00EB3DF9" w:rsidRDefault="009A5496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43B6A8B8" w14:textId="76EB04E4" w:rsidR="004749D0" w:rsidRPr="00EB3DF9" w:rsidRDefault="004749D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 xml:space="preserve">ณ วันที่ </w:t>
      </w:r>
      <w:r w:rsidRPr="00EB3DF9">
        <w:t>31</w:t>
      </w:r>
      <w:r w:rsidRPr="00EB3DF9">
        <w:rPr>
          <w:cs/>
        </w:rPr>
        <w:t xml:space="preserve"> </w:t>
      </w:r>
      <w:r w:rsidRPr="00EB3DF9">
        <w:rPr>
          <w:rFonts w:hint="cs"/>
          <w:cs/>
        </w:rPr>
        <w:t>ธันวาคม</w:t>
      </w:r>
      <w:r w:rsidRPr="00EB3DF9">
        <w:rPr>
          <w:cs/>
        </w:rPr>
        <w:t xml:space="preserve"> </w:t>
      </w:r>
      <w:r w:rsidRPr="00EB3DF9">
        <w:t>2562</w:t>
      </w:r>
      <w:r w:rsidRPr="00EB3DF9">
        <w:rPr>
          <w:cs/>
        </w:rPr>
        <w:t xml:space="preserve"> บริษัท บริษัทย่อยและบริษัทย่อยทางอ้อมมีสัญญาตราสารอนุพันธ์ที่สำคัญ ดังต่อไปนี้</w:t>
      </w:r>
    </w:p>
    <w:p w14:paraId="51736732" w14:textId="77777777" w:rsidR="004749D0" w:rsidRPr="00EB3DF9" w:rsidRDefault="004749D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D1DD63F" w14:textId="534AC686" w:rsidR="004749D0" w:rsidRPr="00EB3DF9" w:rsidRDefault="004749D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  <w:r w:rsidRPr="00EB3DF9">
        <w:rPr>
          <w:i/>
          <w:iCs/>
          <w:cs/>
        </w:rPr>
        <w:t>บริษัท</w:t>
      </w:r>
    </w:p>
    <w:p w14:paraId="2DA3F6C7" w14:textId="77777777" w:rsidR="004749D0" w:rsidRPr="00EB3DF9" w:rsidRDefault="009A7F55" w:rsidP="00EB3DF9">
      <w:pPr>
        <w:pStyle w:val="ListParagraph"/>
        <w:numPr>
          <w:ilvl w:val="0"/>
          <w:numId w:val="12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B3DF9">
        <w:rPr>
          <w:rFonts w:asciiTheme="majorBidi" w:hAnsiTheme="majorBidi" w:cstheme="majorBidi"/>
          <w:sz w:val="30"/>
          <w:szCs w:val="30"/>
          <w:cs/>
        </w:rPr>
        <w:t>สัญญาประกันราคาซื้อขายน้ำมันล่วงหน้าสำหรับเดือน</w:t>
      </w:r>
      <w:r w:rsidR="004749D0" w:rsidRPr="00EB3DF9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="00B013DC" w:rsidRPr="00EB3D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49D0" w:rsidRPr="00EB3DF9">
        <w:rPr>
          <w:rFonts w:asciiTheme="majorBidi" w:hAnsiTheme="majorBidi" w:cstheme="majorBidi"/>
          <w:sz w:val="30"/>
          <w:szCs w:val="30"/>
        </w:rPr>
        <w:t>2563</w:t>
      </w:r>
      <w:r w:rsidR="004749D0" w:rsidRPr="00EB3DF9">
        <w:rPr>
          <w:rFonts w:asciiTheme="majorBidi" w:hAnsiTheme="majorBidi" w:cstheme="majorBidi"/>
          <w:sz w:val="30"/>
          <w:szCs w:val="30"/>
          <w:cs/>
        </w:rPr>
        <w:t xml:space="preserve"> ถึง เดือน</w:t>
      </w:r>
      <w:r w:rsidR="004749D0" w:rsidRPr="00EB3DF9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1737D1" w:rsidRPr="00EB3DF9">
        <w:rPr>
          <w:rFonts w:asciiTheme="majorBidi" w:hAnsiTheme="majorBidi" w:cstheme="majorBidi"/>
          <w:sz w:val="30"/>
          <w:szCs w:val="30"/>
        </w:rPr>
        <w:t>256</w:t>
      </w:r>
      <w:r w:rsidR="004749D0" w:rsidRPr="00EB3DF9">
        <w:rPr>
          <w:rFonts w:asciiTheme="majorBidi" w:hAnsiTheme="majorBidi" w:cstheme="majorBidi"/>
          <w:sz w:val="30"/>
          <w:szCs w:val="30"/>
        </w:rPr>
        <w:t>3</w:t>
      </w:r>
      <w:r w:rsidRPr="00EB3DF9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EB3DF9">
        <w:rPr>
          <w:rFonts w:asciiTheme="majorBidi" w:hAnsiTheme="majorBidi" w:cstheme="majorBidi"/>
          <w:sz w:val="30"/>
          <w:szCs w:val="30"/>
          <w:cs/>
        </w:rPr>
        <w:t>กับบริษัท คู่สัญญาในต่างประเทศจำนวน</w:t>
      </w:r>
      <w:r w:rsidR="00B013DC" w:rsidRPr="00EB3D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49D0" w:rsidRPr="00EB3DF9">
        <w:rPr>
          <w:rFonts w:asciiTheme="majorBidi" w:hAnsiTheme="majorBidi" w:cstheme="majorBidi"/>
          <w:sz w:val="30"/>
          <w:szCs w:val="30"/>
        </w:rPr>
        <w:t>0</w:t>
      </w:r>
      <w:r w:rsidR="004749D0" w:rsidRPr="00EB3DF9">
        <w:rPr>
          <w:rFonts w:asciiTheme="majorBidi" w:hAnsiTheme="majorBidi"/>
          <w:sz w:val="30"/>
          <w:szCs w:val="30"/>
          <w:cs/>
        </w:rPr>
        <w:t>.</w:t>
      </w:r>
      <w:r w:rsidR="004749D0" w:rsidRPr="00EB3DF9">
        <w:rPr>
          <w:rFonts w:asciiTheme="majorBidi" w:hAnsiTheme="majorBidi" w:cstheme="majorBidi"/>
          <w:sz w:val="30"/>
          <w:szCs w:val="30"/>
        </w:rPr>
        <w:t>1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ล้านบาร์เรล</w:t>
      </w:r>
    </w:p>
    <w:p w14:paraId="465B8345" w14:textId="17C1C0C0" w:rsidR="00B013DC" w:rsidRPr="00EB3DF9" w:rsidRDefault="009D7C0B" w:rsidP="00EB3DF9">
      <w:pPr>
        <w:pStyle w:val="ListParagraph"/>
        <w:numPr>
          <w:ilvl w:val="0"/>
          <w:numId w:val="12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B3DF9">
        <w:rPr>
          <w:rFonts w:asciiTheme="majorBidi" w:hAnsiTheme="majorBidi" w:cstheme="majorBidi"/>
          <w:sz w:val="30"/>
          <w:szCs w:val="30"/>
          <w:cs/>
        </w:rPr>
        <w:t>สัญญา</w:t>
      </w:r>
      <w:r w:rsidRPr="00EB3DF9">
        <w:rPr>
          <w:rFonts w:asciiTheme="majorBidi" w:hAnsiTheme="majorBidi" w:cstheme="majorBidi" w:hint="cs"/>
          <w:sz w:val="30"/>
          <w:szCs w:val="30"/>
          <w:cs/>
        </w:rPr>
        <w:t>ซื้อ</w:t>
      </w:r>
      <w:r w:rsidR="00B013DC" w:rsidRPr="00EB3DF9">
        <w:rPr>
          <w:rFonts w:asciiTheme="majorBidi" w:hAnsiTheme="majorBidi" w:cstheme="majorBidi"/>
          <w:sz w:val="30"/>
          <w:szCs w:val="30"/>
          <w:cs/>
        </w:rPr>
        <w:t xml:space="preserve">เงินตราต่างประเทศล่วงหน้าจนถึงเดือนธันวาคม </w:t>
      </w:r>
      <w:r w:rsidR="004749D0" w:rsidRPr="00EB3DF9">
        <w:rPr>
          <w:rFonts w:asciiTheme="majorBidi" w:hAnsiTheme="majorBidi" w:cstheme="majorBidi"/>
          <w:sz w:val="30"/>
          <w:szCs w:val="30"/>
        </w:rPr>
        <w:t>2563</w:t>
      </w:r>
      <w:r w:rsidR="00B013DC" w:rsidRPr="00EB3DF9">
        <w:rPr>
          <w:rFonts w:asciiTheme="majorBidi" w:hAnsiTheme="majorBidi" w:cstheme="majorBidi"/>
          <w:sz w:val="30"/>
          <w:szCs w:val="30"/>
          <w:cs/>
        </w:rPr>
        <w:t xml:space="preserve"> จำนวนรวม </w:t>
      </w:r>
      <w:r w:rsidR="00B013DC" w:rsidRPr="00EB3DF9">
        <w:rPr>
          <w:rFonts w:asciiTheme="majorBidi" w:hAnsiTheme="majorBidi" w:cstheme="majorBidi"/>
          <w:sz w:val="30"/>
          <w:szCs w:val="30"/>
        </w:rPr>
        <w:t>5</w:t>
      </w:r>
      <w:r w:rsidR="004749D0" w:rsidRPr="00EB3DF9">
        <w:rPr>
          <w:rFonts w:asciiTheme="majorBidi" w:hAnsiTheme="majorBidi" w:cstheme="majorBidi"/>
          <w:sz w:val="30"/>
          <w:szCs w:val="30"/>
        </w:rPr>
        <w:t>4</w:t>
      </w:r>
      <w:r w:rsidR="00B013DC" w:rsidRPr="00EB3DF9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</w:t>
      </w:r>
      <w:r w:rsidR="00F3746C" w:rsidRPr="00EB3DF9">
        <w:rPr>
          <w:rFonts w:asciiTheme="majorBidi" w:hAnsiTheme="majorBidi" w:cstheme="majorBidi" w:hint="cs"/>
          <w:sz w:val="30"/>
          <w:szCs w:val="30"/>
          <w:cs/>
        </w:rPr>
        <w:t>ฯ</w:t>
      </w:r>
      <w:r w:rsidR="004749D0" w:rsidRPr="00EB3DF9">
        <w:rPr>
          <w:rFonts w:asciiTheme="majorBidi" w:hAnsiTheme="majorBidi"/>
          <w:sz w:val="30"/>
          <w:szCs w:val="30"/>
          <w:cs/>
        </w:rPr>
        <w:t xml:space="preserve"> </w:t>
      </w:r>
      <w:r w:rsidR="004749D0" w:rsidRPr="00EB3DF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4749D0" w:rsidRPr="00EB3DF9">
        <w:rPr>
          <w:rFonts w:asciiTheme="majorBidi" w:hAnsiTheme="majorBidi" w:cstheme="majorBidi"/>
          <w:sz w:val="30"/>
          <w:szCs w:val="30"/>
        </w:rPr>
        <w:t>0</w:t>
      </w:r>
      <w:r w:rsidR="004749D0" w:rsidRPr="00EB3DF9">
        <w:rPr>
          <w:rFonts w:asciiTheme="majorBidi" w:hAnsiTheme="majorBidi"/>
          <w:sz w:val="30"/>
          <w:szCs w:val="30"/>
          <w:cs/>
        </w:rPr>
        <w:t>.</w:t>
      </w:r>
      <w:r w:rsidR="004749D0" w:rsidRPr="00EB3DF9">
        <w:rPr>
          <w:rFonts w:asciiTheme="majorBidi" w:hAnsiTheme="majorBidi" w:cstheme="majorBidi"/>
          <w:sz w:val="30"/>
          <w:szCs w:val="30"/>
        </w:rPr>
        <w:t xml:space="preserve">2 </w:t>
      </w:r>
      <w:r w:rsidR="004749D0" w:rsidRPr="00EB3DF9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4749D0" w:rsidRPr="00EB3DF9">
        <w:rPr>
          <w:rFonts w:asciiTheme="majorBidi" w:hAnsiTheme="majorBidi" w:cstheme="majorBidi"/>
          <w:sz w:val="30"/>
          <w:szCs w:val="30"/>
          <w:cs/>
        </w:rPr>
        <w:t>ฟรังก์สวิส</w:t>
      </w:r>
      <w:r w:rsidR="00B013DC" w:rsidRPr="00EB3DF9">
        <w:rPr>
          <w:rFonts w:asciiTheme="majorBidi" w:hAnsiTheme="majorBidi" w:cstheme="majorBidi"/>
          <w:sz w:val="30"/>
          <w:szCs w:val="30"/>
          <w:cs/>
        </w:rPr>
        <w:t xml:space="preserve"> หรือเทียบเท่าประมาณ </w:t>
      </w:r>
      <w:r w:rsidR="004749D0" w:rsidRPr="00EB3DF9">
        <w:rPr>
          <w:rFonts w:asciiTheme="majorBidi" w:hAnsiTheme="majorBidi" w:cstheme="majorBidi"/>
          <w:sz w:val="30"/>
          <w:szCs w:val="30"/>
        </w:rPr>
        <w:t>1,631</w:t>
      </w:r>
      <w:r w:rsidR="00B013DC" w:rsidRPr="00EB3DF9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53EB5CEE" w14:textId="4B9F3CEF" w:rsidR="004749D0" w:rsidRPr="00EB3DF9" w:rsidRDefault="004749D0" w:rsidP="00EB3DF9">
      <w:pPr>
        <w:pStyle w:val="ListParagraph"/>
        <w:numPr>
          <w:ilvl w:val="0"/>
          <w:numId w:val="12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B3DF9">
        <w:rPr>
          <w:rFonts w:asciiTheme="majorBidi" w:hAnsiTheme="majorBidi" w:cstheme="majorBidi" w:hint="cs"/>
          <w:sz w:val="30"/>
          <w:szCs w:val="30"/>
          <w:cs/>
        </w:rPr>
        <w:t>สัญญาแลกเปลี่ยนสกุลเงิน</w:t>
      </w:r>
      <w:r w:rsidR="009D7C0B" w:rsidRPr="00EB3DF9">
        <w:rPr>
          <w:rFonts w:asciiTheme="majorBidi" w:hAnsiTheme="majorBidi" w:cstheme="majorBidi"/>
          <w:sz w:val="30"/>
          <w:szCs w:val="30"/>
          <w:cs/>
        </w:rPr>
        <w:t>โดยทำสัญญาขาย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สกุลเงินเหรียญสหรัฐฯเป็นจำนวน </w:t>
      </w:r>
      <w:r w:rsidR="009A5496" w:rsidRPr="00EB3DF9">
        <w:rPr>
          <w:rFonts w:asciiTheme="majorBidi" w:hAnsiTheme="majorBidi" w:cstheme="majorBidi"/>
          <w:sz w:val="30"/>
          <w:szCs w:val="30"/>
        </w:rPr>
        <w:t>180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 ด้วยสกุลเงินบาทเป็นจำนวน</w:t>
      </w:r>
      <w:r w:rsidRPr="00EB3DF9">
        <w:rPr>
          <w:rFonts w:asciiTheme="majorBidi" w:hAnsiTheme="majorBidi"/>
          <w:sz w:val="30"/>
          <w:szCs w:val="30"/>
          <w:cs/>
        </w:rPr>
        <w:t xml:space="preserve"> </w:t>
      </w:r>
      <w:r w:rsidR="009A5496" w:rsidRPr="00EB3DF9">
        <w:rPr>
          <w:rFonts w:asciiTheme="majorBidi" w:hAnsiTheme="majorBidi" w:cstheme="majorBidi"/>
          <w:sz w:val="30"/>
          <w:szCs w:val="30"/>
        </w:rPr>
        <w:t>5,440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ล้านบาท สัญญาสิ้นสุดใน</w:t>
      </w:r>
      <w:r w:rsidR="009A5496" w:rsidRPr="00EB3DF9">
        <w:rPr>
          <w:rFonts w:asciiTheme="majorBidi" w:hAnsiTheme="majorBidi" w:cstheme="majorBidi" w:hint="cs"/>
          <w:sz w:val="30"/>
          <w:szCs w:val="30"/>
          <w:cs/>
        </w:rPr>
        <w:t xml:space="preserve">เดือนพฤศจิกายน </w:t>
      </w:r>
      <w:r w:rsidR="009A5496" w:rsidRPr="00EB3DF9">
        <w:rPr>
          <w:rFonts w:asciiTheme="majorBidi" w:hAnsiTheme="majorBidi" w:cstheme="majorBidi"/>
          <w:sz w:val="30"/>
          <w:szCs w:val="30"/>
        </w:rPr>
        <w:t>2563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</w:t>
      </w:r>
    </w:p>
    <w:p w14:paraId="63D7A75C" w14:textId="7959EA3C" w:rsidR="004749D0" w:rsidRPr="00EB3DF9" w:rsidRDefault="004749D0" w:rsidP="00EB3DF9">
      <w:pPr>
        <w:ind w:left="540"/>
        <w:jc w:val="thaiDistribute"/>
        <w:rPr>
          <w:rFonts w:asciiTheme="majorBidi" w:hAnsiTheme="majorBidi" w:cstheme="majorBidi"/>
        </w:rPr>
      </w:pPr>
    </w:p>
    <w:p w14:paraId="7B8EAC34" w14:textId="77777777" w:rsidR="009A5496" w:rsidRPr="00EB3DF9" w:rsidRDefault="009A5496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  <w:r w:rsidRPr="00EB3DF9">
        <w:rPr>
          <w:i/>
          <w:iCs/>
          <w:cs/>
        </w:rPr>
        <w:t xml:space="preserve">บริษัทย่อยและบริษัทย่อยทางอ้อม </w:t>
      </w:r>
    </w:p>
    <w:p w14:paraId="2B71303E" w14:textId="2C299A30" w:rsidR="009A5496" w:rsidRPr="00EB3DF9" w:rsidRDefault="009A5496" w:rsidP="00EB3DF9">
      <w:pPr>
        <w:pStyle w:val="ListParagraph"/>
        <w:numPr>
          <w:ilvl w:val="0"/>
          <w:numId w:val="12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B3DF9">
        <w:rPr>
          <w:rFonts w:asciiTheme="majorBidi" w:hAnsiTheme="majorBidi" w:cstheme="majorBidi"/>
          <w:sz w:val="30"/>
          <w:szCs w:val="30"/>
          <w:cs/>
        </w:rPr>
        <w:t xml:space="preserve">สัญญาแลกเปลี่ยนอัตราดอกเบี้ยสำหรับเงินกู้ยืมจากธนาคารจากอัตราดอกเบี้ยลอยตัว </w:t>
      </w:r>
      <w:r w:rsidRPr="00EB3DF9">
        <w:rPr>
          <w:rFonts w:asciiTheme="majorBidi" w:hAnsiTheme="majorBidi" w:cstheme="majorBidi"/>
          <w:sz w:val="30"/>
          <w:szCs w:val="30"/>
        </w:rPr>
        <w:t xml:space="preserve">6M USDLIBOR 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บวกอัตราส่วนเพิ่มโดยแลกเปลี่ยนเฉพาะส่วน </w:t>
      </w:r>
      <w:r w:rsidR="00E413F6" w:rsidRPr="00EB3DF9">
        <w:rPr>
          <w:rFonts w:asciiTheme="majorBidi" w:hAnsiTheme="majorBidi" w:cstheme="majorBidi"/>
          <w:sz w:val="30"/>
          <w:szCs w:val="30"/>
        </w:rPr>
        <w:t>6</w:t>
      </w:r>
      <w:r w:rsidRPr="00EB3DF9">
        <w:rPr>
          <w:rFonts w:asciiTheme="majorBidi" w:hAnsiTheme="majorBidi" w:cstheme="majorBidi"/>
          <w:sz w:val="30"/>
          <w:szCs w:val="30"/>
        </w:rPr>
        <w:t>M USDLIBOR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เป็นอัตราดอกเบี้ยคงที่ ร้อยละ </w:t>
      </w:r>
      <w:r w:rsidRPr="00EB3DF9">
        <w:rPr>
          <w:rFonts w:asciiTheme="majorBidi" w:hAnsiTheme="majorBidi" w:cstheme="majorBidi"/>
          <w:sz w:val="30"/>
          <w:szCs w:val="30"/>
        </w:rPr>
        <w:t>2</w:t>
      </w:r>
      <w:r w:rsidRPr="00EB3DF9">
        <w:rPr>
          <w:rFonts w:asciiTheme="majorBidi" w:hAnsiTheme="majorBidi"/>
          <w:sz w:val="30"/>
          <w:szCs w:val="30"/>
          <w:cs/>
        </w:rPr>
        <w:t>.</w:t>
      </w:r>
      <w:r w:rsidRPr="00EB3DF9">
        <w:rPr>
          <w:rFonts w:asciiTheme="majorBidi" w:hAnsiTheme="majorBidi" w:cstheme="majorBidi"/>
          <w:sz w:val="30"/>
          <w:szCs w:val="30"/>
        </w:rPr>
        <w:t>60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ต่อปี จำนวนเงินต้น </w:t>
      </w:r>
      <w:r w:rsidRPr="00EB3DF9">
        <w:rPr>
          <w:rFonts w:asciiTheme="majorBidi" w:hAnsiTheme="majorBidi" w:cstheme="majorBidi"/>
          <w:sz w:val="30"/>
          <w:szCs w:val="30"/>
        </w:rPr>
        <w:t>28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 โดยครบกำหนดทุก ๆ </w:t>
      </w:r>
      <w:r w:rsidRPr="00EB3DF9">
        <w:rPr>
          <w:rFonts w:asciiTheme="majorBidi" w:hAnsiTheme="majorBidi" w:cstheme="majorBidi"/>
          <w:sz w:val="30"/>
          <w:szCs w:val="30"/>
        </w:rPr>
        <w:t>6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เดือน สัญญาสิ้นสุดปี </w:t>
      </w:r>
      <w:r w:rsidRPr="00EB3DF9">
        <w:rPr>
          <w:rFonts w:asciiTheme="majorBidi" w:hAnsiTheme="majorBidi" w:cstheme="majorBidi"/>
          <w:sz w:val="30"/>
          <w:szCs w:val="30"/>
        </w:rPr>
        <w:t>2566</w:t>
      </w:r>
    </w:p>
    <w:p w14:paraId="30547CFC" w14:textId="77777777" w:rsidR="009A5496" w:rsidRPr="00EB3DF9" w:rsidRDefault="009A5496" w:rsidP="00EB3DF9">
      <w:pPr>
        <w:pStyle w:val="ListParagraph"/>
        <w:numPr>
          <w:ilvl w:val="0"/>
          <w:numId w:val="12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B3DF9">
        <w:rPr>
          <w:rFonts w:asciiTheme="majorBidi" w:hAnsiTheme="majorBidi" w:cstheme="majorBidi"/>
          <w:sz w:val="30"/>
          <w:szCs w:val="30"/>
          <w:cs/>
        </w:rPr>
        <w:t>สัญญาซื้อเงินตราต่างประเทศล่วงหน้าจนถึงเดือน</w:t>
      </w:r>
      <w:r w:rsidRPr="00EB3DF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3DF9">
        <w:rPr>
          <w:rFonts w:asciiTheme="majorBidi" w:hAnsiTheme="majorBidi" w:cstheme="majorBidi"/>
          <w:sz w:val="30"/>
          <w:szCs w:val="30"/>
        </w:rPr>
        <w:t xml:space="preserve">2563 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จำนวนรวม </w:t>
      </w:r>
      <w:r w:rsidRPr="00EB3DF9">
        <w:rPr>
          <w:rFonts w:asciiTheme="majorBidi" w:hAnsiTheme="majorBidi" w:cstheme="majorBidi"/>
          <w:sz w:val="30"/>
          <w:szCs w:val="30"/>
        </w:rPr>
        <w:t xml:space="preserve">4 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ล้านเหรียญสหรัฐฯ หรือเทียบเท่าจำนวนเงิน </w:t>
      </w:r>
      <w:r w:rsidRPr="00EB3DF9">
        <w:rPr>
          <w:rFonts w:asciiTheme="majorBidi" w:hAnsiTheme="majorBidi" w:cstheme="majorBidi"/>
          <w:sz w:val="30"/>
          <w:szCs w:val="30"/>
        </w:rPr>
        <w:t xml:space="preserve">140 </w:t>
      </w:r>
      <w:r w:rsidRPr="00EB3DF9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344BADCF" w14:textId="77777777" w:rsidR="009A5496" w:rsidRPr="00EB3DF9" w:rsidRDefault="009A5496" w:rsidP="00EB3DF9">
      <w:pPr>
        <w:pStyle w:val="ListParagraph"/>
        <w:numPr>
          <w:ilvl w:val="0"/>
          <w:numId w:val="12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B3DF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สัญญาแลกเปลี่ยนสกุลเงิน โดยทำสัญญาซื้อสกุลเงินเหรียญสหรัฐฯเป็นจำนวน </w:t>
      </w:r>
      <w:r w:rsidRPr="00EB3DF9">
        <w:rPr>
          <w:rFonts w:asciiTheme="majorBidi" w:hAnsiTheme="majorBidi" w:cstheme="majorBidi"/>
          <w:sz w:val="30"/>
          <w:szCs w:val="30"/>
        </w:rPr>
        <w:t>12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 ด้วยสกุลเงินบาทเป็นจำนวน </w:t>
      </w:r>
      <w:r w:rsidRPr="00EB3DF9">
        <w:rPr>
          <w:rFonts w:asciiTheme="majorBidi" w:hAnsiTheme="majorBidi" w:cstheme="majorBidi"/>
          <w:sz w:val="30"/>
          <w:szCs w:val="30"/>
        </w:rPr>
        <w:t>334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ล้านบาท สัญญาสิ้นสุดในปี </w:t>
      </w:r>
      <w:r w:rsidRPr="00EB3DF9">
        <w:rPr>
          <w:rFonts w:asciiTheme="majorBidi" w:hAnsiTheme="majorBidi" w:cstheme="majorBidi"/>
          <w:sz w:val="30"/>
          <w:szCs w:val="30"/>
        </w:rPr>
        <w:t>2573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</w:t>
      </w:r>
    </w:p>
    <w:p w14:paraId="5657A501" w14:textId="77777777" w:rsidR="009A5496" w:rsidRPr="00EB3DF9" w:rsidRDefault="009A5496" w:rsidP="00EB3DF9">
      <w:pPr>
        <w:pStyle w:val="ListParagraph"/>
        <w:numPr>
          <w:ilvl w:val="0"/>
          <w:numId w:val="12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B3DF9">
        <w:rPr>
          <w:rFonts w:asciiTheme="majorBidi" w:hAnsiTheme="majorBidi" w:cstheme="majorBidi"/>
          <w:sz w:val="30"/>
          <w:szCs w:val="30"/>
          <w:cs/>
        </w:rPr>
        <w:t xml:space="preserve">สัญญาแลกเปลี่ยนอัตราดอกเบี้ยสำหรับเงินกู้ยืมจากธนาคารจากอัตราดอกเบี้ยลอยตัว ร้อยละ </w:t>
      </w:r>
      <w:r w:rsidRPr="00EB3DF9">
        <w:rPr>
          <w:rFonts w:asciiTheme="majorBidi" w:hAnsiTheme="majorBidi" w:cstheme="majorBidi"/>
          <w:sz w:val="30"/>
          <w:szCs w:val="30"/>
        </w:rPr>
        <w:t>3M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3DF9">
        <w:rPr>
          <w:rFonts w:asciiTheme="majorBidi" w:hAnsiTheme="majorBidi" w:cstheme="majorBidi"/>
          <w:sz w:val="30"/>
          <w:szCs w:val="30"/>
        </w:rPr>
        <w:t>TIBOR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บวก </w:t>
      </w:r>
      <w:r w:rsidRPr="00EB3DF9">
        <w:rPr>
          <w:rFonts w:asciiTheme="majorBidi" w:hAnsiTheme="majorBidi" w:cstheme="majorBidi"/>
          <w:sz w:val="30"/>
          <w:szCs w:val="30"/>
        </w:rPr>
        <w:t xml:space="preserve">180 BPS </w:t>
      </w:r>
      <w:r w:rsidRPr="00EB3DF9">
        <w:rPr>
          <w:rFonts w:asciiTheme="majorBidi" w:hAnsiTheme="majorBidi" w:cstheme="majorBidi"/>
          <w:sz w:val="30"/>
          <w:szCs w:val="30"/>
          <w:cs/>
        </w:rPr>
        <w:t>ต่อปี เป็นอัตราดอกเบี้ยคงที่ ร้อยละ</w:t>
      </w:r>
      <w:r w:rsidRPr="00EB3DF9">
        <w:rPr>
          <w:rFonts w:asciiTheme="majorBidi" w:hAnsiTheme="majorBidi" w:cstheme="majorBidi"/>
          <w:sz w:val="30"/>
          <w:szCs w:val="30"/>
        </w:rPr>
        <w:t xml:space="preserve"> 2</w:t>
      </w:r>
      <w:r w:rsidRPr="00EB3DF9">
        <w:rPr>
          <w:rFonts w:asciiTheme="majorBidi" w:hAnsiTheme="majorBidi"/>
          <w:sz w:val="30"/>
          <w:szCs w:val="30"/>
          <w:cs/>
        </w:rPr>
        <w:t>.</w:t>
      </w:r>
      <w:r w:rsidRPr="00EB3DF9">
        <w:rPr>
          <w:rFonts w:asciiTheme="majorBidi" w:hAnsiTheme="majorBidi" w:cstheme="majorBidi"/>
          <w:sz w:val="30"/>
          <w:szCs w:val="30"/>
        </w:rPr>
        <w:t>94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ต่อปี จำนวนเงินต้น </w:t>
      </w:r>
      <w:r w:rsidRPr="00EB3DF9">
        <w:rPr>
          <w:rFonts w:asciiTheme="majorBidi" w:hAnsiTheme="majorBidi" w:cstheme="majorBidi"/>
          <w:sz w:val="30"/>
          <w:szCs w:val="30"/>
        </w:rPr>
        <w:t>2,577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ล้านเยน โดยครบกำหนดทุก ๆ </w:t>
      </w:r>
      <w:r w:rsidRPr="00EB3DF9">
        <w:rPr>
          <w:rFonts w:asciiTheme="majorBidi" w:hAnsiTheme="majorBidi" w:cstheme="majorBidi"/>
          <w:sz w:val="30"/>
          <w:szCs w:val="30"/>
          <w:cs/>
        </w:rPr>
        <w:br/>
      </w:r>
      <w:r w:rsidRPr="00EB3DF9">
        <w:rPr>
          <w:rFonts w:asciiTheme="majorBidi" w:hAnsiTheme="majorBidi" w:cstheme="majorBidi"/>
          <w:sz w:val="30"/>
          <w:szCs w:val="30"/>
        </w:rPr>
        <w:t>3</w:t>
      </w:r>
      <w:r w:rsidRPr="00EB3DF9">
        <w:rPr>
          <w:rFonts w:asciiTheme="majorBidi" w:hAnsiTheme="majorBidi" w:cstheme="majorBidi"/>
          <w:sz w:val="30"/>
          <w:szCs w:val="30"/>
          <w:cs/>
        </w:rPr>
        <w:t xml:space="preserve"> เดือน สัญญาสิ้นสุดปี </w:t>
      </w:r>
      <w:r w:rsidRPr="00EB3DF9">
        <w:rPr>
          <w:rFonts w:asciiTheme="majorBidi" w:hAnsiTheme="majorBidi" w:cstheme="majorBidi"/>
          <w:sz w:val="30"/>
          <w:szCs w:val="30"/>
        </w:rPr>
        <w:t>2565</w:t>
      </w:r>
    </w:p>
    <w:p w14:paraId="203D4FCB" w14:textId="654A4036" w:rsidR="009A5496" w:rsidRPr="00EB3DF9" w:rsidRDefault="009A5496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</w:p>
    <w:p w14:paraId="408604C9" w14:textId="66A698B5" w:rsidR="00223349" w:rsidRPr="00EB3DF9" w:rsidRDefault="004762B0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70725EFF" w14:textId="77777777" w:rsidR="00DC05A7" w:rsidRPr="00EB3DF9" w:rsidRDefault="00DC05A7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EB33D84" w14:textId="56D59CA0" w:rsidR="00A4524D" w:rsidRPr="00EB3DF9" w:rsidRDefault="00516132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 xml:space="preserve">ในระหว่างไตรมาสที่ </w:t>
      </w:r>
      <w:r w:rsidRPr="00EB3DF9">
        <w:t>2</w:t>
      </w:r>
      <w:r w:rsidRPr="00EB3DF9">
        <w:rPr>
          <w:cs/>
        </w:rPr>
        <w:t xml:space="preserve"> ปี</w:t>
      </w:r>
      <w:r w:rsidRPr="00EB3DF9">
        <w:t xml:space="preserve"> 2559 </w:t>
      </w:r>
      <w:r w:rsidRPr="00EB3DF9">
        <w:rPr>
          <w:cs/>
        </w:rPr>
        <w:t>บริษัทถูกฟ้องเป็นจำเลยที่</w:t>
      </w:r>
      <w:r w:rsidRPr="00EB3DF9">
        <w:t xml:space="preserve"> 1 </w:t>
      </w:r>
      <w:r w:rsidRPr="00EB3DF9">
        <w:rPr>
          <w:cs/>
        </w:rPr>
        <w:t>ร่วมกับบริษัทแห่งหนึ่ง (จำเลยที่</w:t>
      </w:r>
      <w:r w:rsidRPr="00EB3DF9">
        <w:t xml:space="preserve"> 2</w:t>
      </w:r>
      <w:r w:rsidRPr="00EB3DF9">
        <w:rPr>
          <w:cs/>
        </w:rPr>
        <w:t>) ในข้อหาผิดสัญญา แต่งตั้งตัวแทนจำหน่ายผลิตภัณฑ์น้ำมันหล่อลื่น โดยโจทก์ได้เรียกร้องค่าเสียหายเป็นจำนวนทุนทรัพย์</w:t>
      </w:r>
      <w:r w:rsidRPr="00EB3DF9">
        <w:t xml:space="preserve"> 4</w:t>
      </w:r>
      <w:r w:rsidRPr="00EB3DF9">
        <w:rPr>
          <w:cs/>
        </w:rPr>
        <w:t xml:space="preserve">6 ล้านบาท และต่อมาโจทก์ได้ฟ้องบริษัทเพิ่มเติมอีก </w:t>
      </w:r>
      <w:r w:rsidRPr="00EB3DF9">
        <w:t xml:space="preserve">1 </w:t>
      </w:r>
      <w:r w:rsidRPr="00EB3DF9">
        <w:rPr>
          <w:cs/>
        </w:rPr>
        <w:t xml:space="preserve">คดีในข้อหาผิดสัญญาและเรียกค่าเสียหายจากการระงับการจำหน่ายผลิตภัณฑ์น้ำมันหล่อลื่น โดยโจทก์ได้เรียกร้องค่าเสียหายเป็นจำนวนทุนทรัพย์ </w:t>
      </w:r>
      <w:r w:rsidRPr="00EB3DF9">
        <w:t xml:space="preserve">688 </w:t>
      </w:r>
      <w:r w:rsidRPr="00EB3DF9">
        <w:rPr>
          <w:cs/>
        </w:rPr>
        <w:t xml:space="preserve">ล้านบาท ในระหว่างไตรมาสที่ </w:t>
      </w:r>
      <w:r w:rsidRPr="00EB3DF9">
        <w:t>1</w:t>
      </w:r>
      <w:r w:rsidRPr="00EB3DF9">
        <w:rPr>
          <w:cs/>
        </w:rPr>
        <w:t xml:space="preserve"> ปี </w:t>
      </w:r>
      <w:r w:rsidRPr="00EB3DF9">
        <w:t>2560</w:t>
      </w:r>
      <w:r w:rsidRPr="00EB3DF9">
        <w:rPr>
          <w:cs/>
        </w:rPr>
        <w:t xml:space="preserve"> ศาลแพ่งได้มีคำพิพากษายกฟ้องทั้งสองคดี ซึ่งโจทก์ได้ยื่นอุทธรณ์ ต่อมาในระหว่างไตรมาสที่ </w:t>
      </w:r>
      <w:r w:rsidRPr="00EB3DF9">
        <w:t>2</w:t>
      </w:r>
      <w:r w:rsidRPr="00EB3DF9">
        <w:rPr>
          <w:cs/>
        </w:rPr>
        <w:t xml:space="preserve"> ปี </w:t>
      </w:r>
      <w:r w:rsidRPr="00EB3DF9">
        <w:t>2561</w:t>
      </w:r>
      <w:r w:rsidRPr="00EB3DF9">
        <w:rPr>
          <w:cs/>
        </w:rPr>
        <w:t xml:space="preserve"> ศาลอุทธรณ์ได้มีคำพิพากษาให้บริษัทชำระเงินให้แก่โจทก์ทั้งสองคดีคิดเป็นค่าใช้จ่ายรวม </w:t>
      </w:r>
      <w:r w:rsidRPr="00EB3DF9">
        <w:t xml:space="preserve">1 </w:t>
      </w:r>
      <w:r w:rsidRPr="00EB3DF9">
        <w:rPr>
          <w:cs/>
        </w:rPr>
        <w:t>ล้านบาท ปัจจุบันคดีข้างต้นอยู่ระหว่างการพิจารณาของศาลฏีกา</w:t>
      </w:r>
    </w:p>
    <w:p w14:paraId="5D53847C" w14:textId="77777777" w:rsidR="00216688" w:rsidRPr="00EB3DF9" w:rsidRDefault="00216688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80E7205" w14:textId="77777777" w:rsidR="00ED7567" w:rsidRPr="00EB3DF9" w:rsidRDefault="006C25EF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B3DF9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="004762B0"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D391604" w14:textId="77777777" w:rsidR="006312B9" w:rsidRPr="00EB3DF9" w:rsidRDefault="006312B9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20E5604" w14:textId="7BBE3078" w:rsidR="007C47DC" w:rsidRPr="00EB3DF9" w:rsidRDefault="007C47DC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เมื่อวันที</w:t>
      </w:r>
      <w:r w:rsidRPr="00EB3DF9">
        <w:rPr>
          <w:rFonts w:hint="cs"/>
          <w:cs/>
        </w:rPr>
        <w:t>่</w:t>
      </w:r>
      <w:r w:rsidR="00C13606" w:rsidRPr="00EB3DF9">
        <w:t xml:space="preserve"> 20</w:t>
      </w:r>
      <w:r w:rsidRPr="00EB3DF9">
        <w:rPr>
          <w:cs/>
        </w:rPr>
        <w:t xml:space="preserve"> กุมภาพันธ์</w:t>
      </w:r>
      <w:r w:rsidRPr="00EB3DF9">
        <w:t xml:space="preserve"> 256</w:t>
      </w:r>
      <w:r w:rsidR="00C13606" w:rsidRPr="00EB3DF9">
        <w:t>3</w:t>
      </w:r>
      <w:r w:rsidRPr="00EB3DF9">
        <w:rPr>
          <w:cs/>
        </w:rPr>
        <w:t xml:space="preserve"> ที่ประชุมคณะกรรมการบริษัทได้มีมติเห็นชอบให้เสนอที่ประชุมสามัญผู้ถือหุ้น</w:t>
      </w:r>
      <w:r w:rsidRPr="00EB3DF9">
        <w:rPr>
          <w:rFonts w:hint="cs"/>
          <w:cs/>
        </w:rPr>
        <w:t>เรื่อง</w:t>
      </w:r>
      <w:r w:rsidRPr="00EB3DF9">
        <w:rPr>
          <w:cs/>
        </w:rPr>
        <w:t>จ่ายเงินปันผลสำหรับปี</w:t>
      </w:r>
      <w:r w:rsidR="00C13606" w:rsidRPr="00EB3DF9">
        <w:t xml:space="preserve"> 2562</w:t>
      </w:r>
      <w:r w:rsidRPr="00EB3DF9">
        <w:rPr>
          <w:cs/>
        </w:rPr>
        <w:t xml:space="preserve"> ในอัตราหุ้นละ</w:t>
      </w:r>
      <w:r w:rsidR="00C13606" w:rsidRPr="00EB3DF9">
        <w:rPr>
          <w:cs/>
        </w:rPr>
        <w:t xml:space="preserve"> </w:t>
      </w:r>
      <w:r w:rsidR="009C34BF" w:rsidRPr="00EB3DF9">
        <w:t>0</w:t>
      </w:r>
      <w:r w:rsidR="009C34BF" w:rsidRPr="00EB3DF9">
        <w:rPr>
          <w:cs/>
        </w:rPr>
        <w:t>.</w:t>
      </w:r>
      <w:r w:rsidR="009C34BF" w:rsidRPr="00EB3DF9">
        <w:t>80</w:t>
      </w:r>
      <w:r w:rsidRPr="00EB3DF9">
        <w:rPr>
          <w:cs/>
        </w:rPr>
        <w:t xml:space="preserve"> บาท ซึ่งบริษัทได้จ่ายเงินปันผลระหว่างกาลไปแล้วในอัตราหุ้นละ</w:t>
      </w:r>
      <w:r w:rsidRPr="00EB3DF9">
        <w:t xml:space="preserve"> 0</w:t>
      </w:r>
      <w:r w:rsidRPr="00EB3DF9">
        <w:rPr>
          <w:cs/>
        </w:rPr>
        <w:t>.</w:t>
      </w:r>
      <w:r w:rsidRPr="00EB3DF9">
        <w:t>5</w:t>
      </w:r>
      <w:r w:rsidR="00C13606" w:rsidRPr="00EB3DF9">
        <w:t>0</w:t>
      </w:r>
      <w:r w:rsidRPr="00EB3DF9">
        <w:rPr>
          <w:cs/>
        </w:rPr>
        <w:t xml:space="preserve"> บาท เมื่อวันที่ </w:t>
      </w:r>
      <w:r w:rsidRPr="00EB3DF9">
        <w:t>1</w:t>
      </w:r>
      <w:r w:rsidR="00C13606" w:rsidRPr="00EB3DF9">
        <w:t>0</w:t>
      </w:r>
      <w:r w:rsidRPr="00EB3DF9">
        <w:rPr>
          <w:cs/>
        </w:rPr>
        <w:t xml:space="preserve"> กันยายน</w:t>
      </w:r>
      <w:r w:rsidRPr="00EB3DF9">
        <w:t xml:space="preserve"> 256</w:t>
      </w:r>
      <w:r w:rsidR="00C13606" w:rsidRPr="00EB3DF9">
        <w:t>2</w:t>
      </w:r>
      <w:r w:rsidRPr="00EB3DF9">
        <w:rPr>
          <w:cs/>
        </w:rPr>
        <w:t xml:space="preserve"> ตามที่กล่าวไว้ในหมายเหตุ</w:t>
      </w:r>
      <w:r w:rsidR="00C13606" w:rsidRPr="00EB3DF9">
        <w:t xml:space="preserve"> 40</w:t>
      </w:r>
      <w:r w:rsidRPr="00EB3DF9">
        <w:rPr>
          <w:cs/>
        </w:rPr>
        <w:t xml:space="preserve"> และจะจ่ายเงินปันผลงวดสุดท้ายในอัตราหุ้นละ</w:t>
      </w:r>
      <w:r w:rsidR="00470F6F" w:rsidRPr="00EB3DF9">
        <w:rPr>
          <w:cs/>
        </w:rPr>
        <w:t xml:space="preserve"> </w:t>
      </w:r>
      <w:r w:rsidR="009C34BF" w:rsidRPr="00EB3DF9">
        <w:t>0</w:t>
      </w:r>
      <w:r w:rsidR="009C34BF" w:rsidRPr="00EB3DF9">
        <w:rPr>
          <w:cs/>
        </w:rPr>
        <w:t>.</w:t>
      </w:r>
      <w:r w:rsidR="009C34BF" w:rsidRPr="00EB3DF9">
        <w:t>30</w:t>
      </w:r>
      <w:r w:rsidRPr="00EB3DF9">
        <w:rPr>
          <w:cs/>
        </w:rPr>
        <w:t xml:space="preserve"> บาท ให้แก่ผู้ถือหุ้นเฉพาะผู้ที่มีสิทธิรับเงินปันผล ทั้งนี้การจ่ายเงินปันผลดังกล่าวขึ้นอยู่กับการอนุมัติจากที่ประชุมสามัญผู้ถือหุ้นในวันที</w:t>
      </w:r>
      <w:r w:rsidRPr="00EB3DF9">
        <w:rPr>
          <w:rFonts w:hint="cs"/>
          <w:cs/>
        </w:rPr>
        <w:t xml:space="preserve">่ </w:t>
      </w:r>
      <w:r w:rsidR="00DA5EA3" w:rsidRPr="00EB3DF9">
        <w:t>10</w:t>
      </w:r>
      <w:r w:rsidRPr="00EB3DF9">
        <w:rPr>
          <w:cs/>
        </w:rPr>
        <w:t xml:space="preserve"> เมษายน </w:t>
      </w:r>
      <w:r w:rsidR="00C13606" w:rsidRPr="00EB3DF9">
        <w:t>2563</w:t>
      </w:r>
    </w:p>
    <w:p w14:paraId="1BBB5DCC" w14:textId="4D5A86C8" w:rsidR="00050E82" w:rsidRPr="00EB3DF9" w:rsidRDefault="00050E82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24F18152" w14:textId="283315CB" w:rsidR="00D73E81" w:rsidRPr="00EB3DF9" w:rsidRDefault="00D73E8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>เมื่อวันที่ 18 กุมภาพันธ์ 2563 ที่ประชุมคณะกรรมการบริษัทย่อยได้มีมติเห็นชอบให้เสนอที่ประชุมสามัญผู้ถือหุ้นเรื่องจ่ายเงินปันผลสำหรับปี 2562 ในอัตราหุ้นละ 0.64 บาท ซึ่งบริษัทได้จ่ายเงินปันผลระหว่างกาลไปแล้วในอัตราหุ้นละ 0.48 บาท และจะจ่ายเงินปันผลงวดสุดท้ายในอัตราหุ้นละ 0.16 บาท ให้แก่ผู้ถือหุ้นเฉพาะผู้ที่มีสิทธิรับ</w:t>
      </w:r>
      <w:r w:rsidRPr="00EB3DF9">
        <w:rPr>
          <w:cs/>
        </w:rPr>
        <w:br/>
        <w:t>เงินปันผล ทั้งนี้การจ่ายเงินปันผลดังกล่าวขึ้นอยู่กับการอนุมัติจากที่ประชุมสามัญผู้ถือหุ้นในวันที่ 9 เมษายน 2563</w:t>
      </w:r>
    </w:p>
    <w:p w14:paraId="19D436F0" w14:textId="672FF9AF" w:rsidR="00D73E81" w:rsidRPr="00EB3DF9" w:rsidRDefault="00D73E8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7F7FCF8F" w14:textId="77777777" w:rsidR="00D73E81" w:rsidRPr="00EB3DF9" w:rsidRDefault="00D73E8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 xml:space="preserve">เมื่อวันที่ </w:t>
      </w:r>
      <w:r w:rsidRPr="00EB3DF9">
        <w:t>13</w:t>
      </w:r>
      <w:r w:rsidRPr="00EB3DF9">
        <w:rPr>
          <w:cs/>
        </w:rPr>
        <w:t xml:space="preserve"> กุมภาพันธ์ </w:t>
      </w:r>
      <w:r w:rsidRPr="00EB3DF9">
        <w:t>2563</w:t>
      </w:r>
      <w:r w:rsidRPr="00EB3DF9">
        <w:rPr>
          <w:cs/>
        </w:rPr>
        <w:t xml:space="preserve"> บริษัท</w:t>
      </w:r>
      <w:r w:rsidRPr="00EB3DF9">
        <w:rPr>
          <w:rFonts w:hint="cs"/>
          <w:cs/>
        </w:rPr>
        <w:t xml:space="preserve">ย่อย </w:t>
      </w:r>
      <w:r w:rsidRPr="00EB3DF9">
        <w:rPr>
          <w:cs/>
        </w:rPr>
        <w:t xml:space="preserve">ได้ลงนามสัญญาเงินกู้ระยะยาวกับธนาคารเพื่อการส่งออกและนำเข้าแห่งประเทศไทย วงเงิน </w:t>
      </w:r>
      <w:r w:rsidRPr="00EB3DF9">
        <w:t>3</w:t>
      </w:r>
      <w:r w:rsidRPr="00EB3DF9">
        <w:rPr>
          <w:cs/>
        </w:rPr>
        <w:t xml:space="preserve"> ล้านเหรียญสหรัฐ อายุเงินกู้ </w:t>
      </w:r>
      <w:r w:rsidRPr="00EB3DF9">
        <w:t>5</w:t>
      </w:r>
      <w:r w:rsidRPr="00EB3DF9">
        <w:rPr>
          <w:cs/>
        </w:rPr>
        <w:t xml:space="preserve"> ปี อัตราดอกเบี้ยร้อยละ </w:t>
      </w:r>
      <w:r w:rsidRPr="00EB3DF9">
        <w:t>USDLIBOR 6</w:t>
      </w:r>
      <w:r w:rsidRPr="00EB3DF9">
        <w:rPr>
          <w:cs/>
        </w:rPr>
        <w:t xml:space="preserve"> เดือนบวกอัตราส่วนเพิ่ม ต่อปี</w:t>
      </w:r>
      <w:r w:rsidRPr="00EB3DF9">
        <w:t> </w:t>
      </w:r>
      <w:r w:rsidRPr="00EB3DF9">
        <w:rPr>
          <w:rFonts w:hint="cs"/>
          <w:cs/>
        </w:rPr>
        <w:t xml:space="preserve"> เพื่อใช้ลงทุนในธุรกิจพลังงานในต่างประเทศ</w:t>
      </w:r>
    </w:p>
    <w:p w14:paraId="5454A117" w14:textId="77777777" w:rsidR="00D73E81" w:rsidRPr="00EB3DF9" w:rsidRDefault="00D73E8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lastRenderedPageBreak/>
        <w:t xml:space="preserve">เมื่อวันที่ </w:t>
      </w:r>
      <w:r w:rsidRPr="00EB3DF9">
        <w:t>30</w:t>
      </w:r>
      <w:r w:rsidRPr="00EB3DF9">
        <w:rPr>
          <w:cs/>
        </w:rPr>
        <w:t xml:space="preserve"> มกราคม </w:t>
      </w:r>
      <w:r w:rsidRPr="00EB3DF9">
        <w:t>2563</w:t>
      </w:r>
      <w:r w:rsidRPr="00EB3DF9">
        <w:rPr>
          <w:cs/>
        </w:rPr>
        <w:t xml:space="preserve"> บริษัท บีซีพีจี อินโดไชน่า จำกัด ซึ่งเป็นบริษัทย่อ</w:t>
      </w:r>
      <w:r w:rsidRPr="00EB3DF9">
        <w:rPr>
          <w:rFonts w:hint="cs"/>
          <w:cs/>
        </w:rPr>
        <w:t>ยทางอ้อม</w:t>
      </w:r>
      <w:r w:rsidRPr="00EB3DF9">
        <w:rPr>
          <w:cs/>
        </w:rPr>
        <w:t>ของบริษัท ได้ลงนามสัญญาเงินกู้ระยะยาวกับธนาคารไอซีบีซี (ไทย) จำกัด (มหาชน)</w:t>
      </w:r>
      <w:r w:rsidRPr="00EB3DF9">
        <w:t> </w:t>
      </w:r>
      <w:r w:rsidRPr="00EB3DF9">
        <w:rPr>
          <w:rFonts w:hint="cs"/>
          <w:cs/>
        </w:rPr>
        <w:t xml:space="preserve"> ร่วมกับ ธนาคารเพื่อการส่งออกและนำเข้าแห่งประเทศไทย จำนวนวงเงิน </w:t>
      </w:r>
      <w:r w:rsidRPr="00EB3DF9">
        <w:t>100</w:t>
      </w:r>
      <w:r w:rsidRPr="00EB3DF9">
        <w:rPr>
          <w:cs/>
        </w:rPr>
        <w:t xml:space="preserve"> ล้านเหรียญสหรัฐฯ</w:t>
      </w:r>
      <w:r w:rsidRPr="00EB3DF9">
        <w:t> </w:t>
      </w:r>
      <w:r w:rsidRPr="00EB3DF9">
        <w:rPr>
          <w:rFonts w:hint="cs"/>
          <w:cs/>
        </w:rPr>
        <w:t xml:space="preserve"> เป็นระยะเวลา </w:t>
      </w:r>
      <w:r w:rsidRPr="00EB3DF9">
        <w:t>10</w:t>
      </w:r>
      <w:r w:rsidRPr="00EB3DF9">
        <w:rPr>
          <w:cs/>
        </w:rPr>
        <w:t xml:space="preserve"> ปี อัตราดอกเบี้ยร้อยละ</w:t>
      </w:r>
      <w:r w:rsidRPr="00EB3DF9">
        <w:t>USDLIBOR 6</w:t>
      </w:r>
      <w:r w:rsidRPr="00EB3DF9">
        <w:rPr>
          <w:cs/>
        </w:rPr>
        <w:t xml:space="preserve"> เดือนบวกอัตราส่วนเพิ่ม ต่อปี เพื่อใช้สำหรับการลงทุนในบริษัท </w:t>
      </w:r>
      <w:r w:rsidRPr="00EB3DF9">
        <w:rPr>
          <w:rFonts w:asciiTheme="majorBidi" w:hAnsiTheme="majorBidi" w:cstheme="majorBidi"/>
        </w:rPr>
        <w:t xml:space="preserve">Nam San </w:t>
      </w:r>
      <w:r w:rsidRPr="00EB3DF9">
        <w:rPr>
          <w:rFonts w:asciiTheme="majorBidi" w:hAnsiTheme="majorBidi" w:cstheme="majorBidi"/>
          <w:cs/>
        </w:rPr>
        <w:t>3</w:t>
      </w:r>
      <w:r w:rsidRPr="00EB3DF9">
        <w:rPr>
          <w:rFonts w:asciiTheme="majorBidi" w:hAnsiTheme="majorBidi" w:cstheme="majorBidi"/>
        </w:rPr>
        <w:t>A Power Sole Co</w:t>
      </w:r>
      <w:r w:rsidRPr="00EB3DF9">
        <w:rPr>
          <w:rFonts w:asciiTheme="majorBidi" w:hAnsiTheme="majorBidi"/>
          <w:cs/>
        </w:rPr>
        <w:t>.</w:t>
      </w:r>
      <w:r w:rsidRPr="00EB3DF9">
        <w:rPr>
          <w:rFonts w:asciiTheme="majorBidi" w:hAnsiTheme="majorBidi" w:cstheme="majorBidi"/>
        </w:rPr>
        <w:t>, Ltd</w:t>
      </w:r>
      <w:r w:rsidRPr="00EB3DF9">
        <w:rPr>
          <w:rFonts w:asciiTheme="majorBidi" w:hAnsiTheme="majorBidi"/>
          <w:cs/>
        </w:rPr>
        <w:t>.</w:t>
      </w:r>
      <w:r w:rsidRPr="00EB3DF9">
        <w:rPr>
          <w:cs/>
        </w:rPr>
        <w:t xml:space="preserve"> ตามที่กล่าวไว้ในหมายเหตุข้อ </w:t>
      </w:r>
      <w:r w:rsidRPr="00EB3DF9">
        <w:t>5</w:t>
      </w:r>
    </w:p>
    <w:p w14:paraId="11543989" w14:textId="77777777" w:rsidR="00D73E81" w:rsidRPr="00EB3DF9" w:rsidRDefault="00D73E81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52D7782" w14:textId="0EC2DE3F" w:rsidR="006F1022" w:rsidRPr="00EB3DF9" w:rsidRDefault="00133BE7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EB3DF9">
        <w:rPr>
          <w:cs/>
        </w:rPr>
        <w:t xml:space="preserve">เมื่อวันที่ </w:t>
      </w:r>
      <w:r w:rsidR="009578A5" w:rsidRPr="00EB3DF9">
        <w:t>20</w:t>
      </w:r>
      <w:r w:rsidRPr="00EB3DF9">
        <w:rPr>
          <w:cs/>
        </w:rPr>
        <w:t xml:space="preserve"> มกราคม </w:t>
      </w:r>
      <w:r w:rsidR="009578A5" w:rsidRPr="00EB3DF9">
        <w:t>2653</w:t>
      </w:r>
      <w:r w:rsidRPr="00EB3DF9">
        <w:rPr>
          <w:cs/>
        </w:rPr>
        <w:t xml:space="preserve"> ที่ประชุมคณะกรรมการบริษัท</w:t>
      </w:r>
      <w:r w:rsidR="009578A5" w:rsidRPr="00EB3DF9">
        <w:rPr>
          <w:rFonts w:hint="cs"/>
          <w:cs/>
        </w:rPr>
        <w:t>ย่อย</w:t>
      </w:r>
      <w:r w:rsidRPr="00EB3DF9">
        <w:rPr>
          <w:cs/>
        </w:rPr>
        <w:t xml:space="preserve"> ครั้งที่ </w:t>
      </w:r>
      <w:r w:rsidR="009578A5" w:rsidRPr="00EB3DF9">
        <w:t>2</w:t>
      </w:r>
      <w:r w:rsidRPr="00EB3DF9">
        <w:rPr>
          <w:cs/>
        </w:rPr>
        <w:t>/</w:t>
      </w:r>
      <w:r w:rsidR="009578A5" w:rsidRPr="00EB3DF9">
        <w:t>2563</w:t>
      </w:r>
      <w:r w:rsidRPr="00EB3DF9">
        <w:rPr>
          <w:cs/>
        </w:rPr>
        <w:t xml:space="preserve"> มีมติอนุมัติให้บริษัท บีซีพีจี อินโดไชน่า จำกัด (“</w:t>
      </w:r>
      <w:r w:rsidRPr="00EB3DF9">
        <w:t>BIC</w:t>
      </w:r>
      <w:r w:rsidRPr="00EB3DF9">
        <w:rPr>
          <w:cs/>
        </w:rPr>
        <w:t>”) ซึ่งเป็นบริษัทย่อย</w:t>
      </w:r>
      <w:r w:rsidR="006325C2" w:rsidRPr="00EB3DF9">
        <w:rPr>
          <w:rFonts w:hint="cs"/>
          <w:cs/>
        </w:rPr>
        <w:t>ทางอ้อม</w:t>
      </w:r>
      <w:r w:rsidR="006325C2" w:rsidRPr="00EB3DF9">
        <w:rPr>
          <w:cs/>
        </w:rPr>
        <w:t>ของบริษัท</w:t>
      </w:r>
      <w:r w:rsidRPr="00EB3DF9">
        <w:rPr>
          <w:cs/>
        </w:rPr>
        <w:t xml:space="preserve"> เข้าลงทุนในโครงการโรงไฟฟ้าพลังน้ำในสาธารณรัฐประชาธิปไตยประชาชนลาวและการลงทุนในการก่อสร้างและดำเนินกิจการระบบสายส่งกระแสไฟฟ้าและสถานีจ่ายไฟฟ้าไปยังสาธารณรัฐสังคมนิยมเวียดนาม โดยเป็นการซื้อหุ้นร้อยละ </w:t>
      </w:r>
      <w:r w:rsidR="009578A5" w:rsidRPr="00EB3DF9">
        <w:t>100</w:t>
      </w:r>
      <w:r w:rsidRPr="00EB3DF9">
        <w:rPr>
          <w:cs/>
        </w:rPr>
        <w:t xml:space="preserve"> ของ </w:t>
      </w:r>
      <w:r w:rsidRPr="00EB3DF9">
        <w:t xml:space="preserve">Nam San </w:t>
      </w:r>
      <w:r w:rsidRPr="00EB3DF9">
        <w:rPr>
          <w:cs/>
        </w:rPr>
        <w:t>3</w:t>
      </w:r>
      <w:r w:rsidRPr="00EB3DF9">
        <w:t>B Power Sole Co</w:t>
      </w:r>
      <w:r w:rsidRPr="00EB3DF9">
        <w:rPr>
          <w:cs/>
        </w:rPr>
        <w:t>.</w:t>
      </w:r>
      <w:r w:rsidRPr="00EB3DF9">
        <w:t>, Ltd</w:t>
      </w:r>
      <w:r w:rsidRPr="00EB3DF9">
        <w:rPr>
          <w:cs/>
        </w:rPr>
        <w:t xml:space="preserve">. ต่อมาเมื่อวันที่ </w:t>
      </w:r>
      <w:r w:rsidR="009578A5" w:rsidRPr="00EB3DF9">
        <w:t>10</w:t>
      </w:r>
      <w:r w:rsidRPr="00EB3DF9">
        <w:rPr>
          <w:cs/>
        </w:rPr>
        <w:t xml:space="preserve"> กุมภาพันธ์ </w:t>
      </w:r>
      <w:r w:rsidR="009578A5" w:rsidRPr="00EB3DF9">
        <w:t>2563</w:t>
      </w:r>
      <w:r w:rsidRPr="00EB3DF9">
        <w:rPr>
          <w:cs/>
        </w:rPr>
        <w:t xml:space="preserve"> </w:t>
      </w:r>
      <w:r w:rsidRPr="00EB3DF9">
        <w:t xml:space="preserve">BIC </w:t>
      </w:r>
      <w:r w:rsidRPr="00EB3DF9">
        <w:rPr>
          <w:cs/>
        </w:rPr>
        <w:t>ได้ลงนามในสัญญาซื้อขายหุ้นเพื่อเข้าลงทุนในโครงการดังกล</w:t>
      </w:r>
      <w:r w:rsidR="006325C2" w:rsidRPr="00EB3DF9">
        <w:rPr>
          <w:cs/>
        </w:rPr>
        <w:t>่าวเรียบร้อยแล้ว ทั้งนี้ บริษัทย่อ</w:t>
      </w:r>
      <w:r w:rsidR="006325C2" w:rsidRPr="00EB3DF9">
        <w:rPr>
          <w:rFonts w:hint="cs"/>
          <w:cs/>
        </w:rPr>
        <w:t>ย</w:t>
      </w:r>
      <w:r w:rsidRPr="00EB3DF9">
        <w:rPr>
          <w:cs/>
        </w:rPr>
        <w:t xml:space="preserve"> และผู้ขาย อยู่ระหว่างการดำเนินการตามเงื่อนไขบังคับก่อนภายใต้สัญญาซื้อขายหุ้น และจะดำเนินการรับโอนหุ้นรวมถึงชำระค่าหุ้น เมื่อดำเนินการตามเงื่อนไขครบถ้วน</w:t>
      </w:r>
    </w:p>
    <w:p w14:paraId="420D20F8" w14:textId="42516267" w:rsidR="00050E82" w:rsidRPr="00EB3DF9" w:rsidRDefault="00050E82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7E1BF9D" w14:textId="77777777" w:rsidR="00690B04" w:rsidRPr="00EB3DF9" w:rsidRDefault="00690B04" w:rsidP="00EB3DF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B3DF9">
        <w:rPr>
          <w:rFonts w:ascii="Angsana New" w:hAnsi="Angsana New"/>
          <w:b/>
          <w:bCs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5A80C97E" w14:textId="77777777" w:rsidR="00E60A4C" w:rsidRPr="00EB3DF9" w:rsidRDefault="00E60A4C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19BED05A" w14:textId="3EFD687E" w:rsidR="000C0E82" w:rsidRPr="00EB3DF9" w:rsidRDefault="0009625D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  <w:r w:rsidRPr="00EB3DF9">
        <w:rPr>
          <w:cs/>
        </w:rPr>
        <w:t>มาตรฐานการรายงานทางการเงินที่ออกและปรับปรุงใหม่ที่เกี่ยวกั</w:t>
      </w:r>
      <w:r w:rsidR="00D56CC2" w:rsidRPr="00EB3DF9">
        <w:rPr>
          <w:cs/>
        </w:rPr>
        <w:t xml:space="preserve">บการดำเนินงานของกลุ่มบริษัท </w:t>
      </w:r>
      <w:r w:rsidR="00D56CC2" w:rsidRPr="00EB3DF9">
        <w:rPr>
          <w:rFonts w:hint="cs"/>
          <w:cs/>
        </w:rPr>
        <w:t>และ</w:t>
      </w:r>
      <w:r w:rsidRPr="00EB3DF9">
        <w:rPr>
          <w:cs/>
        </w:rPr>
        <w:t>คาดว่าจะมีผลกระทบ</w:t>
      </w:r>
      <w:r w:rsidR="00D56CC2" w:rsidRPr="00EB3DF9">
        <w:rPr>
          <w:cs/>
        </w:rPr>
        <w:t>ที่มีสาระสำคัญต่องบการเงินรวม</w:t>
      </w:r>
      <w:r w:rsidR="00D56CC2" w:rsidRPr="00EB3DF9">
        <w:rPr>
          <w:rFonts w:hint="cs"/>
          <w:cs/>
        </w:rPr>
        <w:t>และ</w:t>
      </w:r>
      <w:r w:rsidRPr="00EB3DF9">
        <w:rPr>
          <w:cs/>
        </w:rPr>
        <w:t xml:space="preserve">งบการเงินเฉพาะกิจการ เมื่อนำมาถือปฏิบัติเป็นครั้งแรก </w:t>
      </w:r>
      <w:r w:rsidR="00D56CC2" w:rsidRPr="00EB3DF9">
        <w:rPr>
          <w:rFonts w:hint="cs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="003123A3" w:rsidRPr="00EB3DF9">
        <w:t>1</w:t>
      </w:r>
      <w:r w:rsidR="00D56CC2" w:rsidRPr="00EB3DF9">
        <w:rPr>
          <w:cs/>
        </w:rPr>
        <w:t xml:space="preserve"> </w:t>
      </w:r>
      <w:r w:rsidR="00D56CC2" w:rsidRPr="00EB3DF9">
        <w:rPr>
          <w:rFonts w:hint="cs"/>
          <w:cs/>
        </w:rPr>
        <w:t xml:space="preserve">มกราคม </w:t>
      </w:r>
      <w:r w:rsidR="003123A3" w:rsidRPr="00EB3DF9">
        <w:t>2563</w:t>
      </w:r>
      <w:r w:rsidR="00D56CC2" w:rsidRPr="00EB3DF9">
        <w:rPr>
          <w:cs/>
        </w:rPr>
        <w:t xml:space="preserve"> </w:t>
      </w:r>
      <w:r w:rsidR="00D56CC2" w:rsidRPr="00EB3DF9">
        <w:rPr>
          <w:rFonts w:hint="cs"/>
          <w:cs/>
        </w:rPr>
        <w:t>มีดังต่อไปนี้</w:t>
      </w:r>
    </w:p>
    <w:p w14:paraId="1E5E723E" w14:textId="7FB0D66D" w:rsidR="00D56CC2" w:rsidRPr="00EB3DF9" w:rsidRDefault="00D56CC2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680"/>
        <w:gridCol w:w="4500"/>
      </w:tblGrid>
      <w:tr w:rsidR="00D56CC2" w:rsidRPr="00EB3DF9" w14:paraId="740074B4" w14:textId="77777777" w:rsidTr="005F251F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1CB38E2F" w14:textId="77777777" w:rsidR="00D56CC2" w:rsidRPr="00EB3DF9" w:rsidRDefault="00D56CC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hd w:val="clear" w:color="auto" w:fill="D9D9D9"/>
                <w:cs/>
              </w:rPr>
            </w:pPr>
            <w:r w:rsidRPr="00EB3DF9">
              <w:rPr>
                <w:cs/>
              </w:rPr>
              <w:br w:type="page"/>
            </w:r>
            <w:r w:rsidRPr="00EB3DF9">
              <w:rPr>
                <w:rFonts w:eastAsia="Calibri" w:hint="cs"/>
                <w:b/>
                <w:bCs/>
                <w:cs/>
              </w:rPr>
              <w:t>มาตรฐานการรายงานทางการเงิน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2F627140" w14:textId="77777777" w:rsidR="00D56CC2" w:rsidRPr="00EB3DF9" w:rsidRDefault="00D56CC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Calibri"/>
                <w:b/>
                <w:bCs/>
              </w:rPr>
            </w:pPr>
            <w:r w:rsidRPr="00EB3DF9">
              <w:rPr>
                <w:rFonts w:eastAsia="Calibri" w:hint="cs"/>
                <w:b/>
                <w:bCs/>
                <w:cs/>
              </w:rPr>
              <w:t>เรื่อง</w:t>
            </w:r>
          </w:p>
        </w:tc>
      </w:tr>
      <w:tr w:rsidR="00D56CC2" w:rsidRPr="00EB3DF9" w14:paraId="0CB2BF11" w14:textId="77777777" w:rsidTr="005F251F">
        <w:tc>
          <w:tcPr>
            <w:tcW w:w="4680" w:type="dxa"/>
            <w:shd w:val="clear" w:color="auto" w:fill="auto"/>
          </w:tcPr>
          <w:p w14:paraId="508A0803" w14:textId="77777777" w:rsidR="00D56CC2" w:rsidRPr="00EB3DF9" w:rsidRDefault="00D56CC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2" w:hanging="162"/>
              <w:rPr>
                <w:rFonts w:eastAsia="Calibri"/>
              </w:rPr>
            </w:pPr>
            <w:r w:rsidRPr="00EB3DF9">
              <w:rPr>
                <w:rFonts w:eastAsia="Calibri" w:hint="cs"/>
                <w:cs/>
              </w:rPr>
              <w:t xml:space="preserve">มาตรฐานการรายงานทางการเงิน ฉบับที่ </w:t>
            </w:r>
            <w:r w:rsidRPr="00EB3DF9">
              <w:rPr>
                <w:rFonts w:eastAsia="Calibri"/>
              </w:rPr>
              <w:t>7</w:t>
            </w:r>
            <w:r w:rsidRPr="00EB3DF9">
              <w:rPr>
                <w:rFonts w:eastAsia="Calibri"/>
                <w:cs/>
              </w:rPr>
              <w:t>*</w:t>
            </w:r>
          </w:p>
        </w:tc>
        <w:tc>
          <w:tcPr>
            <w:tcW w:w="4500" w:type="dxa"/>
            <w:shd w:val="clear" w:color="auto" w:fill="auto"/>
          </w:tcPr>
          <w:p w14:paraId="5A624736" w14:textId="77777777" w:rsidR="00D56CC2" w:rsidRPr="00EB3DF9" w:rsidRDefault="00D56CC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cs/>
              </w:rPr>
            </w:pPr>
            <w:r w:rsidRPr="00EB3DF9">
              <w:rPr>
                <w:rFonts w:hint="cs"/>
                <w:cs/>
              </w:rPr>
              <w:t>การเปิดเผยข้อมูลเครื่องมือทางการเงิน</w:t>
            </w:r>
          </w:p>
        </w:tc>
      </w:tr>
      <w:tr w:rsidR="00D56CC2" w:rsidRPr="00EB3DF9" w14:paraId="41D8B92D" w14:textId="77777777" w:rsidTr="005F251F">
        <w:tc>
          <w:tcPr>
            <w:tcW w:w="4680" w:type="dxa"/>
            <w:shd w:val="clear" w:color="auto" w:fill="auto"/>
          </w:tcPr>
          <w:p w14:paraId="4058A5B9" w14:textId="77777777" w:rsidR="00D56CC2" w:rsidRPr="00EB3DF9" w:rsidRDefault="00D56CC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eastAsia="Calibri"/>
                <w:cs/>
              </w:rPr>
            </w:pPr>
            <w:r w:rsidRPr="00EB3DF9">
              <w:rPr>
                <w:rFonts w:hint="cs"/>
                <w:cs/>
              </w:rPr>
              <w:t xml:space="preserve">มาตรฐานการรายงานทางการเงิน ฉบับที่ </w:t>
            </w:r>
            <w:r w:rsidRPr="00EB3DF9">
              <w:t>9</w:t>
            </w:r>
            <w:r w:rsidRPr="00EB3DF9">
              <w:rPr>
                <w:cs/>
              </w:rPr>
              <w:t>*</w:t>
            </w:r>
          </w:p>
        </w:tc>
        <w:tc>
          <w:tcPr>
            <w:tcW w:w="4500" w:type="dxa"/>
            <w:shd w:val="clear" w:color="auto" w:fill="auto"/>
          </w:tcPr>
          <w:p w14:paraId="23DA8D0A" w14:textId="77777777" w:rsidR="00D56CC2" w:rsidRPr="00EB3DF9" w:rsidRDefault="00D56CC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cs/>
              </w:rPr>
            </w:pPr>
            <w:r w:rsidRPr="00EB3DF9">
              <w:rPr>
                <w:rFonts w:hint="cs"/>
                <w:cs/>
              </w:rPr>
              <w:t>เครื่องมือทางการเงิน</w:t>
            </w:r>
          </w:p>
        </w:tc>
      </w:tr>
      <w:tr w:rsidR="00D56CC2" w:rsidRPr="00EB3DF9" w14:paraId="57CC907F" w14:textId="77777777" w:rsidTr="005F251F">
        <w:tc>
          <w:tcPr>
            <w:tcW w:w="4680" w:type="dxa"/>
            <w:shd w:val="clear" w:color="auto" w:fill="auto"/>
          </w:tcPr>
          <w:p w14:paraId="5AF5C529" w14:textId="77777777" w:rsidR="00D56CC2" w:rsidRPr="00EB3DF9" w:rsidRDefault="00D56CC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eastAsia="Calibri"/>
              </w:rPr>
            </w:pPr>
            <w:r w:rsidRPr="00EB3DF9">
              <w:rPr>
                <w:rFonts w:eastAsia="Calibri" w:hint="cs"/>
                <w:cs/>
              </w:rPr>
              <w:t xml:space="preserve">มาตรฐานการรายงานทางการเงิน ฉบับที่ </w:t>
            </w:r>
            <w:r w:rsidRPr="00EB3DF9">
              <w:rPr>
                <w:rFonts w:eastAsia="Calibri"/>
              </w:rPr>
              <w:t>16</w:t>
            </w:r>
          </w:p>
        </w:tc>
        <w:tc>
          <w:tcPr>
            <w:tcW w:w="4500" w:type="dxa"/>
            <w:shd w:val="clear" w:color="auto" w:fill="auto"/>
          </w:tcPr>
          <w:p w14:paraId="2199A7B6" w14:textId="77777777" w:rsidR="00D56CC2" w:rsidRPr="00EB3DF9" w:rsidRDefault="00D56CC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cs/>
              </w:rPr>
            </w:pPr>
            <w:r w:rsidRPr="00EB3DF9">
              <w:rPr>
                <w:rFonts w:eastAsia="Calibri" w:hint="cs"/>
                <w:cs/>
              </w:rPr>
              <w:t>สัญญาเช่า</w:t>
            </w:r>
          </w:p>
        </w:tc>
      </w:tr>
      <w:tr w:rsidR="00D56CC2" w:rsidRPr="00EB3DF9" w14:paraId="0F370309" w14:textId="77777777" w:rsidTr="005F251F">
        <w:tc>
          <w:tcPr>
            <w:tcW w:w="4680" w:type="dxa"/>
            <w:shd w:val="clear" w:color="auto" w:fill="auto"/>
          </w:tcPr>
          <w:p w14:paraId="5DD02B28" w14:textId="77777777" w:rsidR="00D56CC2" w:rsidRPr="00EB3DF9" w:rsidRDefault="00D56CC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cs="Cordia New"/>
                <w:shd w:val="clear" w:color="auto" w:fill="D9D9D9"/>
                <w:cs/>
              </w:rPr>
            </w:pPr>
            <w:r w:rsidRPr="00EB3DF9">
              <w:rPr>
                <w:rFonts w:hint="cs"/>
                <w:cs/>
              </w:rPr>
              <w:t>มาตรฐานการบัญชี</w:t>
            </w:r>
            <w:r w:rsidRPr="00EB3DF9">
              <w:rPr>
                <w:rFonts w:cs="Cordia New" w:hint="cs"/>
                <w:cs/>
              </w:rPr>
              <w:t xml:space="preserve"> </w:t>
            </w:r>
            <w:r w:rsidRPr="00EB3DF9">
              <w:rPr>
                <w:rFonts w:hint="cs"/>
                <w:cs/>
              </w:rPr>
              <w:t xml:space="preserve">ฉบับที่ </w:t>
            </w:r>
            <w:r w:rsidRPr="00EB3DF9">
              <w:t>32</w:t>
            </w:r>
            <w:r w:rsidRPr="00EB3DF9">
              <w:rPr>
                <w:cs/>
              </w:rPr>
              <w:t>*</w:t>
            </w:r>
          </w:p>
        </w:tc>
        <w:tc>
          <w:tcPr>
            <w:tcW w:w="4500" w:type="dxa"/>
            <w:shd w:val="clear" w:color="auto" w:fill="auto"/>
          </w:tcPr>
          <w:p w14:paraId="16148144" w14:textId="77777777" w:rsidR="00D56CC2" w:rsidRPr="00EB3DF9" w:rsidRDefault="00D56CC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hd w:val="clear" w:color="auto" w:fill="D9D9D9"/>
                <w:cs/>
              </w:rPr>
            </w:pPr>
            <w:r w:rsidRPr="00EB3DF9">
              <w:rPr>
                <w:rFonts w:hint="cs"/>
                <w:cs/>
              </w:rPr>
              <w:t>การแสดงรายการเครื่องมือทางการเงิน</w:t>
            </w:r>
          </w:p>
        </w:tc>
      </w:tr>
      <w:tr w:rsidR="00D56CC2" w:rsidRPr="00EB3DF9" w14:paraId="26925C5B" w14:textId="77777777" w:rsidTr="005F251F">
        <w:tc>
          <w:tcPr>
            <w:tcW w:w="4680" w:type="dxa"/>
            <w:shd w:val="clear" w:color="auto" w:fill="auto"/>
          </w:tcPr>
          <w:p w14:paraId="516008F7" w14:textId="2D94BA83" w:rsidR="00D56CC2" w:rsidRPr="00EB3DF9" w:rsidRDefault="00D56CC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cs/>
              </w:rPr>
            </w:pPr>
            <w:r w:rsidRPr="00EB3DF9">
              <w:rPr>
                <w:rFonts w:hint="cs"/>
                <w:cs/>
              </w:rPr>
              <w:t xml:space="preserve">การตีความมาตรฐานการรายงานทางการเงิน ฉบับที่ </w:t>
            </w:r>
            <w:r w:rsidRPr="00EB3DF9">
              <w:t>16</w:t>
            </w:r>
            <w:r w:rsidRPr="00EB3DF9">
              <w:rPr>
                <w:cs/>
              </w:rPr>
              <w:t>*</w:t>
            </w:r>
          </w:p>
        </w:tc>
        <w:tc>
          <w:tcPr>
            <w:tcW w:w="4500" w:type="dxa"/>
            <w:shd w:val="clear" w:color="auto" w:fill="auto"/>
          </w:tcPr>
          <w:p w14:paraId="23DDF4EA" w14:textId="0B2C57D0" w:rsidR="00D56CC2" w:rsidRPr="00EB3DF9" w:rsidRDefault="00D56CC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rPr>
                <w:cs/>
              </w:rPr>
            </w:pPr>
            <w:r w:rsidRPr="00EB3DF9">
              <w:rPr>
                <w:rFonts w:hint="cs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56CC2" w:rsidRPr="00EB3DF9" w14:paraId="3C91924A" w14:textId="77777777" w:rsidTr="005F251F">
        <w:tc>
          <w:tcPr>
            <w:tcW w:w="4680" w:type="dxa"/>
            <w:shd w:val="clear" w:color="auto" w:fill="auto"/>
          </w:tcPr>
          <w:p w14:paraId="5B85A2D0" w14:textId="7CB120E2" w:rsidR="00D56CC2" w:rsidRPr="00EB3DF9" w:rsidRDefault="00D56CC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cs/>
              </w:rPr>
            </w:pPr>
            <w:r w:rsidRPr="00EB3DF9">
              <w:rPr>
                <w:rFonts w:hint="cs"/>
                <w:cs/>
              </w:rPr>
              <w:t xml:space="preserve">การตีความมาตรฐานการรายงานทางการเงิน ฉบับที่ </w:t>
            </w:r>
            <w:r w:rsidRPr="00EB3DF9">
              <w:t>19</w:t>
            </w:r>
            <w:r w:rsidRPr="00EB3DF9">
              <w:rPr>
                <w:cs/>
              </w:rPr>
              <w:t>*</w:t>
            </w:r>
          </w:p>
        </w:tc>
        <w:tc>
          <w:tcPr>
            <w:tcW w:w="4500" w:type="dxa"/>
            <w:shd w:val="clear" w:color="auto" w:fill="auto"/>
          </w:tcPr>
          <w:p w14:paraId="30C3F655" w14:textId="77777777" w:rsidR="00D56CC2" w:rsidRPr="00EB3DF9" w:rsidRDefault="00D56CC2" w:rsidP="00E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EB3DF9">
              <w:rPr>
                <w:rFonts w:hint="cs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7A5EEA9" w14:textId="77777777" w:rsidR="0009625D" w:rsidRPr="00EB3DF9" w:rsidRDefault="0009625D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73C191B3" w14:textId="77777777" w:rsidR="0009625D" w:rsidRPr="00EB3DF9" w:rsidRDefault="0009625D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  <w:r w:rsidRPr="00EB3DF9">
        <w:rPr>
          <w:i/>
          <w:iCs/>
          <w:cs/>
        </w:rPr>
        <w:t>* มาตรฐานการรายงานทางการเงินกลุ่มเครื่องมือทางการเงิน</w:t>
      </w:r>
    </w:p>
    <w:p w14:paraId="6CF0BA1E" w14:textId="78F8A754" w:rsidR="00050E82" w:rsidRPr="00EB3DF9" w:rsidRDefault="00050E82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  <w:cs/>
        </w:rPr>
      </w:pPr>
      <w:r w:rsidRPr="00EB3DF9">
        <w:rPr>
          <w:color w:val="000000"/>
          <w:cs/>
        </w:rPr>
        <w:br w:type="page"/>
      </w:r>
    </w:p>
    <w:p w14:paraId="6A210543" w14:textId="77777777" w:rsidR="0009625D" w:rsidRPr="00EB3DF9" w:rsidRDefault="0009625D" w:rsidP="00EB3DF9">
      <w:pPr>
        <w:pStyle w:val="ListParagraph"/>
        <w:numPr>
          <w:ilvl w:val="0"/>
          <w:numId w:val="16"/>
        </w:numPr>
        <w:tabs>
          <w:tab w:val="left" w:pos="227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1080" w:hanging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B3DF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0FD3B8A1" w14:textId="77777777" w:rsidR="0009625D" w:rsidRPr="00EB3DF9" w:rsidRDefault="0009625D" w:rsidP="00EB3DF9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E902C36" w14:textId="720117F6" w:rsidR="00D56CC2" w:rsidRPr="00EB3DF9" w:rsidRDefault="0009625D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color w:val="000000"/>
        </w:rPr>
      </w:pPr>
      <w:r w:rsidRPr="00EB3DF9">
        <w:rPr>
          <w:rFonts w:hint="cs"/>
          <w:color w:val="000000"/>
          <w:cs/>
        </w:rPr>
        <w:t>มาตรฐานการรายงานทางการเงินเหล่านี้ให้ข้อกำหนดเกี่ยวกับนิยามส</w:t>
      </w:r>
      <w:r w:rsidR="00D56CC2" w:rsidRPr="00EB3DF9">
        <w:rPr>
          <w:rFonts w:hint="cs"/>
          <w:color w:val="000000"/>
          <w:cs/>
        </w:rPr>
        <w:t>ินทรัพย์ทางการเงินและหนี้สินทาง</w:t>
      </w:r>
      <w:r w:rsidRPr="00EB3DF9">
        <w:rPr>
          <w:rFonts w:hint="cs"/>
          <w:color w:val="000000"/>
          <w:cs/>
        </w:rPr>
        <w:t xml:space="preserve">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r w:rsidR="00D56CC2" w:rsidRPr="00EB3DF9">
        <w:rPr>
          <w:rFonts w:hint="cs"/>
          <w:color w:val="000000"/>
          <w:cs/>
        </w:rPr>
        <w:t>เมื่อมาตรฐานการรายงานทางการเงินกลุ่มนี้มีผลบังคับใช้ จะทำให้มาตรฐานบัญชี การตีความมาตรฐานบัญชี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2F0130DA" w14:textId="77777777" w:rsidR="003D1A10" w:rsidRPr="00EB3DF9" w:rsidRDefault="003D1A10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color w:val="000000"/>
        </w:rPr>
      </w:pPr>
    </w:p>
    <w:p w14:paraId="55A22D33" w14:textId="50B06589" w:rsidR="00D56CC2" w:rsidRPr="00EB3DF9" w:rsidRDefault="00D56CC2" w:rsidP="00EB3DF9">
      <w:pPr>
        <w:pStyle w:val="ListParagraph"/>
        <w:numPr>
          <w:ilvl w:val="0"/>
          <w:numId w:val="16"/>
        </w:numPr>
        <w:tabs>
          <w:tab w:val="left" w:pos="227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1080" w:hanging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B3DF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มาตรฐานการรายงานทางการเงินฉบับที่ </w:t>
      </w:r>
      <w:r w:rsidRPr="00EB3DF9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16 </w:t>
      </w:r>
      <w:r w:rsidRPr="00EB3DF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เรื่อง สัญญาเช่า</w:t>
      </w:r>
    </w:p>
    <w:p w14:paraId="7980CFFB" w14:textId="77777777" w:rsidR="00D56CC2" w:rsidRPr="00EB3DF9" w:rsidRDefault="00D56CC2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olor w:val="000000"/>
        </w:rPr>
      </w:pPr>
    </w:p>
    <w:p w14:paraId="3EAB1573" w14:textId="138BA4ED" w:rsidR="00002F84" w:rsidRPr="00EB3DF9" w:rsidRDefault="00002F8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color w:val="000000"/>
        </w:rPr>
      </w:pPr>
      <w:r w:rsidRPr="00EB3DF9">
        <w:rPr>
          <w:color w:val="000000"/>
          <w:cs/>
        </w:rPr>
        <w:t xml:space="preserve">มาตรฐานการรายงานทางการเงิน ฉบับที่ </w:t>
      </w:r>
      <w:r w:rsidR="0089171A" w:rsidRPr="00EB3DF9">
        <w:rPr>
          <w:color w:val="000000"/>
        </w:rPr>
        <w:t>16</w:t>
      </w:r>
      <w:r w:rsidRPr="00EB3DF9">
        <w:rPr>
          <w:color w:val="000000"/>
          <w:cs/>
        </w:rPr>
        <w:t xml:space="preserve"> 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ส่งผลให้กลุ่มบริษัท</w:t>
      </w:r>
      <w:r w:rsidR="0089171A" w:rsidRPr="00EB3DF9">
        <w:rPr>
          <w:rFonts w:hint="cs"/>
          <w:color w:val="000000"/>
          <w:cs/>
        </w:rPr>
        <w:t>จ</w:t>
      </w:r>
      <w:r w:rsidRPr="00EB3DF9">
        <w:rPr>
          <w:color w:val="000000"/>
          <w:cs/>
        </w:rPr>
        <w:t>ะรับรู้สินทรัพย์และหนี้สินสำหรับสัญญาเช่าดำเนินงาน ส่วนการบัญชีสำหรับผู้ให้เช่าไม่แตกต่างจากมาตรฐานการบัญชีที่มีผลบังคับใช้ในปัจจุบัน กล่าวคือ ผู้ให้เช่ายังคงต้องจัดประเภทสัญญาเช่าเป็นสัญญาเช่าเงินทุนหรือสัญญาเช่าดำเนินงาน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4462A30F" w14:textId="77777777" w:rsidR="00002F84" w:rsidRPr="00EB3DF9" w:rsidRDefault="00002F8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olor w:val="000000"/>
        </w:rPr>
      </w:pPr>
    </w:p>
    <w:p w14:paraId="3C2A5F22" w14:textId="0A1BD416" w:rsidR="00D56CC2" w:rsidRPr="00D937F7" w:rsidRDefault="00002F84" w:rsidP="00E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olor w:val="000000"/>
        </w:rPr>
      </w:pPr>
      <w:r w:rsidRPr="00EB3DF9">
        <w:rPr>
          <w:color w:val="00000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sectPr w:rsidR="00D56CC2" w:rsidRPr="00D937F7" w:rsidSect="009026E5"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F25AA1" w14:textId="77777777" w:rsidR="00F64C00" w:rsidRDefault="00F64C00">
      <w:r>
        <w:separator/>
      </w:r>
    </w:p>
    <w:p w14:paraId="6A8BA19C" w14:textId="77777777" w:rsidR="00F64C00" w:rsidRDefault="00F64C00"/>
  </w:endnote>
  <w:endnote w:type="continuationSeparator" w:id="0">
    <w:p w14:paraId="390FB876" w14:textId="77777777" w:rsidR="00F64C00" w:rsidRDefault="00F64C00">
      <w:r>
        <w:continuationSeparator/>
      </w:r>
    </w:p>
    <w:p w14:paraId="2B246C3F" w14:textId="77777777" w:rsidR="00F64C00" w:rsidRDefault="00F64C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upermarket">
    <w:altName w:val="Microsoft Sans Serif"/>
    <w:charset w:val="00"/>
    <w:family w:val="auto"/>
    <w:pitch w:val="variable"/>
    <w:sig w:usb0="A10002AF" w:usb1="500078FB" w:usb2="00000000" w:usb3="00000000" w:csb0="0001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-BoldItalic">
    <w:altName w:val="Angsana New"/>
    <w:panose1 w:val="00000000000000000000"/>
    <w:charset w:val="DE"/>
    <w:family w:val="auto"/>
    <w:notTrueType/>
    <w:pitch w:val="default"/>
    <w:sig w:usb0="01000000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26768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7A0146" w14:textId="175392D5" w:rsidR="00EB3DF9" w:rsidRDefault="00EB3DF9">
        <w:pPr>
          <w:pStyle w:val="Footer"/>
          <w:jc w:val="center"/>
        </w:pPr>
        <w:r>
          <w:fldChar w:fldCharType="begin"/>
        </w:r>
        <w:r>
          <w:instrText xml:space="preserve"> PAGE   \</w:instrText>
        </w:r>
        <w:r>
          <w:rPr>
            <w:cs/>
            <w:lang w:bidi="th-TH"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14:paraId="1F7C3AC3" w14:textId="77777777" w:rsidR="00EB3DF9" w:rsidRDefault="00EB3D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17D37E" w14:textId="2212E18A" w:rsidR="00FD00B2" w:rsidRPr="00F5234D" w:rsidRDefault="00FD00B2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EB3DF9">
      <w:rPr>
        <w:rFonts w:ascii="Angsana New" w:hAnsi="Angsana New"/>
        <w:noProof/>
        <w:sz w:val="30"/>
        <w:szCs w:val="30"/>
      </w:rPr>
      <w:t>73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D6D11" w14:textId="0EFBEF8E" w:rsidR="00FD00B2" w:rsidRPr="00F5234D" w:rsidRDefault="00FD00B2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EB3DF9">
      <w:rPr>
        <w:rFonts w:ascii="Angsana New" w:hAnsi="Angsana New"/>
        <w:noProof/>
        <w:sz w:val="30"/>
        <w:szCs w:val="30"/>
      </w:rPr>
      <w:t>76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D38302" w14:textId="05B580D8" w:rsidR="00FD00B2" w:rsidRPr="00F5234D" w:rsidRDefault="00FD00B2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EB3DF9">
      <w:rPr>
        <w:rFonts w:ascii="Angsana New" w:hAnsi="Angsana New"/>
        <w:noProof/>
        <w:sz w:val="30"/>
        <w:szCs w:val="30"/>
      </w:rPr>
      <w:t>82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83DFBE" w14:textId="24DE6B1A" w:rsidR="00FD00B2" w:rsidRPr="00F5234D" w:rsidRDefault="00FD00B2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5234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5234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5234D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EB3DF9">
      <w:rPr>
        <w:rStyle w:val="PageNumber"/>
        <w:rFonts w:ascii="Angsana New" w:hAnsi="Angsana New"/>
        <w:noProof/>
        <w:sz w:val="30"/>
        <w:szCs w:val="30"/>
        <w:cs/>
      </w:rPr>
      <w:t>90</w:t>
    </w:r>
    <w:r w:rsidRPr="00F5234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02B7A5A" w14:textId="77777777" w:rsidR="00FD00B2" w:rsidRPr="00146F25" w:rsidRDefault="00FD00B2" w:rsidP="00E26214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21B55" w14:textId="6CA83BFA" w:rsidR="00FD00B2" w:rsidRPr="00F5234D" w:rsidRDefault="00FD00B2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5234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5234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5234D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EB3DF9">
      <w:rPr>
        <w:rStyle w:val="PageNumber"/>
        <w:rFonts w:ascii="Angsana New" w:hAnsi="Angsana New"/>
        <w:noProof/>
        <w:sz w:val="30"/>
        <w:szCs w:val="30"/>
        <w:cs/>
      </w:rPr>
      <w:t>96</w:t>
    </w:r>
    <w:r w:rsidRPr="00F5234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93F4B44" w14:textId="77777777" w:rsidR="00FD00B2" w:rsidRPr="00146F25" w:rsidRDefault="00FD00B2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7AEF8B" w14:textId="1B0E6205" w:rsidR="00FD00B2" w:rsidRPr="00F5234D" w:rsidRDefault="00FD00B2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5234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5234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5234D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EB3DF9">
      <w:rPr>
        <w:rStyle w:val="PageNumber"/>
        <w:rFonts w:ascii="Angsana New" w:hAnsi="Angsana New"/>
        <w:noProof/>
        <w:sz w:val="30"/>
        <w:szCs w:val="30"/>
        <w:cs/>
      </w:rPr>
      <w:t>99</w:t>
    </w:r>
    <w:r w:rsidRPr="00F5234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F44725A" w14:textId="77777777" w:rsidR="00FD00B2" w:rsidRPr="00146F25" w:rsidRDefault="00FD00B2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93AEB" w14:textId="2A441C5F" w:rsidR="00FD00B2" w:rsidRPr="00116F0A" w:rsidRDefault="00FD00B2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EB3DF9">
      <w:rPr>
        <w:rStyle w:val="PageNumber"/>
        <w:rFonts w:ascii="Angsana New" w:hAnsi="Angsana New"/>
        <w:noProof/>
        <w:sz w:val="30"/>
        <w:szCs w:val="30"/>
        <w:cs/>
      </w:rPr>
      <w:t>138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D9603D1" w14:textId="77777777" w:rsidR="00FD00B2" w:rsidRPr="00146F25" w:rsidRDefault="00FD00B2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5C01BF" w14:textId="77777777" w:rsidR="00F64C00" w:rsidRDefault="00F64C00"/>
  </w:footnote>
  <w:footnote w:type="continuationSeparator" w:id="0">
    <w:p w14:paraId="513DFC67" w14:textId="77777777" w:rsidR="00F64C00" w:rsidRDefault="00F64C00">
      <w:r>
        <w:continuationSeparator/>
      </w:r>
    </w:p>
    <w:p w14:paraId="5208CDC3" w14:textId="77777777" w:rsidR="00F64C00" w:rsidRDefault="00F64C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EC938" w14:textId="77777777" w:rsidR="00FD00B2" w:rsidRDefault="00FD00B2" w:rsidP="00FF15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97A3BEA" w14:textId="77777777" w:rsidR="00FD00B2" w:rsidRPr="00F47951" w:rsidRDefault="00FD00B2" w:rsidP="00005B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2159604B" w14:textId="69238921" w:rsidR="00FD00B2" w:rsidRPr="009E7F0B" w:rsidRDefault="00FD00B2" w:rsidP="00005B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  <w:cs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522CD7">
      <w:rPr>
        <w:b/>
        <w:bCs/>
        <w:sz w:val="32"/>
        <w:szCs w:val="32"/>
      </w:rPr>
      <w:t>25</w:t>
    </w:r>
    <w:r>
      <w:rPr>
        <w:b/>
        <w:bCs/>
        <w:sz w:val="32"/>
        <w:szCs w:val="32"/>
      </w:rPr>
      <w:t>62</w:t>
    </w:r>
  </w:p>
  <w:p w14:paraId="7CCFE061" w14:textId="77777777" w:rsidR="00FD00B2" w:rsidRDefault="00FD00B2" w:rsidP="00C13150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1DD43" w14:textId="77777777" w:rsidR="00FD00B2" w:rsidRDefault="00FD00B2" w:rsidP="00D95D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5D249BA" w14:textId="77777777" w:rsidR="00FD00B2" w:rsidRPr="00F47951" w:rsidRDefault="00FD00B2" w:rsidP="00D95D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5F633E1C" w14:textId="77777777" w:rsidR="00FD00B2" w:rsidRPr="00A04AAB" w:rsidRDefault="00FD00B2" w:rsidP="00D95D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522CD7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522CD7">
      <w:rPr>
        <w:b/>
        <w:bCs/>
        <w:sz w:val="32"/>
        <w:szCs w:val="32"/>
      </w:rPr>
      <w:t>25</w:t>
    </w:r>
    <w:r>
      <w:rPr>
        <w:b/>
        <w:bCs/>
        <w:sz w:val="32"/>
        <w:szCs w:val="32"/>
      </w:rPr>
      <w:t>62</w:t>
    </w:r>
  </w:p>
  <w:p w14:paraId="7D529455" w14:textId="77777777" w:rsidR="00FD00B2" w:rsidRDefault="00FD00B2" w:rsidP="00632C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9B765A" w14:textId="77777777" w:rsidR="00FD00B2" w:rsidRPr="00F47951" w:rsidRDefault="00FD00B2" w:rsidP="00305D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07183177" w14:textId="77777777" w:rsidR="00FD00B2" w:rsidRPr="00F47951" w:rsidRDefault="00FD00B2" w:rsidP="00305D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462E62BE" w14:textId="77777777" w:rsidR="00FD00B2" w:rsidRPr="009E7F0B" w:rsidRDefault="00FD00B2" w:rsidP="00305DD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  <w:cs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522CD7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522CD7">
      <w:rPr>
        <w:b/>
        <w:bCs/>
        <w:sz w:val="32"/>
        <w:szCs w:val="32"/>
      </w:rPr>
      <w:t>25</w:t>
    </w:r>
    <w:r>
      <w:rPr>
        <w:b/>
        <w:bCs/>
        <w:sz w:val="32"/>
        <w:szCs w:val="32"/>
      </w:rPr>
      <w:t>62</w:t>
    </w:r>
  </w:p>
  <w:p w14:paraId="7C8EFBEB" w14:textId="77777777" w:rsidR="00FD00B2" w:rsidRPr="00305DDF" w:rsidRDefault="00FD00B2" w:rsidP="001E7B57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001D2F" w14:textId="77777777" w:rsidR="00FD00B2" w:rsidRDefault="00FD00B2" w:rsidP="001D5C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A6C6201" w14:textId="77777777" w:rsidR="00FD00B2" w:rsidRPr="00F47951" w:rsidRDefault="00FD00B2" w:rsidP="001D5C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4AF8703E" w14:textId="77777777" w:rsidR="00FD00B2" w:rsidRDefault="00FD00B2" w:rsidP="00434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522CD7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522CD7">
      <w:rPr>
        <w:b/>
        <w:bCs/>
        <w:sz w:val="32"/>
        <w:szCs w:val="32"/>
      </w:rPr>
      <w:t>25</w:t>
    </w:r>
    <w:r>
      <w:rPr>
        <w:b/>
        <w:bCs/>
        <w:sz w:val="32"/>
        <w:szCs w:val="32"/>
      </w:rPr>
      <w:t>62</w:t>
    </w:r>
  </w:p>
  <w:p w14:paraId="37F6D6FC" w14:textId="77777777" w:rsidR="00FD00B2" w:rsidRPr="00434C4F" w:rsidRDefault="00FD00B2" w:rsidP="00434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668B89" w14:textId="77777777" w:rsidR="00FD00B2" w:rsidRDefault="00FD00B2" w:rsidP="00CB16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B0400D4" w14:textId="77777777" w:rsidR="00FD00B2" w:rsidRPr="00F47951" w:rsidRDefault="00FD00B2" w:rsidP="00CB16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73A09ACE" w14:textId="77777777" w:rsidR="00FD00B2" w:rsidRDefault="00FD00B2" w:rsidP="00CB167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CB1675">
      <w:rPr>
        <w:rFonts w:ascii="Angsana New" w:hAnsi="Angsana New" w:hint="cs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Pr="00CB1675">
      <w:rPr>
        <w:rFonts w:ascii="Angsana New" w:hAnsi="Angsana New"/>
        <w:bCs/>
        <w:sz w:val="32"/>
        <w:szCs w:val="32"/>
        <w:lang w:val="en-US" w:bidi="th-TH"/>
      </w:rPr>
      <w:t>31</w:t>
    </w:r>
    <w:r w:rsidRPr="00CB1675">
      <w:rPr>
        <w:rFonts w:ascii="Angsana New" w:hAnsi="Angsana New" w:hint="cs"/>
        <w:bCs/>
        <w:sz w:val="32"/>
        <w:szCs w:val="32"/>
        <w:cs/>
        <w:lang w:val="en-US" w:bidi="th-TH"/>
      </w:rPr>
      <w:t xml:space="preserve"> ธันวาคม </w:t>
    </w:r>
    <w:r>
      <w:rPr>
        <w:rFonts w:ascii="Angsana New" w:hAnsi="Angsana New"/>
        <w:bCs/>
        <w:sz w:val="32"/>
        <w:szCs w:val="32"/>
        <w:lang w:val="en-US" w:bidi="th-TH"/>
      </w:rPr>
      <w:t>2562</w:t>
    </w:r>
  </w:p>
  <w:p w14:paraId="735FD036" w14:textId="77777777" w:rsidR="00FD00B2" w:rsidRPr="00CB1675" w:rsidRDefault="00FD00B2" w:rsidP="00CB167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4626B2" w14:textId="77777777" w:rsidR="00FD00B2" w:rsidRDefault="00FD00B2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047437F" w14:textId="77777777" w:rsidR="00FD00B2" w:rsidRPr="00F47951" w:rsidRDefault="00FD00B2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18F527E5" w14:textId="77777777" w:rsidR="00FD00B2" w:rsidRDefault="00FD00B2" w:rsidP="007854C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522CD7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522CD7">
      <w:rPr>
        <w:b/>
        <w:bCs/>
        <w:sz w:val="32"/>
        <w:szCs w:val="32"/>
      </w:rPr>
      <w:t>25</w:t>
    </w:r>
    <w:r>
      <w:rPr>
        <w:b/>
        <w:bCs/>
        <w:sz w:val="32"/>
        <w:szCs w:val="32"/>
      </w:rPr>
      <w:t>62</w:t>
    </w:r>
  </w:p>
  <w:p w14:paraId="10083DFB" w14:textId="77777777" w:rsidR="00FD00B2" w:rsidRPr="00994067" w:rsidRDefault="00FD00B2" w:rsidP="001E7B57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913A41" w14:textId="77777777" w:rsidR="00FD00B2" w:rsidRDefault="00FD00B2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F7498AB" w14:textId="77777777" w:rsidR="00FD00B2" w:rsidRPr="00F47951" w:rsidRDefault="00FD00B2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4711B5C8" w14:textId="77777777" w:rsidR="00FD00B2" w:rsidRDefault="00FD00B2" w:rsidP="007854C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522CD7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522CD7">
      <w:rPr>
        <w:b/>
        <w:bCs/>
        <w:sz w:val="32"/>
        <w:szCs w:val="32"/>
      </w:rPr>
      <w:t>25</w:t>
    </w:r>
    <w:r>
      <w:rPr>
        <w:b/>
        <w:bCs/>
        <w:sz w:val="32"/>
        <w:szCs w:val="32"/>
      </w:rPr>
      <w:t>62</w:t>
    </w:r>
  </w:p>
  <w:p w14:paraId="0D779572" w14:textId="77777777" w:rsidR="00FD00B2" w:rsidRDefault="00FD00B2" w:rsidP="00CD48DF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59125" w14:textId="77777777" w:rsidR="00FD00B2" w:rsidRDefault="00FD00B2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96E23A9" w14:textId="77777777" w:rsidR="00FD00B2" w:rsidRPr="00F47951" w:rsidRDefault="00FD00B2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115B07E7" w14:textId="77777777" w:rsidR="00FD00B2" w:rsidRDefault="00FD00B2" w:rsidP="007854C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522CD7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>
      <w:rPr>
        <w:b/>
        <w:bCs/>
        <w:sz w:val="32"/>
        <w:szCs w:val="32"/>
      </w:rPr>
      <w:t>2562</w:t>
    </w:r>
  </w:p>
  <w:p w14:paraId="6C4AE5FB" w14:textId="77777777" w:rsidR="00FD00B2" w:rsidRDefault="00FD00B2" w:rsidP="007854C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43F03" w14:textId="77777777" w:rsidR="00FD00B2" w:rsidRDefault="00FD00B2" w:rsidP="00632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2652407D" w14:textId="77777777" w:rsidR="00FD00B2" w:rsidRPr="00F47951" w:rsidRDefault="00FD00B2" w:rsidP="00632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3C80D28D" w14:textId="77777777" w:rsidR="00FD00B2" w:rsidRDefault="00FD00B2" w:rsidP="00632C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522CD7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522CD7">
      <w:rPr>
        <w:b/>
        <w:bCs/>
        <w:sz w:val="32"/>
        <w:szCs w:val="32"/>
      </w:rPr>
      <w:t>25</w:t>
    </w:r>
    <w:r>
      <w:rPr>
        <w:b/>
        <w:bCs/>
        <w:sz w:val="32"/>
        <w:szCs w:val="32"/>
      </w:rPr>
      <w:t>62</w:t>
    </w:r>
  </w:p>
  <w:p w14:paraId="351A4E94" w14:textId="77777777" w:rsidR="00FD00B2" w:rsidRDefault="00FD00B2" w:rsidP="00632C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01E8C" w14:textId="77777777" w:rsidR="00FD00B2" w:rsidRDefault="00FD00B2" w:rsidP="00BF58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4B0DEAA" w14:textId="77777777" w:rsidR="00FD00B2" w:rsidRPr="00F47951" w:rsidRDefault="00FD00B2" w:rsidP="00BF58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005AF8B4" w14:textId="77777777" w:rsidR="00FD00B2" w:rsidRDefault="00FD00B2" w:rsidP="00434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522CD7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522CD7">
      <w:rPr>
        <w:b/>
        <w:bCs/>
        <w:sz w:val="32"/>
        <w:szCs w:val="32"/>
      </w:rPr>
      <w:t>25</w:t>
    </w:r>
    <w:r>
      <w:rPr>
        <w:b/>
        <w:bCs/>
        <w:sz w:val="32"/>
        <w:szCs w:val="32"/>
      </w:rPr>
      <w:t>62</w:t>
    </w:r>
  </w:p>
  <w:p w14:paraId="3D03B5CE" w14:textId="77777777" w:rsidR="00FD00B2" w:rsidRPr="00434C4F" w:rsidRDefault="00FD00B2" w:rsidP="00434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3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73251F1"/>
    <w:multiLevelType w:val="hybridMultilevel"/>
    <w:tmpl w:val="2868671A"/>
    <w:lvl w:ilvl="0" w:tplc="75D86D5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A2C18"/>
    <w:multiLevelType w:val="hybridMultilevel"/>
    <w:tmpl w:val="78BC2C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F21038"/>
    <w:multiLevelType w:val="hybridMultilevel"/>
    <w:tmpl w:val="F54AC226"/>
    <w:lvl w:ilvl="0" w:tplc="CE2CFAA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1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3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D5D47A6"/>
    <w:multiLevelType w:val="hybridMultilevel"/>
    <w:tmpl w:val="814A8E4A"/>
    <w:lvl w:ilvl="0" w:tplc="5416671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9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2"/>
  </w:num>
  <w:num w:numId="5">
    <w:abstractNumId w:val="9"/>
  </w:num>
  <w:num w:numId="6">
    <w:abstractNumId w:val="4"/>
  </w:num>
  <w:num w:numId="7">
    <w:abstractNumId w:val="3"/>
  </w:num>
  <w:num w:numId="8">
    <w:abstractNumId w:val="16"/>
  </w:num>
  <w:num w:numId="9">
    <w:abstractNumId w:val="11"/>
  </w:num>
  <w:num w:numId="10">
    <w:abstractNumId w:val="13"/>
  </w:num>
  <w:num w:numId="11">
    <w:abstractNumId w:val="6"/>
  </w:num>
  <w:num w:numId="12">
    <w:abstractNumId w:val="17"/>
  </w:num>
  <w:num w:numId="13">
    <w:abstractNumId w:val="18"/>
  </w:num>
  <w:num w:numId="14">
    <w:abstractNumId w:val="0"/>
  </w:num>
  <w:num w:numId="15">
    <w:abstractNumId w:val="19"/>
  </w:num>
  <w:num w:numId="16">
    <w:abstractNumId w:val="1"/>
  </w:num>
  <w:num w:numId="17">
    <w:abstractNumId w:val="12"/>
  </w:num>
  <w:num w:numId="18">
    <w:abstractNumId w:val="14"/>
  </w:num>
  <w:num w:numId="19">
    <w:abstractNumId w:val="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E7A"/>
    <w:rsid w:val="00001236"/>
    <w:rsid w:val="0000124E"/>
    <w:rsid w:val="0000125A"/>
    <w:rsid w:val="00001303"/>
    <w:rsid w:val="000014F2"/>
    <w:rsid w:val="000019FE"/>
    <w:rsid w:val="00001B5A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C54"/>
    <w:rsid w:val="00002DA3"/>
    <w:rsid w:val="00002F84"/>
    <w:rsid w:val="0000305B"/>
    <w:rsid w:val="000030A1"/>
    <w:rsid w:val="000030AC"/>
    <w:rsid w:val="00003361"/>
    <w:rsid w:val="00003588"/>
    <w:rsid w:val="000035CD"/>
    <w:rsid w:val="0000389B"/>
    <w:rsid w:val="000039E0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D22"/>
    <w:rsid w:val="00004E6C"/>
    <w:rsid w:val="00004F45"/>
    <w:rsid w:val="0000505B"/>
    <w:rsid w:val="0000510D"/>
    <w:rsid w:val="00005463"/>
    <w:rsid w:val="0000554D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384"/>
    <w:rsid w:val="000106B0"/>
    <w:rsid w:val="000108FA"/>
    <w:rsid w:val="00010C6F"/>
    <w:rsid w:val="00010D81"/>
    <w:rsid w:val="00010DB5"/>
    <w:rsid w:val="0001142A"/>
    <w:rsid w:val="00011433"/>
    <w:rsid w:val="0001177A"/>
    <w:rsid w:val="0001186C"/>
    <w:rsid w:val="0001192B"/>
    <w:rsid w:val="0001218C"/>
    <w:rsid w:val="000122D3"/>
    <w:rsid w:val="0001249E"/>
    <w:rsid w:val="000124CF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64C"/>
    <w:rsid w:val="000136E2"/>
    <w:rsid w:val="00013762"/>
    <w:rsid w:val="000139FC"/>
    <w:rsid w:val="00013ACC"/>
    <w:rsid w:val="00013D04"/>
    <w:rsid w:val="00013EDF"/>
    <w:rsid w:val="0001409D"/>
    <w:rsid w:val="000141AB"/>
    <w:rsid w:val="000141FB"/>
    <w:rsid w:val="00014263"/>
    <w:rsid w:val="00014696"/>
    <w:rsid w:val="00015057"/>
    <w:rsid w:val="000150E6"/>
    <w:rsid w:val="000154D2"/>
    <w:rsid w:val="00015608"/>
    <w:rsid w:val="00015931"/>
    <w:rsid w:val="00015C52"/>
    <w:rsid w:val="00015D9B"/>
    <w:rsid w:val="00015F69"/>
    <w:rsid w:val="000164E6"/>
    <w:rsid w:val="00016549"/>
    <w:rsid w:val="0001671C"/>
    <w:rsid w:val="00016761"/>
    <w:rsid w:val="000168AF"/>
    <w:rsid w:val="00016CAF"/>
    <w:rsid w:val="00016D97"/>
    <w:rsid w:val="00016F57"/>
    <w:rsid w:val="00016FB4"/>
    <w:rsid w:val="00017772"/>
    <w:rsid w:val="0001787C"/>
    <w:rsid w:val="000179F5"/>
    <w:rsid w:val="00017A4A"/>
    <w:rsid w:val="00017DD0"/>
    <w:rsid w:val="00017E43"/>
    <w:rsid w:val="000203B7"/>
    <w:rsid w:val="0002055E"/>
    <w:rsid w:val="000213CB"/>
    <w:rsid w:val="000213FB"/>
    <w:rsid w:val="0002172B"/>
    <w:rsid w:val="00021848"/>
    <w:rsid w:val="000219C5"/>
    <w:rsid w:val="00021F40"/>
    <w:rsid w:val="0002286D"/>
    <w:rsid w:val="00022CF8"/>
    <w:rsid w:val="00022E7E"/>
    <w:rsid w:val="00022FC2"/>
    <w:rsid w:val="00023310"/>
    <w:rsid w:val="0002344A"/>
    <w:rsid w:val="0002378F"/>
    <w:rsid w:val="00023926"/>
    <w:rsid w:val="00023CE6"/>
    <w:rsid w:val="00023F16"/>
    <w:rsid w:val="0002400A"/>
    <w:rsid w:val="000240D5"/>
    <w:rsid w:val="0002410E"/>
    <w:rsid w:val="0002452E"/>
    <w:rsid w:val="000246A2"/>
    <w:rsid w:val="00024953"/>
    <w:rsid w:val="00024AA1"/>
    <w:rsid w:val="00024B3C"/>
    <w:rsid w:val="00024E70"/>
    <w:rsid w:val="00024EEB"/>
    <w:rsid w:val="000256A5"/>
    <w:rsid w:val="0002581D"/>
    <w:rsid w:val="00025941"/>
    <w:rsid w:val="000260F9"/>
    <w:rsid w:val="0002616A"/>
    <w:rsid w:val="000261E9"/>
    <w:rsid w:val="0002655C"/>
    <w:rsid w:val="0002666D"/>
    <w:rsid w:val="0002678A"/>
    <w:rsid w:val="00026A6D"/>
    <w:rsid w:val="00026AF3"/>
    <w:rsid w:val="00026E4E"/>
    <w:rsid w:val="000277B2"/>
    <w:rsid w:val="0003016C"/>
    <w:rsid w:val="00030344"/>
    <w:rsid w:val="00030354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F70"/>
    <w:rsid w:val="00032196"/>
    <w:rsid w:val="000323D6"/>
    <w:rsid w:val="0003243F"/>
    <w:rsid w:val="0003248D"/>
    <w:rsid w:val="000326CD"/>
    <w:rsid w:val="00032745"/>
    <w:rsid w:val="00032BEF"/>
    <w:rsid w:val="000331F7"/>
    <w:rsid w:val="00033203"/>
    <w:rsid w:val="00033A4B"/>
    <w:rsid w:val="00033EFB"/>
    <w:rsid w:val="00034191"/>
    <w:rsid w:val="000344FF"/>
    <w:rsid w:val="0003450E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9F7"/>
    <w:rsid w:val="00036AC0"/>
    <w:rsid w:val="00036B3C"/>
    <w:rsid w:val="00036EED"/>
    <w:rsid w:val="00037315"/>
    <w:rsid w:val="0003733F"/>
    <w:rsid w:val="0003735E"/>
    <w:rsid w:val="00037418"/>
    <w:rsid w:val="000376DB"/>
    <w:rsid w:val="000378EA"/>
    <w:rsid w:val="00037A7C"/>
    <w:rsid w:val="0004013F"/>
    <w:rsid w:val="0004049C"/>
    <w:rsid w:val="000407E9"/>
    <w:rsid w:val="00040D85"/>
    <w:rsid w:val="00040F1D"/>
    <w:rsid w:val="00041074"/>
    <w:rsid w:val="0004126D"/>
    <w:rsid w:val="00041280"/>
    <w:rsid w:val="000415A4"/>
    <w:rsid w:val="000417E5"/>
    <w:rsid w:val="00041842"/>
    <w:rsid w:val="0004186C"/>
    <w:rsid w:val="00041C82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F68"/>
    <w:rsid w:val="00044464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947"/>
    <w:rsid w:val="000459B7"/>
    <w:rsid w:val="00045A16"/>
    <w:rsid w:val="00045A1B"/>
    <w:rsid w:val="00046013"/>
    <w:rsid w:val="00046416"/>
    <w:rsid w:val="00046AD3"/>
    <w:rsid w:val="00046C02"/>
    <w:rsid w:val="00046E6D"/>
    <w:rsid w:val="000476D9"/>
    <w:rsid w:val="000478BC"/>
    <w:rsid w:val="000478DE"/>
    <w:rsid w:val="00047A2E"/>
    <w:rsid w:val="00047DAD"/>
    <w:rsid w:val="00047F02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0E82"/>
    <w:rsid w:val="00051417"/>
    <w:rsid w:val="000515BF"/>
    <w:rsid w:val="00051A6D"/>
    <w:rsid w:val="00051A98"/>
    <w:rsid w:val="00052035"/>
    <w:rsid w:val="00052421"/>
    <w:rsid w:val="000525A0"/>
    <w:rsid w:val="000525D7"/>
    <w:rsid w:val="0005292B"/>
    <w:rsid w:val="00052A2E"/>
    <w:rsid w:val="00052BDB"/>
    <w:rsid w:val="00052C03"/>
    <w:rsid w:val="0005305C"/>
    <w:rsid w:val="00053104"/>
    <w:rsid w:val="000532CB"/>
    <w:rsid w:val="00053816"/>
    <w:rsid w:val="00053859"/>
    <w:rsid w:val="00053A37"/>
    <w:rsid w:val="00053DA9"/>
    <w:rsid w:val="00053E16"/>
    <w:rsid w:val="00053F33"/>
    <w:rsid w:val="00054433"/>
    <w:rsid w:val="00054590"/>
    <w:rsid w:val="000546F1"/>
    <w:rsid w:val="00054741"/>
    <w:rsid w:val="00054A5D"/>
    <w:rsid w:val="00054ADB"/>
    <w:rsid w:val="00054E0E"/>
    <w:rsid w:val="000551D6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619E"/>
    <w:rsid w:val="00056606"/>
    <w:rsid w:val="00056A2E"/>
    <w:rsid w:val="00056A46"/>
    <w:rsid w:val="00056FDB"/>
    <w:rsid w:val="000571A9"/>
    <w:rsid w:val="000574CB"/>
    <w:rsid w:val="000575BC"/>
    <w:rsid w:val="0005798F"/>
    <w:rsid w:val="00057A44"/>
    <w:rsid w:val="00057CCC"/>
    <w:rsid w:val="00057D3B"/>
    <w:rsid w:val="00057DE5"/>
    <w:rsid w:val="00057E9A"/>
    <w:rsid w:val="000600BB"/>
    <w:rsid w:val="00060161"/>
    <w:rsid w:val="00060335"/>
    <w:rsid w:val="000604E4"/>
    <w:rsid w:val="00060709"/>
    <w:rsid w:val="00060E24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E71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F6D"/>
    <w:rsid w:val="00066786"/>
    <w:rsid w:val="00066C4D"/>
    <w:rsid w:val="00066CD3"/>
    <w:rsid w:val="00066FB3"/>
    <w:rsid w:val="000675C1"/>
    <w:rsid w:val="000676AE"/>
    <w:rsid w:val="00067824"/>
    <w:rsid w:val="00067877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3B7"/>
    <w:rsid w:val="000717A0"/>
    <w:rsid w:val="00071D9F"/>
    <w:rsid w:val="00071E82"/>
    <w:rsid w:val="00072019"/>
    <w:rsid w:val="000722F7"/>
    <w:rsid w:val="0007242A"/>
    <w:rsid w:val="00072C65"/>
    <w:rsid w:val="00072D94"/>
    <w:rsid w:val="0007317C"/>
    <w:rsid w:val="000738CE"/>
    <w:rsid w:val="00073ABD"/>
    <w:rsid w:val="00073C00"/>
    <w:rsid w:val="00073D07"/>
    <w:rsid w:val="00073E9C"/>
    <w:rsid w:val="00074009"/>
    <w:rsid w:val="000742F7"/>
    <w:rsid w:val="0007468C"/>
    <w:rsid w:val="00074A4E"/>
    <w:rsid w:val="00074CC9"/>
    <w:rsid w:val="00074D92"/>
    <w:rsid w:val="00074E69"/>
    <w:rsid w:val="00074FAA"/>
    <w:rsid w:val="00075935"/>
    <w:rsid w:val="00075A69"/>
    <w:rsid w:val="00075B1F"/>
    <w:rsid w:val="00075BE4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796"/>
    <w:rsid w:val="000777BB"/>
    <w:rsid w:val="00077860"/>
    <w:rsid w:val="00077E1B"/>
    <w:rsid w:val="00077EA3"/>
    <w:rsid w:val="00077EEA"/>
    <w:rsid w:val="00080027"/>
    <w:rsid w:val="0008040C"/>
    <w:rsid w:val="0008041D"/>
    <w:rsid w:val="000806B9"/>
    <w:rsid w:val="00080925"/>
    <w:rsid w:val="00080AA7"/>
    <w:rsid w:val="00080B19"/>
    <w:rsid w:val="00080CC3"/>
    <w:rsid w:val="00080D17"/>
    <w:rsid w:val="00080F8B"/>
    <w:rsid w:val="0008102C"/>
    <w:rsid w:val="0008122F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37D"/>
    <w:rsid w:val="000838BF"/>
    <w:rsid w:val="000838E3"/>
    <w:rsid w:val="00083AB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38B"/>
    <w:rsid w:val="000906D7"/>
    <w:rsid w:val="0009077D"/>
    <w:rsid w:val="000907EB"/>
    <w:rsid w:val="0009085F"/>
    <w:rsid w:val="00090A15"/>
    <w:rsid w:val="00090D17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372"/>
    <w:rsid w:val="00092488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473"/>
    <w:rsid w:val="000955A7"/>
    <w:rsid w:val="00095A5F"/>
    <w:rsid w:val="00096199"/>
    <w:rsid w:val="0009625D"/>
    <w:rsid w:val="000964E2"/>
    <w:rsid w:val="00096881"/>
    <w:rsid w:val="0009696E"/>
    <w:rsid w:val="00096A74"/>
    <w:rsid w:val="00096B29"/>
    <w:rsid w:val="00096B7D"/>
    <w:rsid w:val="00096F7F"/>
    <w:rsid w:val="00097106"/>
    <w:rsid w:val="00097241"/>
    <w:rsid w:val="0009739A"/>
    <w:rsid w:val="00097434"/>
    <w:rsid w:val="00097AF5"/>
    <w:rsid w:val="000A017D"/>
    <w:rsid w:val="000A01BA"/>
    <w:rsid w:val="000A01DB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FDA"/>
    <w:rsid w:val="000A2229"/>
    <w:rsid w:val="000A256B"/>
    <w:rsid w:val="000A25A7"/>
    <w:rsid w:val="000A28C1"/>
    <w:rsid w:val="000A29B9"/>
    <w:rsid w:val="000A2B0F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E90"/>
    <w:rsid w:val="000A5F94"/>
    <w:rsid w:val="000A601B"/>
    <w:rsid w:val="000A6076"/>
    <w:rsid w:val="000A60FF"/>
    <w:rsid w:val="000A69BB"/>
    <w:rsid w:val="000A6CAE"/>
    <w:rsid w:val="000A71C1"/>
    <w:rsid w:val="000A71DD"/>
    <w:rsid w:val="000A7238"/>
    <w:rsid w:val="000A78E1"/>
    <w:rsid w:val="000A7C93"/>
    <w:rsid w:val="000A7CB8"/>
    <w:rsid w:val="000A7DEF"/>
    <w:rsid w:val="000A7FA9"/>
    <w:rsid w:val="000B0482"/>
    <w:rsid w:val="000B04A9"/>
    <w:rsid w:val="000B05B6"/>
    <w:rsid w:val="000B072E"/>
    <w:rsid w:val="000B0AE8"/>
    <w:rsid w:val="000B0CEA"/>
    <w:rsid w:val="000B0D32"/>
    <w:rsid w:val="000B142E"/>
    <w:rsid w:val="000B1657"/>
    <w:rsid w:val="000B1891"/>
    <w:rsid w:val="000B19ED"/>
    <w:rsid w:val="000B1AE3"/>
    <w:rsid w:val="000B1BBC"/>
    <w:rsid w:val="000B1C8E"/>
    <w:rsid w:val="000B1F08"/>
    <w:rsid w:val="000B2493"/>
    <w:rsid w:val="000B24EE"/>
    <w:rsid w:val="000B2831"/>
    <w:rsid w:val="000B2B31"/>
    <w:rsid w:val="000B2B99"/>
    <w:rsid w:val="000B2C29"/>
    <w:rsid w:val="000B2F23"/>
    <w:rsid w:val="000B2FE7"/>
    <w:rsid w:val="000B300F"/>
    <w:rsid w:val="000B33FE"/>
    <w:rsid w:val="000B3401"/>
    <w:rsid w:val="000B37FD"/>
    <w:rsid w:val="000B390B"/>
    <w:rsid w:val="000B412D"/>
    <w:rsid w:val="000B4358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F1"/>
    <w:rsid w:val="000B7A7E"/>
    <w:rsid w:val="000B7AE4"/>
    <w:rsid w:val="000B7D3C"/>
    <w:rsid w:val="000C00BB"/>
    <w:rsid w:val="000C0380"/>
    <w:rsid w:val="000C0391"/>
    <w:rsid w:val="000C042E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C13"/>
    <w:rsid w:val="000C3DA1"/>
    <w:rsid w:val="000C3F3C"/>
    <w:rsid w:val="000C42FC"/>
    <w:rsid w:val="000C44FC"/>
    <w:rsid w:val="000C45BD"/>
    <w:rsid w:val="000C4853"/>
    <w:rsid w:val="000C4A1E"/>
    <w:rsid w:val="000C4C39"/>
    <w:rsid w:val="000C4DF0"/>
    <w:rsid w:val="000C4F02"/>
    <w:rsid w:val="000C4FA5"/>
    <w:rsid w:val="000C5029"/>
    <w:rsid w:val="000C504E"/>
    <w:rsid w:val="000C5061"/>
    <w:rsid w:val="000C52F1"/>
    <w:rsid w:val="000C539F"/>
    <w:rsid w:val="000C564D"/>
    <w:rsid w:val="000C583D"/>
    <w:rsid w:val="000C58AF"/>
    <w:rsid w:val="000C61FC"/>
    <w:rsid w:val="000C628B"/>
    <w:rsid w:val="000C6622"/>
    <w:rsid w:val="000C674D"/>
    <w:rsid w:val="000C690B"/>
    <w:rsid w:val="000C6B3B"/>
    <w:rsid w:val="000C6E34"/>
    <w:rsid w:val="000C6F11"/>
    <w:rsid w:val="000C71B7"/>
    <w:rsid w:val="000C728F"/>
    <w:rsid w:val="000C7370"/>
    <w:rsid w:val="000C775A"/>
    <w:rsid w:val="000C7BEA"/>
    <w:rsid w:val="000C7E00"/>
    <w:rsid w:val="000D02B8"/>
    <w:rsid w:val="000D03C1"/>
    <w:rsid w:val="000D09E9"/>
    <w:rsid w:val="000D0A01"/>
    <w:rsid w:val="000D0B39"/>
    <w:rsid w:val="000D0C62"/>
    <w:rsid w:val="000D0DD6"/>
    <w:rsid w:val="000D1256"/>
    <w:rsid w:val="000D13D3"/>
    <w:rsid w:val="000D156A"/>
    <w:rsid w:val="000D15BD"/>
    <w:rsid w:val="000D1647"/>
    <w:rsid w:val="000D1727"/>
    <w:rsid w:val="000D17D9"/>
    <w:rsid w:val="000D1947"/>
    <w:rsid w:val="000D1DE4"/>
    <w:rsid w:val="000D1E47"/>
    <w:rsid w:val="000D1F85"/>
    <w:rsid w:val="000D2689"/>
    <w:rsid w:val="000D2B85"/>
    <w:rsid w:val="000D2C5B"/>
    <w:rsid w:val="000D2E05"/>
    <w:rsid w:val="000D3059"/>
    <w:rsid w:val="000D3629"/>
    <w:rsid w:val="000D36C3"/>
    <w:rsid w:val="000D378A"/>
    <w:rsid w:val="000D381A"/>
    <w:rsid w:val="000D3D14"/>
    <w:rsid w:val="000D3F3E"/>
    <w:rsid w:val="000D3F4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6F9D"/>
    <w:rsid w:val="000D7450"/>
    <w:rsid w:val="000D7602"/>
    <w:rsid w:val="000D79DE"/>
    <w:rsid w:val="000D7E99"/>
    <w:rsid w:val="000E013F"/>
    <w:rsid w:val="000E0346"/>
    <w:rsid w:val="000E03F9"/>
    <w:rsid w:val="000E0459"/>
    <w:rsid w:val="000E04AA"/>
    <w:rsid w:val="000E052D"/>
    <w:rsid w:val="000E0A8D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3C13"/>
    <w:rsid w:val="000E4011"/>
    <w:rsid w:val="000E4066"/>
    <w:rsid w:val="000E4133"/>
    <w:rsid w:val="000E4210"/>
    <w:rsid w:val="000E4515"/>
    <w:rsid w:val="000E4DA2"/>
    <w:rsid w:val="000E51C9"/>
    <w:rsid w:val="000E51CF"/>
    <w:rsid w:val="000E53C5"/>
    <w:rsid w:val="000E57FD"/>
    <w:rsid w:val="000E65A5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382"/>
    <w:rsid w:val="000E741C"/>
    <w:rsid w:val="000E7666"/>
    <w:rsid w:val="000E782E"/>
    <w:rsid w:val="000F0166"/>
    <w:rsid w:val="000F0287"/>
    <w:rsid w:val="000F035A"/>
    <w:rsid w:val="000F0534"/>
    <w:rsid w:val="000F0B0D"/>
    <w:rsid w:val="000F0E5B"/>
    <w:rsid w:val="000F0F74"/>
    <w:rsid w:val="000F11C3"/>
    <w:rsid w:val="000F13E0"/>
    <w:rsid w:val="000F1EED"/>
    <w:rsid w:val="000F23C4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68D"/>
    <w:rsid w:val="000F4876"/>
    <w:rsid w:val="000F4CF5"/>
    <w:rsid w:val="000F4EC1"/>
    <w:rsid w:val="000F4F1E"/>
    <w:rsid w:val="000F4FD3"/>
    <w:rsid w:val="000F52F3"/>
    <w:rsid w:val="000F5737"/>
    <w:rsid w:val="000F5767"/>
    <w:rsid w:val="000F5985"/>
    <w:rsid w:val="000F61C5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C2B"/>
    <w:rsid w:val="00100ECF"/>
    <w:rsid w:val="00100EDE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2F63"/>
    <w:rsid w:val="00103288"/>
    <w:rsid w:val="00103335"/>
    <w:rsid w:val="001035A3"/>
    <w:rsid w:val="00104306"/>
    <w:rsid w:val="001046C3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95F"/>
    <w:rsid w:val="00106F02"/>
    <w:rsid w:val="0010705D"/>
    <w:rsid w:val="0010764A"/>
    <w:rsid w:val="00107937"/>
    <w:rsid w:val="00107C4F"/>
    <w:rsid w:val="001102B1"/>
    <w:rsid w:val="00110329"/>
    <w:rsid w:val="0011038D"/>
    <w:rsid w:val="0011081B"/>
    <w:rsid w:val="00110BE6"/>
    <w:rsid w:val="00110D7C"/>
    <w:rsid w:val="00110E7A"/>
    <w:rsid w:val="00110FB3"/>
    <w:rsid w:val="001111FD"/>
    <w:rsid w:val="00111215"/>
    <w:rsid w:val="001112E4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D9"/>
    <w:rsid w:val="00112CF4"/>
    <w:rsid w:val="00112D8B"/>
    <w:rsid w:val="00112DFF"/>
    <w:rsid w:val="00112E6D"/>
    <w:rsid w:val="00113087"/>
    <w:rsid w:val="001130F8"/>
    <w:rsid w:val="001132A6"/>
    <w:rsid w:val="001133F2"/>
    <w:rsid w:val="001135B5"/>
    <w:rsid w:val="001136B1"/>
    <w:rsid w:val="001138DD"/>
    <w:rsid w:val="0011391F"/>
    <w:rsid w:val="00113924"/>
    <w:rsid w:val="001139EF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8BB"/>
    <w:rsid w:val="00115B10"/>
    <w:rsid w:val="00115C79"/>
    <w:rsid w:val="00115FDE"/>
    <w:rsid w:val="0011609E"/>
    <w:rsid w:val="00116301"/>
    <w:rsid w:val="00116994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07E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50BC"/>
    <w:rsid w:val="00125172"/>
    <w:rsid w:val="001253F1"/>
    <w:rsid w:val="0012560D"/>
    <w:rsid w:val="001256F2"/>
    <w:rsid w:val="001257AF"/>
    <w:rsid w:val="0012597D"/>
    <w:rsid w:val="00125CFB"/>
    <w:rsid w:val="0012608F"/>
    <w:rsid w:val="0012609E"/>
    <w:rsid w:val="00126570"/>
    <w:rsid w:val="001265D6"/>
    <w:rsid w:val="001266C2"/>
    <w:rsid w:val="001267C0"/>
    <w:rsid w:val="00126C4B"/>
    <w:rsid w:val="00126EF4"/>
    <w:rsid w:val="00126F43"/>
    <w:rsid w:val="001271E0"/>
    <w:rsid w:val="001275AA"/>
    <w:rsid w:val="00127E1F"/>
    <w:rsid w:val="00127E56"/>
    <w:rsid w:val="00127FE3"/>
    <w:rsid w:val="00130039"/>
    <w:rsid w:val="001304EF"/>
    <w:rsid w:val="001308CD"/>
    <w:rsid w:val="00130B36"/>
    <w:rsid w:val="00130B71"/>
    <w:rsid w:val="00130C38"/>
    <w:rsid w:val="00131009"/>
    <w:rsid w:val="001311D3"/>
    <w:rsid w:val="0013126F"/>
    <w:rsid w:val="001312E4"/>
    <w:rsid w:val="0013153C"/>
    <w:rsid w:val="001315DF"/>
    <w:rsid w:val="00131892"/>
    <w:rsid w:val="00131B88"/>
    <w:rsid w:val="00131D11"/>
    <w:rsid w:val="001321E9"/>
    <w:rsid w:val="00132385"/>
    <w:rsid w:val="001323BB"/>
    <w:rsid w:val="0013240C"/>
    <w:rsid w:val="00132B1A"/>
    <w:rsid w:val="00132BD3"/>
    <w:rsid w:val="00132CD1"/>
    <w:rsid w:val="00132E78"/>
    <w:rsid w:val="00132F57"/>
    <w:rsid w:val="001330E6"/>
    <w:rsid w:val="00133109"/>
    <w:rsid w:val="00133187"/>
    <w:rsid w:val="001337FD"/>
    <w:rsid w:val="00133810"/>
    <w:rsid w:val="00133BE7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FA3"/>
    <w:rsid w:val="001353F2"/>
    <w:rsid w:val="00135477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2C5"/>
    <w:rsid w:val="00137302"/>
    <w:rsid w:val="0013769A"/>
    <w:rsid w:val="001377B3"/>
    <w:rsid w:val="0013790B"/>
    <w:rsid w:val="001379EB"/>
    <w:rsid w:val="00137C0A"/>
    <w:rsid w:val="00137DD8"/>
    <w:rsid w:val="00140545"/>
    <w:rsid w:val="00140739"/>
    <w:rsid w:val="00140916"/>
    <w:rsid w:val="0014094E"/>
    <w:rsid w:val="001409DD"/>
    <w:rsid w:val="001409F3"/>
    <w:rsid w:val="00140A53"/>
    <w:rsid w:val="00140BB0"/>
    <w:rsid w:val="001419E2"/>
    <w:rsid w:val="00141B22"/>
    <w:rsid w:val="00141C40"/>
    <w:rsid w:val="00141DA9"/>
    <w:rsid w:val="00141E55"/>
    <w:rsid w:val="001422FE"/>
    <w:rsid w:val="00142737"/>
    <w:rsid w:val="00142853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DB"/>
    <w:rsid w:val="0015268D"/>
    <w:rsid w:val="001529C2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4B6"/>
    <w:rsid w:val="001554FB"/>
    <w:rsid w:val="00155CB7"/>
    <w:rsid w:val="00155E62"/>
    <w:rsid w:val="00156049"/>
    <w:rsid w:val="0015664A"/>
    <w:rsid w:val="00156D7B"/>
    <w:rsid w:val="00156DD6"/>
    <w:rsid w:val="00157292"/>
    <w:rsid w:val="00157406"/>
    <w:rsid w:val="0015742D"/>
    <w:rsid w:val="0015754B"/>
    <w:rsid w:val="0015757A"/>
    <w:rsid w:val="00157656"/>
    <w:rsid w:val="001577E0"/>
    <w:rsid w:val="00157EB2"/>
    <w:rsid w:val="001604DE"/>
    <w:rsid w:val="00160FED"/>
    <w:rsid w:val="00161153"/>
    <w:rsid w:val="00161190"/>
    <w:rsid w:val="00161367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A3C"/>
    <w:rsid w:val="00164E87"/>
    <w:rsid w:val="00164EE2"/>
    <w:rsid w:val="00164F86"/>
    <w:rsid w:val="0016530A"/>
    <w:rsid w:val="0016540E"/>
    <w:rsid w:val="0016547A"/>
    <w:rsid w:val="00165592"/>
    <w:rsid w:val="00165653"/>
    <w:rsid w:val="00165BBD"/>
    <w:rsid w:val="00165FA4"/>
    <w:rsid w:val="00165FD8"/>
    <w:rsid w:val="00166174"/>
    <w:rsid w:val="001664D4"/>
    <w:rsid w:val="0016664D"/>
    <w:rsid w:val="00166699"/>
    <w:rsid w:val="00166B4D"/>
    <w:rsid w:val="00166CCB"/>
    <w:rsid w:val="00166D48"/>
    <w:rsid w:val="001670C5"/>
    <w:rsid w:val="001673C3"/>
    <w:rsid w:val="00167592"/>
    <w:rsid w:val="0016767F"/>
    <w:rsid w:val="001676DF"/>
    <w:rsid w:val="00167779"/>
    <w:rsid w:val="00167EB5"/>
    <w:rsid w:val="00167F43"/>
    <w:rsid w:val="00167FBC"/>
    <w:rsid w:val="001701D5"/>
    <w:rsid w:val="00170273"/>
    <w:rsid w:val="0017094A"/>
    <w:rsid w:val="00170AFD"/>
    <w:rsid w:val="00170EB5"/>
    <w:rsid w:val="00170FD7"/>
    <w:rsid w:val="00171128"/>
    <w:rsid w:val="001714B4"/>
    <w:rsid w:val="001715CA"/>
    <w:rsid w:val="00171659"/>
    <w:rsid w:val="0017186A"/>
    <w:rsid w:val="00171B14"/>
    <w:rsid w:val="00171CD6"/>
    <w:rsid w:val="00171EEE"/>
    <w:rsid w:val="00171F80"/>
    <w:rsid w:val="00171FEA"/>
    <w:rsid w:val="00171FFB"/>
    <w:rsid w:val="0017205B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6E"/>
    <w:rsid w:val="001736F0"/>
    <w:rsid w:val="001737D1"/>
    <w:rsid w:val="00173CDD"/>
    <w:rsid w:val="00173D24"/>
    <w:rsid w:val="00174126"/>
    <w:rsid w:val="00174182"/>
    <w:rsid w:val="00174263"/>
    <w:rsid w:val="001745D0"/>
    <w:rsid w:val="00174E3D"/>
    <w:rsid w:val="00174FBE"/>
    <w:rsid w:val="00175070"/>
    <w:rsid w:val="001751A8"/>
    <w:rsid w:val="00175293"/>
    <w:rsid w:val="00175466"/>
    <w:rsid w:val="00175735"/>
    <w:rsid w:val="001757D0"/>
    <w:rsid w:val="00175891"/>
    <w:rsid w:val="001759C3"/>
    <w:rsid w:val="00175CBC"/>
    <w:rsid w:val="00175F20"/>
    <w:rsid w:val="00175F62"/>
    <w:rsid w:val="001762F3"/>
    <w:rsid w:val="001765BD"/>
    <w:rsid w:val="00176C9D"/>
    <w:rsid w:val="00176DE0"/>
    <w:rsid w:val="001774C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1178"/>
    <w:rsid w:val="00181380"/>
    <w:rsid w:val="00181399"/>
    <w:rsid w:val="00181E9C"/>
    <w:rsid w:val="00181F37"/>
    <w:rsid w:val="00181F78"/>
    <w:rsid w:val="0018201D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90F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AB5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AA3"/>
    <w:rsid w:val="00186041"/>
    <w:rsid w:val="00186163"/>
    <w:rsid w:val="00186403"/>
    <w:rsid w:val="001866B8"/>
    <w:rsid w:val="0018681D"/>
    <w:rsid w:val="00186D00"/>
    <w:rsid w:val="00186E89"/>
    <w:rsid w:val="00186F3E"/>
    <w:rsid w:val="001876DD"/>
    <w:rsid w:val="00187F70"/>
    <w:rsid w:val="00190334"/>
    <w:rsid w:val="00190403"/>
    <w:rsid w:val="00190624"/>
    <w:rsid w:val="00190A32"/>
    <w:rsid w:val="00190E05"/>
    <w:rsid w:val="00190E2D"/>
    <w:rsid w:val="00190E4A"/>
    <w:rsid w:val="0019134A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3AD"/>
    <w:rsid w:val="00193708"/>
    <w:rsid w:val="00193868"/>
    <w:rsid w:val="00193BFA"/>
    <w:rsid w:val="00193CEC"/>
    <w:rsid w:val="00193ECB"/>
    <w:rsid w:val="00194167"/>
    <w:rsid w:val="001942A8"/>
    <w:rsid w:val="001942D6"/>
    <w:rsid w:val="00194346"/>
    <w:rsid w:val="001945EF"/>
    <w:rsid w:val="00194822"/>
    <w:rsid w:val="001948B8"/>
    <w:rsid w:val="001948E6"/>
    <w:rsid w:val="001950C5"/>
    <w:rsid w:val="0019515A"/>
    <w:rsid w:val="00195304"/>
    <w:rsid w:val="001957FB"/>
    <w:rsid w:val="00195A60"/>
    <w:rsid w:val="00195A98"/>
    <w:rsid w:val="00195B2C"/>
    <w:rsid w:val="00195CBB"/>
    <w:rsid w:val="00195DBB"/>
    <w:rsid w:val="001962D5"/>
    <w:rsid w:val="0019689A"/>
    <w:rsid w:val="00196A75"/>
    <w:rsid w:val="00196AEA"/>
    <w:rsid w:val="00196BE1"/>
    <w:rsid w:val="0019739F"/>
    <w:rsid w:val="00197640"/>
    <w:rsid w:val="00197660"/>
    <w:rsid w:val="00197787"/>
    <w:rsid w:val="0019789E"/>
    <w:rsid w:val="00197D03"/>
    <w:rsid w:val="00197F79"/>
    <w:rsid w:val="00197FBC"/>
    <w:rsid w:val="001A0346"/>
    <w:rsid w:val="001A069F"/>
    <w:rsid w:val="001A0871"/>
    <w:rsid w:val="001A0A77"/>
    <w:rsid w:val="001A0ED9"/>
    <w:rsid w:val="001A0F7F"/>
    <w:rsid w:val="001A1058"/>
    <w:rsid w:val="001A1270"/>
    <w:rsid w:val="001A1290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06"/>
    <w:rsid w:val="001A2FF3"/>
    <w:rsid w:val="001A3745"/>
    <w:rsid w:val="001A37C9"/>
    <w:rsid w:val="001A385C"/>
    <w:rsid w:val="001A3C38"/>
    <w:rsid w:val="001A3C3D"/>
    <w:rsid w:val="001A3D9C"/>
    <w:rsid w:val="001A3E3D"/>
    <w:rsid w:val="001A3E6E"/>
    <w:rsid w:val="001A4624"/>
    <w:rsid w:val="001A4811"/>
    <w:rsid w:val="001A485D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7067"/>
    <w:rsid w:val="001A716E"/>
    <w:rsid w:val="001A7466"/>
    <w:rsid w:val="001A74CA"/>
    <w:rsid w:val="001A7EA2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0BB"/>
    <w:rsid w:val="001B22D3"/>
    <w:rsid w:val="001B2358"/>
    <w:rsid w:val="001B24AE"/>
    <w:rsid w:val="001B25AA"/>
    <w:rsid w:val="001B27BD"/>
    <w:rsid w:val="001B28C6"/>
    <w:rsid w:val="001B2937"/>
    <w:rsid w:val="001B2D5E"/>
    <w:rsid w:val="001B3028"/>
    <w:rsid w:val="001B30DB"/>
    <w:rsid w:val="001B326F"/>
    <w:rsid w:val="001B35EA"/>
    <w:rsid w:val="001B361C"/>
    <w:rsid w:val="001B377E"/>
    <w:rsid w:val="001B3881"/>
    <w:rsid w:val="001B3BEA"/>
    <w:rsid w:val="001B3CAE"/>
    <w:rsid w:val="001B3D01"/>
    <w:rsid w:val="001B3D0E"/>
    <w:rsid w:val="001B3DA4"/>
    <w:rsid w:val="001B4491"/>
    <w:rsid w:val="001B4583"/>
    <w:rsid w:val="001B4782"/>
    <w:rsid w:val="001B4B0B"/>
    <w:rsid w:val="001B4B0E"/>
    <w:rsid w:val="001B4D45"/>
    <w:rsid w:val="001B50AF"/>
    <w:rsid w:val="001B55FE"/>
    <w:rsid w:val="001B5739"/>
    <w:rsid w:val="001B5C08"/>
    <w:rsid w:val="001B5EBE"/>
    <w:rsid w:val="001B631E"/>
    <w:rsid w:val="001B633A"/>
    <w:rsid w:val="001B6470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F8C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9BD"/>
    <w:rsid w:val="001C5E68"/>
    <w:rsid w:val="001C6636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CEB"/>
    <w:rsid w:val="001D0E57"/>
    <w:rsid w:val="001D0EFA"/>
    <w:rsid w:val="001D0FAE"/>
    <w:rsid w:val="001D14C5"/>
    <w:rsid w:val="001D1520"/>
    <w:rsid w:val="001D1521"/>
    <w:rsid w:val="001D163C"/>
    <w:rsid w:val="001D166E"/>
    <w:rsid w:val="001D1889"/>
    <w:rsid w:val="001D1A2B"/>
    <w:rsid w:val="001D1D82"/>
    <w:rsid w:val="001D1E96"/>
    <w:rsid w:val="001D2086"/>
    <w:rsid w:val="001D2166"/>
    <w:rsid w:val="001D251F"/>
    <w:rsid w:val="001D2706"/>
    <w:rsid w:val="001D28F3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8F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B6E"/>
    <w:rsid w:val="001E0C73"/>
    <w:rsid w:val="001E0CE4"/>
    <w:rsid w:val="001E0D85"/>
    <w:rsid w:val="001E14FC"/>
    <w:rsid w:val="001E152F"/>
    <w:rsid w:val="001E16D1"/>
    <w:rsid w:val="001E195D"/>
    <w:rsid w:val="001E1F68"/>
    <w:rsid w:val="001E2191"/>
    <w:rsid w:val="001E2286"/>
    <w:rsid w:val="001E231F"/>
    <w:rsid w:val="001E28ED"/>
    <w:rsid w:val="001E2A96"/>
    <w:rsid w:val="001E2AFE"/>
    <w:rsid w:val="001E2D10"/>
    <w:rsid w:val="001E2D39"/>
    <w:rsid w:val="001E2F01"/>
    <w:rsid w:val="001E2FEC"/>
    <w:rsid w:val="001E3329"/>
    <w:rsid w:val="001E35A8"/>
    <w:rsid w:val="001E36EB"/>
    <w:rsid w:val="001E37EA"/>
    <w:rsid w:val="001E3AB2"/>
    <w:rsid w:val="001E3DEF"/>
    <w:rsid w:val="001E3ED5"/>
    <w:rsid w:val="001E443E"/>
    <w:rsid w:val="001E5202"/>
    <w:rsid w:val="001E524A"/>
    <w:rsid w:val="001E5298"/>
    <w:rsid w:val="001E532B"/>
    <w:rsid w:val="001E56F2"/>
    <w:rsid w:val="001E5DBA"/>
    <w:rsid w:val="001E60C3"/>
    <w:rsid w:val="001E619B"/>
    <w:rsid w:val="001E6485"/>
    <w:rsid w:val="001E6606"/>
    <w:rsid w:val="001E66B5"/>
    <w:rsid w:val="001E6831"/>
    <w:rsid w:val="001E68C1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754"/>
    <w:rsid w:val="001E78DA"/>
    <w:rsid w:val="001E793F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1028"/>
    <w:rsid w:val="001F1037"/>
    <w:rsid w:val="001F1265"/>
    <w:rsid w:val="001F127B"/>
    <w:rsid w:val="001F134A"/>
    <w:rsid w:val="001F14CB"/>
    <w:rsid w:val="001F1791"/>
    <w:rsid w:val="001F179A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C8"/>
    <w:rsid w:val="001F30F9"/>
    <w:rsid w:val="001F3B56"/>
    <w:rsid w:val="001F3BA0"/>
    <w:rsid w:val="001F3D64"/>
    <w:rsid w:val="001F3E83"/>
    <w:rsid w:val="001F416E"/>
    <w:rsid w:val="001F4290"/>
    <w:rsid w:val="001F4A6C"/>
    <w:rsid w:val="001F4C2D"/>
    <w:rsid w:val="001F4ECF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BA9"/>
    <w:rsid w:val="001F6DAD"/>
    <w:rsid w:val="001F741E"/>
    <w:rsid w:val="001F7563"/>
    <w:rsid w:val="001F769D"/>
    <w:rsid w:val="0020027C"/>
    <w:rsid w:val="002002B7"/>
    <w:rsid w:val="002002D1"/>
    <w:rsid w:val="002004F3"/>
    <w:rsid w:val="00200614"/>
    <w:rsid w:val="0020072C"/>
    <w:rsid w:val="0020076A"/>
    <w:rsid w:val="00200958"/>
    <w:rsid w:val="00200CA3"/>
    <w:rsid w:val="00200EA3"/>
    <w:rsid w:val="00200EBE"/>
    <w:rsid w:val="00201088"/>
    <w:rsid w:val="002012C8"/>
    <w:rsid w:val="00201484"/>
    <w:rsid w:val="00201706"/>
    <w:rsid w:val="002018FD"/>
    <w:rsid w:val="00201D11"/>
    <w:rsid w:val="0020238A"/>
    <w:rsid w:val="00202531"/>
    <w:rsid w:val="00202734"/>
    <w:rsid w:val="00202811"/>
    <w:rsid w:val="00202BD5"/>
    <w:rsid w:val="00202CAB"/>
    <w:rsid w:val="00202D33"/>
    <w:rsid w:val="00202D63"/>
    <w:rsid w:val="00202D76"/>
    <w:rsid w:val="00203755"/>
    <w:rsid w:val="0020381C"/>
    <w:rsid w:val="002038D6"/>
    <w:rsid w:val="00203947"/>
    <w:rsid w:val="00203A3F"/>
    <w:rsid w:val="00203A7B"/>
    <w:rsid w:val="00203B9F"/>
    <w:rsid w:val="00203D11"/>
    <w:rsid w:val="00203E69"/>
    <w:rsid w:val="00204255"/>
    <w:rsid w:val="002043C6"/>
    <w:rsid w:val="00204594"/>
    <w:rsid w:val="002045D4"/>
    <w:rsid w:val="002047AA"/>
    <w:rsid w:val="00204F14"/>
    <w:rsid w:val="0020504D"/>
    <w:rsid w:val="002050D4"/>
    <w:rsid w:val="002054D4"/>
    <w:rsid w:val="00205560"/>
    <w:rsid w:val="0020559B"/>
    <w:rsid w:val="00206077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41B"/>
    <w:rsid w:val="00207832"/>
    <w:rsid w:val="002078E6"/>
    <w:rsid w:val="00207B9F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A7C"/>
    <w:rsid w:val="00211AFA"/>
    <w:rsid w:val="00211B4C"/>
    <w:rsid w:val="00211CB6"/>
    <w:rsid w:val="00211D96"/>
    <w:rsid w:val="00211F92"/>
    <w:rsid w:val="0021220E"/>
    <w:rsid w:val="0021271E"/>
    <w:rsid w:val="0021287D"/>
    <w:rsid w:val="00212C8A"/>
    <w:rsid w:val="00213097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B00"/>
    <w:rsid w:val="00216B11"/>
    <w:rsid w:val="00216BEF"/>
    <w:rsid w:val="00216CCD"/>
    <w:rsid w:val="00216F6A"/>
    <w:rsid w:val="00217275"/>
    <w:rsid w:val="002172A2"/>
    <w:rsid w:val="002173B1"/>
    <w:rsid w:val="002175E4"/>
    <w:rsid w:val="0021762B"/>
    <w:rsid w:val="00217A80"/>
    <w:rsid w:val="00217F18"/>
    <w:rsid w:val="00217F72"/>
    <w:rsid w:val="00220202"/>
    <w:rsid w:val="00220665"/>
    <w:rsid w:val="00220C53"/>
    <w:rsid w:val="002216E6"/>
    <w:rsid w:val="00221731"/>
    <w:rsid w:val="00221D70"/>
    <w:rsid w:val="00221DCE"/>
    <w:rsid w:val="00221E93"/>
    <w:rsid w:val="00221EB8"/>
    <w:rsid w:val="00221FB4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9B9"/>
    <w:rsid w:val="00223AEC"/>
    <w:rsid w:val="00223C3A"/>
    <w:rsid w:val="00223D0F"/>
    <w:rsid w:val="00223E10"/>
    <w:rsid w:val="00223F85"/>
    <w:rsid w:val="002245F8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6311"/>
    <w:rsid w:val="00226958"/>
    <w:rsid w:val="00226B21"/>
    <w:rsid w:val="00227123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F4C"/>
    <w:rsid w:val="00230438"/>
    <w:rsid w:val="00230754"/>
    <w:rsid w:val="0023080E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0C0"/>
    <w:rsid w:val="0023217F"/>
    <w:rsid w:val="002321E8"/>
    <w:rsid w:val="002321F8"/>
    <w:rsid w:val="00232983"/>
    <w:rsid w:val="00233012"/>
    <w:rsid w:val="002330D7"/>
    <w:rsid w:val="002335B5"/>
    <w:rsid w:val="002338AE"/>
    <w:rsid w:val="00233AAA"/>
    <w:rsid w:val="00233B8A"/>
    <w:rsid w:val="0023402D"/>
    <w:rsid w:val="0023445B"/>
    <w:rsid w:val="0023457A"/>
    <w:rsid w:val="002346D9"/>
    <w:rsid w:val="0023497A"/>
    <w:rsid w:val="002349FF"/>
    <w:rsid w:val="00234FDF"/>
    <w:rsid w:val="0023512A"/>
    <w:rsid w:val="00235135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B2A"/>
    <w:rsid w:val="00236E25"/>
    <w:rsid w:val="00236EFF"/>
    <w:rsid w:val="002373E7"/>
    <w:rsid w:val="0023760E"/>
    <w:rsid w:val="0023769E"/>
    <w:rsid w:val="00240379"/>
    <w:rsid w:val="002405F0"/>
    <w:rsid w:val="00240937"/>
    <w:rsid w:val="0024098A"/>
    <w:rsid w:val="00240DDF"/>
    <w:rsid w:val="00240FE9"/>
    <w:rsid w:val="00241736"/>
    <w:rsid w:val="00241D24"/>
    <w:rsid w:val="00241EDF"/>
    <w:rsid w:val="00242424"/>
    <w:rsid w:val="002424A2"/>
    <w:rsid w:val="0024251B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80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419"/>
    <w:rsid w:val="00245672"/>
    <w:rsid w:val="002456DC"/>
    <w:rsid w:val="00245712"/>
    <w:rsid w:val="00245745"/>
    <w:rsid w:val="002458FB"/>
    <w:rsid w:val="00245CB5"/>
    <w:rsid w:val="00245CC5"/>
    <w:rsid w:val="00245EFC"/>
    <w:rsid w:val="0024601F"/>
    <w:rsid w:val="002465B1"/>
    <w:rsid w:val="00246A80"/>
    <w:rsid w:val="00246E0D"/>
    <w:rsid w:val="00246E70"/>
    <w:rsid w:val="00246FFE"/>
    <w:rsid w:val="002475BE"/>
    <w:rsid w:val="00247DAE"/>
    <w:rsid w:val="00247F01"/>
    <w:rsid w:val="00250096"/>
    <w:rsid w:val="00250423"/>
    <w:rsid w:val="0025048D"/>
    <w:rsid w:val="0025049E"/>
    <w:rsid w:val="002505DE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0EE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8BA"/>
    <w:rsid w:val="002539B7"/>
    <w:rsid w:val="002539C6"/>
    <w:rsid w:val="00253DCD"/>
    <w:rsid w:val="00253ECD"/>
    <w:rsid w:val="00253FB6"/>
    <w:rsid w:val="00254394"/>
    <w:rsid w:val="00254396"/>
    <w:rsid w:val="0025462E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539"/>
    <w:rsid w:val="002566E3"/>
    <w:rsid w:val="00256980"/>
    <w:rsid w:val="002569DE"/>
    <w:rsid w:val="00256B9D"/>
    <w:rsid w:val="00256DC1"/>
    <w:rsid w:val="002570EE"/>
    <w:rsid w:val="00257316"/>
    <w:rsid w:val="002573B5"/>
    <w:rsid w:val="002573F9"/>
    <w:rsid w:val="002574D7"/>
    <w:rsid w:val="002578B1"/>
    <w:rsid w:val="002578FE"/>
    <w:rsid w:val="00257A67"/>
    <w:rsid w:val="00257CA7"/>
    <w:rsid w:val="00260798"/>
    <w:rsid w:val="00260B1E"/>
    <w:rsid w:val="00260C71"/>
    <w:rsid w:val="00260D21"/>
    <w:rsid w:val="00260F18"/>
    <w:rsid w:val="002611E9"/>
    <w:rsid w:val="00261305"/>
    <w:rsid w:val="002613A4"/>
    <w:rsid w:val="00261E68"/>
    <w:rsid w:val="002620D0"/>
    <w:rsid w:val="002621E5"/>
    <w:rsid w:val="002622EE"/>
    <w:rsid w:val="002624BE"/>
    <w:rsid w:val="002626D4"/>
    <w:rsid w:val="00262730"/>
    <w:rsid w:val="002628B5"/>
    <w:rsid w:val="00262E44"/>
    <w:rsid w:val="00262E7A"/>
    <w:rsid w:val="00262FBB"/>
    <w:rsid w:val="0026303D"/>
    <w:rsid w:val="0026306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5023"/>
    <w:rsid w:val="00265067"/>
    <w:rsid w:val="002653A9"/>
    <w:rsid w:val="00265620"/>
    <w:rsid w:val="002657F0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2C5"/>
    <w:rsid w:val="00267396"/>
    <w:rsid w:val="0026743F"/>
    <w:rsid w:val="0026753E"/>
    <w:rsid w:val="00267975"/>
    <w:rsid w:val="0027104F"/>
    <w:rsid w:val="0027159B"/>
    <w:rsid w:val="00271D6F"/>
    <w:rsid w:val="00271E2F"/>
    <w:rsid w:val="0027214E"/>
    <w:rsid w:val="00272B19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DE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34"/>
    <w:rsid w:val="00276B4F"/>
    <w:rsid w:val="00276CA7"/>
    <w:rsid w:val="00277047"/>
    <w:rsid w:val="002771CC"/>
    <w:rsid w:val="00277283"/>
    <w:rsid w:val="002772F7"/>
    <w:rsid w:val="0027730D"/>
    <w:rsid w:val="0027745D"/>
    <w:rsid w:val="002778E4"/>
    <w:rsid w:val="00280018"/>
    <w:rsid w:val="0028005E"/>
    <w:rsid w:val="002802A0"/>
    <w:rsid w:val="00280768"/>
    <w:rsid w:val="00280B96"/>
    <w:rsid w:val="00280BBD"/>
    <w:rsid w:val="0028109D"/>
    <w:rsid w:val="002811F0"/>
    <w:rsid w:val="002814E1"/>
    <w:rsid w:val="0028168A"/>
    <w:rsid w:val="00281690"/>
    <w:rsid w:val="00281802"/>
    <w:rsid w:val="00281AD4"/>
    <w:rsid w:val="0028227A"/>
    <w:rsid w:val="002822BC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303"/>
    <w:rsid w:val="00286617"/>
    <w:rsid w:val="00286644"/>
    <w:rsid w:val="00286671"/>
    <w:rsid w:val="00286C19"/>
    <w:rsid w:val="00286DF1"/>
    <w:rsid w:val="002900E8"/>
    <w:rsid w:val="0029039B"/>
    <w:rsid w:val="0029046A"/>
    <w:rsid w:val="002906DC"/>
    <w:rsid w:val="00290792"/>
    <w:rsid w:val="00290805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E5A"/>
    <w:rsid w:val="00291FE9"/>
    <w:rsid w:val="00292186"/>
    <w:rsid w:val="002921B9"/>
    <w:rsid w:val="0029233B"/>
    <w:rsid w:val="0029237E"/>
    <w:rsid w:val="00292774"/>
    <w:rsid w:val="00292D20"/>
    <w:rsid w:val="00292D75"/>
    <w:rsid w:val="00293041"/>
    <w:rsid w:val="002930A1"/>
    <w:rsid w:val="0029340F"/>
    <w:rsid w:val="0029344B"/>
    <w:rsid w:val="00293475"/>
    <w:rsid w:val="002938FD"/>
    <w:rsid w:val="00293AC9"/>
    <w:rsid w:val="00293B0D"/>
    <w:rsid w:val="00293D40"/>
    <w:rsid w:val="00293DAA"/>
    <w:rsid w:val="002941BC"/>
    <w:rsid w:val="0029420F"/>
    <w:rsid w:val="00294264"/>
    <w:rsid w:val="00294959"/>
    <w:rsid w:val="00294A67"/>
    <w:rsid w:val="00294C8E"/>
    <w:rsid w:val="0029524F"/>
    <w:rsid w:val="00295264"/>
    <w:rsid w:val="002954F6"/>
    <w:rsid w:val="00295868"/>
    <w:rsid w:val="00295933"/>
    <w:rsid w:val="00295995"/>
    <w:rsid w:val="00295B75"/>
    <w:rsid w:val="0029610B"/>
    <w:rsid w:val="002963E1"/>
    <w:rsid w:val="002966C7"/>
    <w:rsid w:val="00296731"/>
    <w:rsid w:val="00296E49"/>
    <w:rsid w:val="00296F98"/>
    <w:rsid w:val="002975B1"/>
    <w:rsid w:val="00297A7E"/>
    <w:rsid w:val="00297B4A"/>
    <w:rsid w:val="002A0071"/>
    <w:rsid w:val="002A04B9"/>
    <w:rsid w:val="002A09D5"/>
    <w:rsid w:val="002A0A15"/>
    <w:rsid w:val="002A0AED"/>
    <w:rsid w:val="002A0D3D"/>
    <w:rsid w:val="002A0E5D"/>
    <w:rsid w:val="002A1331"/>
    <w:rsid w:val="002A1539"/>
    <w:rsid w:val="002A1641"/>
    <w:rsid w:val="002A16A1"/>
    <w:rsid w:val="002A1960"/>
    <w:rsid w:val="002A1E5F"/>
    <w:rsid w:val="002A25C7"/>
    <w:rsid w:val="002A268F"/>
    <w:rsid w:val="002A26E3"/>
    <w:rsid w:val="002A2816"/>
    <w:rsid w:val="002A29CC"/>
    <w:rsid w:val="002A2A8F"/>
    <w:rsid w:val="002A2D02"/>
    <w:rsid w:val="002A2FA1"/>
    <w:rsid w:val="002A315D"/>
    <w:rsid w:val="002A322C"/>
    <w:rsid w:val="002A32A0"/>
    <w:rsid w:val="002A340F"/>
    <w:rsid w:val="002A34D3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47F"/>
    <w:rsid w:val="002A4546"/>
    <w:rsid w:val="002A45C3"/>
    <w:rsid w:val="002A4912"/>
    <w:rsid w:val="002A49E9"/>
    <w:rsid w:val="002A4A18"/>
    <w:rsid w:val="002A525B"/>
    <w:rsid w:val="002A5BEF"/>
    <w:rsid w:val="002A5D61"/>
    <w:rsid w:val="002A5E5E"/>
    <w:rsid w:val="002A5F0A"/>
    <w:rsid w:val="002A62BD"/>
    <w:rsid w:val="002A6930"/>
    <w:rsid w:val="002A69F3"/>
    <w:rsid w:val="002A6A7C"/>
    <w:rsid w:val="002A6D18"/>
    <w:rsid w:val="002A6F92"/>
    <w:rsid w:val="002A7BA5"/>
    <w:rsid w:val="002A7FF2"/>
    <w:rsid w:val="002A7FFE"/>
    <w:rsid w:val="002B017C"/>
    <w:rsid w:val="002B0660"/>
    <w:rsid w:val="002B089D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448"/>
    <w:rsid w:val="002B462A"/>
    <w:rsid w:val="002B46AC"/>
    <w:rsid w:val="002B48D0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B4"/>
    <w:rsid w:val="002B61D8"/>
    <w:rsid w:val="002B66E3"/>
    <w:rsid w:val="002B670C"/>
    <w:rsid w:val="002B6843"/>
    <w:rsid w:val="002B68A4"/>
    <w:rsid w:val="002B691D"/>
    <w:rsid w:val="002B698D"/>
    <w:rsid w:val="002B69E4"/>
    <w:rsid w:val="002B6CC2"/>
    <w:rsid w:val="002B7103"/>
    <w:rsid w:val="002B7540"/>
    <w:rsid w:val="002B798E"/>
    <w:rsid w:val="002C0288"/>
    <w:rsid w:val="002C038C"/>
    <w:rsid w:val="002C062A"/>
    <w:rsid w:val="002C06B1"/>
    <w:rsid w:val="002C07D1"/>
    <w:rsid w:val="002C0DBE"/>
    <w:rsid w:val="002C102B"/>
    <w:rsid w:val="002C1163"/>
    <w:rsid w:val="002C129D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625"/>
    <w:rsid w:val="002C3001"/>
    <w:rsid w:val="002C30A5"/>
    <w:rsid w:val="002C31C1"/>
    <w:rsid w:val="002C340B"/>
    <w:rsid w:val="002C35A5"/>
    <w:rsid w:val="002C39CB"/>
    <w:rsid w:val="002C3AB6"/>
    <w:rsid w:val="002C3BC6"/>
    <w:rsid w:val="002C3CD6"/>
    <w:rsid w:val="002C3D69"/>
    <w:rsid w:val="002C3F68"/>
    <w:rsid w:val="002C4018"/>
    <w:rsid w:val="002C4297"/>
    <w:rsid w:val="002C4620"/>
    <w:rsid w:val="002C47E9"/>
    <w:rsid w:val="002C4A99"/>
    <w:rsid w:val="002C4CAA"/>
    <w:rsid w:val="002C4D4A"/>
    <w:rsid w:val="002C4EE1"/>
    <w:rsid w:val="002C4FE3"/>
    <w:rsid w:val="002C5020"/>
    <w:rsid w:val="002C50BE"/>
    <w:rsid w:val="002C53B6"/>
    <w:rsid w:val="002C553C"/>
    <w:rsid w:val="002C587C"/>
    <w:rsid w:val="002C5B3F"/>
    <w:rsid w:val="002C5E7B"/>
    <w:rsid w:val="002C5FAF"/>
    <w:rsid w:val="002C6465"/>
    <w:rsid w:val="002C6538"/>
    <w:rsid w:val="002C6687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CD"/>
    <w:rsid w:val="002D07E9"/>
    <w:rsid w:val="002D0A31"/>
    <w:rsid w:val="002D0EBC"/>
    <w:rsid w:val="002D0F25"/>
    <w:rsid w:val="002D1084"/>
    <w:rsid w:val="002D11CF"/>
    <w:rsid w:val="002D129C"/>
    <w:rsid w:val="002D12DA"/>
    <w:rsid w:val="002D16B9"/>
    <w:rsid w:val="002D17D7"/>
    <w:rsid w:val="002D1801"/>
    <w:rsid w:val="002D1958"/>
    <w:rsid w:val="002D1C58"/>
    <w:rsid w:val="002D1D09"/>
    <w:rsid w:val="002D206A"/>
    <w:rsid w:val="002D2506"/>
    <w:rsid w:val="002D2533"/>
    <w:rsid w:val="002D2759"/>
    <w:rsid w:val="002D2960"/>
    <w:rsid w:val="002D3400"/>
    <w:rsid w:val="002D3515"/>
    <w:rsid w:val="002D38BC"/>
    <w:rsid w:val="002D3E1A"/>
    <w:rsid w:val="002D3EA0"/>
    <w:rsid w:val="002D4141"/>
    <w:rsid w:val="002D444E"/>
    <w:rsid w:val="002D4C58"/>
    <w:rsid w:val="002D500C"/>
    <w:rsid w:val="002D5239"/>
    <w:rsid w:val="002D5240"/>
    <w:rsid w:val="002D64F2"/>
    <w:rsid w:val="002D6871"/>
    <w:rsid w:val="002D68A2"/>
    <w:rsid w:val="002D68B4"/>
    <w:rsid w:val="002D6D42"/>
    <w:rsid w:val="002D6F06"/>
    <w:rsid w:val="002D7019"/>
    <w:rsid w:val="002D7052"/>
    <w:rsid w:val="002D7187"/>
    <w:rsid w:val="002D7384"/>
    <w:rsid w:val="002D7C30"/>
    <w:rsid w:val="002D7D91"/>
    <w:rsid w:val="002D7FA1"/>
    <w:rsid w:val="002E00DF"/>
    <w:rsid w:val="002E013F"/>
    <w:rsid w:val="002E0241"/>
    <w:rsid w:val="002E0626"/>
    <w:rsid w:val="002E06F1"/>
    <w:rsid w:val="002E0C4B"/>
    <w:rsid w:val="002E0CC6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E29"/>
    <w:rsid w:val="002E20B4"/>
    <w:rsid w:val="002E2330"/>
    <w:rsid w:val="002E2641"/>
    <w:rsid w:val="002E2CC0"/>
    <w:rsid w:val="002E2D2D"/>
    <w:rsid w:val="002E2D90"/>
    <w:rsid w:val="002E2F7E"/>
    <w:rsid w:val="002E3039"/>
    <w:rsid w:val="002E30A5"/>
    <w:rsid w:val="002E3562"/>
    <w:rsid w:val="002E37DD"/>
    <w:rsid w:val="002E3999"/>
    <w:rsid w:val="002E3C83"/>
    <w:rsid w:val="002E3FC1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686"/>
    <w:rsid w:val="002E6B27"/>
    <w:rsid w:val="002E6D46"/>
    <w:rsid w:val="002E6D47"/>
    <w:rsid w:val="002E6EE8"/>
    <w:rsid w:val="002E6FBC"/>
    <w:rsid w:val="002E7195"/>
    <w:rsid w:val="002E744F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67"/>
    <w:rsid w:val="002F2479"/>
    <w:rsid w:val="002F2564"/>
    <w:rsid w:val="002F25CD"/>
    <w:rsid w:val="002F2A08"/>
    <w:rsid w:val="002F2C62"/>
    <w:rsid w:val="002F2CCC"/>
    <w:rsid w:val="002F2D2D"/>
    <w:rsid w:val="002F2F74"/>
    <w:rsid w:val="002F3A4D"/>
    <w:rsid w:val="002F3B09"/>
    <w:rsid w:val="002F3B94"/>
    <w:rsid w:val="002F3D9B"/>
    <w:rsid w:val="002F3EDE"/>
    <w:rsid w:val="002F3F6C"/>
    <w:rsid w:val="002F3FCF"/>
    <w:rsid w:val="002F3FDE"/>
    <w:rsid w:val="002F456B"/>
    <w:rsid w:val="002F478D"/>
    <w:rsid w:val="002F4A74"/>
    <w:rsid w:val="002F4FE6"/>
    <w:rsid w:val="002F5019"/>
    <w:rsid w:val="002F5840"/>
    <w:rsid w:val="002F59C9"/>
    <w:rsid w:val="002F5A1F"/>
    <w:rsid w:val="002F6148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530"/>
    <w:rsid w:val="002F7A60"/>
    <w:rsid w:val="002F7AB5"/>
    <w:rsid w:val="002F7BEA"/>
    <w:rsid w:val="002F7CDE"/>
    <w:rsid w:val="002F7F09"/>
    <w:rsid w:val="0030047A"/>
    <w:rsid w:val="003004F9"/>
    <w:rsid w:val="0030075E"/>
    <w:rsid w:val="00300944"/>
    <w:rsid w:val="00300C11"/>
    <w:rsid w:val="0030118B"/>
    <w:rsid w:val="00301552"/>
    <w:rsid w:val="00301774"/>
    <w:rsid w:val="00301BC5"/>
    <w:rsid w:val="00301C87"/>
    <w:rsid w:val="00301CED"/>
    <w:rsid w:val="00301E59"/>
    <w:rsid w:val="00301EBC"/>
    <w:rsid w:val="0030213B"/>
    <w:rsid w:val="003021AC"/>
    <w:rsid w:val="00302477"/>
    <w:rsid w:val="00302603"/>
    <w:rsid w:val="00302634"/>
    <w:rsid w:val="00302658"/>
    <w:rsid w:val="00302C1E"/>
    <w:rsid w:val="00302D43"/>
    <w:rsid w:val="00302E0C"/>
    <w:rsid w:val="003030CB"/>
    <w:rsid w:val="00303186"/>
    <w:rsid w:val="0030352B"/>
    <w:rsid w:val="00303D56"/>
    <w:rsid w:val="00303E1E"/>
    <w:rsid w:val="00304187"/>
    <w:rsid w:val="003044BE"/>
    <w:rsid w:val="003046CC"/>
    <w:rsid w:val="0030490B"/>
    <w:rsid w:val="003049C9"/>
    <w:rsid w:val="00304BC6"/>
    <w:rsid w:val="00304D2A"/>
    <w:rsid w:val="00304F0F"/>
    <w:rsid w:val="0030504F"/>
    <w:rsid w:val="003051B6"/>
    <w:rsid w:val="00305451"/>
    <w:rsid w:val="00305521"/>
    <w:rsid w:val="003055E9"/>
    <w:rsid w:val="003056A8"/>
    <w:rsid w:val="00305A79"/>
    <w:rsid w:val="00305B63"/>
    <w:rsid w:val="00305DDF"/>
    <w:rsid w:val="00306378"/>
    <w:rsid w:val="00306413"/>
    <w:rsid w:val="00306A7E"/>
    <w:rsid w:val="00306D83"/>
    <w:rsid w:val="00307124"/>
    <w:rsid w:val="00307345"/>
    <w:rsid w:val="003073FC"/>
    <w:rsid w:val="00307485"/>
    <w:rsid w:val="003076F6"/>
    <w:rsid w:val="003079F5"/>
    <w:rsid w:val="00310366"/>
    <w:rsid w:val="00310392"/>
    <w:rsid w:val="003107E2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3A3"/>
    <w:rsid w:val="0031289A"/>
    <w:rsid w:val="00312CAA"/>
    <w:rsid w:val="00312CFE"/>
    <w:rsid w:val="00312D54"/>
    <w:rsid w:val="00312F84"/>
    <w:rsid w:val="0031310C"/>
    <w:rsid w:val="0031319B"/>
    <w:rsid w:val="00313335"/>
    <w:rsid w:val="0031364B"/>
    <w:rsid w:val="00313761"/>
    <w:rsid w:val="003139F5"/>
    <w:rsid w:val="00313A4E"/>
    <w:rsid w:val="00313E3D"/>
    <w:rsid w:val="00313E50"/>
    <w:rsid w:val="00313EA8"/>
    <w:rsid w:val="00313F24"/>
    <w:rsid w:val="0031417E"/>
    <w:rsid w:val="00314665"/>
    <w:rsid w:val="0031489E"/>
    <w:rsid w:val="003149DC"/>
    <w:rsid w:val="00314BE4"/>
    <w:rsid w:val="00314EB8"/>
    <w:rsid w:val="00314F22"/>
    <w:rsid w:val="00314F86"/>
    <w:rsid w:val="00314FCF"/>
    <w:rsid w:val="00316171"/>
    <w:rsid w:val="003162DC"/>
    <w:rsid w:val="00316716"/>
    <w:rsid w:val="003168DE"/>
    <w:rsid w:val="003169D9"/>
    <w:rsid w:val="00316C5A"/>
    <w:rsid w:val="00316D11"/>
    <w:rsid w:val="00316D4A"/>
    <w:rsid w:val="00316DF1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46B"/>
    <w:rsid w:val="00320571"/>
    <w:rsid w:val="00320899"/>
    <w:rsid w:val="00320F0C"/>
    <w:rsid w:val="00320F2B"/>
    <w:rsid w:val="0032100E"/>
    <w:rsid w:val="00321106"/>
    <w:rsid w:val="003211F0"/>
    <w:rsid w:val="00321624"/>
    <w:rsid w:val="00321755"/>
    <w:rsid w:val="00321786"/>
    <w:rsid w:val="00321829"/>
    <w:rsid w:val="00321924"/>
    <w:rsid w:val="00321962"/>
    <w:rsid w:val="00321AFB"/>
    <w:rsid w:val="00321DB4"/>
    <w:rsid w:val="00322028"/>
    <w:rsid w:val="00322201"/>
    <w:rsid w:val="0032277C"/>
    <w:rsid w:val="003229C8"/>
    <w:rsid w:val="00322A70"/>
    <w:rsid w:val="003235BB"/>
    <w:rsid w:val="003237BB"/>
    <w:rsid w:val="0032386B"/>
    <w:rsid w:val="00323971"/>
    <w:rsid w:val="0032399E"/>
    <w:rsid w:val="00323A8A"/>
    <w:rsid w:val="00323E0D"/>
    <w:rsid w:val="00323EFC"/>
    <w:rsid w:val="00323F24"/>
    <w:rsid w:val="00324055"/>
    <w:rsid w:val="00324400"/>
    <w:rsid w:val="00324772"/>
    <w:rsid w:val="00324774"/>
    <w:rsid w:val="0032505E"/>
    <w:rsid w:val="0032529C"/>
    <w:rsid w:val="003253D8"/>
    <w:rsid w:val="003253E4"/>
    <w:rsid w:val="00325B83"/>
    <w:rsid w:val="00325BFD"/>
    <w:rsid w:val="00325C0C"/>
    <w:rsid w:val="00325C3D"/>
    <w:rsid w:val="00325C89"/>
    <w:rsid w:val="00326624"/>
    <w:rsid w:val="003267FD"/>
    <w:rsid w:val="00326B51"/>
    <w:rsid w:val="00326BD3"/>
    <w:rsid w:val="00326C24"/>
    <w:rsid w:val="00327373"/>
    <w:rsid w:val="003273E0"/>
    <w:rsid w:val="00327563"/>
    <w:rsid w:val="003276AC"/>
    <w:rsid w:val="00327880"/>
    <w:rsid w:val="00327CDF"/>
    <w:rsid w:val="00327DF5"/>
    <w:rsid w:val="00327E04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9F5"/>
    <w:rsid w:val="00331F98"/>
    <w:rsid w:val="00332070"/>
    <w:rsid w:val="00332196"/>
    <w:rsid w:val="003326CA"/>
    <w:rsid w:val="00332C41"/>
    <w:rsid w:val="00332F2A"/>
    <w:rsid w:val="003331AD"/>
    <w:rsid w:val="003331CB"/>
    <w:rsid w:val="0033343F"/>
    <w:rsid w:val="0033392A"/>
    <w:rsid w:val="00333A3C"/>
    <w:rsid w:val="00333CB2"/>
    <w:rsid w:val="00333F48"/>
    <w:rsid w:val="00334352"/>
    <w:rsid w:val="00334390"/>
    <w:rsid w:val="00334F63"/>
    <w:rsid w:val="003351CF"/>
    <w:rsid w:val="00335409"/>
    <w:rsid w:val="00335568"/>
    <w:rsid w:val="0033594C"/>
    <w:rsid w:val="00335B1E"/>
    <w:rsid w:val="00335C7E"/>
    <w:rsid w:val="00335FCD"/>
    <w:rsid w:val="0033606D"/>
    <w:rsid w:val="00337076"/>
    <w:rsid w:val="0033708B"/>
    <w:rsid w:val="003370DD"/>
    <w:rsid w:val="003376BE"/>
    <w:rsid w:val="00337711"/>
    <w:rsid w:val="0033781D"/>
    <w:rsid w:val="00337A83"/>
    <w:rsid w:val="00337DAE"/>
    <w:rsid w:val="00340220"/>
    <w:rsid w:val="00340488"/>
    <w:rsid w:val="00340657"/>
    <w:rsid w:val="00340693"/>
    <w:rsid w:val="003409CC"/>
    <w:rsid w:val="00340AB5"/>
    <w:rsid w:val="00340AB7"/>
    <w:rsid w:val="00340CDC"/>
    <w:rsid w:val="00340D39"/>
    <w:rsid w:val="00340EAD"/>
    <w:rsid w:val="003410F7"/>
    <w:rsid w:val="00341354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695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160D"/>
    <w:rsid w:val="00351862"/>
    <w:rsid w:val="003519A5"/>
    <w:rsid w:val="003519B6"/>
    <w:rsid w:val="00351DFE"/>
    <w:rsid w:val="00351F2F"/>
    <w:rsid w:val="00352149"/>
    <w:rsid w:val="00352438"/>
    <w:rsid w:val="003524E3"/>
    <w:rsid w:val="00352A37"/>
    <w:rsid w:val="00352C2C"/>
    <w:rsid w:val="00352D30"/>
    <w:rsid w:val="003537F5"/>
    <w:rsid w:val="00353816"/>
    <w:rsid w:val="003546D9"/>
    <w:rsid w:val="0035484F"/>
    <w:rsid w:val="003549F5"/>
    <w:rsid w:val="00355258"/>
    <w:rsid w:val="003552F6"/>
    <w:rsid w:val="0035556E"/>
    <w:rsid w:val="00355756"/>
    <w:rsid w:val="003557BB"/>
    <w:rsid w:val="0035583A"/>
    <w:rsid w:val="00355911"/>
    <w:rsid w:val="00355A0C"/>
    <w:rsid w:val="00355DAE"/>
    <w:rsid w:val="00355DD8"/>
    <w:rsid w:val="00355EF2"/>
    <w:rsid w:val="00355FE3"/>
    <w:rsid w:val="0035616A"/>
    <w:rsid w:val="003563D5"/>
    <w:rsid w:val="0035640D"/>
    <w:rsid w:val="003567BD"/>
    <w:rsid w:val="00356989"/>
    <w:rsid w:val="00356C2E"/>
    <w:rsid w:val="0035701E"/>
    <w:rsid w:val="0035720A"/>
    <w:rsid w:val="00357223"/>
    <w:rsid w:val="0035740D"/>
    <w:rsid w:val="003576B7"/>
    <w:rsid w:val="00357815"/>
    <w:rsid w:val="00357AA5"/>
    <w:rsid w:val="00357D51"/>
    <w:rsid w:val="003601ED"/>
    <w:rsid w:val="00360476"/>
    <w:rsid w:val="003604DC"/>
    <w:rsid w:val="0036076B"/>
    <w:rsid w:val="003607C7"/>
    <w:rsid w:val="00360AE2"/>
    <w:rsid w:val="00360C3F"/>
    <w:rsid w:val="00360D0B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C36"/>
    <w:rsid w:val="00362E2D"/>
    <w:rsid w:val="00362F07"/>
    <w:rsid w:val="0036304D"/>
    <w:rsid w:val="003631E9"/>
    <w:rsid w:val="00363204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23"/>
    <w:rsid w:val="00364CA4"/>
    <w:rsid w:val="0036509A"/>
    <w:rsid w:val="003650FF"/>
    <w:rsid w:val="003652E2"/>
    <w:rsid w:val="0036548A"/>
    <w:rsid w:val="003655AD"/>
    <w:rsid w:val="00365706"/>
    <w:rsid w:val="00365BBC"/>
    <w:rsid w:val="003664A1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411"/>
    <w:rsid w:val="0037052C"/>
    <w:rsid w:val="00370822"/>
    <w:rsid w:val="00371489"/>
    <w:rsid w:val="003715C0"/>
    <w:rsid w:val="003718C6"/>
    <w:rsid w:val="00371AA5"/>
    <w:rsid w:val="00371CE1"/>
    <w:rsid w:val="00371F51"/>
    <w:rsid w:val="0037248A"/>
    <w:rsid w:val="00372833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9F0"/>
    <w:rsid w:val="00373B66"/>
    <w:rsid w:val="00373DB4"/>
    <w:rsid w:val="0037444B"/>
    <w:rsid w:val="0037457A"/>
    <w:rsid w:val="0037472B"/>
    <w:rsid w:val="00374809"/>
    <w:rsid w:val="003748F3"/>
    <w:rsid w:val="00374B22"/>
    <w:rsid w:val="00374BB7"/>
    <w:rsid w:val="00374CDF"/>
    <w:rsid w:val="00374DED"/>
    <w:rsid w:val="00374E27"/>
    <w:rsid w:val="00375071"/>
    <w:rsid w:val="0037517B"/>
    <w:rsid w:val="003754AB"/>
    <w:rsid w:val="0037559B"/>
    <w:rsid w:val="00375A84"/>
    <w:rsid w:val="00375B8B"/>
    <w:rsid w:val="00375F2D"/>
    <w:rsid w:val="0037605E"/>
    <w:rsid w:val="00376302"/>
    <w:rsid w:val="0037634F"/>
    <w:rsid w:val="00376406"/>
    <w:rsid w:val="00376CB5"/>
    <w:rsid w:val="00376F17"/>
    <w:rsid w:val="00377076"/>
    <w:rsid w:val="003770D0"/>
    <w:rsid w:val="00377107"/>
    <w:rsid w:val="00377A01"/>
    <w:rsid w:val="00377CA5"/>
    <w:rsid w:val="00377CB8"/>
    <w:rsid w:val="00377CE9"/>
    <w:rsid w:val="00377DC5"/>
    <w:rsid w:val="00380402"/>
    <w:rsid w:val="00380572"/>
    <w:rsid w:val="00380A33"/>
    <w:rsid w:val="00380D9C"/>
    <w:rsid w:val="00380EFB"/>
    <w:rsid w:val="003813DD"/>
    <w:rsid w:val="003817E2"/>
    <w:rsid w:val="00381BBD"/>
    <w:rsid w:val="00381EA3"/>
    <w:rsid w:val="003821B0"/>
    <w:rsid w:val="00382D03"/>
    <w:rsid w:val="003831DE"/>
    <w:rsid w:val="003832F8"/>
    <w:rsid w:val="0038368E"/>
    <w:rsid w:val="00383727"/>
    <w:rsid w:val="00383AD3"/>
    <w:rsid w:val="003840E0"/>
    <w:rsid w:val="00384667"/>
    <w:rsid w:val="00384874"/>
    <w:rsid w:val="00384CB6"/>
    <w:rsid w:val="00384FD6"/>
    <w:rsid w:val="0038519D"/>
    <w:rsid w:val="003851D3"/>
    <w:rsid w:val="00385379"/>
    <w:rsid w:val="0038574A"/>
    <w:rsid w:val="003858E6"/>
    <w:rsid w:val="00385926"/>
    <w:rsid w:val="00385B5C"/>
    <w:rsid w:val="00385BE4"/>
    <w:rsid w:val="00385CFC"/>
    <w:rsid w:val="00385D63"/>
    <w:rsid w:val="00385F08"/>
    <w:rsid w:val="00385FB8"/>
    <w:rsid w:val="00385FDD"/>
    <w:rsid w:val="0038619D"/>
    <w:rsid w:val="003864CF"/>
    <w:rsid w:val="0038654A"/>
    <w:rsid w:val="00386E42"/>
    <w:rsid w:val="00386FF8"/>
    <w:rsid w:val="00387362"/>
    <w:rsid w:val="00387388"/>
    <w:rsid w:val="003873D9"/>
    <w:rsid w:val="00387614"/>
    <w:rsid w:val="003876EB"/>
    <w:rsid w:val="00387856"/>
    <w:rsid w:val="003878CD"/>
    <w:rsid w:val="00387A42"/>
    <w:rsid w:val="00387ACB"/>
    <w:rsid w:val="00387AFF"/>
    <w:rsid w:val="00387B39"/>
    <w:rsid w:val="00390046"/>
    <w:rsid w:val="003903C6"/>
    <w:rsid w:val="003904D5"/>
    <w:rsid w:val="0039062D"/>
    <w:rsid w:val="00390809"/>
    <w:rsid w:val="00390E3B"/>
    <w:rsid w:val="003910AC"/>
    <w:rsid w:val="00391252"/>
    <w:rsid w:val="003914B9"/>
    <w:rsid w:val="003915D3"/>
    <w:rsid w:val="00391648"/>
    <w:rsid w:val="00391CFC"/>
    <w:rsid w:val="00391D2B"/>
    <w:rsid w:val="00392038"/>
    <w:rsid w:val="0039293C"/>
    <w:rsid w:val="0039315B"/>
    <w:rsid w:val="003934FC"/>
    <w:rsid w:val="003936BC"/>
    <w:rsid w:val="003938C9"/>
    <w:rsid w:val="00393A02"/>
    <w:rsid w:val="00393BC2"/>
    <w:rsid w:val="0039498F"/>
    <w:rsid w:val="00394CA0"/>
    <w:rsid w:val="00394D88"/>
    <w:rsid w:val="00394F04"/>
    <w:rsid w:val="00394F1E"/>
    <w:rsid w:val="003950FE"/>
    <w:rsid w:val="00395147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0E9"/>
    <w:rsid w:val="0039652E"/>
    <w:rsid w:val="0039653C"/>
    <w:rsid w:val="003966F2"/>
    <w:rsid w:val="00396930"/>
    <w:rsid w:val="00396D7C"/>
    <w:rsid w:val="00396DDB"/>
    <w:rsid w:val="00396F13"/>
    <w:rsid w:val="003971EC"/>
    <w:rsid w:val="003974EB"/>
    <w:rsid w:val="00397B36"/>
    <w:rsid w:val="00397C5E"/>
    <w:rsid w:val="00397CA1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FB"/>
    <w:rsid w:val="003A1313"/>
    <w:rsid w:val="003A19DD"/>
    <w:rsid w:val="003A20B0"/>
    <w:rsid w:val="003A2414"/>
    <w:rsid w:val="003A24DA"/>
    <w:rsid w:val="003A270E"/>
    <w:rsid w:val="003A2785"/>
    <w:rsid w:val="003A2AE0"/>
    <w:rsid w:val="003A2D77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639"/>
    <w:rsid w:val="003A4859"/>
    <w:rsid w:val="003A4876"/>
    <w:rsid w:val="003A48C4"/>
    <w:rsid w:val="003A496D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CA7"/>
    <w:rsid w:val="003B0E6D"/>
    <w:rsid w:val="003B11BB"/>
    <w:rsid w:val="003B1266"/>
    <w:rsid w:val="003B14F8"/>
    <w:rsid w:val="003B15DC"/>
    <w:rsid w:val="003B1608"/>
    <w:rsid w:val="003B16C3"/>
    <w:rsid w:val="003B1845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B0"/>
    <w:rsid w:val="003B36BF"/>
    <w:rsid w:val="003B3D0B"/>
    <w:rsid w:val="003B404D"/>
    <w:rsid w:val="003B41A0"/>
    <w:rsid w:val="003B44C2"/>
    <w:rsid w:val="003B450D"/>
    <w:rsid w:val="003B456A"/>
    <w:rsid w:val="003B4891"/>
    <w:rsid w:val="003B4A33"/>
    <w:rsid w:val="003B500A"/>
    <w:rsid w:val="003B50D2"/>
    <w:rsid w:val="003B51B1"/>
    <w:rsid w:val="003B5229"/>
    <w:rsid w:val="003B5747"/>
    <w:rsid w:val="003B5780"/>
    <w:rsid w:val="003B593C"/>
    <w:rsid w:val="003B5CC5"/>
    <w:rsid w:val="003B605D"/>
    <w:rsid w:val="003B62DF"/>
    <w:rsid w:val="003B63D4"/>
    <w:rsid w:val="003B64D1"/>
    <w:rsid w:val="003B6775"/>
    <w:rsid w:val="003B67E3"/>
    <w:rsid w:val="003B6CF8"/>
    <w:rsid w:val="003B6D54"/>
    <w:rsid w:val="003B72EE"/>
    <w:rsid w:val="003B7311"/>
    <w:rsid w:val="003B77CD"/>
    <w:rsid w:val="003B78FE"/>
    <w:rsid w:val="003B795D"/>
    <w:rsid w:val="003B7969"/>
    <w:rsid w:val="003B7D06"/>
    <w:rsid w:val="003C02B8"/>
    <w:rsid w:val="003C0740"/>
    <w:rsid w:val="003C075A"/>
    <w:rsid w:val="003C07A3"/>
    <w:rsid w:val="003C0859"/>
    <w:rsid w:val="003C08AE"/>
    <w:rsid w:val="003C0C14"/>
    <w:rsid w:val="003C0C31"/>
    <w:rsid w:val="003C0D05"/>
    <w:rsid w:val="003C11A5"/>
    <w:rsid w:val="003C181A"/>
    <w:rsid w:val="003C19DC"/>
    <w:rsid w:val="003C1A5B"/>
    <w:rsid w:val="003C1A9C"/>
    <w:rsid w:val="003C1D77"/>
    <w:rsid w:val="003C226A"/>
    <w:rsid w:val="003C25FF"/>
    <w:rsid w:val="003C291C"/>
    <w:rsid w:val="003C2993"/>
    <w:rsid w:val="003C2C7F"/>
    <w:rsid w:val="003C306C"/>
    <w:rsid w:val="003C30A8"/>
    <w:rsid w:val="003C30FC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4B24"/>
    <w:rsid w:val="003C4F35"/>
    <w:rsid w:val="003C51A1"/>
    <w:rsid w:val="003C58ED"/>
    <w:rsid w:val="003C595A"/>
    <w:rsid w:val="003C5D54"/>
    <w:rsid w:val="003C5D5A"/>
    <w:rsid w:val="003C607F"/>
    <w:rsid w:val="003C60E3"/>
    <w:rsid w:val="003C60FE"/>
    <w:rsid w:val="003C62DB"/>
    <w:rsid w:val="003C6360"/>
    <w:rsid w:val="003C64E3"/>
    <w:rsid w:val="003C667E"/>
    <w:rsid w:val="003C6699"/>
    <w:rsid w:val="003C676A"/>
    <w:rsid w:val="003C695F"/>
    <w:rsid w:val="003C6A8F"/>
    <w:rsid w:val="003C6BE1"/>
    <w:rsid w:val="003C6C41"/>
    <w:rsid w:val="003C7005"/>
    <w:rsid w:val="003C70C8"/>
    <w:rsid w:val="003C71F5"/>
    <w:rsid w:val="003C77E2"/>
    <w:rsid w:val="003C7A5A"/>
    <w:rsid w:val="003C7B79"/>
    <w:rsid w:val="003D0073"/>
    <w:rsid w:val="003D0106"/>
    <w:rsid w:val="003D01BD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4C"/>
    <w:rsid w:val="003D0FAD"/>
    <w:rsid w:val="003D16D1"/>
    <w:rsid w:val="003D19FC"/>
    <w:rsid w:val="003D1A10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A6C"/>
    <w:rsid w:val="003D514F"/>
    <w:rsid w:val="003D5256"/>
    <w:rsid w:val="003D54DB"/>
    <w:rsid w:val="003D613D"/>
    <w:rsid w:val="003D6141"/>
    <w:rsid w:val="003D61A7"/>
    <w:rsid w:val="003D6907"/>
    <w:rsid w:val="003D6959"/>
    <w:rsid w:val="003D6BA4"/>
    <w:rsid w:val="003D73D4"/>
    <w:rsid w:val="003D740D"/>
    <w:rsid w:val="003D756E"/>
    <w:rsid w:val="003D7789"/>
    <w:rsid w:val="003D780E"/>
    <w:rsid w:val="003D7835"/>
    <w:rsid w:val="003D7DAB"/>
    <w:rsid w:val="003D7EDD"/>
    <w:rsid w:val="003D7F24"/>
    <w:rsid w:val="003E0010"/>
    <w:rsid w:val="003E03D0"/>
    <w:rsid w:val="003E0AD5"/>
    <w:rsid w:val="003E12B3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C9F"/>
    <w:rsid w:val="003E3DB5"/>
    <w:rsid w:val="003E3FC2"/>
    <w:rsid w:val="003E40C7"/>
    <w:rsid w:val="003E44B5"/>
    <w:rsid w:val="003E4635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300"/>
    <w:rsid w:val="003E6515"/>
    <w:rsid w:val="003E6718"/>
    <w:rsid w:val="003E728C"/>
    <w:rsid w:val="003E732D"/>
    <w:rsid w:val="003E746C"/>
    <w:rsid w:val="003E757D"/>
    <w:rsid w:val="003E7740"/>
    <w:rsid w:val="003E7910"/>
    <w:rsid w:val="003F039F"/>
    <w:rsid w:val="003F03B5"/>
    <w:rsid w:val="003F03ED"/>
    <w:rsid w:val="003F0527"/>
    <w:rsid w:val="003F06E0"/>
    <w:rsid w:val="003F0C16"/>
    <w:rsid w:val="003F0CBE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F42"/>
    <w:rsid w:val="003F24F7"/>
    <w:rsid w:val="003F257E"/>
    <w:rsid w:val="003F26BF"/>
    <w:rsid w:val="003F2914"/>
    <w:rsid w:val="003F2996"/>
    <w:rsid w:val="003F2B58"/>
    <w:rsid w:val="003F2BF9"/>
    <w:rsid w:val="003F2D18"/>
    <w:rsid w:val="003F2DC4"/>
    <w:rsid w:val="003F314D"/>
    <w:rsid w:val="003F325E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261"/>
    <w:rsid w:val="003F440C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6010"/>
    <w:rsid w:val="003F6141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4004BB"/>
    <w:rsid w:val="00400E0C"/>
    <w:rsid w:val="00400E17"/>
    <w:rsid w:val="00400FF3"/>
    <w:rsid w:val="00401335"/>
    <w:rsid w:val="00401371"/>
    <w:rsid w:val="00401641"/>
    <w:rsid w:val="00401F7D"/>
    <w:rsid w:val="00402170"/>
    <w:rsid w:val="004021F5"/>
    <w:rsid w:val="00402277"/>
    <w:rsid w:val="0040297E"/>
    <w:rsid w:val="00402A2A"/>
    <w:rsid w:val="00402ACB"/>
    <w:rsid w:val="00402B14"/>
    <w:rsid w:val="00402CAC"/>
    <w:rsid w:val="00402EA4"/>
    <w:rsid w:val="00402F83"/>
    <w:rsid w:val="004037C2"/>
    <w:rsid w:val="00403CBA"/>
    <w:rsid w:val="00403E72"/>
    <w:rsid w:val="00403FD8"/>
    <w:rsid w:val="00404911"/>
    <w:rsid w:val="00404BF6"/>
    <w:rsid w:val="00404C63"/>
    <w:rsid w:val="00404D17"/>
    <w:rsid w:val="00404F81"/>
    <w:rsid w:val="00405696"/>
    <w:rsid w:val="004057E2"/>
    <w:rsid w:val="00405809"/>
    <w:rsid w:val="0040598C"/>
    <w:rsid w:val="00405B78"/>
    <w:rsid w:val="00405C4F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7470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2ED"/>
    <w:rsid w:val="004104FF"/>
    <w:rsid w:val="00410586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B39"/>
    <w:rsid w:val="00414685"/>
    <w:rsid w:val="004146E0"/>
    <w:rsid w:val="00414843"/>
    <w:rsid w:val="004148B4"/>
    <w:rsid w:val="0041490B"/>
    <w:rsid w:val="00414AE9"/>
    <w:rsid w:val="0041500F"/>
    <w:rsid w:val="0041504A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3A2"/>
    <w:rsid w:val="00416764"/>
    <w:rsid w:val="0041684C"/>
    <w:rsid w:val="00416B55"/>
    <w:rsid w:val="00416B90"/>
    <w:rsid w:val="00416BA7"/>
    <w:rsid w:val="0041703A"/>
    <w:rsid w:val="0041745D"/>
    <w:rsid w:val="00417546"/>
    <w:rsid w:val="00417754"/>
    <w:rsid w:val="004178BF"/>
    <w:rsid w:val="00417FD1"/>
    <w:rsid w:val="00420030"/>
    <w:rsid w:val="004200B8"/>
    <w:rsid w:val="004201BC"/>
    <w:rsid w:val="00420716"/>
    <w:rsid w:val="00420816"/>
    <w:rsid w:val="0042084F"/>
    <w:rsid w:val="00420978"/>
    <w:rsid w:val="00420B5E"/>
    <w:rsid w:val="00420BC8"/>
    <w:rsid w:val="004210F2"/>
    <w:rsid w:val="00421255"/>
    <w:rsid w:val="0042174E"/>
    <w:rsid w:val="00421FEA"/>
    <w:rsid w:val="00422130"/>
    <w:rsid w:val="00422790"/>
    <w:rsid w:val="00422A09"/>
    <w:rsid w:val="00422AB7"/>
    <w:rsid w:val="00422BB7"/>
    <w:rsid w:val="00422F60"/>
    <w:rsid w:val="004230CE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EB6"/>
    <w:rsid w:val="00425048"/>
    <w:rsid w:val="004250AB"/>
    <w:rsid w:val="004251D8"/>
    <w:rsid w:val="004251E0"/>
    <w:rsid w:val="00425306"/>
    <w:rsid w:val="00425ECA"/>
    <w:rsid w:val="00425FA5"/>
    <w:rsid w:val="004266F7"/>
    <w:rsid w:val="00426B67"/>
    <w:rsid w:val="0042704C"/>
    <w:rsid w:val="0042719B"/>
    <w:rsid w:val="0042720E"/>
    <w:rsid w:val="00427317"/>
    <w:rsid w:val="00427559"/>
    <w:rsid w:val="004275E6"/>
    <w:rsid w:val="0042765C"/>
    <w:rsid w:val="00427664"/>
    <w:rsid w:val="00427722"/>
    <w:rsid w:val="00427C3B"/>
    <w:rsid w:val="0043018B"/>
    <w:rsid w:val="004301BE"/>
    <w:rsid w:val="00430319"/>
    <w:rsid w:val="0043034F"/>
    <w:rsid w:val="0043045A"/>
    <w:rsid w:val="004305AF"/>
    <w:rsid w:val="0043060B"/>
    <w:rsid w:val="004306F3"/>
    <w:rsid w:val="004308E8"/>
    <w:rsid w:val="00430A8F"/>
    <w:rsid w:val="00430C74"/>
    <w:rsid w:val="00430E07"/>
    <w:rsid w:val="00430E99"/>
    <w:rsid w:val="00431277"/>
    <w:rsid w:val="0043137F"/>
    <w:rsid w:val="004315F6"/>
    <w:rsid w:val="0043166A"/>
    <w:rsid w:val="00431A09"/>
    <w:rsid w:val="00431BA6"/>
    <w:rsid w:val="00431C24"/>
    <w:rsid w:val="0043246C"/>
    <w:rsid w:val="004325ED"/>
    <w:rsid w:val="00432778"/>
    <w:rsid w:val="00432809"/>
    <w:rsid w:val="00432871"/>
    <w:rsid w:val="00432A49"/>
    <w:rsid w:val="00432B27"/>
    <w:rsid w:val="00432BBD"/>
    <w:rsid w:val="00432DE7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F36"/>
    <w:rsid w:val="00434186"/>
    <w:rsid w:val="0043422F"/>
    <w:rsid w:val="004342DC"/>
    <w:rsid w:val="004343D7"/>
    <w:rsid w:val="00434419"/>
    <w:rsid w:val="00434551"/>
    <w:rsid w:val="00434720"/>
    <w:rsid w:val="00434806"/>
    <w:rsid w:val="00434BFE"/>
    <w:rsid w:val="00434C4F"/>
    <w:rsid w:val="00434D50"/>
    <w:rsid w:val="004350B0"/>
    <w:rsid w:val="004353E7"/>
    <w:rsid w:val="004354FE"/>
    <w:rsid w:val="00435550"/>
    <w:rsid w:val="0043579A"/>
    <w:rsid w:val="00435E79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58"/>
    <w:rsid w:val="004400B8"/>
    <w:rsid w:val="00440222"/>
    <w:rsid w:val="00440528"/>
    <w:rsid w:val="0044099C"/>
    <w:rsid w:val="00440A3F"/>
    <w:rsid w:val="00440C5A"/>
    <w:rsid w:val="00441029"/>
    <w:rsid w:val="004410A6"/>
    <w:rsid w:val="0044176A"/>
    <w:rsid w:val="00441905"/>
    <w:rsid w:val="00441AB7"/>
    <w:rsid w:val="00441C17"/>
    <w:rsid w:val="00441DF2"/>
    <w:rsid w:val="00441E28"/>
    <w:rsid w:val="00441E51"/>
    <w:rsid w:val="00441E8F"/>
    <w:rsid w:val="00441F59"/>
    <w:rsid w:val="004421F2"/>
    <w:rsid w:val="00442221"/>
    <w:rsid w:val="0044225B"/>
    <w:rsid w:val="004425D4"/>
    <w:rsid w:val="004425EB"/>
    <w:rsid w:val="00442775"/>
    <w:rsid w:val="004428F5"/>
    <w:rsid w:val="00442BAC"/>
    <w:rsid w:val="00442DDE"/>
    <w:rsid w:val="00442FF3"/>
    <w:rsid w:val="00443355"/>
    <w:rsid w:val="00443692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9A"/>
    <w:rsid w:val="004464D5"/>
    <w:rsid w:val="004467D9"/>
    <w:rsid w:val="00446905"/>
    <w:rsid w:val="00446CCE"/>
    <w:rsid w:val="00446D5A"/>
    <w:rsid w:val="00446FC5"/>
    <w:rsid w:val="00447044"/>
    <w:rsid w:val="004470D6"/>
    <w:rsid w:val="004471A0"/>
    <w:rsid w:val="004473A1"/>
    <w:rsid w:val="004476D0"/>
    <w:rsid w:val="00447716"/>
    <w:rsid w:val="00447732"/>
    <w:rsid w:val="0044776A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CAA"/>
    <w:rsid w:val="00450DF5"/>
    <w:rsid w:val="00450E86"/>
    <w:rsid w:val="0045105F"/>
    <w:rsid w:val="0045106C"/>
    <w:rsid w:val="004510AC"/>
    <w:rsid w:val="00451245"/>
    <w:rsid w:val="0045141E"/>
    <w:rsid w:val="00451447"/>
    <w:rsid w:val="00451627"/>
    <w:rsid w:val="00451769"/>
    <w:rsid w:val="004517DA"/>
    <w:rsid w:val="00451991"/>
    <w:rsid w:val="0045199F"/>
    <w:rsid w:val="00451D1B"/>
    <w:rsid w:val="00451EDA"/>
    <w:rsid w:val="0045214F"/>
    <w:rsid w:val="004521E6"/>
    <w:rsid w:val="00452224"/>
    <w:rsid w:val="004523DA"/>
    <w:rsid w:val="0045245D"/>
    <w:rsid w:val="004527D1"/>
    <w:rsid w:val="00452DD0"/>
    <w:rsid w:val="00452E3A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F"/>
    <w:rsid w:val="004564B3"/>
    <w:rsid w:val="0045652F"/>
    <w:rsid w:val="00456603"/>
    <w:rsid w:val="004566F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A0A"/>
    <w:rsid w:val="00462C59"/>
    <w:rsid w:val="00462D2A"/>
    <w:rsid w:val="00462DE7"/>
    <w:rsid w:val="00463089"/>
    <w:rsid w:val="0046322C"/>
    <w:rsid w:val="00463416"/>
    <w:rsid w:val="004634E4"/>
    <w:rsid w:val="004635B1"/>
    <w:rsid w:val="004635F9"/>
    <w:rsid w:val="00463634"/>
    <w:rsid w:val="00463A00"/>
    <w:rsid w:val="00463B01"/>
    <w:rsid w:val="00463F48"/>
    <w:rsid w:val="00464064"/>
    <w:rsid w:val="004640CE"/>
    <w:rsid w:val="0046448E"/>
    <w:rsid w:val="00464694"/>
    <w:rsid w:val="0046495C"/>
    <w:rsid w:val="00464995"/>
    <w:rsid w:val="00464ACE"/>
    <w:rsid w:val="00464E3F"/>
    <w:rsid w:val="00464ED8"/>
    <w:rsid w:val="004651FF"/>
    <w:rsid w:val="004654DC"/>
    <w:rsid w:val="004655B7"/>
    <w:rsid w:val="00465636"/>
    <w:rsid w:val="00465BD1"/>
    <w:rsid w:val="00465CC4"/>
    <w:rsid w:val="00466578"/>
    <w:rsid w:val="004665EE"/>
    <w:rsid w:val="004668A6"/>
    <w:rsid w:val="00466EAD"/>
    <w:rsid w:val="00466EF8"/>
    <w:rsid w:val="00467279"/>
    <w:rsid w:val="0046795C"/>
    <w:rsid w:val="00467D5D"/>
    <w:rsid w:val="00470444"/>
    <w:rsid w:val="0047076E"/>
    <w:rsid w:val="00470AB4"/>
    <w:rsid w:val="00470AC8"/>
    <w:rsid w:val="00470B0D"/>
    <w:rsid w:val="00470CD7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B32"/>
    <w:rsid w:val="00472BB2"/>
    <w:rsid w:val="00472BC9"/>
    <w:rsid w:val="00472C45"/>
    <w:rsid w:val="00472C93"/>
    <w:rsid w:val="00472E2A"/>
    <w:rsid w:val="00472FB7"/>
    <w:rsid w:val="00473AE4"/>
    <w:rsid w:val="00473B39"/>
    <w:rsid w:val="00473D8B"/>
    <w:rsid w:val="00474044"/>
    <w:rsid w:val="00474526"/>
    <w:rsid w:val="004745E7"/>
    <w:rsid w:val="004749B1"/>
    <w:rsid w:val="004749D0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9C2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0FE9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841"/>
    <w:rsid w:val="00483A6E"/>
    <w:rsid w:val="00483B21"/>
    <w:rsid w:val="00483CAA"/>
    <w:rsid w:val="00483F32"/>
    <w:rsid w:val="004841B0"/>
    <w:rsid w:val="00484522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62B0"/>
    <w:rsid w:val="00486332"/>
    <w:rsid w:val="00486336"/>
    <w:rsid w:val="00486664"/>
    <w:rsid w:val="00486739"/>
    <w:rsid w:val="004867C5"/>
    <w:rsid w:val="00486BFE"/>
    <w:rsid w:val="0048745B"/>
    <w:rsid w:val="004879F6"/>
    <w:rsid w:val="00487CD9"/>
    <w:rsid w:val="00487D31"/>
    <w:rsid w:val="00487E80"/>
    <w:rsid w:val="00487F29"/>
    <w:rsid w:val="00487F3F"/>
    <w:rsid w:val="00490138"/>
    <w:rsid w:val="00490143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F36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5FAF"/>
    <w:rsid w:val="004960AC"/>
    <w:rsid w:val="00496381"/>
    <w:rsid w:val="00496541"/>
    <w:rsid w:val="00496AD2"/>
    <w:rsid w:val="00496DDF"/>
    <w:rsid w:val="00497384"/>
    <w:rsid w:val="004973AE"/>
    <w:rsid w:val="00497512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C5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670"/>
    <w:rsid w:val="004A46D9"/>
    <w:rsid w:val="004A48D5"/>
    <w:rsid w:val="004A4994"/>
    <w:rsid w:val="004A4B0E"/>
    <w:rsid w:val="004A4CFA"/>
    <w:rsid w:val="004A506A"/>
    <w:rsid w:val="004A5676"/>
    <w:rsid w:val="004A5891"/>
    <w:rsid w:val="004A594F"/>
    <w:rsid w:val="004A5D50"/>
    <w:rsid w:val="004A606B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5A3"/>
    <w:rsid w:val="004B15F6"/>
    <w:rsid w:val="004B16A3"/>
    <w:rsid w:val="004B1836"/>
    <w:rsid w:val="004B18D7"/>
    <w:rsid w:val="004B1C3F"/>
    <w:rsid w:val="004B1DAC"/>
    <w:rsid w:val="004B1DFB"/>
    <w:rsid w:val="004B1DFE"/>
    <w:rsid w:val="004B1FF5"/>
    <w:rsid w:val="004B224B"/>
    <w:rsid w:val="004B22AC"/>
    <w:rsid w:val="004B247F"/>
    <w:rsid w:val="004B265F"/>
    <w:rsid w:val="004B26F7"/>
    <w:rsid w:val="004B2E09"/>
    <w:rsid w:val="004B2E0D"/>
    <w:rsid w:val="004B2EC0"/>
    <w:rsid w:val="004B330E"/>
    <w:rsid w:val="004B3784"/>
    <w:rsid w:val="004B3994"/>
    <w:rsid w:val="004B3A41"/>
    <w:rsid w:val="004B4198"/>
    <w:rsid w:val="004B42C7"/>
    <w:rsid w:val="004B4356"/>
    <w:rsid w:val="004B476E"/>
    <w:rsid w:val="004B52F3"/>
    <w:rsid w:val="004B53AE"/>
    <w:rsid w:val="004B54DA"/>
    <w:rsid w:val="004B575C"/>
    <w:rsid w:val="004B582E"/>
    <w:rsid w:val="004B59C3"/>
    <w:rsid w:val="004B5B8D"/>
    <w:rsid w:val="004B5BD3"/>
    <w:rsid w:val="004B6460"/>
    <w:rsid w:val="004B6B15"/>
    <w:rsid w:val="004B6BB8"/>
    <w:rsid w:val="004B6DD6"/>
    <w:rsid w:val="004B6E61"/>
    <w:rsid w:val="004B7532"/>
    <w:rsid w:val="004B75A0"/>
    <w:rsid w:val="004B7A5B"/>
    <w:rsid w:val="004C005F"/>
    <w:rsid w:val="004C00CC"/>
    <w:rsid w:val="004C03B2"/>
    <w:rsid w:val="004C03F9"/>
    <w:rsid w:val="004C042E"/>
    <w:rsid w:val="004C04AF"/>
    <w:rsid w:val="004C07DE"/>
    <w:rsid w:val="004C0B59"/>
    <w:rsid w:val="004C0B70"/>
    <w:rsid w:val="004C0C46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1F0"/>
    <w:rsid w:val="004C323A"/>
    <w:rsid w:val="004C331E"/>
    <w:rsid w:val="004C344E"/>
    <w:rsid w:val="004C36FA"/>
    <w:rsid w:val="004C391B"/>
    <w:rsid w:val="004C3AA8"/>
    <w:rsid w:val="004C3E18"/>
    <w:rsid w:val="004C3E69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2A4"/>
    <w:rsid w:val="004C54EF"/>
    <w:rsid w:val="004C57B0"/>
    <w:rsid w:val="004C58B7"/>
    <w:rsid w:val="004C59E8"/>
    <w:rsid w:val="004C5AE7"/>
    <w:rsid w:val="004C5C0E"/>
    <w:rsid w:val="004C5C31"/>
    <w:rsid w:val="004C5CA0"/>
    <w:rsid w:val="004C5CFF"/>
    <w:rsid w:val="004C5E4D"/>
    <w:rsid w:val="004C5F2E"/>
    <w:rsid w:val="004C634D"/>
    <w:rsid w:val="004C6392"/>
    <w:rsid w:val="004C6BF0"/>
    <w:rsid w:val="004C6EED"/>
    <w:rsid w:val="004C70C2"/>
    <w:rsid w:val="004C7172"/>
    <w:rsid w:val="004C72A9"/>
    <w:rsid w:val="004C75CC"/>
    <w:rsid w:val="004C791D"/>
    <w:rsid w:val="004C7959"/>
    <w:rsid w:val="004D01C2"/>
    <w:rsid w:val="004D0359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642"/>
    <w:rsid w:val="004D269C"/>
    <w:rsid w:val="004D2887"/>
    <w:rsid w:val="004D28E5"/>
    <w:rsid w:val="004D2B6C"/>
    <w:rsid w:val="004D2C27"/>
    <w:rsid w:val="004D2CEB"/>
    <w:rsid w:val="004D318A"/>
    <w:rsid w:val="004D34F1"/>
    <w:rsid w:val="004D3D14"/>
    <w:rsid w:val="004D3D24"/>
    <w:rsid w:val="004D3F52"/>
    <w:rsid w:val="004D439A"/>
    <w:rsid w:val="004D46FA"/>
    <w:rsid w:val="004D47BD"/>
    <w:rsid w:val="004D4ABF"/>
    <w:rsid w:val="004D4B9D"/>
    <w:rsid w:val="004D4C59"/>
    <w:rsid w:val="004D4E34"/>
    <w:rsid w:val="004D50DF"/>
    <w:rsid w:val="004D54D3"/>
    <w:rsid w:val="004D5732"/>
    <w:rsid w:val="004D57BD"/>
    <w:rsid w:val="004D57D2"/>
    <w:rsid w:val="004D58EC"/>
    <w:rsid w:val="004D59E4"/>
    <w:rsid w:val="004D5D57"/>
    <w:rsid w:val="004D5EE1"/>
    <w:rsid w:val="004D5F19"/>
    <w:rsid w:val="004D60BB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E8"/>
    <w:rsid w:val="004D779A"/>
    <w:rsid w:val="004D7855"/>
    <w:rsid w:val="004D7A58"/>
    <w:rsid w:val="004D7B75"/>
    <w:rsid w:val="004D7D51"/>
    <w:rsid w:val="004E00BA"/>
    <w:rsid w:val="004E0712"/>
    <w:rsid w:val="004E095F"/>
    <w:rsid w:val="004E0CBC"/>
    <w:rsid w:val="004E0D80"/>
    <w:rsid w:val="004E0DEA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3047"/>
    <w:rsid w:val="004E353D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EFF"/>
    <w:rsid w:val="004E50E2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04"/>
    <w:rsid w:val="004E6AC3"/>
    <w:rsid w:val="004E6B69"/>
    <w:rsid w:val="004E6CBB"/>
    <w:rsid w:val="004E70DA"/>
    <w:rsid w:val="004E7277"/>
    <w:rsid w:val="004E7452"/>
    <w:rsid w:val="004E7501"/>
    <w:rsid w:val="004E76F3"/>
    <w:rsid w:val="004E7C29"/>
    <w:rsid w:val="004E7C71"/>
    <w:rsid w:val="004E7C7A"/>
    <w:rsid w:val="004E7DF2"/>
    <w:rsid w:val="004E7EDB"/>
    <w:rsid w:val="004F02A5"/>
    <w:rsid w:val="004F04A1"/>
    <w:rsid w:val="004F0AA0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D1A"/>
    <w:rsid w:val="004F2D6D"/>
    <w:rsid w:val="004F2E95"/>
    <w:rsid w:val="004F3060"/>
    <w:rsid w:val="004F35E2"/>
    <w:rsid w:val="004F3823"/>
    <w:rsid w:val="004F392F"/>
    <w:rsid w:val="004F3AE6"/>
    <w:rsid w:val="004F3FF0"/>
    <w:rsid w:val="004F4040"/>
    <w:rsid w:val="004F40CA"/>
    <w:rsid w:val="004F4578"/>
    <w:rsid w:val="004F49C5"/>
    <w:rsid w:val="004F4E97"/>
    <w:rsid w:val="004F516C"/>
    <w:rsid w:val="004F5658"/>
    <w:rsid w:val="004F5B6B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DDC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CE8"/>
    <w:rsid w:val="00501FD5"/>
    <w:rsid w:val="005020DD"/>
    <w:rsid w:val="0050224F"/>
    <w:rsid w:val="0050253A"/>
    <w:rsid w:val="005026DE"/>
    <w:rsid w:val="005029CA"/>
    <w:rsid w:val="00502B76"/>
    <w:rsid w:val="00502E7F"/>
    <w:rsid w:val="00502F23"/>
    <w:rsid w:val="005036A1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606A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8E4"/>
    <w:rsid w:val="00507A65"/>
    <w:rsid w:val="00507D52"/>
    <w:rsid w:val="00507EE4"/>
    <w:rsid w:val="00510637"/>
    <w:rsid w:val="00510850"/>
    <w:rsid w:val="0051094B"/>
    <w:rsid w:val="005109B8"/>
    <w:rsid w:val="00510BE9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B5"/>
    <w:rsid w:val="00513E8C"/>
    <w:rsid w:val="0051411C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F3"/>
    <w:rsid w:val="005158DB"/>
    <w:rsid w:val="00515B33"/>
    <w:rsid w:val="00515B7C"/>
    <w:rsid w:val="00515C0E"/>
    <w:rsid w:val="00516132"/>
    <w:rsid w:val="00516286"/>
    <w:rsid w:val="00516338"/>
    <w:rsid w:val="005163C9"/>
    <w:rsid w:val="00516B73"/>
    <w:rsid w:val="00517100"/>
    <w:rsid w:val="005171D1"/>
    <w:rsid w:val="005173AB"/>
    <w:rsid w:val="00517E5F"/>
    <w:rsid w:val="00520042"/>
    <w:rsid w:val="005200AE"/>
    <w:rsid w:val="00520239"/>
    <w:rsid w:val="005203BC"/>
    <w:rsid w:val="005203FC"/>
    <w:rsid w:val="005205AE"/>
    <w:rsid w:val="0052062F"/>
    <w:rsid w:val="00520B14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1EB"/>
    <w:rsid w:val="0052549D"/>
    <w:rsid w:val="0052561A"/>
    <w:rsid w:val="0052579D"/>
    <w:rsid w:val="005259A6"/>
    <w:rsid w:val="005259CA"/>
    <w:rsid w:val="00525B7C"/>
    <w:rsid w:val="00525C7D"/>
    <w:rsid w:val="00526035"/>
    <w:rsid w:val="00526089"/>
    <w:rsid w:val="00526D35"/>
    <w:rsid w:val="00526EE5"/>
    <w:rsid w:val="00527208"/>
    <w:rsid w:val="0052744F"/>
    <w:rsid w:val="00527506"/>
    <w:rsid w:val="0052764D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6B"/>
    <w:rsid w:val="005317C4"/>
    <w:rsid w:val="00531F70"/>
    <w:rsid w:val="0053208B"/>
    <w:rsid w:val="0053219E"/>
    <w:rsid w:val="0053253E"/>
    <w:rsid w:val="0053253F"/>
    <w:rsid w:val="0053256B"/>
    <w:rsid w:val="00532626"/>
    <w:rsid w:val="00532A20"/>
    <w:rsid w:val="00532B45"/>
    <w:rsid w:val="00532C31"/>
    <w:rsid w:val="00532DF4"/>
    <w:rsid w:val="00532E74"/>
    <w:rsid w:val="005330C1"/>
    <w:rsid w:val="005330C8"/>
    <w:rsid w:val="005337E0"/>
    <w:rsid w:val="00533AE4"/>
    <w:rsid w:val="00533D9A"/>
    <w:rsid w:val="00533DA7"/>
    <w:rsid w:val="00534108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912"/>
    <w:rsid w:val="0053691C"/>
    <w:rsid w:val="00536E26"/>
    <w:rsid w:val="00537798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401A3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21F2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3D2"/>
    <w:rsid w:val="0054657D"/>
    <w:rsid w:val="005466F0"/>
    <w:rsid w:val="00546AF9"/>
    <w:rsid w:val="00546C20"/>
    <w:rsid w:val="00546EA9"/>
    <w:rsid w:val="00546FE7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673"/>
    <w:rsid w:val="0055070F"/>
    <w:rsid w:val="00550772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5D3"/>
    <w:rsid w:val="00551DD8"/>
    <w:rsid w:val="00551F37"/>
    <w:rsid w:val="0055222E"/>
    <w:rsid w:val="00552340"/>
    <w:rsid w:val="00552639"/>
    <w:rsid w:val="005528DF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79C"/>
    <w:rsid w:val="00555B4B"/>
    <w:rsid w:val="00555D73"/>
    <w:rsid w:val="005563BA"/>
    <w:rsid w:val="005564B6"/>
    <w:rsid w:val="0055689A"/>
    <w:rsid w:val="0055691A"/>
    <w:rsid w:val="00556C91"/>
    <w:rsid w:val="00556DF7"/>
    <w:rsid w:val="00556F4C"/>
    <w:rsid w:val="005575A1"/>
    <w:rsid w:val="00557C93"/>
    <w:rsid w:val="00557E06"/>
    <w:rsid w:val="00560059"/>
    <w:rsid w:val="005604D4"/>
    <w:rsid w:val="00560631"/>
    <w:rsid w:val="0056078D"/>
    <w:rsid w:val="00560943"/>
    <w:rsid w:val="00560D1F"/>
    <w:rsid w:val="005610A1"/>
    <w:rsid w:val="00561165"/>
    <w:rsid w:val="00561674"/>
    <w:rsid w:val="005616EB"/>
    <w:rsid w:val="00561BC0"/>
    <w:rsid w:val="00561BF6"/>
    <w:rsid w:val="00561C73"/>
    <w:rsid w:val="00562642"/>
    <w:rsid w:val="005626CF"/>
    <w:rsid w:val="00562715"/>
    <w:rsid w:val="00562729"/>
    <w:rsid w:val="00562AD3"/>
    <w:rsid w:val="00562AE9"/>
    <w:rsid w:val="00562E0A"/>
    <w:rsid w:val="00562FC2"/>
    <w:rsid w:val="0056322E"/>
    <w:rsid w:val="005635F7"/>
    <w:rsid w:val="005638F2"/>
    <w:rsid w:val="00563935"/>
    <w:rsid w:val="00563AE3"/>
    <w:rsid w:val="00563F95"/>
    <w:rsid w:val="00563FE4"/>
    <w:rsid w:val="00564210"/>
    <w:rsid w:val="005643F6"/>
    <w:rsid w:val="0056489B"/>
    <w:rsid w:val="00564BBC"/>
    <w:rsid w:val="00564C50"/>
    <w:rsid w:val="00564F26"/>
    <w:rsid w:val="00564F48"/>
    <w:rsid w:val="00564FC5"/>
    <w:rsid w:val="00565008"/>
    <w:rsid w:val="00565010"/>
    <w:rsid w:val="00565130"/>
    <w:rsid w:val="0056514F"/>
    <w:rsid w:val="005651F4"/>
    <w:rsid w:val="005658A0"/>
    <w:rsid w:val="0056590C"/>
    <w:rsid w:val="00565B03"/>
    <w:rsid w:val="00565D63"/>
    <w:rsid w:val="005660DE"/>
    <w:rsid w:val="00566403"/>
    <w:rsid w:val="00566C53"/>
    <w:rsid w:val="005672DA"/>
    <w:rsid w:val="00567935"/>
    <w:rsid w:val="00567950"/>
    <w:rsid w:val="00567A25"/>
    <w:rsid w:val="00567B72"/>
    <w:rsid w:val="00567D6C"/>
    <w:rsid w:val="005700C4"/>
    <w:rsid w:val="0057012A"/>
    <w:rsid w:val="005702F5"/>
    <w:rsid w:val="00570600"/>
    <w:rsid w:val="0057083E"/>
    <w:rsid w:val="005709D8"/>
    <w:rsid w:val="00570C93"/>
    <w:rsid w:val="00570D4E"/>
    <w:rsid w:val="0057137E"/>
    <w:rsid w:val="0057161B"/>
    <w:rsid w:val="00571B31"/>
    <w:rsid w:val="00571B86"/>
    <w:rsid w:val="00571C36"/>
    <w:rsid w:val="00572117"/>
    <w:rsid w:val="0057213F"/>
    <w:rsid w:val="005723A3"/>
    <w:rsid w:val="005723F5"/>
    <w:rsid w:val="0057279F"/>
    <w:rsid w:val="00572873"/>
    <w:rsid w:val="00572CE4"/>
    <w:rsid w:val="00572EAB"/>
    <w:rsid w:val="00573127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69C"/>
    <w:rsid w:val="005767E5"/>
    <w:rsid w:val="00576822"/>
    <w:rsid w:val="00576C1F"/>
    <w:rsid w:val="00576DFE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99"/>
    <w:rsid w:val="00580A66"/>
    <w:rsid w:val="00580C41"/>
    <w:rsid w:val="005813E6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43F"/>
    <w:rsid w:val="005834CD"/>
    <w:rsid w:val="005838AF"/>
    <w:rsid w:val="00583CF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8D5"/>
    <w:rsid w:val="00585EC4"/>
    <w:rsid w:val="00585F11"/>
    <w:rsid w:val="00586464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663"/>
    <w:rsid w:val="00590A00"/>
    <w:rsid w:val="00590AEA"/>
    <w:rsid w:val="00590BF8"/>
    <w:rsid w:val="00590D21"/>
    <w:rsid w:val="00591146"/>
    <w:rsid w:val="005911B2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34C"/>
    <w:rsid w:val="005938CA"/>
    <w:rsid w:val="00593ABD"/>
    <w:rsid w:val="00593AF3"/>
    <w:rsid w:val="00593B4A"/>
    <w:rsid w:val="00593D03"/>
    <w:rsid w:val="00593F0E"/>
    <w:rsid w:val="0059462B"/>
    <w:rsid w:val="00594793"/>
    <w:rsid w:val="0059491B"/>
    <w:rsid w:val="00594EC5"/>
    <w:rsid w:val="005951CD"/>
    <w:rsid w:val="00595205"/>
    <w:rsid w:val="00595487"/>
    <w:rsid w:val="0059556A"/>
    <w:rsid w:val="00595766"/>
    <w:rsid w:val="005958D2"/>
    <w:rsid w:val="005958F2"/>
    <w:rsid w:val="00595ABC"/>
    <w:rsid w:val="00595EA9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C67"/>
    <w:rsid w:val="005A0D28"/>
    <w:rsid w:val="005A0E12"/>
    <w:rsid w:val="005A0F65"/>
    <w:rsid w:val="005A121B"/>
    <w:rsid w:val="005A1437"/>
    <w:rsid w:val="005A1797"/>
    <w:rsid w:val="005A198D"/>
    <w:rsid w:val="005A1E33"/>
    <w:rsid w:val="005A208F"/>
    <w:rsid w:val="005A20C5"/>
    <w:rsid w:val="005A20EB"/>
    <w:rsid w:val="005A2373"/>
    <w:rsid w:val="005A25CB"/>
    <w:rsid w:val="005A2792"/>
    <w:rsid w:val="005A28D8"/>
    <w:rsid w:val="005A28DF"/>
    <w:rsid w:val="005A2C97"/>
    <w:rsid w:val="005A2E7C"/>
    <w:rsid w:val="005A30FA"/>
    <w:rsid w:val="005A3212"/>
    <w:rsid w:val="005A325F"/>
    <w:rsid w:val="005A3464"/>
    <w:rsid w:val="005A356F"/>
    <w:rsid w:val="005A35A4"/>
    <w:rsid w:val="005A364F"/>
    <w:rsid w:val="005A3A43"/>
    <w:rsid w:val="005A3B66"/>
    <w:rsid w:val="005A3F43"/>
    <w:rsid w:val="005A408E"/>
    <w:rsid w:val="005A40AE"/>
    <w:rsid w:val="005A464F"/>
    <w:rsid w:val="005A46BB"/>
    <w:rsid w:val="005A46D6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B62"/>
    <w:rsid w:val="005A6C64"/>
    <w:rsid w:val="005A6DB7"/>
    <w:rsid w:val="005A6FF9"/>
    <w:rsid w:val="005A7188"/>
    <w:rsid w:val="005A759C"/>
    <w:rsid w:val="005A75B1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413F"/>
    <w:rsid w:val="005B4219"/>
    <w:rsid w:val="005B4286"/>
    <w:rsid w:val="005B4502"/>
    <w:rsid w:val="005B45C5"/>
    <w:rsid w:val="005B46A4"/>
    <w:rsid w:val="005B46D1"/>
    <w:rsid w:val="005B4D4A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E51"/>
    <w:rsid w:val="005B5EBB"/>
    <w:rsid w:val="005B61A8"/>
    <w:rsid w:val="005B638C"/>
    <w:rsid w:val="005B673D"/>
    <w:rsid w:val="005B67C5"/>
    <w:rsid w:val="005B69C7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C00A6"/>
    <w:rsid w:val="005C036D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5FE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306"/>
    <w:rsid w:val="005C33A5"/>
    <w:rsid w:val="005C347C"/>
    <w:rsid w:val="005C3830"/>
    <w:rsid w:val="005C3B79"/>
    <w:rsid w:val="005C3B9D"/>
    <w:rsid w:val="005C3BCF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A2B"/>
    <w:rsid w:val="005C5A30"/>
    <w:rsid w:val="005C6007"/>
    <w:rsid w:val="005C6026"/>
    <w:rsid w:val="005C6311"/>
    <w:rsid w:val="005C6347"/>
    <w:rsid w:val="005C64C5"/>
    <w:rsid w:val="005C65C0"/>
    <w:rsid w:val="005C65DE"/>
    <w:rsid w:val="005C661D"/>
    <w:rsid w:val="005C69EF"/>
    <w:rsid w:val="005C6D24"/>
    <w:rsid w:val="005C6E96"/>
    <w:rsid w:val="005C6FF8"/>
    <w:rsid w:val="005C71A4"/>
    <w:rsid w:val="005C732E"/>
    <w:rsid w:val="005C754F"/>
    <w:rsid w:val="005C79CC"/>
    <w:rsid w:val="005C7B2E"/>
    <w:rsid w:val="005C7F86"/>
    <w:rsid w:val="005D000C"/>
    <w:rsid w:val="005D0119"/>
    <w:rsid w:val="005D0357"/>
    <w:rsid w:val="005D05A5"/>
    <w:rsid w:val="005D05E1"/>
    <w:rsid w:val="005D0677"/>
    <w:rsid w:val="005D0713"/>
    <w:rsid w:val="005D0773"/>
    <w:rsid w:val="005D0A3A"/>
    <w:rsid w:val="005D1260"/>
    <w:rsid w:val="005D1409"/>
    <w:rsid w:val="005D142A"/>
    <w:rsid w:val="005D1848"/>
    <w:rsid w:val="005D199D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578"/>
    <w:rsid w:val="005D36CF"/>
    <w:rsid w:val="005D39F1"/>
    <w:rsid w:val="005D3A21"/>
    <w:rsid w:val="005D3C8E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729A"/>
    <w:rsid w:val="005D729E"/>
    <w:rsid w:val="005D78AE"/>
    <w:rsid w:val="005D7DA8"/>
    <w:rsid w:val="005D7FA9"/>
    <w:rsid w:val="005D7FEB"/>
    <w:rsid w:val="005E0157"/>
    <w:rsid w:val="005E0158"/>
    <w:rsid w:val="005E01C7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A83"/>
    <w:rsid w:val="005E2B3C"/>
    <w:rsid w:val="005E39C5"/>
    <w:rsid w:val="005E3B8F"/>
    <w:rsid w:val="005E3BAF"/>
    <w:rsid w:val="005E3C22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A3"/>
    <w:rsid w:val="005E7DC4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51F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3E6"/>
    <w:rsid w:val="005F4495"/>
    <w:rsid w:val="005F4687"/>
    <w:rsid w:val="005F46CC"/>
    <w:rsid w:val="005F4968"/>
    <w:rsid w:val="005F4B62"/>
    <w:rsid w:val="005F4DC1"/>
    <w:rsid w:val="005F51E3"/>
    <w:rsid w:val="005F51EC"/>
    <w:rsid w:val="005F5950"/>
    <w:rsid w:val="005F5A0D"/>
    <w:rsid w:val="005F5B5C"/>
    <w:rsid w:val="005F5C66"/>
    <w:rsid w:val="005F5C69"/>
    <w:rsid w:val="005F5CCB"/>
    <w:rsid w:val="005F5DC1"/>
    <w:rsid w:val="005F5E49"/>
    <w:rsid w:val="005F5F8B"/>
    <w:rsid w:val="005F5FFC"/>
    <w:rsid w:val="005F60C0"/>
    <w:rsid w:val="005F60CB"/>
    <w:rsid w:val="005F61CD"/>
    <w:rsid w:val="005F6293"/>
    <w:rsid w:val="005F690C"/>
    <w:rsid w:val="005F6969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6A5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ECB"/>
    <w:rsid w:val="00613EF7"/>
    <w:rsid w:val="006141B5"/>
    <w:rsid w:val="006146B8"/>
    <w:rsid w:val="0061475A"/>
    <w:rsid w:val="006147F0"/>
    <w:rsid w:val="00614C99"/>
    <w:rsid w:val="00614F17"/>
    <w:rsid w:val="0061507C"/>
    <w:rsid w:val="00615118"/>
    <w:rsid w:val="006151B7"/>
    <w:rsid w:val="0061520F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14C"/>
    <w:rsid w:val="00617159"/>
    <w:rsid w:val="006171F1"/>
    <w:rsid w:val="00617337"/>
    <w:rsid w:val="00617E3A"/>
    <w:rsid w:val="00617EAB"/>
    <w:rsid w:val="00620109"/>
    <w:rsid w:val="0062022B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AD"/>
    <w:rsid w:val="006230FB"/>
    <w:rsid w:val="0062382B"/>
    <w:rsid w:val="006238B6"/>
    <w:rsid w:val="006239FD"/>
    <w:rsid w:val="00623A2B"/>
    <w:rsid w:val="00623FF5"/>
    <w:rsid w:val="00624107"/>
    <w:rsid w:val="006241F5"/>
    <w:rsid w:val="00624383"/>
    <w:rsid w:val="006245EC"/>
    <w:rsid w:val="006248F3"/>
    <w:rsid w:val="006249BE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3A0"/>
    <w:rsid w:val="006265B1"/>
    <w:rsid w:val="00626D39"/>
    <w:rsid w:val="00626F28"/>
    <w:rsid w:val="00626F7E"/>
    <w:rsid w:val="00626F8C"/>
    <w:rsid w:val="0062704F"/>
    <w:rsid w:val="00627139"/>
    <w:rsid w:val="00627229"/>
    <w:rsid w:val="00627605"/>
    <w:rsid w:val="00627622"/>
    <w:rsid w:val="006276B5"/>
    <w:rsid w:val="00627AA5"/>
    <w:rsid w:val="00627D73"/>
    <w:rsid w:val="00627E26"/>
    <w:rsid w:val="00627FE1"/>
    <w:rsid w:val="00630231"/>
    <w:rsid w:val="0063060B"/>
    <w:rsid w:val="00630E0B"/>
    <w:rsid w:val="00630EE4"/>
    <w:rsid w:val="00631076"/>
    <w:rsid w:val="00631099"/>
    <w:rsid w:val="00631105"/>
    <w:rsid w:val="006312B9"/>
    <w:rsid w:val="0063134C"/>
    <w:rsid w:val="006313C2"/>
    <w:rsid w:val="00631A26"/>
    <w:rsid w:val="00631BFD"/>
    <w:rsid w:val="006325C2"/>
    <w:rsid w:val="00632C81"/>
    <w:rsid w:val="00632C9F"/>
    <w:rsid w:val="006333FB"/>
    <w:rsid w:val="00633EBE"/>
    <w:rsid w:val="006343B8"/>
    <w:rsid w:val="0063450A"/>
    <w:rsid w:val="006347A2"/>
    <w:rsid w:val="00634CD4"/>
    <w:rsid w:val="00634EB1"/>
    <w:rsid w:val="00634F15"/>
    <w:rsid w:val="0063553D"/>
    <w:rsid w:val="006356B9"/>
    <w:rsid w:val="00635A01"/>
    <w:rsid w:val="00635B75"/>
    <w:rsid w:val="00635CCC"/>
    <w:rsid w:val="00635D4E"/>
    <w:rsid w:val="0063603B"/>
    <w:rsid w:val="00636388"/>
    <w:rsid w:val="00636420"/>
    <w:rsid w:val="00636596"/>
    <w:rsid w:val="006367A3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C82"/>
    <w:rsid w:val="00640182"/>
    <w:rsid w:val="00640204"/>
    <w:rsid w:val="00640267"/>
    <w:rsid w:val="006406F4"/>
    <w:rsid w:val="0064070C"/>
    <w:rsid w:val="0064092E"/>
    <w:rsid w:val="00640932"/>
    <w:rsid w:val="00641074"/>
    <w:rsid w:val="0064114D"/>
    <w:rsid w:val="0064190C"/>
    <w:rsid w:val="00641F0C"/>
    <w:rsid w:val="00641F3D"/>
    <w:rsid w:val="006426F2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2C7"/>
    <w:rsid w:val="00644CBE"/>
    <w:rsid w:val="00644D37"/>
    <w:rsid w:val="00644E62"/>
    <w:rsid w:val="00644F67"/>
    <w:rsid w:val="006450E7"/>
    <w:rsid w:val="00645295"/>
    <w:rsid w:val="006453D5"/>
    <w:rsid w:val="00645605"/>
    <w:rsid w:val="006458FA"/>
    <w:rsid w:val="00645D9C"/>
    <w:rsid w:val="00645E02"/>
    <w:rsid w:val="00645EC1"/>
    <w:rsid w:val="00646153"/>
    <w:rsid w:val="006461EB"/>
    <w:rsid w:val="00646262"/>
    <w:rsid w:val="006464CE"/>
    <w:rsid w:val="006465F7"/>
    <w:rsid w:val="00646A20"/>
    <w:rsid w:val="00646BC6"/>
    <w:rsid w:val="00647177"/>
    <w:rsid w:val="00647262"/>
    <w:rsid w:val="0064741F"/>
    <w:rsid w:val="00647591"/>
    <w:rsid w:val="006478A5"/>
    <w:rsid w:val="006478EC"/>
    <w:rsid w:val="0065003B"/>
    <w:rsid w:val="0065067C"/>
    <w:rsid w:val="00650726"/>
    <w:rsid w:val="00650E05"/>
    <w:rsid w:val="00651BEC"/>
    <w:rsid w:val="00651E4F"/>
    <w:rsid w:val="006520BA"/>
    <w:rsid w:val="0065253A"/>
    <w:rsid w:val="00652649"/>
    <w:rsid w:val="00652856"/>
    <w:rsid w:val="0065293D"/>
    <w:rsid w:val="00652E33"/>
    <w:rsid w:val="006530E1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3C7"/>
    <w:rsid w:val="006544C4"/>
    <w:rsid w:val="0065479B"/>
    <w:rsid w:val="006547AF"/>
    <w:rsid w:val="0065482B"/>
    <w:rsid w:val="00654871"/>
    <w:rsid w:val="00654A8B"/>
    <w:rsid w:val="00654D2E"/>
    <w:rsid w:val="006553CD"/>
    <w:rsid w:val="006556A9"/>
    <w:rsid w:val="00655719"/>
    <w:rsid w:val="00655A8C"/>
    <w:rsid w:val="00655C6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33C"/>
    <w:rsid w:val="006605B4"/>
    <w:rsid w:val="006608CB"/>
    <w:rsid w:val="00660A9A"/>
    <w:rsid w:val="0066108E"/>
    <w:rsid w:val="0066140F"/>
    <w:rsid w:val="00661649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4000"/>
    <w:rsid w:val="00664077"/>
    <w:rsid w:val="00664156"/>
    <w:rsid w:val="00664374"/>
    <w:rsid w:val="00664481"/>
    <w:rsid w:val="006646B6"/>
    <w:rsid w:val="0066494F"/>
    <w:rsid w:val="00664966"/>
    <w:rsid w:val="00664F2A"/>
    <w:rsid w:val="006652CA"/>
    <w:rsid w:val="00665540"/>
    <w:rsid w:val="006655E3"/>
    <w:rsid w:val="00665ABD"/>
    <w:rsid w:val="00665AFC"/>
    <w:rsid w:val="00665BE2"/>
    <w:rsid w:val="00665CAE"/>
    <w:rsid w:val="00665DF6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A49"/>
    <w:rsid w:val="00670D74"/>
    <w:rsid w:val="006710A0"/>
    <w:rsid w:val="00671681"/>
    <w:rsid w:val="006716CA"/>
    <w:rsid w:val="00671921"/>
    <w:rsid w:val="00671941"/>
    <w:rsid w:val="00671B69"/>
    <w:rsid w:val="00671C63"/>
    <w:rsid w:val="00671C8E"/>
    <w:rsid w:val="00671D5D"/>
    <w:rsid w:val="00671ED5"/>
    <w:rsid w:val="00671EE1"/>
    <w:rsid w:val="0067212F"/>
    <w:rsid w:val="00672187"/>
    <w:rsid w:val="006724A3"/>
    <w:rsid w:val="00672B35"/>
    <w:rsid w:val="00672B82"/>
    <w:rsid w:val="00672BBB"/>
    <w:rsid w:val="00672FDE"/>
    <w:rsid w:val="00672FEF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719"/>
    <w:rsid w:val="006759E2"/>
    <w:rsid w:val="00675C1A"/>
    <w:rsid w:val="00675CDF"/>
    <w:rsid w:val="00675CFA"/>
    <w:rsid w:val="00675D44"/>
    <w:rsid w:val="00675FA3"/>
    <w:rsid w:val="00676513"/>
    <w:rsid w:val="0067670F"/>
    <w:rsid w:val="006767B5"/>
    <w:rsid w:val="006769C9"/>
    <w:rsid w:val="00676A83"/>
    <w:rsid w:val="00676B40"/>
    <w:rsid w:val="00676C39"/>
    <w:rsid w:val="00676C5C"/>
    <w:rsid w:val="00676D07"/>
    <w:rsid w:val="006770AA"/>
    <w:rsid w:val="00677669"/>
    <w:rsid w:val="00677BD7"/>
    <w:rsid w:val="00677C0C"/>
    <w:rsid w:val="00677C9B"/>
    <w:rsid w:val="00677D77"/>
    <w:rsid w:val="00677E2C"/>
    <w:rsid w:val="00680F83"/>
    <w:rsid w:val="00681225"/>
    <w:rsid w:val="0068187D"/>
    <w:rsid w:val="00681BE5"/>
    <w:rsid w:val="00681C0A"/>
    <w:rsid w:val="00681D4F"/>
    <w:rsid w:val="00681D93"/>
    <w:rsid w:val="00681DA1"/>
    <w:rsid w:val="00681DE3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B9A"/>
    <w:rsid w:val="00687079"/>
    <w:rsid w:val="006872DA"/>
    <w:rsid w:val="00687341"/>
    <w:rsid w:val="00687557"/>
    <w:rsid w:val="00687564"/>
    <w:rsid w:val="00687598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8C"/>
    <w:rsid w:val="00690E96"/>
    <w:rsid w:val="0069107A"/>
    <w:rsid w:val="006911E0"/>
    <w:rsid w:val="0069129F"/>
    <w:rsid w:val="00691BB6"/>
    <w:rsid w:val="00691D11"/>
    <w:rsid w:val="00692066"/>
    <w:rsid w:val="0069212D"/>
    <w:rsid w:val="00692606"/>
    <w:rsid w:val="00692A47"/>
    <w:rsid w:val="00692B06"/>
    <w:rsid w:val="00693006"/>
    <w:rsid w:val="006930F8"/>
    <w:rsid w:val="0069333E"/>
    <w:rsid w:val="006933BC"/>
    <w:rsid w:val="0069356A"/>
    <w:rsid w:val="0069389C"/>
    <w:rsid w:val="00693B16"/>
    <w:rsid w:val="00693DE9"/>
    <w:rsid w:val="0069417F"/>
    <w:rsid w:val="006941D8"/>
    <w:rsid w:val="0069445E"/>
    <w:rsid w:val="006944AF"/>
    <w:rsid w:val="00694930"/>
    <w:rsid w:val="00694995"/>
    <w:rsid w:val="00695024"/>
    <w:rsid w:val="006955D2"/>
    <w:rsid w:val="0069569B"/>
    <w:rsid w:val="006956C0"/>
    <w:rsid w:val="006957E5"/>
    <w:rsid w:val="00695B63"/>
    <w:rsid w:val="00695DD9"/>
    <w:rsid w:val="00696681"/>
    <w:rsid w:val="00696AFD"/>
    <w:rsid w:val="00696FAC"/>
    <w:rsid w:val="006970C1"/>
    <w:rsid w:val="0069780E"/>
    <w:rsid w:val="00697B76"/>
    <w:rsid w:val="00697C70"/>
    <w:rsid w:val="00697F1E"/>
    <w:rsid w:val="006A004B"/>
    <w:rsid w:val="006A0094"/>
    <w:rsid w:val="006A0112"/>
    <w:rsid w:val="006A039C"/>
    <w:rsid w:val="006A09A7"/>
    <w:rsid w:val="006A0AF5"/>
    <w:rsid w:val="006A0B39"/>
    <w:rsid w:val="006A0CD2"/>
    <w:rsid w:val="006A0EA2"/>
    <w:rsid w:val="006A0F6E"/>
    <w:rsid w:val="006A0F76"/>
    <w:rsid w:val="006A10B8"/>
    <w:rsid w:val="006A1197"/>
    <w:rsid w:val="006A130C"/>
    <w:rsid w:val="006A132D"/>
    <w:rsid w:val="006A1411"/>
    <w:rsid w:val="006A15DF"/>
    <w:rsid w:val="006A16A8"/>
    <w:rsid w:val="006A17B4"/>
    <w:rsid w:val="006A19FF"/>
    <w:rsid w:val="006A1B37"/>
    <w:rsid w:val="006A2292"/>
    <w:rsid w:val="006A22D4"/>
    <w:rsid w:val="006A2695"/>
    <w:rsid w:val="006A26C4"/>
    <w:rsid w:val="006A26DB"/>
    <w:rsid w:val="006A2BA1"/>
    <w:rsid w:val="006A3B4C"/>
    <w:rsid w:val="006A3CDE"/>
    <w:rsid w:val="006A3E0E"/>
    <w:rsid w:val="006A3E1E"/>
    <w:rsid w:val="006A3FD6"/>
    <w:rsid w:val="006A4140"/>
    <w:rsid w:val="006A4313"/>
    <w:rsid w:val="006A4461"/>
    <w:rsid w:val="006A483F"/>
    <w:rsid w:val="006A4879"/>
    <w:rsid w:val="006A4A4C"/>
    <w:rsid w:val="006A4BA6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867"/>
    <w:rsid w:val="006A691B"/>
    <w:rsid w:val="006A6DE7"/>
    <w:rsid w:val="006A708F"/>
    <w:rsid w:val="006A739D"/>
    <w:rsid w:val="006A74BD"/>
    <w:rsid w:val="006A77A6"/>
    <w:rsid w:val="006A78D3"/>
    <w:rsid w:val="006B0222"/>
    <w:rsid w:val="006B0572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F2"/>
    <w:rsid w:val="006B4B71"/>
    <w:rsid w:val="006B4CBC"/>
    <w:rsid w:val="006B4EA0"/>
    <w:rsid w:val="006B502D"/>
    <w:rsid w:val="006B529B"/>
    <w:rsid w:val="006B5368"/>
    <w:rsid w:val="006B543D"/>
    <w:rsid w:val="006B5AE7"/>
    <w:rsid w:val="006B5FAE"/>
    <w:rsid w:val="006B5FD0"/>
    <w:rsid w:val="006B6133"/>
    <w:rsid w:val="006B6280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62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DEB"/>
    <w:rsid w:val="006C2E6F"/>
    <w:rsid w:val="006C3052"/>
    <w:rsid w:val="006C3078"/>
    <w:rsid w:val="006C3102"/>
    <w:rsid w:val="006C3178"/>
    <w:rsid w:val="006C323F"/>
    <w:rsid w:val="006C3357"/>
    <w:rsid w:val="006C36E5"/>
    <w:rsid w:val="006C3D1E"/>
    <w:rsid w:val="006C41C1"/>
    <w:rsid w:val="006C448B"/>
    <w:rsid w:val="006C4D75"/>
    <w:rsid w:val="006C4E6C"/>
    <w:rsid w:val="006C4F56"/>
    <w:rsid w:val="006C520D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423"/>
    <w:rsid w:val="006C75CD"/>
    <w:rsid w:val="006C7638"/>
    <w:rsid w:val="006C7BB9"/>
    <w:rsid w:val="006C7C5F"/>
    <w:rsid w:val="006C7C69"/>
    <w:rsid w:val="006D029C"/>
    <w:rsid w:val="006D0365"/>
    <w:rsid w:val="006D0514"/>
    <w:rsid w:val="006D056D"/>
    <w:rsid w:val="006D05E5"/>
    <w:rsid w:val="006D0AE0"/>
    <w:rsid w:val="006D0C4B"/>
    <w:rsid w:val="006D0D38"/>
    <w:rsid w:val="006D0F2B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07"/>
    <w:rsid w:val="006D2375"/>
    <w:rsid w:val="006D273B"/>
    <w:rsid w:val="006D28E9"/>
    <w:rsid w:val="006D292F"/>
    <w:rsid w:val="006D29DB"/>
    <w:rsid w:val="006D2A32"/>
    <w:rsid w:val="006D2C57"/>
    <w:rsid w:val="006D2F7D"/>
    <w:rsid w:val="006D2FF6"/>
    <w:rsid w:val="006D3231"/>
    <w:rsid w:val="006D3533"/>
    <w:rsid w:val="006D39CA"/>
    <w:rsid w:val="006D3BD4"/>
    <w:rsid w:val="006D3DE5"/>
    <w:rsid w:val="006D3FAD"/>
    <w:rsid w:val="006D4075"/>
    <w:rsid w:val="006D4085"/>
    <w:rsid w:val="006D40D4"/>
    <w:rsid w:val="006D4257"/>
    <w:rsid w:val="006D44B3"/>
    <w:rsid w:val="006D463D"/>
    <w:rsid w:val="006D46BD"/>
    <w:rsid w:val="006D4D59"/>
    <w:rsid w:val="006D4E1D"/>
    <w:rsid w:val="006D4E26"/>
    <w:rsid w:val="006D549E"/>
    <w:rsid w:val="006D5533"/>
    <w:rsid w:val="006D59BC"/>
    <w:rsid w:val="006D5B0F"/>
    <w:rsid w:val="006D5BB8"/>
    <w:rsid w:val="006D5BD7"/>
    <w:rsid w:val="006D5E4E"/>
    <w:rsid w:val="006D6141"/>
    <w:rsid w:val="006D6709"/>
    <w:rsid w:val="006D6866"/>
    <w:rsid w:val="006D71A6"/>
    <w:rsid w:val="006D7280"/>
    <w:rsid w:val="006D763A"/>
    <w:rsid w:val="006D7B50"/>
    <w:rsid w:val="006D7F29"/>
    <w:rsid w:val="006E00A1"/>
    <w:rsid w:val="006E0270"/>
    <w:rsid w:val="006E03C3"/>
    <w:rsid w:val="006E053A"/>
    <w:rsid w:val="006E06FB"/>
    <w:rsid w:val="006E0758"/>
    <w:rsid w:val="006E1131"/>
    <w:rsid w:val="006E163D"/>
    <w:rsid w:val="006E1B4E"/>
    <w:rsid w:val="006E1F8B"/>
    <w:rsid w:val="006E22C3"/>
    <w:rsid w:val="006E25AE"/>
    <w:rsid w:val="006E2D16"/>
    <w:rsid w:val="006E2E64"/>
    <w:rsid w:val="006E32D4"/>
    <w:rsid w:val="006E3939"/>
    <w:rsid w:val="006E3B4E"/>
    <w:rsid w:val="006E3FDC"/>
    <w:rsid w:val="006E4286"/>
    <w:rsid w:val="006E4343"/>
    <w:rsid w:val="006E4381"/>
    <w:rsid w:val="006E4A5D"/>
    <w:rsid w:val="006E4AE9"/>
    <w:rsid w:val="006E4C50"/>
    <w:rsid w:val="006E5212"/>
    <w:rsid w:val="006E52D1"/>
    <w:rsid w:val="006E5738"/>
    <w:rsid w:val="006E5A53"/>
    <w:rsid w:val="006E5C1C"/>
    <w:rsid w:val="006E5C87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265"/>
    <w:rsid w:val="006E7292"/>
    <w:rsid w:val="006E74F9"/>
    <w:rsid w:val="006E75F3"/>
    <w:rsid w:val="006E791B"/>
    <w:rsid w:val="006E7E75"/>
    <w:rsid w:val="006E7E84"/>
    <w:rsid w:val="006E7F3F"/>
    <w:rsid w:val="006F082C"/>
    <w:rsid w:val="006F08E7"/>
    <w:rsid w:val="006F0B51"/>
    <w:rsid w:val="006F0E1D"/>
    <w:rsid w:val="006F0E4B"/>
    <w:rsid w:val="006F0E9B"/>
    <w:rsid w:val="006F1022"/>
    <w:rsid w:val="006F10F0"/>
    <w:rsid w:val="006F1200"/>
    <w:rsid w:val="006F145F"/>
    <w:rsid w:val="006F177E"/>
    <w:rsid w:val="006F22BA"/>
    <w:rsid w:val="006F2384"/>
    <w:rsid w:val="006F2D53"/>
    <w:rsid w:val="006F2EBD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604"/>
    <w:rsid w:val="006F4771"/>
    <w:rsid w:val="006F4B1F"/>
    <w:rsid w:val="006F4CC8"/>
    <w:rsid w:val="006F4EEE"/>
    <w:rsid w:val="006F4FB2"/>
    <w:rsid w:val="006F5112"/>
    <w:rsid w:val="006F518C"/>
    <w:rsid w:val="006F53F5"/>
    <w:rsid w:val="006F5506"/>
    <w:rsid w:val="006F56E6"/>
    <w:rsid w:val="006F586F"/>
    <w:rsid w:val="006F5E83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625"/>
    <w:rsid w:val="006F7A85"/>
    <w:rsid w:val="006F7AF8"/>
    <w:rsid w:val="007000FD"/>
    <w:rsid w:val="00700342"/>
    <w:rsid w:val="007004BD"/>
    <w:rsid w:val="00700657"/>
    <w:rsid w:val="00700A14"/>
    <w:rsid w:val="00700BE4"/>
    <w:rsid w:val="00700FB0"/>
    <w:rsid w:val="00701002"/>
    <w:rsid w:val="00701170"/>
    <w:rsid w:val="007013A5"/>
    <w:rsid w:val="00701526"/>
    <w:rsid w:val="007016BD"/>
    <w:rsid w:val="00701779"/>
    <w:rsid w:val="00701882"/>
    <w:rsid w:val="00701B79"/>
    <w:rsid w:val="00701F99"/>
    <w:rsid w:val="00702389"/>
    <w:rsid w:val="007029B7"/>
    <w:rsid w:val="00702A9F"/>
    <w:rsid w:val="00702AC5"/>
    <w:rsid w:val="00702C8E"/>
    <w:rsid w:val="00702E66"/>
    <w:rsid w:val="00702F7F"/>
    <w:rsid w:val="00703164"/>
    <w:rsid w:val="007031F8"/>
    <w:rsid w:val="007032C6"/>
    <w:rsid w:val="00703805"/>
    <w:rsid w:val="0070380A"/>
    <w:rsid w:val="0070389E"/>
    <w:rsid w:val="00703E9A"/>
    <w:rsid w:val="00704396"/>
    <w:rsid w:val="00704C79"/>
    <w:rsid w:val="007051F3"/>
    <w:rsid w:val="0070527A"/>
    <w:rsid w:val="007053FC"/>
    <w:rsid w:val="00705503"/>
    <w:rsid w:val="007059F0"/>
    <w:rsid w:val="00705ABF"/>
    <w:rsid w:val="00705BD2"/>
    <w:rsid w:val="00705C97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900"/>
    <w:rsid w:val="00710A5B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A39"/>
    <w:rsid w:val="00711F1C"/>
    <w:rsid w:val="00711FEE"/>
    <w:rsid w:val="00712106"/>
    <w:rsid w:val="0071222C"/>
    <w:rsid w:val="007122BD"/>
    <w:rsid w:val="00712390"/>
    <w:rsid w:val="007126F4"/>
    <w:rsid w:val="0071292C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A80"/>
    <w:rsid w:val="00716AB6"/>
    <w:rsid w:val="00716AC0"/>
    <w:rsid w:val="00716BE7"/>
    <w:rsid w:val="00716CD6"/>
    <w:rsid w:val="007171E1"/>
    <w:rsid w:val="007176C3"/>
    <w:rsid w:val="00717890"/>
    <w:rsid w:val="00717D17"/>
    <w:rsid w:val="00717E4A"/>
    <w:rsid w:val="007202A6"/>
    <w:rsid w:val="007203C5"/>
    <w:rsid w:val="00720458"/>
    <w:rsid w:val="00720675"/>
    <w:rsid w:val="00720973"/>
    <w:rsid w:val="00721B7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781"/>
    <w:rsid w:val="00723832"/>
    <w:rsid w:val="00723C09"/>
    <w:rsid w:val="00723EAC"/>
    <w:rsid w:val="00723F22"/>
    <w:rsid w:val="00724046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4F3"/>
    <w:rsid w:val="00726F4D"/>
    <w:rsid w:val="00727027"/>
    <w:rsid w:val="007270EA"/>
    <w:rsid w:val="0072744B"/>
    <w:rsid w:val="007274D0"/>
    <w:rsid w:val="007274FF"/>
    <w:rsid w:val="0072759B"/>
    <w:rsid w:val="00727653"/>
    <w:rsid w:val="007278BC"/>
    <w:rsid w:val="00730126"/>
    <w:rsid w:val="00730260"/>
    <w:rsid w:val="007305E6"/>
    <w:rsid w:val="0073070A"/>
    <w:rsid w:val="00730AB5"/>
    <w:rsid w:val="00730ADD"/>
    <w:rsid w:val="00730B4D"/>
    <w:rsid w:val="0073101F"/>
    <w:rsid w:val="0073132B"/>
    <w:rsid w:val="0073135B"/>
    <w:rsid w:val="00731673"/>
    <w:rsid w:val="00731690"/>
    <w:rsid w:val="00731AE9"/>
    <w:rsid w:val="00731C0A"/>
    <w:rsid w:val="00731E13"/>
    <w:rsid w:val="00732145"/>
    <w:rsid w:val="0073219E"/>
    <w:rsid w:val="00732268"/>
    <w:rsid w:val="00732277"/>
    <w:rsid w:val="007327AE"/>
    <w:rsid w:val="0073290E"/>
    <w:rsid w:val="00732D96"/>
    <w:rsid w:val="00732ED1"/>
    <w:rsid w:val="0073335D"/>
    <w:rsid w:val="00733465"/>
    <w:rsid w:val="0073350B"/>
    <w:rsid w:val="0073386D"/>
    <w:rsid w:val="0073397B"/>
    <w:rsid w:val="00733C2E"/>
    <w:rsid w:val="00733EF2"/>
    <w:rsid w:val="00733FC0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F7B"/>
    <w:rsid w:val="00740081"/>
    <w:rsid w:val="0074015C"/>
    <w:rsid w:val="007401E5"/>
    <w:rsid w:val="007402D5"/>
    <w:rsid w:val="00740432"/>
    <w:rsid w:val="0074083C"/>
    <w:rsid w:val="00740C03"/>
    <w:rsid w:val="00740C12"/>
    <w:rsid w:val="0074118A"/>
    <w:rsid w:val="00741464"/>
    <w:rsid w:val="00741486"/>
    <w:rsid w:val="007414C4"/>
    <w:rsid w:val="0074152E"/>
    <w:rsid w:val="00741845"/>
    <w:rsid w:val="0074186C"/>
    <w:rsid w:val="00741F5D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AC"/>
    <w:rsid w:val="00743AD4"/>
    <w:rsid w:val="00743B8B"/>
    <w:rsid w:val="00743FE9"/>
    <w:rsid w:val="00744242"/>
    <w:rsid w:val="0074450F"/>
    <w:rsid w:val="00744AEF"/>
    <w:rsid w:val="00744F2E"/>
    <w:rsid w:val="00744F56"/>
    <w:rsid w:val="00744F5A"/>
    <w:rsid w:val="007451AA"/>
    <w:rsid w:val="0074526D"/>
    <w:rsid w:val="007454A3"/>
    <w:rsid w:val="00745693"/>
    <w:rsid w:val="00745B12"/>
    <w:rsid w:val="00745C79"/>
    <w:rsid w:val="00745EAF"/>
    <w:rsid w:val="00745EB8"/>
    <w:rsid w:val="0074607A"/>
    <w:rsid w:val="00746460"/>
    <w:rsid w:val="007465B2"/>
    <w:rsid w:val="00746B35"/>
    <w:rsid w:val="00746B3F"/>
    <w:rsid w:val="00746B9A"/>
    <w:rsid w:val="00746D89"/>
    <w:rsid w:val="00747311"/>
    <w:rsid w:val="00747354"/>
    <w:rsid w:val="00747432"/>
    <w:rsid w:val="00747479"/>
    <w:rsid w:val="007474FB"/>
    <w:rsid w:val="00747530"/>
    <w:rsid w:val="00747AE5"/>
    <w:rsid w:val="00747DC7"/>
    <w:rsid w:val="00747EF9"/>
    <w:rsid w:val="0075002E"/>
    <w:rsid w:val="007501BE"/>
    <w:rsid w:val="007502EA"/>
    <w:rsid w:val="00750383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600"/>
    <w:rsid w:val="00752892"/>
    <w:rsid w:val="00753269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61"/>
    <w:rsid w:val="00757AE1"/>
    <w:rsid w:val="00757C06"/>
    <w:rsid w:val="00757CE6"/>
    <w:rsid w:val="00760145"/>
    <w:rsid w:val="007601A2"/>
    <w:rsid w:val="0076031D"/>
    <w:rsid w:val="00760486"/>
    <w:rsid w:val="0076075F"/>
    <w:rsid w:val="007612EE"/>
    <w:rsid w:val="0076159E"/>
    <w:rsid w:val="00762088"/>
    <w:rsid w:val="007622A2"/>
    <w:rsid w:val="00762438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6AA"/>
    <w:rsid w:val="007648C5"/>
    <w:rsid w:val="007648D4"/>
    <w:rsid w:val="00764CB3"/>
    <w:rsid w:val="00764FF6"/>
    <w:rsid w:val="00765444"/>
    <w:rsid w:val="0076585C"/>
    <w:rsid w:val="0076608E"/>
    <w:rsid w:val="00766370"/>
    <w:rsid w:val="00766448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31"/>
    <w:rsid w:val="00770D51"/>
    <w:rsid w:val="00770DDB"/>
    <w:rsid w:val="00771018"/>
    <w:rsid w:val="0077119C"/>
    <w:rsid w:val="0077169E"/>
    <w:rsid w:val="007718AC"/>
    <w:rsid w:val="00771AC5"/>
    <w:rsid w:val="00771BB4"/>
    <w:rsid w:val="00771C85"/>
    <w:rsid w:val="00771EB8"/>
    <w:rsid w:val="0077236D"/>
    <w:rsid w:val="007726D3"/>
    <w:rsid w:val="007726D9"/>
    <w:rsid w:val="007727C2"/>
    <w:rsid w:val="007727D4"/>
    <w:rsid w:val="007729B7"/>
    <w:rsid w:val="00772A64"/>
    <w:rsid w:val="00772C14"/>
    <w:rsid w:val="00772CB5"/>
    <w:rsid w:val="00772DCE"/>
    <w:rsid w:val="00772FE0"/>
    <w:rsid w:val="00773559"/>
    <w:rsid w:val="007737C1"/>
    <w:rsid w:val="00773B13"/>
    <w:rsid w:val="00773B76"/>
    <w:rsid w:val="00773E40"/>
    <w:rsid w:val="007740C6"/>
    <w:rsid w:val="007742CB"/>
    <w:rsid w:val="00774317"/>
    <w:rsid w:val="00774667"/>
    <w:rsid w:val="00774DE9"/>
    <w:rsid w:val="00775044"/>
    <w:rsid w:val="007750F0"/>
    <w:rsid w:val="00775DE1"/>
    <w:rsid w:val="00775F89"/>
    <w:rsid w:val="0077647D"/>
    <w:rsid w:val="007768EB"/>
    <w:rsid w:val="00776AC6"/>
    <w:rsid w:val="00776B3B"/>
    <w:rsid w:val="00776CC3"/>
    <w:rsid w:val="00776DE1"/>
    <w:rsid w:val="00776F31"/>
    <w:rsid w:val="00776F4B"/>
    <w:rsid w:val="00776FA1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252"/>
    <w:rsid w:val="007814B0"/>
    <w:rsid w:val="00781772"/>
    <w:rsid w:val="00781945"/>
    <w:rsid w:val="00781A08"/>
    <w:rsid w:val="00781A7B"/>
    <w:rsid w:val="00781AA9"/>
    <w:rsid w:val="00781BE8"/>
    <w:rsid w:val="00781FEE"/>
    <w:rsid w:val="007822BD"/>
    <w:rsid w:val="007824C2"/>
    <w:rsid w:val="007827DB"/>
    <w:rsid w:val="007828E2"/>
    <w:rsid w:val="00782A30"/>
    <w:rsid w:val="00782D46"/>
    <w:rsid w:val="00782F26"/>
    <w:rsid w:val="00782F39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F8F"/>
    <w:rsid w:val="00784FBC"/>
    <w:rsid w:val="00785295"/>
    <w:rsid w:val="00785417"/>
    <w:rsid w:val="007854C1"/>
    <w:rsid w:val="007855C0"/>
    <w:rsid w:val="00785619"/>
    <w:rsid w:val="00785632"/>
    <w:rsid w:val="0078577E"/>
    <w:rsid w:val="00785F12"/>
    <w:rsid w:val="007860CB"/>
    <w:rsid w:val="0078614E"/>
    <w:rsid w:val="0078617D"/>
    <w:rsid w:val="00786268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3"/>
    <w:rsid w:val="00791D05"/>
    <w:rsid w:val="007923F7"/>
    <w:rsid w:val="00792497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9E7"/>
    <w:rsid w:val="00794B54"/>
    <w:rsid w:val="00794BCC"/>
    <w:rsid w:val="00794DE8"/>
    <w:rsid w:val="007953F0"/>
    <w:rsid w:val="0079571D"/>
    <w:rsid w:val="00795AB9"/>
    <w:rsid w:val="007961D3"/>
    <w:rsid w:val="0079647D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C8B"/>
    <w:rsid w:val="007A10F4"/>
    <w:rsid w:val="007A111C"/>
    <w:rsid w:val="007A118A"/>
    <w:rsid w:val="007A165E"/>
    <w:rsid w:val="007A1C68"/>
    <w:rsid w:val="007A1CAF"/>
    <w:rsid w:val="007A1DA3"/>
    <w:rsid w:val="007A2120"/>
    <w:rsid w:val="007A23D9"/>
    <w:rsid w:val="007A24D6"/>
    <w:rsid w:val="007A2964"/>
    <w:rsid w:val="007A2B8A"/>
    <w:rsid w:val="007A2BED"/>
    <w:rsid w:val="007A3028"/>
    <w:rsid w:val="007A32DB"/>
    <w:rsid w:val="007A396F"/>
    <w:rsid w:val="007A3BA2"/>
    <w:rsid w:val="007A3DD1"/>
    <w:rsid w:val="007A4112"/>
    <w:rsid w:val="007A48BE"/>
    <w:rsid w:val="007A494A"/>
    <w:rsid w:val="007A4B08"/>
    <w:rsid w:val="007A4C22"/>
    <w:rsid w:val="007A4C79"/>
    <w:rsid w:val="007A4D05"/>
    <w:rsid w:val="007A4DE2"/>
    <w:rsid w:val="007A552A"/>
    <w:rsid w:val="007A572E"/>
    <w:rsid w:val="007A5BC2"/>
    <w:rsid w:val="007A5CDC"/>
    <w:rsid w:val="007A5CE7"/>
    <w:rsid w:val="007A6044"/>
    <w:rsid w:val="007A629F"/>
    <w:rsid w:val="007A6359"/>
    <w:rsid w:val="007A6395"/>
    <w:rsid w:val="007A64D6"/>
    <w:rsid w:val="007A6B33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D80"/>
    <w:rsid w:val="007A7DC9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3DD"/>
    <w:rsid w:val="007B16AA"/>
    <w:rsid w:val="007B176E"/>
    <w:rsid w:val="007B1777"/>
    <w:rsid w:val="007B197D"/>
    <w:rsid w:val="007B1AA9"/>
    <w:rsid w:val="007B1BCF"/>
    <w:rsid w:val="007B1C96"/>
    <w:rsid w:val="007B217A"/>
    <w:rsid w:val="007B2633"/>
    <w:rsid w:val="007B2956"/>
    <w:rsid w:val="007B2AC7"/>
    <w:rsid w:val="007B2AE8"/>
    <w:rsid w:val="007B2BF0"/>
    <w:rsid w:val="007B2C28"/>
    <w:rsid w:val="007B2E17"/>
    <w:rsid w:val="007B2F58"/>
    <w:rsid w:val="007B3119"/>
    <w:rsid w:val="007B315B"/>
    <w:rsid w:val="007B3507"/>
    <w:rsid w:val="007B3556"/>
    <w:rsid w:val="007B3643"/>
    <w:rsid w:val="007B37DD"/>
    <w:rsid w:val="007B3C05"/>
    <w:rsid w:val="007B3C26"/>
    <w:rsid w:val="007B3E38"/>
    <w:rsid w:val="007B3FC7"/>
    <w:rsid w:val="007B40AB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5701"/>
    <w:rsid w:val="007B63BE"/>
    <w:rsid w:val="007B6413"/>
    <w:rsid w:val="007B6658"/>
    <w:rsid w:val="007B66E9"/>
    <w:rsid w:val="007B6961"/>
    <w:rsid w:val="007B6C44"/>
    <w:rsid w:val="007B70C3"/>
    <w:rsid w:val="007B7431"/>
    <w:rsid w:val="007B763E"/>
    <w:rsid w:val="007B79B5"/>
    <w:rsid w:val="007B7D6C"/>
    <w:rsid w:val="007B7D9D"/>
    <w:rsid w:val="007B7F35"/>
    <w:rsid w:val="007C031C"/>
    <w:rsid w:val="007C0444"/>
    <w:rsid w:val="007C04FD"/>
    <w:rsid w:val="007C0830"/>
    <w:rsid w:val="007C08D9"/>
    <w:rsid w:val="007C0957"/>
    <w:rsid w:val="007C0B89"/>
    <w:rsid w:val="007C0C79"/>
    <w:rsid w:val="007C1228"/>
    <w:rsid w:val="007C1438"/>
    <w:rsid w:val="007C1A21"/>
    <w:rsid w:val="007C1AB5"/>
    <w:rsid w:val="007C1CB2"/>
    <w:rsid w:val="007C2344"/>
    <w:rsid w:val="007C27DC"/>
    <w:rsid w:val="007C2E33"/>
    <w:rsid w:val="007C3559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5B58"/>
    <w:rsid w:val="007C5DF4"/>
    <w:rsid w:val="007C64B5"/>
    <w:rsid w:val="007C682A"/>
    <w:rsid w:val="007C69F6"/>
    <w:rsid w:val="007C6A34"/>
    <w:rsid w:val="007C6C60"/>
    <w:rsid w:val="007C6EE1"/>
    <w:rsid w:val="007C70EF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CCB"/>
    <w:rsid w:val="007D1D93"/>
    <w:rsid w:val="007D2247"/>
    <w:rsid w:val="007D22E8"/>
    <w:rsid w:val="007D235D"/>
    <w:rsid w:val="007D26C2"/>
    <w:rsid w:val="007D2840"/>
    <w:rsid w:val="007D2900"/>
    <w:rsid w:val="007D2A85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DE"/>
    <w:rsid w:val="007D5445"/>
    <w:rsid w:val="007D5548"/>
    <w:rsid w:val="007D57F0"/>
    <w:rsid w:val="007D5A28"/>
    <w:rsid w:val="007D5C6D"/>
    <w:rsid w:val="007D5CC9"/>
    <w:rsid w:val="007D6501"/>
    <w:rsid w:val="007D6620"/>
    <w:rsid w:val="007D68D8"/>
    <w:rsid w:val="007D6E3A"/>
    <w:rsid w:val="007D6F67"/>
    <w:rsid w:val="007D6F9B"/>
    <w:rsid w:val="007D7362"/>
    <w:rsid w:val="007D7545"/>
    <w:rsid w:val="007D781E"/>
    <w:rsid w:val="007D78E9"/>
    <w:rsid w:val="007E02FE"/>
    <w:rsid w:val="007E088D"/>
    <w:rsid w:val="007E08E8"/>
    <w:rsid w:val="007E0CB4"/>
    <w:rsid w:val="007E0D6D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566"/>
    <w:rsid w:val="007E2894"/>
    <w:rsid w:val="007E2D99"/>
    <w:rsid w:val="007E2F7E"/>
    <w:rsid w:val="007E2FF3"/>
    <w:rsid w:val="007E3308"/>
    <w:rsid w:val="007E36F5"/>
    <w:rsid w:val="007E3955"/>
    <w:rsid w:val="007E3977"/>
    <w:rsid w:val="007E3D3D"/>
    <w:rsid w:val="007E4B07"/>
    <w:rsid w:val="007E4BF2"/>
    <w:rsid w:val="007E5077"/>
    <w:rsid w:val="007E557A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679"/>
    <w:rsid w:val="007E796C"/>
    <w:rsid w:val="007E7A01"/>
    <w:rsid w:val="007E7E29"/>
    <w:rsid w:val="007F0109"/>
    <w:rsid w:val="007F0573"/>
    <w:rsid w:val="007F0635"/>
    <w:rsid w:val="007F075D"/>
    <w:rsid w:val="007F07FF"/>
    <w:rsid w:val="007F09BF"/>
    <w:rsid w:val="007F0A1B"/>
    <w:rsid w:val="007F0AC6"/>
    <w:rsid w:val="007F0B5C"/>
    <w:rsid w:val="007F0ED8"/>
    <w:rsid w:val="007F10D2"/>
    <w:rsid w:val="007F121B"/>
    <w:rsid w:val="007F1778"/>
    <w:rsid w:val="007F1906"/>
    <w:rsid w:val="007F1914"/>
    <w:rsid w:val="007F1968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F3F"/>
    <w:rsid w:val="007F3E08"/>
    <w:rsid w:val="007F4402"/>
    <w:rsid w:val="007F45EA"/>
    <w:rsid w:val="007F4624"/>
    <w:rsid w:val="007F4ACF"/>
    <w:rsid w:val="007F4B4C"/>
    <w:rsid w:val="007F4C54"/>
    <w:rsid w:val="007F5006"/>
    <w:rsid w:val="007F560E"/>
    <w:rsid w:val="007F5891"/>
    <w:rsid w:val="007F58DF"/>
    <w:rsid w:val="007F5A0F"/>
    <w:rsid w:val="007F5A18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C8C"/>
    <w:rsid w:val="007F7F4E"/>
    <w:rsid w:val="007F7FAA"/>
    <w:rsid w:val="008000A4"/>
    <w:rsid w:val="00800666"/>
    <w:rsid w:val="008009C2"/>
    <w:rsid w:val="008009CF"/>
    <w:rsid w:val="00800A46"/>
    <w:rsid w:val="00800BF4"/>
    <w:rsid w:val="0080104C"/>
    <w:rsid w:val="0080119B"/>
    <w:rsid w:val="00801683"/>
    <w:rsid w:val="00801925"/>
    <w:rsid w:val="00801A65"/>
    <w:rsid w:val="00801EFF"/>
    <w:rsid w:val="0080231E"/>
    <w:rsid w:val="00802449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884"/>
    <w:rsid w:val="008048C0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A9"/>
    <w:rsid w:val="00810943"/>
    <w:rsid w:val="0081107A"/>
    <w:rsid w:val="0081145F"/>
    <w:rsid w:val="0081152E"/>
    <w:rsid w:val="00811702"/>
    <w:rsid w:val="00811ABE"/>
    <w:rsid w:val="00811C85"/>
    <w:rsid w:val="00811DBD"/>
    <w:rsid w:val="00811E64"/>
    <w:rsid w:val="0081214C"/>
    <w:rsid w:val="008123EE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76E"/>
    <w:rsid w:val="008159F4"/>
    <w:rsid w:val="00815AE1"/>
    <w:rsid w:val="00815BE1"/>
    <w:rsid w:val="00815C86"/>
    <w:rsid w:val="00816588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E24"/>
    <w:rsid w:val="00817FA0"/>
    <w:rsid w:val="00820065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21D4"/>
    <w:rsid w:val="008223BC"/>
    <w:rsid w:val="008223D5"/>
    <w:rsid w:val="0082248C"/>
    <w:rsid w:val="00822663"/>
    <w:rsid w:val="00822BC2"/>
    <w:rsid w:val="00822E0D"/>
    <w:rsid w:val="00823021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DC9"/>
    <w:rsid w:val="0082522B"/>
    <w:rsid w:val="008256A2"/>
    <w:rsid w:val="008258F7"/>
    <w:rsid w:val="00825BF3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77"/>
    <w:rsid w:val="00830577"/>
    <w:rsid w:val="0083057F"/>
    <w:rsid w:val="0083067E"/>
    <w:rsid w:val="008306FA"/>
    <w:rsid w:val="008307BA"/>
    <w:rsid w:val="00830FD0"/>
    <w:rsid w:val="008313DC"/>
    <w:rsid w:val="008313F3"/>
    <w:rsid w:val="00831419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68"/>
    <w:rsid w:val="008330E3"/>
    <w:rsid w:val="0083331D"/>
    <w:rsid w:val="008333B0"/>
    <w:rsid w:val="00833B27"/>
    <w:rsid w:val="00833E3F"/>
    <w:rsid w:val="00833F8C"/>
    <w:rsid w:val="008347AA"/>
    <w:rsid w:val="0083491F"/>
    <w:rsid w:val="00834BAE"/>
    <w:rsid w:val="008351F1"/>
    <w:rsid w:val="0083534C"/>
    <w:rsid w:val="0083549F"/>
    <w:rsid w:val="008354E5"/>
    <w:rsid w:val="008355C0"/>
    <w:rsid w:val="008356C0"/>
    <w:rsid w:val="008356F0"/>
    <w:rsid w:val="00835E62"/>
    <w:rsid w:val="0083600A"/>
    <w:rsid w:val="0083625E"/>
    <w:rsid w:val="00836416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B41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D12"/>
    <w:rsid w:val="00841EB9"/>
    <w:rsid w:val="0084220C"/>
    <w:rsid w:val="0084225B"/>
    <w:rsid w:val="00842687"/>
    <w:rsid w:val="008426B1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FF"/>
    <w:rsid w:val="008435C5"/>
    <w:rsid w:val="00843B2E"/>
    <w:rsid w:val="00843C90"/>
    <w:rsid w:val="00843F84"/>
    <w:rsid w:val="008444E4"/>
    <w:rsid w:val="0084478E"/>
    <w:rsid w:val="0084486C"/>
    <w:rsid w:val="0084490E"/>
    <w:rsid w:val="00844B99"/>
    <w:rsid w:val="00844C66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F4"/>
    <w:rsid w:val="00846506"/>
    <w:rsid w:val="00846900"/>
    <w:rsid w:val="00846A60"/>
    <w:rsid w:val="00846C88"/>
    <w:rsid w:val="00846F28"/>
    <w:rsid w:val="00846FCF"/>
    <w:rsid w:val="008470F8"/>
    <w:rsid w:val="008471B5"/>
    <w:rsid w:val="00847369"/>
    <w:rsid w:val="00847790"/>
    <w:rsid w:val="00847797"/>
    <w:rsid w:val="00847836"/>
    <w:rsid w:val="00847AB0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CAF"/>
    <w:rsid w:val="00851D9B"/>
    <w:rsid w:val="008521B9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AE"/>
    <w:rsid w:val="008542D6"/>
    <w:rsid w:val="008543C1"/>
    <w:rsid w:val="0085452E"/>
    <w:rsid w:val="008547C2"/>
    <w:rsid w:val="008549C5"/>
    <w:rsid w:val="00854BAB"/>
    <w:rsid w:val="00854C72"/>
    <w:rsid w:val="00855175"/>
    <w:rsid w:val="00855393"/>
    <w:rsid w:val="00855742"/>
    <w:rsid w:val="00855918"/>
    <w:rsid w:val="008559C4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36E"/>
    <w:rsid w:val="00857834"/>
    <w:rsid w:val="00857A03"/>
    <w:rsid w:val="00857BA0"/>
    <w:rsid w:val="00857F0D"/>
    <w:rsid w:val="008604B0"/>
    <w:rsid w:val="0086050C"/>
    <w:rsid w:val="008606D7"/>
    <w:rsid w:val="008608CB"/>
    <w:rsid w:val="00860A9C"/>
    <w:rsid w:val="00860EBC"/>
    <w:rsid w:val="00860ECA"/>
    <w:rsid w:val="00860FA4"/>
    <w:rsid w:val="00861479"/>
    <w:rsid w:val="00861836"/>
    <w:rsid w:val="00861967"/>
    <w:rsid w:val="008619B7"/>
    <w:rsid w:val="008620A9"/>
    <w:rsid w:val="00862309"/>
    <w:rsid w:val="0086247E"/>
    <w:rsid w:val="008624F6"/>
    <w:rsid w:val="0086256C"/>
    <w:rsid w:val="00862581"/>
    <w:rsid w:val="0086298F"/>
    <w:rsid w:val="00862A8A"/>
    <w:rsid w:val="00862EE4"/>
    <w:rsid w:val="008630E0"/>
    <w:rsid w:val="008636C0"/>
    <w:rsid w:val="00863BD0"/>
    <w:rsid w:val="008641B4"/>
    <w:rsid w:val="0086428F"/>
    <w:rsid w:val="0086465D"/>
    <w:rsid w:val="00864750"/>
    <w:rsid w:val="00864E4E"/>
    <w:rsid w:val="00865215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318"/>
    <w:rsid w:val="008703DB"/>
    <w:rsid w:val="00870580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01B"/>
    <w:rsid w:val="0087217A"/>
    <w:rsid w:val="00872779"/>
    <w:rsid w:val="008727F5"/>
    <w:rsid w:val="00872E0D"/>
    <w:rsid w:val="00873205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CB4"/>
    <w:rsid w:val="00874E1C"/>
    <w:rsid w:val="00875020"/>
    <w:rsid w:val="008751BA"/>
    <w:rsid w:val="00875EF4"/>
    <w:rsid w:val="00875FCB"/>
    <w:rsid w:val="00875FF7"/>
    <w:rsid w:val="00876442"/>
    <w:rsid w:val="00876526"/>
    <w:rsid w:val="00876876"/>
    <w:rsid w:val="008768BA"/>
    <w:rsid w:val="00876A26"/>
    <w:rsid w:val="00876C86"/>
    <w:rsid w:val="00876CC6"/>
    <w:rsid w:val="00876E06"/>
    <w:rsid w:val="008773D2"/>
    <w:rsid w:val="0087758E"/>
    <w:rsid w:val="008775E8"/>
    <w:rsid w:val="00877A2B"/>
    <w:rsid w:val="00877BCA"/>
    <w:rsid w:val="00877C0F"/>
    <w:rsid w:val="00877F05"/>
    <w:rsid w:val="00877FAD"/>
    <w:rsid w:val="0088069F"/>
    <w:rsid w:val="00880ABF"/>
    <w:rsid w:val="00880B7B"/>
    <w:rsid w:val="00880CBA"/>
    <w:rsid w:val="00880F33"/>
    <w:rsid w:val="00881441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2E2"/>
    <w:rsid w:val="00883739"/>
    <w:rsid w:val="0088374E"/>
    <w:rsid w:val="0088378F"/>
    <w:rsid w:val="008837B9"/>
    <w:rsid w:val="00883AF3"/>
    <w:rsid w:val="00883CDC"/>
    <w:rsid w:val="00883F85"/>
    <w:rsid w:val="00883FB1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5DFC"/>
    <w:rsid w:val="00886587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87C7C"/>
    <w:rsid w:val="00890058"/>
    <w:rsid w:val="008900B3"/>
    <w:rsid w:val="008902C8"/>
    <w:rsid w:val="00890335"/>
    <w:rsid w:val="008907B0"/>
    <w:rsid w:val="00890857"/>
    <w:rsid w:val="00890905"/>
    <w:rsid w:val="00890EFB"/>
    <w:rsid w:val="008912F2"/>
    <w:rsid w:val="008915AE"/>
    <w:rsid w:val="0089171A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4097"/>
    <w:rsid w:val="008945A7"/>
    <w:rsid w:val="008945E6"/>
    <w:rsid w:val="008949F7"/>
    <w:rsid w:val="00894AC0"/>
    <w:rsid w:val="00894B20"/>
    <w:rsid w:val="00894B2A"/>
    <w:rsid w:val="00894B75"/>
    <w:rsid w:val="00895262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444"/>
    <w:rsid w:val="00896465"/>
    <w:rsid w:val="008965CB"/>
    <w:rsid w:val="008968EF"/>
    <w:rsid w:val="00896AF4"/>
    <w:rsid w:val="00896B98"/>
    <w:rsid w:val="00897237"/>
    <w:rsid w:val="00897277"/>
    <w:rsid w:val="008973FD"/>
    <w:rsid w:val="00897795"/>
    <w:rsid w:val="00897798"/>
    <w:rsid w:val="00897B88"/>
    <w:rsid w:val="00897C33"/>
    <w:rsid w:val="00897EF0"/>
    <w:rsid w:val="008A020D"/>
    <w:rsid w:val="008A02BB"/>
    <w:rsid w:val="008A02CC"/>
    <w:rsid w:val="008A043E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E98"/>
    <w:rsid w:val="008A3F34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FE"/>
    <w:rsid w:val="008A4D50"/>
    <w:rsid w:val="008A4DA2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AF6"/>
    <w:rsid w:val="008B1F92"/>
    <w:rsid w:val="008B2124"/>
    <w:rsid w:val="008B2148"/>
    <w:rsid w:val="008B233B"/>
    <w:rsid w:val="008B24BC"/>
    <w:rsid w:val="008B27F1"/>
    <w:rsid w:val="008B28BF"/>
    <w:rsid w:val="008B29BD"/>
    <w:rsid w:val="008B29FD"/>
    <w:rsid w:val="008B361F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4AE7"/>
    <w:rsid w:val="008B5662"/>
    <w:rsid w:val="008B579A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1AC"/>
    <w:rsid w:val="008C03C3"/>
    <w:rsid w:val="008C06EA"/>
    <w:rsid w:val="008C0846"/>
    <w:rsid w:val="008C08D7"/>
    <w:rsid w:val="008C0938"/>
    <w:rsid w:val="008C0D59"/>
    <w:rsid w:val="008C1031"/>
    <w:rsid w:val="008C11B3"/>
    <w:rsid w:val="008C11BA"/>
    <w:rsid w:val="008C138D"/>
    <w:rsid w:val="008C1946"/>
    <w:rsid w:val="008C22AD"/>
    <w:rsid w:val="008C2490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40F8"/>
    <w:rsid w:val="008C4580"/>
    <w:rsid w:val="008C473B"/>
    <w:rsid w:val="008C4811"/>
    <w:rsid w:val="008C49F0"/>
    <w:rsid w:val="008C4A09"/>
    <w:rsid w:val="008C4ACB"/>
    <w:rsid w:val="008C4BEF"/>
    <w:rsid w:val="008C4C8C"/>
    <w:rsid w:val="008C5098"/>
    <w:rsid w:val="008C52E7"/>
    <w:rsid w:val="008C54CB"/>
    <w:rsid w:val="008C54FC"/>
    <w:rsid w:val="008C5610"/>
    <w:rsid w:val="008C656A"/>
    <w:rsid w:val="008C690D"/>
    <w:rsid w:val="008C69E3"/>
    <w:rsid w:val="008C6ABC"/>
    <w:rsid w:val="008C6B39"/>
    <w:rsid w:val="008C6B48"/>
    <w:rsid w:val="008C6B54"/>
    <w:rsid w:val="008C6D40"/>
    <w:rsid w:val="008C6DF3"/>
    <w:rsid w:val="008C6F59"/>
    <w:rsid w:val="008C73BD"/>
    <w:rsid w:val="008C7420"/>
    <w:rsid w:val="008C787B"/>
    <w:rsid w:val="008C7957"/>
    <w:rsid w:val="008C798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9C5"/>
    <w:rsid w:val="008D108B"/>
    <w:rsid w:val="008D10DE"/>
    <w:rsid w:val="008D11F2"/>
    <w:rsid w:val="008D146A"/>
    <w:rsid w:val="008D1781"/>
    <w:rsid w:val="008D17B4"/>
    <w:rsid w:val="008D1822"/>
    <w:rsid w:val="008D19E4"/>
    <w:rsid w:val="008D19FC"/>
    <w:rsid w:val="008D1BB1"/>
    <w:rsid w:val="008D1BF8"/>
    <w:rsid w:val="008D1C0A"/>
    <w:rsid w:val="008D1F64"/>
    <w:rsid w:val="008D1F81"/>
    <w:rsid w:val="008D23CE"/>
    <w:rsid w:val="008D23E0"/>
    <w:rsid w:val="008D2856"/>
    <w:rsid w:val="008D290F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B"/>
    <w:rsid w:val="008D519D"/>
    <w:rsid w:val="008D52D5"/>
    <w:rsid w:val="008D5424"/>
    <w:rsid w:val="008D5551"/>
    <w:rsid w:val="008D58E5"/>
    <w:rsid w:val="008D5FF8"/>
    <w:rsid w:val="008D6387"/>
    <w:rsid w:val="008D6842"/>
    <w:rsid w:val="008D6C2D"/>
    <w:rsid w:val="008D7129"/>
    <w:rsid w:val="008D7235"/>
    <w:rsid w:val="008D7376"/>
    <w:rsid w:val="008D7901"/>
    <w:rsid w:val="008D792B"/>
    <w:rsid w:val="008D7F4E"/>
    <w:rsid w:val="008E02B5"/>
    <w:rsid w:val="008E045C"/>
    <w:rsid w:val="008E04D2"/>
    <w:rsid w:val="008E058F"/>
    <w:rsid w:val="008E0767"/>
    <w:rsid w:val="008E080D"/>
    <w:rsid w:val="008E0AAE"/>
    <w:rsid w:val="008E0B98"/>
    <w:rsid w:val="008E0D4B"/>
    <w:rsid w:val="008E0F51"/>
    <w:rsid w:val="008E1308"/>
    <w:rsid w:val="008E1740"/>
    <w:rsid w:val="008E1B3F"/>
    <w:rsid w:val="008E1BFB"/>
    <w:rsid w:val="008E1CAC"/>
    <w:rsid w:val="008E1E2D"/>
    <w:rsid w:val="008E1E70"/>
    <w:rsid w:val="008E1EE8"/>
    <w:rsid w:val="008E2205"/>
    <w:rsid w:val="008E22F1"/>
    <w:rsid w:val="008E238C"/>
    <w:rsid w:val="008E244E"/>
    <w:rsid w:val="008E26F6"/>
    <w:rsid w:val="008E2806"/>
    <w:rsid w:val="008E2979"/>
    <w:rsid w:val="008E29E9"/>
    <w:rsid w:val="008E2AFD"/>
    <w:rsid w:val="008E2B13"/>
    <w:rsid w:val="008E2B68"/>
    <w:rsid w:val="008E2E2F"/>
    <w:rsid w:val="008E34AF"/>
    <w:rsid w:val="008E3553"/>
    <w:rsid w:val="008E355A"/>
    <w:rsid w:val="008E36B7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502C"/>
    <w:rsid w:val="008E5215"/>
    <w:rsid w:val="008E5372"/>
    <w:rsid w:val="008E5745"/>
    <w:rsid w:val="008E58C0"/>
    <w:rsid w:val="008E5A9F"/>
    <w:rsid w:val="008E5AA3"/>
    <w:rsid w:val="008E6097"/>
    <w:rsid w:val="008E629F"/>
    <w:rsid w:val="008E63AB"/>
    <w:rsid w:val="008E64DF"/>
    <w:rsid w:val="008E67BF"/>
    <w:rsid w:val="008E68A5"/>
    <w:rsid w:val="008E6909"/>
    <w:rsid w:val="008E691E"/>
    <w:rsid w:val="008E69B4"/>
    <w:rsid w:val="008E6E0F"/>
    <w:rsid w:val="008E7160"/>
    <w:rsid w:val="008E7165"/>
    <w:rsid w:val="008E716F"/>
    <w:rsid w:val="008E7333"/>
    <w:rsid w:val="008E763B"/>
    <w:rsid w:val="008E76FD"/>
    <w:rsid w:val="008E77FC"/>
    <w:rsid w:val="008E787A"/>
    <w:rsid w:val="008E7B78"/>
    <w:rsid w:val="008E7B9F"/>
    <w:rsid w:val="008E7C59"/>
    <w:rsid w:val="008E7E16"/>
    <w:rsid w:val="008E7FB0"/>
    <w:rsid w:val="008F0294"/>
    <w:rsid w:val="008F040D"/>
    <w:rsid w:val="008F0418"/>
    <w:rsid w:val="008F07A8"/>
    <w:rsid w:val="008F0B59"/>
    <w:rsid w:val="008F0D49"/>
    <w:rsid w:val="008F0DCA"/>
    <w:rsid w:val="008F0E66"/>
    <w:rsid w:val="008F0ED8"/>
    <w:rsid w:val="008F1171"/>
    <w:rsid w:val="008F127A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3347"/>
    <w:rsid w:val="008F37A2"/>
    <w:rsid w:val="008F391E"/>
    <w:rsid w:val="008F39B8"/>
    <w:rsid w:val="008F3B07"/>
    <w:rsid w:val="008F3B0B"/>
    <w:rsid w:val="008F3C28"/>
    <w:rsid w:val="008F3DE5"/>
    <w:rsid w:val="008F3DEC"/>
    <w:rsid w:val="008F3F48"/>
    <w:rsid w:val="008F4561"/>
    <w:rsid w:val="008F47F9"/>
    <w:rsid w:val="008F4C0D"/>
    <w:rsid w:val="008F4DF2"/>
    <w:rsid w:val="008F4F2B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613"/>
    <w:rsid w:val="008F67C4"/>
    <w:rsid w:val="008F68E6"/>
    <w:rsid w:val="008F6E9C"/>
    <w:rsid w:val="008F6F20"/>
    <w:rsid w:val="008F7089"/>
    <w:rsid w:val="008F718C"/>
    <w:rsid w:val="008F7208"/>
    <w:rsid w:val="008F779C"/>
    <w:rsid w:val="008F7C0F"/>
    <w:rsid w:val="009000D0"/>
    <w:rsid w:val="009005B7"/>
    <w:rsid w:val="009009EF"/>
    <w:rsid w:val="00900E87"/>
    <w:rsid w:val="00901086"/>
    <w:rsid w:val="009016D2"/>
    <w:rsid w:val="009016EF"/>
    <w:rsid w:val="00901F07"/>
    <w:rsid w:val="00901FCF"/>
    <w:rsid w:val="00902039"/>
    <w:rsid w:val="009020CC"/>
    <w:rsid w:val="009020ED"/>
    <w:rsid w:val="009025FD"/>
    <w:rsid w:val="009026E5"/>
    <w:rsid w:val="0090289E"/>
    <w:rsid w:val="00903001"/>
    <w:rsid w:val="009031BA"/>
    <w:rsid w:val="00903293"/>
    <w:rsid w:val="0090340E"/>
    <w:rsid w:val="0090375E"/>
    <w:rsid w:val="0090398E"/>
    <w:rsid w:val="00903B15"/>
    <w:rsid w:val="00903B68"/>
    <w:rsid w:val="00903B87"/>
    <w:rsid w:val="00903D0C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415"/>
    <w:rsid w:val="00905D48"/>
    <w:rsid w:val="00905F9B"/>
    <w:rsid w:val="009060F1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537"/>
    <w:rsid w:val="00907566"/>
    <w:rsid w:val="009078ED"/>
    <w:rsid w:val="009079E5"/>
    <w:rsid w:val="00907B02"/>
    <w:rsid w:val="00907B5F"/>
    <w:rsid w:val="00907E9C"/>
    <w:rsid w:val="009104F8"/>
    <w:rsid w:val="00910B30"/>
    <w:rsid w:val="00911101"/>
    <w:rsid w:val="00911699"/>
    <w:rsid w:val="009116A3"/>
    <w:rsid w:val="009116E2"/>
    <w:rsid w:val="00911D37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2A6"/>
    <w:rsid w:val="00913447"/>
    <w:rsid w:val="009139D5"/>
    <w:rsid w:val="00913A13"/>
    <w:rsid w:val="00913A2E"/>
    <w:rsid w:val="00913FD6"/>
    <w:rsid w:val="00914194"/>
    <w:rsid w:val="0091439A"/>
    <w:rsid w:val="00914520"/>
    <w:rsid w:val="009146AA"/>
    <w:rsid w:val="00914907"/>
    <w:rsid w:val="00914AD6"/>
    <w:rsid w:val="00914B57"/>
    <w:rsid w:val="00914C69"/>
    <w:rsid w:val="00914DA9"/>
    <w:rsid w:val="00914EFA"/>
    <w:rsid w:val="0091511D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4A4"/>
    <w:rsid w:val="009177D0"/>
    <w:rsid w:val="009177EF"/>
    <w:rsid w:val="00917866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DC"/>
    <w:rsid w:val="009205E2"/>
    <w:rsid w:val="00920770"/>
    <w:rsid w:val="009209E7"/>
    <w:rsid w:val="00920B99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3167"/>
    <w:rsid w:val="0092339F"/>
    <w:rsid w:val="00923529"/>
    <w:rsid w:val="00923802"/>
    <w:rsid w:val="00923DA6"/>
    <w:rsid w:val="00923DF3"/>
    <w:rsid w:val="009240C4"/>
    <w:rsid w:val="00924365"/>
    <w:rsid w:val="009244A4"/>
    <w:rsid w:val="009248A9"/>
    <w:rsid w:val="00924913"/>
    <w:rsid w:val="00924C29"/>
    <w:rsid w:val="00924D33"/>
    <w:rsid w:val="009251AD"/>
    <w:rsid w:val="0092564C"/>
    <w:rsid w:val="009256B4"/>
    <w:rsid w:val="00925757"/>
    <w:rsid w:val="00925969"/>
    <w:rsid w:val="009259B7"/>
    <w:rsid w:val="00925A99"/>
    <w:rsid w:val="00925AFE"/>
    <w:rsid w:val="00925DA5"/>
    <w:rsid w:val="0092623A"/>
    <w:rsid w:val="0092655C"/>
    <w:rsid w:val="00926677"/>
    <w:rsid w:val="00926914"/>
    <w:rsid w:val="00926ADA"/>
    <w:rsid w:val="00926B6F"/>
    <w:rsid w:val="00926D92"/>
    <w:rsid w:val="0092720E"/>
    <w:rsid w:val="0092727E"/>
    <w:rsid w:val="00927575"/>
    <w:rsid w:val="009275AF"/>
    <w:rsid w:val="009275B1"/>
    <w:rsid w:val="009278F0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C13"/>
    <w:rsid w:val="00930CD2"/>
    <w:rsid w:val="00930E8E"/>
    <w:rsid w:val="0093105A"/>
    <w:rsid w:val="0093166D"/>
    <w:rsid w:val="009316E9"/>
    <w:rsid w:val="009318F5"/>
    <w:rsid w:val="0093191D"/>
    <w:rsid w:val="009319AB"/>
    <w:rsid w:val="00931AF9"/>
    <w:rsid w:val="00931CA3"/>
    <w:rsid w:val="00931CAF"/>
    <w:rsid w:val="00931EA2"/>
    <w:rsid w:val="0093204A"/>
    <w:rsid w:val="00932050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C"/>
    <w:rsid w:val="00935441"/>
    <w:rsid w:val="0093565D"/>
    <w:rsid w:val="00935D1B"/>
    <w:rsid w:val="00935E54"/>
    <w:rsid w:val="0093614C"/>
    <w:rsid w:val="0093614D"/>
    <w:rsid w:val="009364CB"/>
    <w:rsid w:val="009366EC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15A2"/>
    <w:rsid w:val="00941A1A"/>
    <w:rsid w:val="00941C0E"/>
    <w:rsid w:val="00941E20"/>
    <w:rsid w:val="00941E8A"/>
    <w:rsid w:val="00942085"/>
    <w:rsid w:val="00942195"/>
    <w:rsid w:val="009422D3"/>
    <w:rsid w:val="00942347"/>
    <w:rsid w:val="00942647"/>
    <w:rsid w:val="00942648"/>
    <w:rsid w:val="009426AF"/>
    <w:rsid w:val="009428BE"/>
    <w:rsid w:val="00942AE3"/>
    <w:rsid w:val="00942B70"/>
    <w:rsid w:val="00942D21"/>
    <w:rsid w:val="00942D81"/>
    <w:rsid w:val="0094331A"/>
    <w:rsid w:val="0094336C"/>
    <w:rsid w:val="00943875"/>
    <w:rsid w:val="00943905"/>
    <w:rsid w:val="00943C4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88A"/>
    <w:rsid w:val="00945D1D"/>
    <w:rsid w:val="00946483"/>
    <w:rsid w:val="00946A27"/>
    <w:rsid w:val="00946ED5"/>
    <w:rsid w:val="00946F4A"/>
    <w:rsid w:val="00947000"/>
    <w:rsid w:val="00947118"/>
    <w:rsid w:val="009472C5"/>
    <w:rsid w:val="009474B2"/>
    <w:rsid w:val="009478B0"/>
    <w:rsid w:val="009478B3"/>
    <w:rsid w:val="0094798C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545"/>
    <w:rsid w:val="00951658"/>
    <w:rsid w:val="00951B50"/>
    <w:rsid w:val="00951B74"/>
    <w:rsid w:val="00951CCF"/>
    <w:rsid w:val="00952050"/>
    <w:rsid w:val="0095206C"/>
    <w:rsid w:val="00952146"/>
    <w:rsid w:val="0095246C"/>
    <w:rsid w:val="00952499"/>
    <w:rsid w:val="00952B2F"/>
    <w:rsid w:val="00952C20"/>
    <w:rsid w:val="00952CB8"/>
    <w:rsid w:val="0095322E"/>
    <w:rsid w:val="009534DE"/>
    <w:rsid w:val="00953AD8"/>
    <w:rsid w:val="00953E73"/>
    <w:rsid w:val="0095404A"/>
    <w:rsid w:val="009540AE"/>
    <w:rsid w:val="009542B3"/>
    <w:rsid w:val="00954384"/>
    <w:rsid w:val="0095445E"/>
    <w:rsid w:val="0095454D"/>
    <w:rsid w:val="0095475F"/>
    <w:rsid w:val="009547CF"/>
    <w:rsid w:val="0095488F"/>
    <w:rsid w:val="00954970"/>
    <w:rsid w:val="00954A30"/>
    <w:rsid w:val="00954B49"/>
    <w:rsid w:val="00954BB2"/>
    <w:rsid w:val="009553B2"/>
    <w:rsid w:val="009553D8"/>
    <w:rsid w:val="00955CB9"/>
    <w:rsid w:val="00955D63"/>
    <w:rsid w:val="00955E1C"/>
    <w:rsid w:val="00955FA4"/>
    <w:rsid w:val="0095603C"/>
    <w:rsid w:val="00956628"/>
    <w:rsid w:val="0095675D"/>
    <w:rsid w:val="009567EE"/>
    <w:rsid w:val="00956B0B"/>
    <w:rsid w:val="00957228"/>
    <w:rsid w:val="00957403"/>
    <w:rsid w:val="0095741B"/>
    <w:rsid w:val="00957586"/>
    <w:rsid w:val="00957775"/>
    <w:rsid w:val="009577E5"/>
    <w:rsid w:val="009577F0"/>
    <w:rsid w:val="009578A5"/>
    <w:rsid w:val="00957A07"/>
    <w:rsid w:val="00957AF4"/>
    <w:rsid w:val="00957DFF"/>
    <w:rsid w:val="00960095"/>
    <w:rsid w:val="00960108"/>
    <w:rsid w:val="009607FF"/>
    <w:rsid w:val="00960965"/>
    <w:rsid w:val="00960C55"/>
    <w:rsid w:val="00960F40"/>
    <w:rsid w:val="00961222"/>
    <w:rsid w:val="0096158B"/>
    <w:rsid w:val="00961781"/>
    <w:rsid w:val="00961BA5"/>
    <w:rsid w:val="00961C44"/>
    <w:rsid w:val="00962027"/>
    <w:rsid w:val="00962A67"/>
    <w:rsid w:val="00962D28"/>
    <w:rsid w:val="00962D99"/>
    <w:rsid w:val="00963693"/>
    <w:rsid w:val="00963A49"/>
    <w:rsid w:val="00963D0F"/>
    <w:rsid w:val="00963DE5"/>
    <w:rsid w:val="009641A3"/>
    <w:rsid w:val="00964430"/>
    <w:rsid w:val="00964546"/>
    <w:rsid w:val="0096491B"/>
    <w:rsid w:val="00964C8E"/>
    <w:rsid w:val="00964DBD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701E"/>
    <w:rsid w:val="00967099"/>
    <w:rsid w:val="00967301"/>
    <w:rsid w:val="00967476"/>
    <w:rsid w:val="00967839"/>
    <w:rsid w:val="00967996"/>
    <w:rsid w:val="009679BE"/>
    <w:rsid w:val="0097020D"/>
    <w:rsid w:val="00970472"/>
    <w:rsid w:val="00970538"/>
    <w:rsid w:val="00970FBB"/>
    <w:rsid w:val="00970FF0"/>
    <w:rsid w:val="009711CD"/>
    <w:rsid w:val="00971320"/>
    <w:rsid w:val="00971443"/>
    <w:rsid w:val="009714D5"/>
    <w:rsid w:val="00971536"/>
    <w:rsid w:val="00971637"/>
    <w:rsid w:val="009718E9"/>
    <w:rsid w:val="009718F2"/>
    <w:rsid w:val="009719E5"/>
    <w:rsid w:val="00971B29"/>
    <w:rsid w:val="00971E29"/>
    <w:rsid w:val="00971FE0"/>
    <w:rsid w:val="00972473"/>
    <w:rsid w:val="0097267F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2E6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61A4"/>
    <w:rsid w:val="00976938"/>
    <w:rsid w:val="00976BD4"/>
    <w:rsid w:val="009773C3"/>
    <w:rsid w:val="009775F0"/>
    <w:rsid w:val="0097784A"/>
    <w:rsid w:val="00977DD0"/>
    <w:rsid w:val="00980645"/>
    <w:rsid w:val="00980BC6"/>
    <w:rsid w:val="00980EB8"/>
    <w:rsid w:val="009811C2"/>
    <w:rsid w:val="009813DD"/>
    <w:rsid w:val="009818D3"/>
    <w:rsid w:val="00981A56"/>
    <w:rsid w:val="00981B9E"/>
    <w:rsid w:val="00981BEC"/>
    <w:rsid w:val="00981C45"/>
    <w:rsid w:val="00981E4B"/>
    <w:rsid w:val="00981F0E"/>
    <w:rsid w:val="00981F60"/>
    <w:rsid w:val="0098217F"/>
    <w:rsid w:val="00982385"/>
    <w:rsid w:val="009829E5"/>
    <w:rsid w:val="00982BF6"/>
    <w:rsid w:val="00982C20"/>
    <w:rsid w:val="009830B2"/>
    <w:rsid w:val="009833C7"/>
    <w:rsid w:val="00983576"/>
    <w:rsid w:val="00983675"/>
    <w:rsid w:val="009836A2"/>
    <w:rsid w:val="00984087"/>
    <w:rsid w:val="009842F5"/>
    <w:rsid w:val="0098434A"/>
    <w:rsid w:val="0098449A"/>
    <w:rsid w:val="00984AC4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7270"/>
    <w:rsid w:val="0098749A"/>
    <w:rsid w:val="0098767D"/>
    <w:rsid w:val="0098773F"/>
    <w:rsid w:val="00987969"/>
    <w:rsid w:val="009879A2"/>
    <w:rsid w:val="00987EDC"/>
    <w:rsid w:val="00990199"/>
    <w:rsid w:val="00990310"/>
    <w:rsid w:val="009904EB"/>
    <w:rsid w:val="00990571"/>
    <w:rsid w:val="00990A5D"/>
    <w:rsid w:val="00990A60"/>
    <w:rsid w:val="00990D60"/>
    <w:rsid w:val="0099101E"/>
    <w:rsid w:val="00991141"/>
    <w:rsid w:val="0099147D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C53"/>
    <w:rsid w:val="00994067"/>
    <w:rsid w:val="009941CF"/>
    <w:rsid w:val="0099496E"/>
    <w:rsid w:val="009949AA"/>
    <w:rsid w:val="00994DBB"/>
    <w:rsid w:val="009950D9"/>
    <w:rsid w:val="0099538F"/>
    <w:rsid w:val="00995407"/>
    <w:rsid w:val="0099585F"/>
    <w:rsid w:val="00995B88"/>
    <w:rsid w:val="00995E57"/>
    <w:rsid w:val="0099619E"/>
    <w:rsid w:val="009961CB"/>
    <w:rsid w:val="00996ADA"/>
    <w:rsid w:val="00996BAF"/>
    <w:rsid w:val="00996EDF"/>
    <w:rsid w:val="0099757A"/>
    <w:rsid w:val="009978BD"/>
    <w:rsid w:val="0099797D"/>
    <w:rsid w:val="00997997"/>
    <w:rsid w:val="009A0068"/>
    <w:rsid w:val="009A00A7"/>
    <w:rsid w:val="009A04DE"/>
    <w:rsid w:val="009A0569"/>
    <w:rsid w:val="009A0659"/>
    <w:rsid w:val="009A089E"/>
    <w:rsid w:val="009A0944"/>
    <w:rsid w:val="009A0E1E"/>
    <w:rsid w:val="009A1616"/>
    <w:rsid w:val="009A173D"/>
    <w:rsid w:val="009A19FB"/>
    <w:rsid w:val="009A1AEA"/>
    <w:rsid w:val="009A1BDE"/>
    <w:rsid w:val="009A1E50"/>
    <w:rsid w:val="009A21DA"/>
    <w:rsid w:val="009A2259"/>
    <w:rsid w:val="009A2310"/>
    <w:rsid w:val="009A23D4"/>
    <w:rsid w:val="009A267F"/>
    <w:rsid w:val="009A2B15"/>
    <w:rsid w:val="009A2BF1"/>
    <w:rsid w:val="009A2C48"/>
    <w:rsid w:val="009A2E3F"/>
    <w:rsid w:val="009A3143"/>
    <w:rsid w:val="009A3387"/>
    <w:rsid w:val="009A338A"/>
    <w:rsid w:val="009A33E7"/>
    <w:rsid w:val="009A35F2"/>
    <w:rsid w:val="009A372C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496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D9"/>
    <w:rsid w:val="009B11B8"/>
    <w:rsid w:val="009B12C6"/>
    <w:rsid w:val="009B1361"/>
    <w:rsid w:val="009B136D"/>
    <w:rsid w:val="009B1465"/>
    <w:rsid w:val="009B162E"/>
    <w:rsid w:val="009B1655"/>
    <w:rsid w:val="009B168B"/>
    <w:rsid w:val="009B196F"/>
    <w:rsid w:val="009B1A73"/>
    <w:rsid w:val="009B1C6B"/>
    <w:rsid w:val="009B1D88"/>
    <w:rsid w:val="009B1FCD"/>
    <w:rsid w:val="009B23A7"/>
    <w:rsid w:val="009B24CA"/>
    <w:rsid w:val="009B2789"/>
    <w:rsid w:val="009B278C"/>
    <w:rsid w:val="009B27B3"/>
    <w:rsid w:val="009B2AB1"/>
    <w:rsid w:val="009B30FC"/>
    <w:rsid w:val="009B32BA"/>
    <w:rsid w:val="009B36B3"/>
    <w:rsid w:val="009B37BB"/>
    <w:rsid w:val="009B39D0"/>
    <w:rsid w:val="009B3EBE"/>
    <w:rsid w:val="009B4212"/>
    <w:rsid w:val="009B4542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961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0AF"/>
    <w:rsid w:val="009C1531"/>
    <w:rsid w:val="009C1558"/>
    <w:rsid w:val="009C16BE"/>
    <w:rsid w:val="009C17D3"/>
    <w:rsid w:val="009C18F3"/>
    <w:rsid w:val="009C19E2"/>
    <w:rsid w:val="009C1C22"/>
    <w:rsid w:val="009C2148"/>
    <w:rsid w:val="009C22C3"/>
    <w:rsid w:val="009C23BF"/>
    <w:rsid w:val="009C2979"/>
    <w:rsid w:val="009C2EE4"/>
    <w:rsid w:val="009C2F0A"/>
    <w:rsid w:val="009C2F19"/>
    <w:rsid w:val="009C32E4"/>
    <w:rsid w:val="009C3317"/>
    <w:rsid w:val="009C34BF"/>
    <w:rsid w:val="009C356A"/>
    <w:rsid w:val="009C367D"/>
    <w:rsid w:val="009C3691"/>
    <w:rsid w:val="009C37AC"/>
    <w:rsid w:val="009C37C4"/>
    <w:rsid w:val="009C3859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2A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C9A"/>
    <w:rsid w:val="009C6D09"/>
    <w:rsid w:val="009C7294"/>
    <w:rsid w:val="009C736B"/>
    <w:rsid w:val="009C77C7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76"/>
    <w:rsid w:val="009D0F02"/>
    <w:rsid w:val="009D16A3"/>
    <w:rsid w:val="009D177A"/>
    <w:rsid w:val="009D1BA4"/>
    <w:rsid w:val="009D1E86"/>
    <w:rsid w:val="009D1E98"/>
    <w:rsid w:val="009D21AB"/>
    <w:rsid w:val="009D2335"/>
    <w:rsid w:val="009D236F"/>
    <w:rsid w:val="009D24A9"/>
    <w:rsid w:val="009D2A46"/>
    <w:rsid w:val="009D2D7F"/>
    <w:rsid w:val="009D2E0E"/>
    <w:rsid w:val="009D2EBD"/>
    <w:rsid w:val="009D2FA2"/>
    <w:rsid w:val="009D3359"/>
    <w:rsid w:val="009D33F1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B8D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89"/>
    <w:rsid w:val="009D72D0"/>
    <w:rsid w:val="009D7357"/>
    <w:rsid w:val="009D73C5"/>
    <w:rsid w:val="009D7822"/>
    <w:rsid w:val="009D7AFC"/>
    <w:rsid w:val="009D7C0B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70F5"/>
    <w:rsid w:val="009E72AC"/>
    <w:rsid w:val="009E7844"/>
    <w:rsid w:val="009E7A6A"/>
    <w:rsid w:val="009E7F54"/>
    <w:rsid w:val="009F0516"/>
    <w:rsid w:val="009F09AA"/>
    <w:rsid w:val="009F0C6E"/>
    <w:rsid w:val="009F16D6"/>
    <w:rsid w:val="009F1971"/>
    <w:rsid w:val="009F1A2E"/>
    <w:rsid w:val="009F1D38"/>
    <w:rsid w:val="009F2321"/>
    <w:rsid w:val="009F23BD"/>
    <w:rsid w:val="009F2572"/>
    <w:rsid w:val="009F2598"/>
    <w:rsid w:val="009F29A5"/>
    <w:rsid w:val="009F3188"/>
    <w:rsid w:val="009F32C4"/>
    <w:rsid w:val="009F35AE"/>
    <w:rsid w:val="009F3638"/>
    <w:rsid w:val="009F3A09"/>
    <w:rsid w:val="009F40B9"/>
    <w:rsid w:val="009F419F"/>
    <w:rsid w:val="009F41C0"/>
    <w:rsid w:val="009F46A7"/>
    <w:rsid w:val="009F46AA"/>
    <w:rsid w:val="009F4CDA"/>
    <w:rsid w:val="009F5051"/>
    <w:rsid w:val="009F5067"/>
    <w:rsid w:val="009F51E8"/>
    <w:rsid w:val="009F546E"/>
    <w:rsid w:val="009F5779"/>
    <w:rsid w:val="009F5BF1"/>
    <w:rsid w:val="009F5DA2"/>
    <w:rsid w:val="009F6061"/>
    <w:rsid w:val="009F60E3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C1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8DB"/>
    <w:rsid w:val="00A00902"/>
    <w:rsid w:val="00A00A02"/>
    <w:rsid w:val="00A00DCF"/>
    <w:rsid w:val="00A00E6D"/>
    <w:rsid w:val="00A00EE5"/>
    <w:rsid w:val="00A01166"/>
    <w:rsid w:val="00A019CF"/>
    <w:rsid w:val="00A01CC8"/>
    <w:rsid w:val="00A02580"/>
    <w:rsid w:val="00A0276E"/>
    <w:rsid w:val="00A02794"/>
    <w:rsid w:val="00A0290B"/>
    <w:rsid w:val="00A02D1A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9E"/>
    <w:rsid w:val="00A0501E"/>
    <w:rsid w:val="00A0540B"/>
    <w:rsid w:val="00A057D8"/>
    <w:rsid w:val="00A059B7"/>
    <w:rsid w:val="00A059ED"/>
    <w:rsid w:val="00A05C76"/>
    <w:rsid w:val="00A06088"/>
    <w:rsid w:val="00A0609F"/>
    <w:rsid w:val="00A06201"/>
    <w:rsid w:val="00A06402"/>
    <w:rsid w:val="00A06630"/>
    <w:rsid w:val="00A06731"/>
    <w:rsid w:val="00A06BE3"/>
    <w:rsid w:val="00A06C3D"/>
    <w:rsid w:val="00A06E14"/>
    <w:rsid w:val="00A06E9A"/>
    <w:rsid w:val="00A071D9"/>
    <w:rsid w:val="00A07223"/>
    <w:rsid w:val="00A0764B"/>
    <w:rsid w:val="00A077E3"/>
    <w:rsid w:val="00A07928"/>
    <w:rsid w:val="00A0794C"/>
    <w:rsid w:val="00A079AA"/>
    <w:rsid w:val="00A07E77"/>
    <w:rsid w:val="00A07F4D"/>
    <w:rsid w:val="00A10021"/>
    <w:rsid w:val="00A10511"/>
    <w:rsid w:val="00A10562"/>
    <w:rsid w:val="00A105D8"/>
    <w:rsid w:val="00A10C23"/>
    <w:rsid w:val="00A110D4"/>
    <w:rsid w:val="00A11365"/>
    <w:rsid w:val="00A1138C"/>
    <w:rsid w:val="00A120A3"/>
    <w:rsid w:val="00A12319"/>
    <w:rsid w:val="00A123A3"/>
    <w:rsid w:val="00A12599"/>
    <w:rsid w:val="00A12726"/>
    <w:rsid w:val="00A12788"/>
    <w:rsid w:val="00A128BE"/>
    <w:rsid w:val="00A12A46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DE"/>
    <w:rsid w:val="00A152A2"/>
    <w:rsid w:val="00A1532D"/>
    <w:rsid w:val="00A15691"/>
    <w:rsid w:val="00A15857"/>
    <w:rsid w:val="00A15D78"/>
    <w:rsid w:val="00A1620F"/>
    <w:rsid w:val="00A16304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17FB3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5EB"/>
    <w:rsid w:val="00A21650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938"/>
    <w:rsid w:val="00A23957"/>
    <w:rsid w:val="00A23B0D"/>
    <w:rsid w:val="00A23EF8"/>
    <w:rsid w:val="00A24107"/>
    <w:rsid w:val="00A243D3"/>
    <w:rsid w:val="00A248FB"/>
    <w:rsid w:val="00A249C2"/>
    <w:rsid w:val="00A24AC0"/>
    <w:rsid w:val="00A24C52"/>
    <w:rsid w:val="00A24D55"/>
    <w:rsid w:val="00A24E1B"/>
    <w:rsid w:val="00A24EA0"/>
    <w:rsid w:val="00A24ED9"/>
    <w:rsid w:val="00A25039"/>
    <w:rsid w:val="00A2507D"/>
    <w:rsid w:val="00A254F7"/>
    <w:rsid w:val="00A25670"/>
    <w:rsid w:val="00A256BB"/>
    <w:rsid w:val="00A25812"/>
    <w:rsid w:val="00A25936"/>
    <w:rsid w:val="00A25CD8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C2C"/>
    <w:rsid w:val="00A27EAA"/>
    <w:rsid w:val="00A3003D"/>
    <w:rsid w:val="00A3008D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3EF"/>
    <w:rsid w:val="00A317AC"/>
    <w:rsid w:val="00A317C5"/>
    <w:rsid w:val="00A31842"/>
    <w:rsid w:val="00A31A58"/>
    <w:rsid w:val="00A31AD6"/>
    <w:rsid w:val="00A31E64"/>
    <w:rsid w:val="00A31E71"/>
    <w:rsid w:val="00A31F3C"/>
    <w:rsid w:val="00A32243"/>
    <w:rsid w:val="00A3243F"/>
    <w:rsid w:val="00A324F0"/>
    <w:rsid w:val="00A328E3"/>
    <w:rsid w:val="00A329FE"/>
    <w:rsid w:val="00A32A84"/>
    <w:rsid w:val="00A32D16"/>
    <w:rsid w:val="00A32EAE"/>
    <w:rsid w:val="00A33044"/>
    <w:rsid w:val="00A330E7"/>
    <w:rsid w:val="00A3320D"/>
    <w:rsid w:val="00A33442"/>
    <w:rsid w:val="00A335AE"/>
    <w:rsid w:val="00A3367E"/>
    <w:rsid w:val="00A337EE"/>
    <w:rsid w:val="00A338E7"/>
    <w:rsid w:val="00A339EF"/>
    <w:rsid w:val="00A33C1A"/>
    <w:rsid w:val="00A342CD"/>
    <w:rsid w:val="00A34333"/>
    <w:rsid w:val="00A34CD1"/>
    <w:rsid w:val="00A34D80"/>
    <w:rsid w:val="00A3514A"/>
    <w:rsid w:val="00A3542D"/>
    <w:rsid w:val="00A355A3"/>
    <w:rsid w:val="00A359C4"/>
    <w:rsid w:val="00A35C47"/>
    <w:rsid w:val="00A35E33"/>
    <w:rsid w:val="00A3619F"/>
    <w:rsid w:val="00A363B6"/>
    <w:rsid w:val="00A364EA"/>
    <w:rsid w:val="00A367EF"/>
    <w:rsid w:val="00A36AE9"/>
    <w:rsid w:val="00A36B48"/>
    <w:rsid w:val="00A36CC5"/>
    <w:rsid w:val="00A36D8E"/>
    <w:rsid w:val="00A372CC"/>
    <w:rsid w:val="00A3764D"/>
    <w:rsid w:val="00A377C2"/>
    <w:rsid w:val="00A37A10"/>
    <w:rsid w:val="00A37B8C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ACC"/>
    <w:rsid w:val="00A41CBE"/>
    <w:rsid w:val="00A4215F"/>
    <w:rsid w:val="00A42690"/>
    <w:rsid w:val="00A4284C"/>
    <w:rsid w:val="00A429D1"/>
    <w:rsid w:val="00A4337D"/>
    <w:rsid w:val="00A43AD3"/>
    <w:rsid w:val="00A43ADA"/>
    <w:rsid w:val="00A43B13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586"/>
    <w:rsid w:val="00A4584D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1C8"/>
    <w:rsid w:val="00A50766"/>
    <w:rsid w:val="00A50810"/>
    <w:rsid w:val="00A5097D"/>
    <w:rsid w:val="00A50B5B"/>
    <w:rsid w:val="00A50D8E"/>
    <w:rsid w:val="00A5158D"/>
    <w:rsid w:val="00A5182E"/>
    <w:rsid w:val="00A519EB"/>
    <w:rsid w:val="00A51ABC"/>
    <w:rsid w:val="00A51B65"/>
    <w:rsid w:val="00A51DB0"/>
    <w:rsid w:val="00A52139"/>
    <w:rsid w:val="00A52815"/>
    <w:rsid w:val="00A528C8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3E9"/>
    <w:rsid w:val="00A556AC"/>
    <w:rsid w:val="00A557D8"/>
    <w:rsid w:val="00A55C0D"/>
    <w:rsid w:val="00A5619E"/>
    <w:rsid w:val="00A56325"/>
    <w:rsid w:val="00A56490"/>
    <w:rsid w:val="00A56A43"/>
    <w:rsid w:val="00A56BAB"/>
    <w:rsid w:val="00A56CA8"/>
    <w:rsid w:val="00A56F2E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D41"/>
    <w:rsid w:val="00A61F2D"/>
    <w:rsid w:val="00A61F33"/>
    <w:rsid w:val="00A62020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835"/>
    <w:rsid w:val="00A638B9"/>
    <w:rsid w:val="00A639D3"/>
    <w:rsid w:val="00A63C40"/>
    <w:rsid w:val="00A63D98"/>
    <w:rsid w:val="00A63D9E"/>
    <w:rsid w:val="00A63E4E"/>
    <w:rsid w:val="00A640A3"/>
    <w:rsid w:val="00A642CA"/>
    <w:rsid w:val="00A6445D"/>
    <w:rsid w:val="00A646F4"/>
    <w:rsid w:val="00A64BA3"/>
    <w:rsid w:val="00A64D76"/>
    <w:rsid w:val="00A64DE3"/>
    <w:rsid w:val="00A650BB"/>
    <w:rsid w:val="00A65485"/>
    <w:rsid w:val="00A655FD"/>
    <w:rsid w:val="00A657C7"/>
    <w:rsid w:val="00A65830"/>
    <w:rsid w:val="00A65AAD"/>
    <w:rsid w:val="00A65B4B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6C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D19"/>
    <w:rsid w:val="00A72E37"/>
    <w:rsid w:val="00A73328"/>
    <w:rsid w:val="00A736E7"/>
    <w:rsid w:val="00A73BFF"/>
    <w:rsid w:val="00A73C6E"/>
    <w:rsid w:val="00A74247"/>
    <w:rsid w:val="00A74461"/>
    <w:rsid w:val="00A74C42"/>
    <w:rsid w:val="00A74F12"/>
    <w:rsid w:val="00A74F6C"/>
    <w:rsid w:val="00A7522F"/>
    <w:rsid w:val="00A752D1"/>
    <w:rsid w:val="00A75709"/>
    <w:rsid w:val="00A759EC"/>
    <w:rsid w:val="00A75B25"/>
    <w:rsid w:val="00A75EA1"/>
    <w:rsid w:val="00A7655A"/>
    <w:rsid w:val="00A765E1"/>
    <w:rsid w:val="00A7664A"/>
    <w:rsid w:val="00A7673D"/>
    <w:rsid w:val="00A7684E"/>
    <w:rsid w:val="00A7697C"/>
    <w:rsid w:val="00A76B63"/>
    <w:rsid w:val="00A76BCC"/>
    <w:rsid w:val="00A76C63"/>
    <w:rsid w:val="00A76D0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10FC"/>
    <w:rsid w:val="00A81142"/>
    <w:rsid w:val="00A8138B"/>
    <w:rsid w:val="00A818BB"/>
    <w:rsid w:val="00A81955"/>
    <w:rsid w:val="00A81962"/>
    <w:rsid w:val="00A81995"/>
    <w:rsid w:val="00A81C68"/>
    <w:rsid w:val="00A81D43"/>
    <w:rsid w:val="00A81EE4"/>
    <w:rsid w:val="00A82122"/>
    <w:rsid w:val="00A82542"/>
    <w:rsid w:val="00A828F1"/>
    <w:rsid w:val="00A82B8C"/>
    <w:rsid w:val="00A82E64"/>
    <w:rsid w:val="00A82FB1"/>
    <w:rsid w:val="00A8301D"/>
    <w:rsid w:val="00A834AA"/>
    <w:rsid w:val="00A834FE"/>
    <w:rsid w:val="00A836C8"/>
    <w:rsid w:val="00A8377B"/>
    <w:rsid w:val="00A838C1"/>
    <w:rsid w:val="00A83E9B"/>
    <w:rsid w:val="00A83F42"/>
    <w:rsid w:val="00A841AE"/>
    <w:rsid w:val="00A845A8"/>
    <w:rsid w:val="00A84A42"/>
    <w:rsid w:val="00A84BFA"/>
    <w:rsid w:val="00A84E27"/>
    <w:rsid w:val="00A84EA8"/>
    <w:rsid w:val="00A8535E"/>
    <w:rsid w:val="00A85751"/>
    <w:rsid w:val="00A8588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71AB"/>
    <w:rsid w:val="00A872CD"/>
    <w:rsid w:val="00A8769C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D16"/>
    <w:rsid w:val="00A91E98"/>
    <w:rsid w:val="00A9203E"/>
    <w:rsid w:val="00A920BE"/>
    <w:rsid w:val="00A92145"/>
    <w:rsid w:val="00A921E8"/>
    <w:rsid w:val="00A9236F"/>
    <w:rsid w:val="00A923F9"/>
    <w:rsid w:val="00A924B6"/>
    <w:rsid w:val="00A92911"/>
    <w:rsid w:val="00A929A0"/>
    <w:rsid w:val="00A929E6"/>
    <w:rsid w:val="00A92EA7"/>
    <w:rsid w:val="00A93406"/>
    <w:rsid w:val="00A9366C"/>
    <w:rsid w:val="00A93698"/>
    <w:rsid w:val="00A93784"/>
    <w:rsid w:val="00A93B63"/>
    <w:rsid w:val="00A93C6B"/>
    <w:rsid w:val="00A94072"/>
    <w:rsid w:val="00A94178"/>
    <w:rsid w:val="00A941C8"/>
    <w:rsid w:val="00A943AC"/>
    <w:rsid w:val="00A9453E"/>
    <w:rsid w:val="00A94656"/>
    <w:rsid w:val="00A947D5"/>
    <w:rsid w:val="00A94946"/>
    <w:rsid w:val="00A94AB0"/>
    <w:rsid w:val="00A94C02"/>
    <w:rsid w:val="00A94E9D"/>
    <w:rsid w:val="00A9523E"/>
    <w:rsid w:val="00A954BA"/>
    <w:rsid w:val="00A95654"/>
    <w:rsid w:val="00A956FD"/>
    <w:rsid w:val="00A95D86"/>
    <w:rsid w:val="00A9636D"/>
    <w:rsid w:val="00A9640E"/>
    <w:rsid w:val="00A96442"/>
    <w:rsid w:val="00A964F9"/>
    <w:rsid w:val="00A96609"/>
    <w:rsid w:val="00A96A14"/>
    <w:rsid w:val="00A96BBE"/>
    <w:rsid w:val="00A96DB3"/>
    <w:rsid w:val="00A96EAE"/>
    <w:rsid w:val="00A96EF8"/>
    <w:rsid w:val="00A97010"/>
    <w:rsid w:val="00A97042"/>
    <w:rsid w:val="00A97273"/>
    <w:rsid w:val="00A979FE"/>
    <w:rsid w:val="00A97BF2"/>
    <w:rsid w:val="00A97C0E"/>
    <w:rsid w:val="00A97CAC"/>
    <w:rsid w:val="00AA0117"/>
    <w:rsid w:val="00AA0660"/>
    <w:rsid w:val="00AA0CAD"/>
    <w:rsid w:val="00AA0F76"/>
    <w:rsid w:val="00AA1332"/>
    <w:rsid w:val="00AA15B2"/>
    <w:rsid w:val="00AA188A"/>
    <w:rsid w:val="00AA1A60"/>
    <w:rsid w:val="00AA22BB"/>
    <w:rsid w:val="00AA2425"/>
    <w:rsid w:val="00AA2471"/>
    <w:rsid w:val="00AA2552"/>
    <w:rsid w:val="00AA2629"/>
    <w:rsid w:val="00AA2756"/>
    <w:rsid w:val="00AA2987"/>
    <w:rsid w:val="00AA2C52"/>
    <w:rsid w:val="00AA2EA7"/>
    <w:rsid w:val="00AA304B"/>
    <w:rsid w:val="00AA3845"/>
    <w:rsid w:val="00AA39DF"/>
    <w:rsid w:val="00AA3B6C"/>
    <w:rsid w:val="00AA3DB8"/>
    <w:rsid w:val="00AA425B"/>
    <w:rsid w:val="00AA4866"/>
    <w:rsid w:val="00AA4E7F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66B"/>
    <w:rsid w:val="00AA58EE"/>
    <w:rsid w:val="00AA5AEB"/>
    <w:rsid w:val="00AA5D2A"/>
    <w:rsid w:val="00AA5F37"/>
    <w:rsid w:val="00AA62DD"/>
    <w:rsid w:val="00AA632E"/>
    <w:rsid w:val="00AA661D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B3F"/>
    <w:rsid w:val="00AB1F15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FD8"/>
    <w:rsid w:val="00AB4279"/>
    <w:rsid w:val="00AB460C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40C"/>
    <w:rsid w:val="00AB5554"/>
    <w:rsid w:val="00AB557A"/>
    <w:rsid w:val="00AB5E88"/>
    <w:rsid w:val="00AB5EA2"/>
    <w:rsid w:val="00AB61C0"/>
    <w:rsid w:val="00AB6740"/>
    <w:rsid w:val="00AB6AFE"/>
    <w:rsid w:val="00AB6C80"/>
    <w:rsid w:val="00AB6E92"/>
    <w:rsid w:val="00AB70A2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82E"/>
    <w:rsid w:val="00AC18C3"/>
    <w:rsid w:val="00AC190F"/>
    <w:rsid w:val="00AC1A93"/>
    <w:rsid w:val="00AC1DEF"/>
    <w:rsid w:val="00AC21EF"/>
    <w:rsid w:val="00AC2252"/>
    <w:rsid w:val="00AC238E"/>
    <w:rsid w:val="00AC2625"/>
    <w:rsid w:val="00AC2BFC"/>
    <w:rsid w:val="00AC2CEE"/>
    <w:rsid w:val="00AC2ED0"/>
    <w:rsid w:val="00AC3074"/>
    <w:rsid w:val="00AC309A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581"/>
    <w:rsid w:val="00AC5673"/>
    <w:rsid w:val="00AC5790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7AB"/>
    <w:rsid w:val="00AC681B"/>
    <w:rsid w:val="00AC6826"/>
    <w:rsid w:val="00AC698D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AE"/>
    <w:rsid w:val="00AD100B"/>
    <w:rsid w:val="00AD138A"/>
    <w:rsid w:val="00AD13D4"/>
    <w:rsid w:val="00AD149B"/>
    <w:rsid w:val="00AD1585"/>
    <w:rsid w:val="00AD1A1A"/>
    <w:rsid w:val="00AD1B19"/>
    <w:rsid w:val="00AD1C70"/>
    <w:rsid w:val="00AD1C99"/>
    <w:rsid w:val="00AD1D39"/>
    <w:rsid w:val="00AD2837"/>
    <w:rsid w:val="00AD2CF6"/>
    <w:rsid w:val="00AD2D32"/>
    <w:rsid w:val="00AD2DA1"/>
    <w:rsid w:val="00AD2E22"/>
    <w:rsid w:val="00AD3023"/>
    <w:rsid w:val="00AD31F9"/>
    <w:rsid w:val="00AD3260"/>
    <w:rsid w:val="00AD34A8"/>
    <w:rsid w:val="00AD3632"/>
    <w:rsid w:val="00AD3749"/>
    <w:rsid w:val="00AD3832"/>
    <w:rsid w:val="00AD3C24"/>
    <w:rsid w:val="00AD3C6F"/>
    <w:rsid w:val="00AD3FE3"/>
    <w:rsid w:val="00AD4109"/>
    <w:rsid w:val="00AD43AC"/>
    <w:rsid w:val="00AD4BDA"/>
    <w:rsid w:val="00AD4F8F"/>
    <w:rsid w:val="00AD5039"/>
    <w:rsid w:val="00AD508A"/>
    <w:rsid w:val="00AD573E"/>
    <w:rsid w:val="00AD5806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847"/>
    <w:rsid w:val="00AD7930"/>
    <w:rsid w:val="00AD79D9"/>
    <w:rsid w:val="00AD7A62"/>
    <w:rsid w:val="00AD7B3C"/>
    <w:rsid w:val="00AD7D71"/>
    <w:rsid w:val="00AD7DFF"/>
    <w:rsid w:val="00AE018D"/>
    <w:rsid w:val="00AE02DE"/>
    <w:rsid w:val="00AE0379"/>
    <w:rsid w:val="00AE0428"/>
    <w:rsid w:val="00AE08A4"/>
    <w:rsid w:val="00AE0E21"/>
    <w:rsid w:val="00AE0F93"/>
    <w:rsid w:val="00AE101A"/>
    <w:rsid w:val="00AE10C5"/>
    <w:rsid w:val="00AE1232"/>
    <w:rsid w:val="00AE129A"/>
    <w:rsid w:val="00AE12C1"/>
    <w:rsid w:val="00AE1390"/>
    <w:rsid w:val="00AE14F9"/>
    <w:rsid w:val="00AE152D"/>
    <w:rsid w:val="00AE1A08"/>
    <w:rsid w:val="00AE1C90"/>
    <w:rsid w:val="00AE1E8E"/>
    <w:rsid w:val="00AE231D"/>
    <w:rsid w:val="00AE297C"/>
    <w:rsid w:val="00AE2AEA"/>
    <w:rsid w:val="00AE2F02"/>
    <w:rsid w:val="00AE2F5B"/>
    <w:rsid w:val="00AE2FD8"/>
    <w:rsid w:val="00AE3044"/>
    <w:rsid w:val="00AE329A"/>
    <w:rsid w:val="00AE3642"/>
    <w:rsid w:val="00AE36CC"/>
    <w:rsid w:val="00AE3B5F"/>
    <w:rsid w:val="00AE3D81"/>
    <w:rsid w:val="00AE3E27"/>
    <w:rsid w:val="00AE3E3A"/>
    <w:rsid w:val="00AE3F4A"/>
    <w:rsid w:val="00AE4333"/>
    <w:rsid w:val="00AE4521"/>
    <w:rsid w:val="00AE4FFB"/>
    <w:rsid w:val="00AE51E7"/>
    <w:rsid w:val="00AE5C1B"/>
    <w:rsid w:val="00AE5EEB"/>
    <w:rsid w:val="00AE62BF"/>
    <w:rsid w:val="00AE6590"/>
    <w:rsid w:val="00AE6DEB"/>
    <w:rsid w:val="00AE74C2"/>
    <w:rsid w:val="00AE760C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0DE9"/>
    <w:rsid w:val="00AF1173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3AE"/>
    <w:rsid w:val="00AF256D"/>
    <w:rsid w:val="00AF2590"/>
    <w:rsid w:val="00AF2621"/>
    <w:rsid w:val="00AF2796"/>
    <w:rsid w:val="00AF27D6"/>
    <w:rsid w:val="00AF291B"/>
    <w:rsid w:val="00AF29F2"/>
    <w:rsid w:val="00AF2A28"/>
    <w:rsid w:val="00AF3207"/>
    <w:rsid w:val="00AF367B"/>
    <w:rsid w:val="00AF3E34"/>
    <w:rsid w:val="00AF41FA"/>
    <w:rsid w:val="00AF446C"/>
    <w:rsid w:val="00AF4924"/>
    <w:rsid w:val="00AF4AB8"/>
    <w:rsid w:val="00AF4AD7"/>
    <w:rsid w:val="00AF5464"/>
    <w:rsid w:val="00AF54E7"/>
    <w:rsid w:val="00AF57F5"/>
    <w:rsid w:val="00AF5D29"/>
    <w:rsid w:val="00AF5D60"/>
    <w:rsid w:val="00AF5D73"/>
    <w:rsid w:val="00AF5EE0"/>
    <w:rsid w:val="00AF60C0"/>
    <w:rsid w:val="00AF619D"/>
    <w:rsid w:val="00AF64CF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9F"/>
    <w:rsid w:val="00B00667"/>
    <w:rsid w:val="00B0090F"/>
    <w:rsid w:val="00B00979"/>
    <w:rsid w:val="00B00D3F"/>
    <w:rsid w:val="00B00D8F"/>
    <w:rsid w:val="00B00FC1"/>
    <w:rsid w:val="00B0101B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5B7"/>
    <w:rsid w:val="00B05AB8"/>
    <w:rsid w:val="00B05C28"/>
    <w:rsid w:val="00B05E92"/>
    <w:rsid w:val="00B05F86"/>
    <w:rsid w:val="00B06278"/>
    <w:rsid w:val="00B064B6"/>
    <w:rsid w:val="00B06506"/>
    <w:rsid w:val="00B06602"/>
    <w:rsid w:val="00B068DE"/>
    <w:rsid w:val="00B06B7A"/>
    <w:rsid w:val="00B06DD1"/>
    <w:rsid w:val="00B070C9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AAC"/>
    <w:rsid w:val="00B10F4D"/>
    <w:rsid w:val="00B1122D"/>
    <w:rsid w:val="00B11405"/>
    <w:rsid w:val="00B1199B"/>
    <w:rsid w:val="00B11A89"/>
    <w:rsid w:val="00B11AB0"/>
    <w:rsid w:val="00B11B5D"/>
    <w:rsid w:val="00B11C80"/>
    <w:rsid w:val="00B11E7E"/>
    <w:rsid w:val="00B12045"/>
    <w:rsid w:val="00B12066"/>
    <w:rsid w:val="00B122BF"/>
    <w:rsid w:val="00B12319"/>
    <w:rsid w:val="00B12387"/>
    <w:rsid w:val="00B124A7"/>
    <w:rsid w:val="00B1296D"/>
    <w:rsid w:val="00B12F32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FF7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2E7"/>
    <w:rsid w:val="00B174FE"/>
    <w:rsid w:val="00B17594"/>
    <w:rsid w:val="00B1767A"/>
    <w:rsid w:val="00B17722"/>
    <w:rsid w:val="00B179F9"/>
    <w:rsid w:val="00B17B31"/>
    <w:rsid w:val="00B17D53"/>
    <w:rsid w:val="00B17D62"/>
    <w:rsid w:val="00B17E78"/>
    <w:rsid w:val="00B2021E"/>
    <w:rsid w:val="00B20665"/>
    <w:rsid w:val="00B206E3"/>
    <w:rsid w:val="00B20E10"/>
    <w:rsid w:val="00B21430"/>
    <w:rsid w:val="00B218B4"/>
    <w:rsid w:val="00B218C2"/>
    <w:rsid w:val="00B21B3A"/>
    <w:rsid w:val="00B21C36"/>
    <w:rsid w:val="00B21ECC"/>
    <w:rsid w:val="00B227F1"/>
    <w:rsid w:val="00B2282D"/>
    <w:rsid w:val="00B22C27"/>
    <w:rsid w:val="00B22C36"/>
    <w:rsid w:val="00B22ED6"/>
    <w:rsid w:val="00B22F21"/>
    <w:rsid w:val="00B23173"/>
    <w:rsid w:val="00B234ED"/>
    <w:rsid w:val="00B23A90"/>
    <w:rsid w:val="00B23D3C"/>
    <w:rsid w:val="00B2403D"/>
    <w:rsid w:val="00B2437E"/>
    <w:rsid w:val="00B2444C"/>
    <w:rsid w:val="00B246C2"/>
    <w:rsid w:val="00B24D4D"/>
    <w:rsid w:val="00B24D73"/>
    <w:rsid w:val="00B24DE2"/>
    <w:rsid w:val="00B24F05"/>
    <w:rsid w:val="00B25000"/>
    <w:rsid w:val="00B2531C"/>
    <w:rsid w:val="00B25369"/>
    <w:rsid w:val="00B2584A"/>
    <w:rsid w:val="00B259BF"/>
    <w:rsid w:val="00B259C2"/>
    <w:rsid w:val="00B25FDC"/>
    <w:rsid w:val="00B2629D"/>
    <w:rsid w:val="00B26A9A"/>
    <w:rsid w:val="00B26CC4"/>
    <w:rsid w:val="00B27069"/>
    <w:rsid w:val="00B274DA"/>
    <w:rsid w:val="00B274DB"/>
    <w:rsid w:val="00B27837"/>
    <w:rsid w:val="00B279B4"/>
    <w:rsid w:val="00B27BE0"/>
    <w:rsid w:val="00B27C61"/>
    <w:rsid w:val="00B27D43"/>
    <w:rsid w:val="00B27EB7"/>
    <w:rsid w:val="00B27FA0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7D8"/>
    <w:rsid w:val="00B319EB"/>
    <w:rsid w:val="00B31ACB"/>
    <w:rsid w:val="00B3225E"/>
    <w:rsid w:val="00B323DF"/>
    <w:rsid w:val="00B32733"/>
    <w:rsid w:val="00B32891"/>
    <w:rsid w:val="00B32F63"/>
    <w:rsid w:val="00B335AA"/>
    <w:rsid w:val="00B33802"/>
    <w:rsid w:val="00B3380B"/>
    <w:rsid w:val="00B33936"/>
    <w:rsid w:val="00B33AFC"/>
    <w:rsid w:val="00B3418D"/>
    <w:rsid w:val="00B34947"/>
    <w:rsid w:val="00B34E39"/>
    <w:rsid w:val="00B350D8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330"/>
    <w:rsid w:val="00B413C0"/>
    <w:rsid w:val="00B41587"/>
    <w:rsid w:val="00B41A0F"/>
    <w:rsid w:val="00B41CF8"/>
    <w:rsid w:val="00B420D4"/>
    <w:rsid w:val="00B4263D"/>
    <w:rsid w:val="00B426DE"/>
    <w:rsid w:val="00B428B9"/>
    <w:rsid w:val="00B42C37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7AE"/>
    <w:rsid w:val="00B46B00"/>
    <w:rsid w:val="00B46E94"/>
    <w:rsid w:val="00B472A0"/>
    <w:rsid w:val="00B47A3C"/>
    <w:rsid w:val="00B47D19"/>
    <w:rsid w:val="00B47E9D"/>
    <w:rsid w:val="00B500A3"/>
    <w:rsid w:val="00B50195"/>
    <w:rsid w:val="00B50225"/>
    <w:rsid w:val="00B503ED"/>
    <w:rsid w:val="00B50642"/>
    <w:rsid w:val="00B50ABE"/>
    <w:rsid w:val="00B50D2D"/>
    <w:rsid w:val="00B51010"/>
    <w:rsid w:val="00B515C9"/>
    <w:rsid w:val="00B51B18"/>
    <w:rsid w:val="00B5274C"/>
    <w:rsid w:val="00B528FA"/>
    <w:rsid w:val="00B52C45"/>
    <w:rsid w:val="00B52D00"/>
    <w:rsid w:val="00B52D22"/>
    <w:rsid w:val="00B52F3A"/>
    <w:rsid w:val="00B52F78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93A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865"/>
    <w:rsid w:val="00B5596E"/>
    <w:rsid w:val="00B55A53"/>
    <w:rsid w:val="00B55A67"/>
    <w:rsid w:val="00B55DCF"/>
    <w:rsid w:val="00B55E82"/>
    <w:rsid w:val="00B560A0"/>
    <w:rsid w:val="00B564E1"/>
    <w:rsid w:val="00B56EF0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B00"/>
    <w:rsid w:val="00B62DDE"/>
    <w:rsid w:val="00B63234"/>
    <w:rsid w:val="00B632FF"/>
    <w:rsid w:val="00B634C5"/>
    <w:rsid w:val="00B63590"/>
    <w:rsid w:val="00B635DF"/>
    <w:rsid w:val="00B63650"/>
    <w:rsid w:val="00B63ABC"/>
    <w:rsid w:val="00B643E2"/>
    <w:rsid w:val="00B6489C"/>
    <w:rsid w:val="00B64918"/>
    <w:rsid w:val="00B649A2"/>
    <w:rsid w:val="00B64CAE"/>
    <w:rsid w:val="00B64CFF"/>
    <w:rsid w:val="00B64E11"/>
    <w:rsid w:val="00B6524B"/>
    <w:rsid w:val="00B6533A"/>
    <w:rsid w:val="00B65426"/>
    <w:rsid w:val="00B65682"/>
    <w:rsid w:val="00B65E04"/>
    <w:rsid w:val="00B661E1"/>
    <w:rsid w:val="00B66302"/>
    <w:rsid w:val="00B664B2"/>
    <w:rsid w:val="00B66A25"/>
    <w:rsid w:val="00B67322"/>
    <w:rsid w:val="00B674EC"/>
    <w:rsid w:val="00B676B6"/>
    <w:rsid w:val="00B67710"/>
    <w:rsid w:val="00B67B9D"/>
    <w:rsid w:val="00B67F3D"/>
    <w:rsid w:val="00B705CF"/>
    <w:rsid w:val="00B70A3C"/>
    <w:rsid w:val="00B70A5E"/>
    <w:rsid w:val="00B70BD4"/>
    <w:rsid w:val="00B70D1F"/>
    <w:rsid w:val="00B710AA"/>
    <w:rsid w:val="00B71526"/>
    <w:rsid w:val="00B71663"/>
    <w:rsid w:val="00B71AAD"/>
    <w:rsid w:val="00B720C2"/>
    <w:rsid w:val="00B720F8"/>
    <w:rsid w:val="00B724E9"/>
    <w:rsid w:val="00B728E4"/>
    <w:rsid w:val="00B728FA"/>
    <w:rsid w:val="00B72977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24"/>
    <w:rsid w:val="00B7537D"/>
    <w:rsid w:val="00B7556A"/>
    <w:rsid w:val="00B755F5"/>
    <w:rsid w:val="00B75C02"/>
    <w:rsid w:val="00B76380"/>
    <w:rsid w:val="00B76702"/>
    <w:rsid w:val="00B767DF"/>
    <w:rsid w:val="00B76A16"/>
    <w:rsid w:val="00B7714B"/>
    <w:rsid w:val="00B7729F"/>
    <w:rsid w:val="00B77466"/>
    <w:rsid w:val="00B774DA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B8"/>
    <w:rsid w:val="00B80F7E"/>
    <w:rsid w:val="00B8121E"/>
    <w:rsid w:val="00B81261"/>
    <w:rsid w:val="00B81756"/>
    <w:rsid w:val="00B81786"/>
    <w:rsid w:val="00B817F6"/>
    <w:rsid w:val="00B81E13"/>
    <w:rsid w:val="00B81EA6"/>
    <w:rsid w:val="00B81F72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E5"/>
    <w:rsid w:val="00B84952"/>
    <w:rsid w:val="00B84F2F"/>
    <w:rsid w:val="00B85298"/>
    <w:rsid w:val="00B854B7"/>
    <w:rsid w:val="00B8558C"/>
    <w:rsid w:val="00B85792"/>
    <w:rsid w:val="00B85820"/>
    <w:rsid w:val="00B8604D"/>
    <w:rsid w:val="00B861A7"/>
    <w:rsid w:val="00B864FF"/>
    <w:rsid w:val="00B86567"/>
    <w:rsid w:val="00B8662B"/>
    <w:rsid w:val="00B868FB"/>
    <w:rsid w:val="00B86AF7"/>
    <w:rsid w:val="00B86BDE"/>
    <w:rsid w:val="00B86F76"/>
    <w:rsid w:val="00B87079"/>
    <w:rsid w:val="00B872C3"/>
    <w:rsid w:val="00B873B0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804"/>
    <w:rsid w:val="00B909E8"/>
    <w:rsid w:val="00B90A63"/>
    <w:rsid w:val="00B90D00"/>
    <w:rsid w:val="00B913A8"/>
    <w:rsid w:val="00B91721"/>
    <w:rsid w:val="00B91730"/>
    <w:rsid w:val="00B91AEF"/>
    <w:rsid w:val="00B91C13"/>
    <w:rsid w:val="00B91FF0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1AF"/>
    <w:rsid w:val="00B94445"/>
    <w:rsid w:val="00B945E5"/>
    <w:rsid w:val="00B94801"/>
    <w:rsid w:val="00B949C8"/>
    <w:rsid w:val="00B94ACC"/>
    <w:rsid w:val="00B94AEE"/>
    <w:rsid w:val="00B94BE5"/>
    <w:rsid w:val="00B94CE8"/>
    <w:rsid w:val="00B94D32"/>
    <w:rsid w:val="00B95295"/>
    <w:rsid w:val="00B95406"/>
    <w:rsid w:val="00B9543F"/>
    <w:rsid w:val="00B95500"/>
    <w:rsid w:val="00B95517"/>
    <w:rsid w:val="00B95A15"/>
    <w:rsid w:val="00B95F47"/>
    <w:rsid w:val="00B95F69"/>
    <w:rsid w:val="00B9602E"/>
    <w:rsid w:val="00B9613D"/>
    <w:rsid w:val="00B96417"/>
    <w:rsid w:val="00B96662"/>
    <w:rsid w:val="00B96A58"/>
    <w:rsid w:val="00B96AE7"/>
    <w:rsid w:val="00B97010"/>
    <w:rsid w:val="00B971B9"/>
    <w:rsid w:val="00B97241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406C"/>
    <w:rsid w:val="00BA42AB"/>
    <w:rsid w:val="00BA4609"/>
    <w:rsid w:val="00BA4618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625"/>
    <w:rsid w:val="00BA577A"/>
    <w:rsid w:val="00BA5791"/>
    <w:rsid w:val="00BA597F"/>
    <w:rsid w:val="00BA5A02"/>
    <w:rsid w:val="00BA5A8E"/>
    <w:rsid w:val="00BA5B5D"/>
    <w:rsid w:val="00BA5BAC"/>
    <w:rsid w:val="00BA5BF6"/>
    <w:rsid w:val="00BA5D55"/>
    <w:rsid w:val="00BA605D"/>
    <w:rsid w:val="00BA60CF"/>
    <w:rsid w:val="00BA62BC"/>
    <w:rsid w:val="00BA647E"/>
    <w:rsid w:val="00BA6494"/>
    <w:rsid w:val="00BA67B7"/>
    <w:rsid w:val="00BA699B"/>
    <w:rsid w:val="00BA6A43"/>
    <w:rsid w:val="00BA6C6B"/>
    <w:rsid w:val="00BA72C7"/>
    <w:rsid w:val="00BA7320"/>
    <w:rsid w:val="00BA7475"/>
    <w:rsid w:val="00BA7575"/>
    <w:rsid w:val="00BA75B0"/>
    <w:rsid w:val="00BA7645"/>
    <w:rsid w:val="00BA779D"/>
    <w:rsid w:val="00BA7D8E"/>
    <w:rsid w:val="00BA7E5A"/>
    <w:rsid w:val="00BB039B"/>
    <w:rsid w:val="00BB0487"/>
    <w:rsid w:val="00BB0625"/>
    <w:rsid w:val="00BB0AB7"/>
    <w:rsid w:val="00BB0E0C"/>
    <w:rsid w:val="00BB15E6"/>
    <w:rsid w:val="00BB2058"/>
    <w:rsid w:val="00BB20EF"/>
    <w:rsid w:val="00BB24D9"/>
    <w:rsid w:val="00BB26C8"/>
    <w:rsid w:val="00BB2ADD"/>
    <w:rsid w:val="00BB2BBC"/>
    <w:rsid w:val="00BB2C3B"/>
    <w:rsid w:val="00BB31E3"/>
    <w:rsid w:val="00BB32E1"/>
    <w:rsid w:val="00BB342D"/>
    <w:rsid w:val="00BB3A63"/>
    <w:rsid w:val="00BB3BAF"/>
    <w:rsid w:val="00BB3CA0"/>
    <w:rsid w:val="00BB45BB"/>
    <w:rsid w:val="00BB461E"/>
    <w:rsid w:val="00BB4813"/>
    <w:rsid w:val="00BB4892"/>
    <w:rsid w:val="00BB48A4"/>
    <w:rsid w:val="00BB4D57"/>
    <w:rsid w:val="00BB505E"/>
    <w:rsid w:val="00BB53EA"/>
    <w:rsid w:val="00BB54E9"/>
    <w:rsid w:val="00BB5895"/>
    <w:rsid w:val="00BB5A18"/>
    <w:rsid w:val="00BB5A4D"/>
    <w:rsid w:val="00BB5BAA"/>
    <w:rsid w:val="00BB5D6B"/>
    <w:rsid w:val="00BB5EA5"/>
    <w:rsid w:val="00BB5EC8"/>
    <w:rsid w:val="00BB6015"/>
    <w:rsid w:val="00BB61EB"/>
    <w:rsid w:val="00BB6205"/>
    <w:rsid w:val="00BB6CAE"/>
    <w:rsid w:val="00BB7119"/>
    <w:rsid w:val="00BB724C"/>
    <w:rsid w:val="00BB7345"/>
    <w:rsid w:val="00BB734A"/>
    <w:rsid w:val="00BB739C"/>
    <w:rsid w:val="00BB739D"/>
    <w:rsid w:val="00BB7644"/>
    <w:rsid w:val="00BB7A54"/>
    <w:rsid w:val="00BB7AF1"/>
    <w:rsid w:val="00BC0038"/>
    <w:rsid w:val="00BC0581"/>
    <w:rsid w:val="00BC0776"/>
    <w:rsid w:val="00BC08AA"/>
    <w:rsid w:val="00BC0CCC"/>
    <w:rsid w:val="00BC0F21"/>
    <w:rsid w:val="00BC13E0"/>
    <w:rsid w:val="00BC14B3"/>
    <w:rsid w:val="00BC159A"/>
    <w:rsid w:val="00BC1A58"/>
    <w:rsid w:val="00BC1C0D"/>
    <w:rsid w:val="00BC1D90"/>
    <w:rsid w:val="00BC1E5E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4068"/>
    <w:rsid w:val="00BC422F"/>
    <w:rsid w:val="00BC4487"/>
    <w:rsid w:val="00BC463D"/>
    <w:rsid w:val="00BC4714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35B"/>
    <w:rsid w:val="00BC66CC"/>
    <w:rsid w:val="00BC68E2"/>
    <w:rsid w:val="00BC6931"/>
    <w:rsid w:val="00BC6AEB"/>
    <w:rsid w:val="00BC6B04"/>
    <w:rsid w:val="00BC6EF5"/>
    <w:rsid w:val="00BC6F45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F8"/>
    <w:rsid w:val="00BD200A"/>
    <w:rsid w:val="00BD239F"/>
    <w:rsid w:val="00BD24EC"/>
    <w:rsid w:val="00BD2772"/>
    <w:rsid w:val="00BD28F2"/>
    <w:rsid w:val="00BD2DCD"/>
    <w:rsid w:val="00BD2EE1"/>
    <w:rsid w:val="00BD3166"/>
    <w:rsid w:val="00BD3376"/>
    <w:rsid w:val="00BD338A"/>
    <w:rsid w:val="00BD3390"/>
    <w:rsid w:val="00BD36B2"/>
    <w:rsid w:val="00BD3AAE"/>
    <w:rsid w:val="00BD3BEB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F7"/>
    <w:rsid w:val="00BD5C4F"/>
    <w:rsid w:val="00BD6079"/>
    <w:rsid w:val="00BD64B0"/>
    <w:rsid w:val="00BD653E"/>
    <w:rsid w:val="00BD6604"/>
    <w:rsid w:val="00BD6707"/>
    <w:rsid w:val="00BD6930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F86"/>
    <w:rsid w:val="00BE00B9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1AD"/>
    <w:rsid w:val="00BE14F7"/>
    <w:rsid w:val="00BE177D"/>
    <w:rsid w:val="00BE1904"/>
    <w:rsid w:val="00BE1DE0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9FD"/>
    <w:rsid w:val="00BE3E7F"/>
    <w:rsid w:val="00BE3FD4"/>
    <w:rsid w:val="00BE4054"/>
    <w:rsid w:val="00BE408F"/>
    <w:rsid w:val="00BE4170"/>
    <w:rsid w:val="00BE4379"/>
    <w:rsid w:val="00BE4860"/>
    <w:rsid w:val="00BE4989"/>
    <w:rsid w:val="00BE4A20"/>
    <w:rsid w:val="00BE520B"/>
    <w:rsid w:val="00BE554B"/>
    <w:rsid w:val="00BE55D9"/>
    <w:rsid w:val="00BE566B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79C"/>
    <w:rsid w:val="00BE7B6D"/>
    <w:rsid w:val="00BE7C5A"/>
    <w:rsid w:val="00BE7D6D"/>
    <w:rsid w:val="00BF01C8"/>
    <w:rsid w:val="00BF0360"/>
    <w:rsid w:val="00BF0871"/>
    <w:rsid w:val="00BF092A"/>
    <w:rsid w:val="00BF0BA4"/>
    <w:rsid w:val="00BF0C02"/>
    <w:rsid w:val="00BF0DB6"/>
    <w:rsid w:val="00BF125E"/>
    <w:rsid w:val="00BF1738"/>
    <w:rsid w:val="00BF19EA"/>
    <w:rsid w:val="00BF1BAD"/>
    <w:rsid w:val="00BF1C7E"/>
    <w:rsid w:val="00BF23EA"/>
    <w:rsid w:val="00BF248A"/>
    <w:rsid w:val="00BF2E2C"/>
    <w:rsid w:val="00BF3508"/>
    <w:rsid w:val="00BF3545"/>
    <w:rsid w:val="00BF37FD"/>
    <w:rsid w:val="00BF3980"/>
    <w:rsid w:val="00BF4267"/>
    <w:rsid w:val="00BF44FE"/>
    <w:rsid w:val="00BF45DE"/>
    <w:rsid w:val="00BF4845"/>
    <w:rsid w:val="00BF4A99"/>
    <w:rsid w:val="00BF4E7E"/>
    <w:rsid w:val="00BF4ECB"/>
    <w:rsid w:val="00BF5111"/>
    <w:rsid w:val="00BF51D3"/>
    <w:rsid w:val="00BF535E"/>
    <w:rsid w:val="00BF5406"/>
    <w:rsid w:val="00BF545E"/>
    <w:rsid w:val="00BF54AA"/>
    <w:rsid w:val="00BF56B5"/>
    <w:rsid w:val="00BF570F"/>
    <w:rsid w:val="00BF5825"/>
    <w:rsid w:val="00BF58E7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5B3"/>
    <w:rsid w:val="00BF7A9D"/>
    <w:rsid w:val="00BF7D78"/>
    <w:rsid w:val="00BF7F70"/>
    <w:rsid w:val="00C000D3"/>
    <w:rsid w:val="00C00436"/>
    <w:rsid w:val="00C0068D"/>
    <w:rsid w:val="00C008B0"/>
    <w:rsid w:val="00C00A97"/>
    <w:rsid w:val="00C00AB6"/>
    <w:rsid w:val="00C00AD9"/>
    <w:rsid w:val="00C00CD2"/>
    <w:rsid w:val="00C00F49"/>
    <w:rsid w:val="00C00F67"/>
    <w:rsid w:val="00C01726"/>
    <w:rsid w:val="00C01C59"/>
    <w:rsid w:val="00C01C9D"/>
    <w:rsid w:val="00C024CA"/>
    <w:rsid w:val="00C024D4"/>
    <w:rsid w:val="00C02848"/>
    <w:rsid w:val="00C02881"/>
    <w:rsid w:val="00C02A9D"/>
    <w:rsid w:val="00C02F66"/>
    <w:rsid w:val="00C030EB"/>
    <w:rsid w:val="00C03789"/>
    <w:rsid w:val="00C03AD8"/>
    <w:rsid w:val="00C03C8F"/>
    <w:rsid w:val="00C03D34"/>
    <w:rsid w:val="00C03FF8"/>
    <w:rsid w:val="00C0403B"/>
    <w:rsid w:val="00C04269"/>
    <w:rsid w:val="00C04983"/>
    <w:rsid w:val="00C04993"/>
    <w:rsid w:val="00C04AA9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6F83"/>
    <w:rsid w:val="00C070E4"/>
    <w:rsid w:val="00C0730D"/>
    <w:rsid w:val="00C074BD"/>
    <w:rsid w:val="00C07B4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6E3"/>
    <w:rsid w:val="00C12720"/>
    <w:rsid w:val="00C12810"/>
    <w:rsid w:val="00C1292D"/>
    <w:rsid w:val="00C12941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565"/>
    <w:rsid w:val="00C13606"/>
    <w:rsid w:val="00C13C45"/>
    <w:rsid w:val="00C13FFA"/>
    <w:rsid w:val="00C1453F"/>
    <w:rsid w:val="00C14572"/>
    <w:rsid w:val="00C1461C"/>
    <w:rsid w:val="00C14890"/>
    <w:rsid w:val="00C14B7A"/>
    <w:rsid w:val="00C14DBF"/>
    <w:rsid w:val="00C14FCF"/>
    <w:rsid w:val="00C1513A"/>
    <w:rsid w:val="00C153FB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2A7"/>
    <w:rsid w:val="00C179A9"/>
    <w:rsid w:val="00C17EAA"/>
    <w:rsid w:val="00C2019E"/>
    <w:rsid w:val="00C2028D"/>
    <w:rsid w:val="00C20328"/>
    <w:rsid w:val="00C205C1"/>
    <w:rsid w:val="00C207FC"/>
    <w:rsid w:val="00C20843"/>
    <w:rsid w:val="00C20B30"/>
    <w:rsid w:val="00C20B5D"/>
    <w:rsid w:val="00C20E17"/>
    <w:rsid w:val="00C20E61"/>
    <w:rsid w:val="00C20EA4"/>
    <w:rsid w:val="00C21314"/>
    <w:rsid w:val="00C216BF"/>
    <w:rsid w:val="00C21739"/>
    <w:rsid w:val="00C217B6"/>
    <w:rsid w:val="00C21DEF"/>
    <w:rsid w:val="00C22175"/>
    <w:rsid w:val="00C222CA"/>
    <w:rsid w:val="00C2265C"/>
    <w:rsid w:val="00C2266C"/>
    <w:rsid w:val="00C22762"/>
    <w:rsid w:val="00C228E4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C75"/>
    <w:rsid w:val="00C23E07"/>
    <w:rsid w:val="00C23F37"/>
    <w:rsid w:val="00C2400D"/>
    <w:rsid w:val="00C24349"/>
    <w:rsid w:val="00C245DD"/>
    <w:rsid w:val="00C246E8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7E8"/>
    <w:rsid w:val="00C278AA"/>
    <w:rsid w:val="00C279BC"/>
    <w:rsid w:val="00C279E2"/>
    <w:rsid w:val="00C27CC4"/>
    <w:rsid w:val="00C27F75"/>
    <w:rsid w:val="00C30191"/>
    <w:rsid w:val="00C30412"/>
    <w:rsid w:val="00C30585"/>
    <w:rsid w:val="00C3065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402B"/>
    <w:rsid w:val="00C34496"/>
    <w:rsid w:val="00C34583"/>
    <w:rsid w:val="00C345F5"/>
    <w:rsid w:val="00C34878"/>
    <w:rsid w:val="00C34DC6"/>
    <w:rsid w:val="00C34DD2"/>
    <w:rsid w:val="00C35089"/>
    <w:rsid w:val="00C35166"/>
    <w:rsid w:val="00C356E7"/>
    <w:rsid w:val="00C3573F"/>
    <w:rsid w:val="00C361E0"/>
    <w:rsid w:val="00C363F5"/>
    <w:rsid w:val="00C364C9"/>
    <w:rsid w:val="00C36AEC"/>
    <w:rsid w:val="00C36CB1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46"/>
    <w:rsid w:val="00C40165"/>
    <w:rsid w:val="00C40191"/>
    <w:rsid w:val="00C4026B"/>
    <w:rsid w:val="00C4037F"/>
    <w:rsid w:val="00C40477"/>
    <w:rsid w:val="00C40679"/>
    <w:rsid w:val="00C407B2"/>
    <w:rsid w:val="00C40853"/>
    <w:rsid w:val="00C408AF"/>
    <w:rsid w:val="00C40916"/>
    <w:rsid w:val="00C40B16"/>
    <w:rsid w:val="00C40D68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0FD"/>
    <w:rsid w:val="00C44542"/>
    <w:rsid w:val="00C44622"/>
    <w:rsid w:val="00C446DD"/>
    <w:rsid w:val="00C448E6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D2C"/>
    <w:rsid w:val="00C45D3A"/>
    <w:rsid w:val="00C46194"/>
    <w:rsid w:val="00C461D9"/>
    <w:rsid w:val="00C4642A"/>
    <w:rsid w:val="00C46453"/>
    <w:rsid w:val="00C4646B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AF4"/>
    <w:rsid w:val="00C50E1A"/>
    <w:rsid w:val="00C50FFB"/>
    <w:rsid w:val="00C5107A"/>
    <w:rsid w:val="00C512AC"/>
    <w:rsid w:val="00C515FD"/>
    <w:rsid w:val="00C519BE"/>
    <w:rsid w:val="00C51B91"/>
    <w:rsid w:val="00C51D1E"/>
    <w:rsid w:val="00C51F5A"/>
    <w:rsid w:val="00C5212D"/>
    <w:rsid w:val="00C521E9"/>
    <w:rsid w:val="00C52683"/>
    <w:rsid w:val="00C52814"/>
    <w:rsid w:val="00C52EA9"/>
    <w:rsid w:val="00C5300B"/>
    <w:rsid w:val="00C530B1"/>
    <w:rsid w:val="00C5312B"/>
    <w:rsid w:val="00C53472"/>
    <w:rsid w:val="00C53541"/>
    <w:rsid w:val="00C5373D"/>
    <w:rsid w:val="00C53E3B"/>
    <w:rsid w:val="00C53EB6"/>
    <w:rsid w:val="00C53F2B"/>
    <w:rsid w:val="00C54350"/>
    <w:rsid w:val="00C547B6"/>
    <w:rsid w:val="00C54EAF"/>
    <w:rsid w:val="00C54F01"/>
    <w:rsid w:val="00C54F96"/>
    <w:rsid w:val="00C55029"/>
    <w:rsid w:val="00C55079"/>
    <w:rsid w:val="00C552C7"/>
    <w:rsid w:val="00C55519"/>
    <w:rsid w:val="00C56012"/>
    <w:rsid w:val="00C5619B"/>
    <w:rsid w:val="00C56572"/>
    <w:rsid w:val="00C5657C"/>
    <w:rsid w:val="00C567EA"/>
    <w:rsid w:val="00C56A2B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F7"/>
    <w:rsid w:val="00C60A8B"/>
    <w:rsid w:val="00C60CBC"/>
    <w:rsid w:val="00C60ECC"/>
    <w:rsid w:val="00C61975"/>
    <w:rsid w:val="00C619B7"/>
    <w:rsid w:val="00C61A69"/>
    <w:rsid w:val="00C61C22"/>
    <w:rsid w:val="00C61D1D"/>
    <w:rsid w:val="00C62028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10A"/>
    <w:rsid w:val="00C642ED"/>
    <w:rsid w:val="00C64712"/>
    <w:rsid w:val="00C64A1E"/>
    <w:rsid w:val="00C64A2A"/>
    <w:rsid w:val="00C64B45"/>
    <w:rsid w:val="00C64D92"/>
    <w:rsid w:val="00C64F45"/>
    <w:rsid w:val="00C64FA5"/>
    <w:rsid w:val="00C651C4"/>
    <w:rsid w:val="00C654AC"/>
    <w:rsid w:val="00C656D8"/>
    <w:rsid w:val="00C657EF"/>
    <w:rsid w:val="00C65A25"/>
    <w:rsid w:val="00C65D01"/>
    <w:rsid w:val="00C65D4D"/>
    <w:rsid w:val="00C6618C"/>
    <w:rsid w:val="00C663C4"/>
    <w:rsid w:val="00C66746"/>
    <w:rsid w:val="00C669BF"/>
    <w:rsid w:val="00C66A64"/>
    <w:rsid w:val="00C66BC9"/>
    <w:rsid w:val="00C66C38"/>
    <w:rsid w:val="00C67598"/>
    <w:rsid w:val="00C67D57"/>
    <w:rsid w:val="00C67FE9"/>
    <w:rsid w:val="00C70639"/>
    <w:rsid w:val="00C708C8"/>
    <w:rsid w:val="00C708F5"/>
    <w:rsid w:val="00C709E6"/>
    <w:rsid w:val="00C70E5B"/>
    <w:rsid w:val="00C70F6F"/>
    <w:rsid w:val="00C712CE"/>
    <w:rsid w:val="00C718F0"/>
    <w:rsid w:val="00C71929"/>
    <w:rsid w:val="00C723CC"/>
    <w:rsid w:val="00C72431"/>
    <w:rsid w:val="00C7257B"/>
    <w:rsid w:val="00C7260F"/>
    <w:rsid w:val="00C7291D"/>
    <w:rsid w:val="00C729D1"/>
    <w:rsid w:val="00C72A43"/>
    <w:rsid w:val="00C72B67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420C"/>
    <w:rsid w:val="00C743B6"/>
    <w:rsid w:val="00C744B4"/>
    <w:rsid w:val="00C745B6"/>
    <w:rsid w:val="00C74844"/>
    <w:rsid w:val="00C74A14"/>
    <w:rsid w:val="00C74D41"/>
    <w:rsid w:val="00C74F40"/>
    <w:rsid w:val="00C7539E"/>
    <w:rsid w:val="00C7582E"/>
    <w:rsid w:val="00C7595A"/>
    <w:rsid w:val="00C75BA5"/>
    <w:rsid w:val="00C75BCF"/>
    <w:rsid w:val="00C75BF8"/>
    <w:rsid w:val="00C75CC4"/>
    <w:rsid w:val="00C760DC"/>
    <w:rsid w:val="00C76B20"/>
    <w:rsid w:val="00C76B66"/>
    <w:rsid w:val="00C76F4C"/>
    <w:rsid w:val="00C7717B"/>
    <w:rsid w:val="00C77460"/>
    <w:rsid w:val="00C7767C"/>
    <w:rsid w:val="00C77931"/>
    <w:rsid w:val="00C77A08"/>
    <w:rsid w:val="00C77A33"/>
    <w:rsid w:val="00C77B39"/>
    <w:rsid w:val="00C77BD9"/>
    <w:rsid w:val="00C77C1C"/>
    <w:rsid w:val="00C77CB3"/>
    <w:rsid w:val="00C77D6C"/>
    <w:rsid w:val="00C80256"/>
    <w:rsid w:val="00C802D6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EE6"/>
    <w:rsid w:val="00C82EF8"/>
    <w:rsid w:val="00C830E4"/>
    <w:rsid w:val="00C832FA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326"/>
    <w:rsid w:val="00C8770A"/>
    <w:rsid w:val="00C878A5"/>
    <w:rsid w:val="00C87B84"/>
    <w:rsid w:val="00C87DC0"/>
    <w:rsid w:val="00C87E65"/>
    <w:rsid w:val="00C87F7E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580"/>
    <w:rsid w:val="00C916E0"/>
    <w:rsid w:val="00C917C1"/>
    <w:rsid w:val="00C91996"/>
    <w:rsid w:val="00C91A70"/>
    <w:rsid w:val="00C91A96"/>
    <w:rsid w:val="00C91BC0"/>
    <w:rsid w:val="00C91E27"/>
    <w:rsid w:val="00C92A68"/>
    <w:rsid w:val="00C9314E"/>
    <w:rsid w:val="00C933BE"/>
    <w:rsid w:val="00C934D5"/>
    <w:rsid w:val="00C9357A"/>
    <w:rsid w:val="00C93714"/>
    <w:rsid w:val="00C93B01"/>
    <w:rsid w:val="00C93BB1"/>
    <w:rsid w:val="00C93BC5"/>
    <w:rsid w:val="00C93CB6"/>
    <w:rsid w:val="00C93E0E"/>
    <w:rsid w:val="00C93E63"/>
    <w:rsid w:val="00C93FA7"/>
    <w:rsid w:val="00C94217"/>
    <w:rsid w:val="00C9455F"/>
    <w:rsid w:val="00C9490F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EF"/>
    <w:rsid w:val="00C962A6"/>
    <w:rsid w:val="00C963A8"/>
    <w:rsid w:val="00C9663D"/>
    <w:rsid w:val="00C96686"/>
    <w:rsid w:val="00C96830"/>
    <w:rsid w:val="00C968CA"/>
    <w:rsid w:val="00C96ABA"/>
    <w:rsid w:val="00C96CC6"/>
    <w:rsid w:val="00C96F92"/>
    <w:rsid w:val="00C9738F"/>
    <w:rsid w:val="00C973ED"/>
    <w:rsid w:val="00C97564"/>
    <w:rsid w:val="00C9767A"/>
    <w:rsid w:val="00C97BB9"/>
    <w:rsid w:val="00C97C14"/>
    <w:rsid w:val="00CA026E"/>
    <w:rsid w:val="00CA02AB"/>
    <w:rsid w:val="00CA035B"/>
    <w:rsid w:val="00CA06ED"/>
    <w:rsid w:val="00CA0873"/>
    <w:rsid w:val="00CA09F5"/>
    <w:rsid w:val="00CA0D12"/>
    <w:rsid w:val="00CA1081"/>
    <w:rsid w:val="00CA1124"/>
    <w:rsid w:val="00CA11D5"/>
    <w:rsid w:val="00CA1305"/>
    <w:rsid w:val="00CA1330"/>
    <w:rsid w:val="00CA1807"/>
    <w:rsid w:val="00CA18CC"/>
    <w:rsid w:val="00CA1D0F"/>
    <w:rsid w:val="00CA1E10"/>
    <w:rsid w:val="00CA1E6E"/>
    <w:rsid w:val="00CA2469"/>
    <w:rsid w:val="00CA25C4"/>
    <w:rsid w:val="00CA2756"/>
    <w:rsid w:val="00CA2B74"/>
    <w:rsid w:val="00CA2D15"/>
    <w:rsid w:val="00CA2D62"/>
    <w:rsid w:val="00CA2D93"/>
    <w:rsid w:val="00CA2F06"/>
    <w:rsid w:val="00CA2FE3"/>
    <w:rsid w:val="00CA3469"/>
    <w:rsid w:val="00CA384A"/>
    <w:rsid w:val="00CA3950"/>
    <w:rsid w:val="00CA3AF0"/>
    <w:rsid w:val="00CA3C10"/>
    <w:rsid w:val="00CA4144"/>
    <w:rsid w:val="00CA4587"/>
    <w:rsid w:val="00CA4756"/>
    <w:rsid w:val="00CA4768"/>
    <w:rsid w:val="00CA47CB"/>
    <w:rsid w:val="00CA4974"/>
    <w:rsid w:val="00CA4E09"/>
    <w:rsid w:val="00CA50C3"/>
    <w:rsid w:val="00CA54FB"/>
    <w:rsid w:val="00CA5554"/>
    <w:rsid w:val="00CA55AE"/>
    <w:rsid w:val="00CA59F3"/>
    <w:rsid w:val="00CA5A79"/>
    <w:rsid w:val="00CA5AFC"/>
    <w:rsid w:val="00CA5E04"/>
    <w:rsid w:val="00CA609B"/>
    <w:rsid w:val="00CA60FF"/>
    <w:rsid w:val="00CA61BA"/>
    <w:rsid w:val="00CA6CA2"/>
    <w:rsid w:val="00CA6D16"/>
    <w:rsid w:val="00CA7319"/>
    <w:rsid w:val="00CA7787"/>
    <w:rsid w:val="00CA7908"/>
    <w:rsid w:val="00CA79E2"/>
    <w:rsid w:val="00CA7A18"/>
    <w:rsid w:val="00CA7F55"/>
    <w:rsid w:val="00CB003B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A31"/>
    <w:rsid w:val="00CB1B4C"/>
    <w:rsid w:val="00CB1BF0"/>
    <w:rsid w:val="00CB2253"/>
    <w:rsid w:val="00CB2358"/>
    <w:rsid w:val="00CB24DF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400A"/>
    <w:rsid w:val="00CB4150"/>
    <w:rsid w:val="00CB417D"/>
    <w:rsid w:val="00CB4309"/>
    <w:rsid w:val="00CB48BA"/>
    <w:rsid w:val="00CB4C3A"/>
    <w:rsid w:val="00CB4C72"/>
    <w:rsid w:val="00CB51A7"/>
    <w:rsid w:val="00CB51BD"/>
    <w:rsid w:val="00CB5314"/>
    <w:rsid w:val="00CB5BA5"/>
    <w:rsid w:val="00CB5E54"/>
    <w:rsid w:val="00CB616D"/>
    <w:rsid w:val="00CB61D9"/>
    <w:rsid w:val="00CB6890"/>
    <w:rsid w:val="00CB6D05"/>
    <w:rsid w:val="00CB6E03"/>
    <w:rsid w:val="00CB6FD1"/>
    <w:rsid w:val="00CB724F"/>
    <w:rsid w:val="00CB7256"/>
    <w:rsid w:val="00CB799E"/>
    <w:rsid w:val="00CB7CA1"/>
    <w:rsid w:val="00CB7E11"/>
    <w:rsid w:val="00CC0598"/>
    <w:rsid w:val="00CC0D46"/>
    <w:rsid w:val="00CC0EA6"/>
    <w:rsid w:val="00CC1360"/>
    <w:rsid w:val="00CC1797"/>
    <w:rsid w:val="00CC1A07"/>
    <w:rsid w:val="00CC1AFC"/>
    <w:rsid w:val="00CC1C71"/>
    <w:rsid w:val="00CC1E88"/>
    <w:rsid w:val="00CC1E89"/>
    <w:rsid w:val="00CC1F1C"/>
    <w:rsid w:val="00CC208F"/>
    <w:rsid w:val="00CC2230"/>
    <w:rsid w:val="00CC27A1"/>
    <w:rsid w:val="00CC28E3"/>
    <w:rsid w:val="00CC3314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6DD"/>
    <w:rsid w:val="00CD187C"/>
    <w:rsid w:val="00CD1886"/>
    <w:rsid w:val="00CD1BF8"/>
    <w:rsid w:val="00CD1CCB"/>
    <w:rsid w:val="00CD1D6B"/>
    <w:rsid w:val="00CD1E43"/>
    <w:rsid w:val="00CD1F6C"/>
    <w:rsid w:val="00CD257E"/>
    <w:rsid w:val="00CD2630"/>
    <w:rsid w:val="00CD2DC6"/>
    <w:rsid w:val="00CD316F"/>
    <w:rsid w:val="00CD3356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2A6"/>
    <w:rsid w:val="00CD42C9"/>
    <w:rsid w:val="00CD44DB"/>
    <w:rsid w:val="00CD44E8"/>
    <w:rsid w:val="00CD4696"/>
    <w:rsid w:val="00CD48DF"/>
    <w:rsid w:val="00CD4921"/>
    <w:rsid w:val="00CD4968"/>
    <w:rsid w:val="00CD54CA"/>
    <w:rsid w:val="00CD5520"/>
    <w:rsid w:val="00CD5F81"/>
    <w:rsid w:val="00CD5FD8"/>
    <w:rsid w:val="00CD6098"/>
    <w:rsid w:val="00CD6368"/>
    <w:rsid w:val="00CD64AC"/>
    <w:rsid w:val="00CD654D"/>
    <w:rsid w:val="00CD6591"/>
    <w:rsid w:val="00CD673C"/>
    <w:rsid w:val="00CD67BD"/>
    <w:rsid w:val="00CD7458"/>
    <w:rsid w:val="00CD7998"/>
    <w:rsid w:val="00CD7DD6"/>
    <w:rsid w:val="00CD7E70"/>
    <w:rsid w:val="00CE0624"/>
    <w:rsid w:val="00CE0C31"/>
    <w:rsid w:val="00CE0C51"/>
    <w:rsid w:val="00CE0C82"/>
    <w:rsid w:val="00CE0FC7"/>
    <w:rsid w:val="00CE10D3"/>
    <w:rsid w:val="00CE120F"/>
    <w:rsid w:val="00CE178B"/>
    <w:rsid w:val="00CE1943"/>
    <w:rsid w:val="00CE1E22"/>
    <w:rsid w:val="00CE2347"/>
    <w:rsid w:val="00CE2612"/>
    <w:rsid w:val="00CE262B"/>
    <w:rsid w:val="00CE26F4"/>
    <w:rsid w:val="00CE2751"/>
    <w:rsid w:val="00CE2A29"/>
    <w:rsid w:val="00CE2B57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CBE"/>
    <w:rsid w:val="00CE5E5C"/>
    <w:rsid w:val="00CE6586"/>
    <w:rsid w:val="00CE682B"/>
    <w:rsid w:val="00CE6E6B"/>
    <w:rsid w:val="00CE72E3"/>
    <w:rsid w:val="00CE72F1"/>
    <w:rsid w:val="00CE7362"/>
    <w:rsid w:val="00CE743B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AE8"/>
    <w:rsid w:val="00CF0B6C"/>
    <w:rsid w:val="00CF0FBA"/>
    <w:rsid w:val="00CF1116"/>
    <w:rsid w:val="00CF1764"/>
    <w:rsid w:val="00CF1888"/>
    <w:rsid w:val="00CF1B57"/>
    <w:rsid w:val="00CF21A3"/>
    <w:rsid w:val="00CF232F"/>
    <w:rsid w:val="00CF23F3"/>
    <w:rsid w:val="00CF29DC"/>
    <w:rsid w:val="00CF2AC0"/>
    <w:rsid w:val="00CF2CC1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C0C"/>
    <w:rsid w:val="00CF4D17"/>
    <w:rsid w:val="00CF5062"/>
    <w:rsid w:val="00CF55A1"/>
    <w:rsid w:val="00CF55DA"/>
    <w:rsid w:val="00CF5916"/>
    <w:rsid w:val="00CF5929"/>
    <w:rsid w:val="00CF5997"/>
    <w:rsid w:val="00CF5CB4"/>
    <w:rsid w:val="00CF5F66"/>
    <w:rsid w:val="00CF6370"/>
    <w:rsid w:val="00CF63BC"/>
    <w:rsid w:val="00CF6948"/>
    <w:rsid w:val="00CF6B55"/>
    <w:rsid w:val="00CF6E35"/>
    <w:rsid w:val="00CF7025"/>
    <w:rsid w:val="00CF7077"/>
    <w:rsid w:val="00CF71DA"/>
    <w:rsid w:val="00CF7920"/>
    <w:rsid w:val="00CF7DDB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1C1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93C"/>
    <w:rsid w:val="00D039E1"/>
    <w:rsid w:val="00D03B65"/>
    <w:rsid w:val="00D0403B"/>
    <w:rsid w:val="00D040E3"/>
    <w:rsid w:val="00D047DB"/>
    <w:rsid w:val="00D04EFD"/>
    <w:rsid w:val="00D05163"/>
    <w:rsid w:val="00D05241"/>
    <w:rsid w:val="00D05BD7"/>
    <w:rsid w:val="00D05DD4"/>
    <w:rsid w:val="00D05E62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09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88"/>
    <w:rsid w:val="00D10BF2"/>
    <w:rsid w:val="00D10D49"/>
    <w:rsid w:val="00D112AC"/>
    <w:rsid w:val="00D11349"/>
    <w:rsid w:val="00D114C2"/>
    <w:rsid w:val="00D11532"/>
    <w:rsid w:val="00D115BD"/>
    <w:rsid w:val="00D11891"/>
    <w:rsid w:val="00D11941"/>
    <w:rsid w:val="00D11DB1"/>
    <w:rsid w:val="00D11DDC"/>
    <w:rsid w:val="00D11FC1"/>
    <w:rsid w:val="00D1215A"/>
    <w:rsid w:val="00D1239C"/>
    <w:rsid w:val="00D123A5"/>
    <w:rsid w:val="00D123B5"/>
    <w:rsid w:val="00D1272B"/>
    <w:rsid w:val="00D12A4A"/>
    <w:rsid w:val="00D130EC"/>
    <w:rsid w:val="00D1320A"/>
    <w:rsid w:val="00D13555"/>
    <w:rsid w:val="00D135DA"/>
    <w:rsid w:val="00D13671"/>
    <w:rsid w:val="00D1379A"/>
    <w:rsid w:val="00D138D2"/>
    <w:rsid w:val="00D13A2A"/>
    <w:rsid w:val="00D13B26"/>
    <w:rsid w:val="00D13F05"/>
    <w:rsid w:val="00D1400F"/>
    <w:rsid w:val="00D14025"/>
    <w:rsid w:val="00D14488"/>
    <w:rsid w:val="00D1482C"/>
    <w:rsid w:val="00D149E6"/>
    <w:rsid w:val="00D14CE4"/>
    <w:rsid w:val="00D14F11"/>
    <w:rsid w:val="00D151FD"/>
    <w:rsid w:val="00D1532A"/>
    <w:rsid w:val="00D155AF"/>
    <w:rsid w:val="00D157D5"/>
    <w:rsid w:val="00D15BA8"/>
    <w:rsid w:val="00D16534"/>
    <w:rsid w:val="00D165FE"/>
    <w:rsid w:val="00D16D7C"/>
    <w:rsid w:val="00D16DCF"/>
    <w:rsid w:val="00D17140"/>
    <w:rsid w:val="00D17292"/>
    <w:rsid w:val="00D17348"/>
    <w:rsid w:val="00D1788F"/>
    <w:rsid w:val="00D178A2"/>
    <w:rsid w:val="00D17AA3"/>
    <w:rsid w:val="00D17AA6"/>
    <w:rsid w:val="00D17AE3"/>
    <w:rsid w:val="00D17D27"/>
    <w:rsid w:val="00D2000B"/>
    <w:rsid w:val="00D203FB"/>
    <w:rsid w:val="00D204A5"/>
    <w:rsid w:val="00D2088C"/>
    <w:rsid w:val="00D20ACC"/>
    <w:rsid w:val="00D20B68"/>
    <w:rsid w:val="00D20E04"/>
    <w:rsid w:val="00D20E23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39E7"/>
    <w:rsid w:val="00D23A6C"/>
    <w:rsid w:val="00D23B6F"/>
    <w:rsid w:val="00D23BE6"/>
    <w:rsid w:val="00D23E75"/>
    <w:rsid w:val="00D2454A"/>
    <w:rsid w:val="00D248BD"/>
    <w:rsid w:val="00D24973"/>
    <w:rsid w:val="00D24CA7"/>
    <w:rsid w:val="00D24FA0"/>
    <w:rsid w:val="00D2504C"/>
    <w:rsid w:val="00D250D9"/>
    <w:rsid w:val="00D25285"/>
    <w:rsid w:val="00D254C2"/>
    <w:rsid w:val="00D254E9"/>
    <w:rsid w:val="00D25572"/>
    <w:rsid w:val="00D259C5"/>
    <w:rsid w:val="00D26245"/>
    <w:rsid w:val="00D262A5"/>
    <w:rsid w:val="00D26712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D0E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D43"/>
    <w:rsid w:val="00D31286"/>
    <w:rsid w:val="00D31306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C4F"/>
    <w:rsid w:val="00D36FC2"/>
    <w:rsid w:val="00D372A8"/>
    <w:rsid w:val="00D37419"/>
    <w:rsid w:val="00D37643"/>
    <w:rsid w:val="00D37647"/>
    <w:rsid w:val="00D376C3"/>
    <w:rsid w:val="00D379F7"/>
    <w:rsid w:val="00D37B8E"/>
    <w:rsid w:val="00D40014"/>
    <w:rsid w:val="00D408A0"/>
    <w:rsid w:val="00D40E4A"/>
    <w:rsid w:val="00D40EB9"/>
    <w:rsid w:val="00D40FCB"/>
    <w:rsid w:val="00D420ED"/>
    <w:rsid w:val="00D42300"/>
    <w:rsid w:val="00D423E1"/>
    <w:rsid w:val="00D42518"/>
    <w:rsid w:val="00D42543"/>
    <w:rsid w:val="00D42597"/>
    <w:rsid w:val="00D42750"/>
    <w:rsid w:val="00D42ADB"/>
    <w:rsid w:val="00D42B57"/>
    <w:rsid w:val="00D42D1B"/>
    <w:rsid w:val="00D42FAD"/>
    <w:rsid w:val="00D43998"/>
    <w:rsid w:val="00D43B25"/>
    <w:rsid w:val="00D43BCA"/>
    <w:rsid w:val="00D43C91"/>
    <w:rsid w:val="00D44238"/>
    <w:rsid w:val="00D44545"/>
    <w:rsid w:val="00D445A4"/>
    <w:rsid w:val="00D44BE1"/>
    <w:rsid w:val="00D44F61"/>
    <w:rsid w:val="00D45071"/>
    <w:rsid w:val="00D450E6"/>
    <w:rsid w:val="00D45114"/>
    <w:rsid w:val="00D451E1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EE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9B4"/>
    <w:rsid w:val="00D549E0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4CD"/>
    <w:rsid w:val="00D56CC2"/>
    <w:rsid w:val="00D56F7B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400"/>
    <w:rsid w:val="00D6078F"/>
    <w:rsid w:val="00D6091F"/>
    <w:rsid w:val="00D6108D"/>
    <w:rsid w:val="00D612F9"/>
    <w:rsid w:val="00D616A8"/>
    <w:rsid w:val="00D61703"/>
    <w:rsid w:val="00D6198E"/>
    <w:rsid w:val="00D61DA5"/>
    <w:rsid w:val="00D62006"/>
    <w:rsid w:val="00D625B5"/>
    <w:rsid w:val="00D62AEA"/>
    <w:rsid w:val="00D630A2"/>
    <w:rsid w:val="00D63A82"/>
    <w:rsid w:val="00D63B66"/>
    <w:rsid w:val="00D63CBF"/>
    <w:rsid w:val="00D63D6F"/>
    <w:rsid w:val="00D63E1A"/>
    <w:rsid w:val="00D63EEC"/>
    <w:rsid w:val="00D6409B"/>
    <w:rsid w:val="00D643E5"/>
    <w:rsid w:val="00D64419"/>
    <w:rsid w:val="00D6457A"/>
    <w:rsid w:val="00D645A2"/>
    <w:rsid w:val="00D645C2"/>
    <w:rsid w:val="00D648B3"/>
    <w:rsid w:val="00D648F9"/>
    <w:rsid w:val="00D64C9B"/>
    <w:rsid w:val="00D650A6"/>
    <w:rsid w:val="00D651FB"/>
    <w:rsid w:val="00D65774"/>
    <w:rsid w:val="00D65A94"/>
    <w:rsid w:val="00D66430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A23"/>
    <w:rsid w:val="00D71008"/>
    <w:rsid w:val="00D7134D"/>
    <w:rsid w:val="00D71467"/>
    <w:rsid w:val="00D7155F"/>
    <w:rsid w:val="00D71613"/>
    <w:rsid w:val="00D71ABA"/>
    <w:rsid w:val="00D71FC2"/>
    <w:rsid w:val="00D71FE0"/>
    <w:rsid w:val="00D72016"/>
    <w:rsid w:val="00D72045"/>
    <w:rsid w:val="00D724C3"/>
    <w:rsid w:val="00D728E6"/>
    <w:rsid w:val="00D73163"/>
    <w:rsid w:val="00D7348A"/>
    <w:rsid w:val="00D735A6"/>
    <w:rsid w:val="00D736B1"/>
    <w:rsid w:val="00D73AD5"/>
    <w:rsid w:val="00D73C50"/>
    <w:rsid w:val="00D73C91"/>
    <w:rsid w:val="00D73E8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5F1"/>
    <w:rsid w:val="00D75658"/>
    <w:rsid w:val="00D75757"/>
    <w:rsid w:val="00D761C9"/>
    <w:rsid w:val="00D7642F"/>
    <w:rsid w:val="00D76537"/>
    <w:rsid w:val="00D76A42"/>
    <w:rsid w:val="00D7726E"/>
    <w:rsid w:val="00D7755E"/>
    <w:rsid w:val="00D77667"/>
    <w:rsid w:val="00D77B19"/>
    <w:rsid w:val="00D77F4A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8BA"/>
    <w:rsid w:val="00D81AEF"/>
    <w:rsid w:val="00D820F2"/>
    <w:rsid w:val="00D82546"/>
    <w:rsid w:val="00D82CF0"/>
    <w:rsid w:val="00D82FD9"/>
    <w:rsid w:val="00D82FDE"/>
    <w:rsid w:val="00D837BF"/>
    <w:rsid w:val="00D8394C"/>
    <w:rsid w:val="00D83A87"/>
    <w:rsid w:val="00D83A97"/>
    <w:rsid w:val="00D83F6D"/>
    <w:rsid w:val="00D84287"/>
    <w:rsid w:val="00D844E8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DCD"/>
    <w:rsid w:val="00D86014"/>
    <w:rsid w:val="00D8617E"/>
    <w:rsid w:val="00D863A0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AD3"/>
    <w:rsid w:val="00D90D61"/>
    <w:rsid w:val="00D90E48"/>
    <w:rsid w:val="00D90FA3"/>
    <w:rsid w:val="00D912A1"/>
    <w:rsid w:val="00D91324"/>
    <w:rsid w:val="00D9182F"/>
    <w:rsid w:val="00D920DD"/>
    <w:rsid w:val="00D921AA"/>
    <w:rsid w:val="00D92277"/>
    <w:rsid w:val="00D923ED"/>
    <w:rsid w:val="00D924B6"/>
    <w:rsid w:val="00D927ED"/>
    <w:rsid w:val="00D92867"/>
    <w:rsid w:val="00D92EF6"/>
    <w:rsid w:val="00D92F01"/>
    <w:rsid w:val="00D92FEB"/>
    <w:rsid w:val="00D92FF1"/>
    <w:rsid w:val="00D9300C"/>
    <w:rsid w:val="00D9302B"/>
    <w:rsid w:val="00D93251"/>
    <w:rsid w:val="00D932EC"/>
    <w:rsid w:val="00D93343"/>
    <w:rsid w:val="00D933FA"/>
    <w:rsid w:val="00D937F7"/>
    <w:rsid w:val="00D94134"/>
    <w:rsid w:val="00D9437B"/>
    <w:rsid w:val="00D9437E"/>
    <w:rsid w:val="00D945C5"/>
    <w:rsid w:val="00D946AF"/>
    <w:rsid w:val="00D948CB"/>
    <w:rsid w:val="00D94B46"/>
    <w:rsid w:val="00D94D98"/>
    <w:rsid w:val="00D9503A"/>
    <w:rsid w:val="00D950C0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B4F"/>
    <w:rsid w:val="00D97F11"/>
    <w:rsid w:val="00D97F22"/>
    <w:rsid w:val="00D97FA3"/>
    <w:rsid w:val="00D97FE1"/>
    <w:rsid w:val="00DA0923"/>
    <w:rsid w:val="00DA0AE1"/>
    <w:rsid w:val="00DA0BD9"/>
    <w:rsid w:val="00DA0C03"/>
    <w:rsid w:val="00DA0DC5"/>
    <w:rsid w:val="00DA0E5B"/>
    <w:rsid w:val="00DA120F"/>
    <w:rsid w:val="00DA1439"/>
    <w:rsid w:val="00DA14E5"/>
    <w:rsid w:val="00DA17B1"/>
    <w:rsid w:val="00DA1BCC"/>
    <w:rsid w:val="00DA1BE5"/>
    <w:rsid w:val="00DA1C96"/>
    <w:rsid w:val="00DA1CE9"/>
    <w:rsid w:val="00DA2005"/>
    <w:rsid w:val="00DA22B5"/>
    <w:rsid w:val="00DA24CF"/>
    <w:rsid w:val="00DA2673"/>
    <w:rsid w:val="00DA2748"/>
    <w:rsid w:val="00DA2D64"/>
    <w:rsid w:val="00DA3235"/>
    <w:rsid w:val="00DA3AE7"/>
    <w:rsid w:val="00DA3CCB"/>
    <w:rsid w:val="00DA4430"/>
    <w:rsid w:val="00DA4651"/>
    <w:rsid w:val="00DA497E"/>
    <w:rsid w:val="00DA4B9B"/>
    <w:rsid w:val="00DA4D30"/>
    <w:rsid w:val="00DA4D7A"/>
    <w:rsid w:val="00DA4E67"/>
    <w:rsid w:val="00DA5120"/>
    <w:rsid w:val="00DA5234"/>
    <w:rsid w:val="00DA528F"/>
    <w:rsid w:val="00DA5400"/>
    <w:rsid w:val="00DA59E5"/>
    <w:rsid w:val="00DA5A2E"/>
    <w:rsid w:val="00DA5CBB"/>
    <w:rsid w:val="00DA5D59"/>
    <w:rsid w:val="00DA5DEC"/>
    <w:rsid w:val="00DA5EA3"/>
    <w:rsid w:val="00DA65A5"/>
    <w:rsid w:val="00DA663D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65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FE8"/>
    <w:rsid w:val="00DB1023"/>
    <w:rsid w:val="00DB1280"/>
    <w:rsid w:val="00DB15E7"/>
    <w:rsid w:val="00DB171D"/>
    <w:rsid w:val="00DB1776"/>
    <w:rsid w:val="00DB17A4"/>
    <w:rsid w:val="00DB180F"/>
    <w:rsid w:val="00DB1995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0B7"/>
    <w:rsid w:val="00DB3501"/>
    <w:rsid w:val="00DB36AD"/>
    <w:rsid w:val="00DB38E8"/>
    <w:rsid w:val="00DB3A01"/>
    <w:rsid w:val="00DB3AC0"/>
    <w:rsid w:val="00DB3DBF"/>
    <w:rsid w:val="00DB3FD3"/>
    <w:rsid w:val="00DB42AB"/>
    <w:rsid w:val="00DB465B"/>
    <w:rsid w:val="00DB482E"/>
    <w:rsid w:val="00DB4B1C"/>
    <w:rsid w:val="00DB4BB8"/>
    <w:rsid w:val="00DB4BF6"/>
    <w:rsid w:val="00DB4C51"/>
    <w:rsid w:val="00DB4CE6"/>
    <w:rsid w:val="00DB50D6"/>
    <w:rsid w:val="00DB52C7"/>
    <w:rsid w:val="00DB52F5"/>
    <w:rsid w:val="00DB5627"/>
    <w:rsid w:val="00DB57B1"/>
    <w:rsid w:val="00DB591A"/>
    <w:rsid w:val="00DB5AF4"/>
    <w:rsid w:val="00DB62D8"/>
    <w:rsid w:val="00DB6319"/>
    <w:rsid w:val="00DB66E5"/>
    <w:rsid w:val="00DB66FB"/>
    <w:rsid w:val="00DB6CFE"/>
    <w:rsid w:val="00DB7033"/>
    <w:rsid w:val="00DB72C1"/>
    <w:rsid w:val="00DB72D9"/>
    <w:rsid w:val="00DB7318"/>
    <w:rsid w:val="00DB766C"/>
    <w:rsid w:val="00DB79B2"/>
    <w:rsid w:val="00DB7B0A"/>
    <w:rsid w:val="00DB7D17"/>
    <w:rsid w:val="00DB7ED0"/>
    <w:rsid w:val="00DC0367"/>
    <w:rsid w:val="00DC03DD"/>
    <w:rsid w:val="00DC05A7"/>
    <w:rsid w:val="00DC0706"/>
    <w:rsid w:val="00DC0A65"/>
    <w:rsid w:val="00DC0C87"/>
    <w:rsid w:val="00DC0DD7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2A4D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2"/>
    <w:rsid w:val="00DC66B6"/>
    <w:rsid w:val="00DC690B"/>
    <w:rsid w:val="00DC6BFC"/>
    <w:rsid w:val="00DC6C06"/>
    <w:rsid w:val="00DC6C0B"/>
    <w:rsid w:val="00DC6EC1"/>
    <w:rsid w:val="00DC701A"/>
    <w:rsid w:val="00DC737B"/>
    <w:rsid w:val="00DC74ED"/>
    <w:rsid w:val="00DC7616"/>
    <w:rsid w:val="00DC7696"/>
    <w:rsid w:val="00DC77C8"/>
    <w:rsid w:val="00DC7900"/>
    <w:rsid w:val="00DC7C3D"/>
    <w:rsid w:val="00DC7CBA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FD5"/>
    <w:rsid w:val="00DD22A1"/>
    <w:rsid w:val="00DD2581"/>
    <w:rsid w:val="00DD25A3"/>
    <w:rsid w:val="00DD25DB"/>
    <w:rsid w:val="00DD26AF"/>
    <w:rsid w:val="00DD2801"/>
    <w:rsid w:val="00DD28FF"/>
    <w:rsid w:val="00DD2993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F3B"/>
    <w:rsid w:val="00DD5F53"/>
    <w:rsid w:val="00DD5FB1"/>
    <w:rsid w:val="00DD63DE"/>
    <w:rsid w:val="00DD64B6"/>
    <w:rsid w:val="00DD6727"/>
    <w:rsid w:val="00DD71CC"/>
    <w:rsid w:val="00DD7208"/>
    <w:rsid w:val="00DD72B5"/>
    <w:rsid w:val="00DD73C0"/>
    <w:rsid w:val="00DD73D1"/>
    <w:rsid w:val="00DD74D0"/>
    <w:rsid w:val="00DD7670"/>
    <w:rsid w:val="00DD7977"/>
    <w:rsid w:val="00DD7A77"/>
    <w:rsid w:val="00DD7AA6"/>
    <w:rsid w:val="00DE01C4"/>
    <w:rsid w:val="00DE03D8"/>
    <w:rsid w:val="00DE05B3"/>
    <w:rsid w:val="00DE062B"/>
    <w:rsid w:val="00DE0B55"/>
    <w:rsid w:val="00DE0BCC"/>
    <w:rsid w:val="00DE1157"/>
    <w:rsid w:val="00DE1342"/>
    <w:rsid w:val="00DE1461"/>
    <w:rsid w:val="00DE1487"/>
    <w:rsid w:val="00DE1975"/>
    <w:rsid w:val="00DE1B8A"/>
    <w:rsid w:val="00DE1BC2"/>
    <w:rsid w:val="00DE1C73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C44"/>
    <w:rsid w:val="00DE2DA0"/>
    <w:rsid w:val="00DE2F2C"/>
    <w:rsid w:val="00DE365C"/>
    <w:rsid w:val="00DE3707"/>
    <w:rsid w:val="00DE3856"/>
    <w:rsid w:val="00DE3880"/>
    <w:rsid w:val="00DE3ECD"/>
    <w:rsid w:val="00DE4163"/>
    <w:rsid w:val="00DE42A7"/>
    <w:rsid w:val="00DE4B1C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D8B"/>
    <w:rsid w:val="00DE704C"/>
    <w:rsid w:val="00DE7387"/>
    <w:rsid w:val="00DE74BA"/>
    <w:rsid w:val="00DE7BB8"/>
    <w:rsid w:val="00DE7D79"/>
    <w:rsid w:val="00DF002C"/>
    <w:rsid w:val="00DF0038"/>
    <w:rsid w:val="00DF01CB"/>
    <w:rsid w:val="00DF020C"/>
    <w:rsid w:val="00DF0278"/>
    <w:rsid w:val="00DF02B9"/>
    <w:rsid w:val="00DF0435"/>
    <w:rsid w:val="00DF0438"/>
    <w:rsid w:val="00DF0747"/>
    <w:rsid w:val="00DF083E"/>
    <w:rsid w:val="00DF0C4C"/>
    <w:rsid w:val="00DF0C72"/>
    <w:rsid w:val="00DF0CE7"/>
    <w:rsid w:val="00DF0DAE"/>
    <w:rsid w:val="00DF0F73"/>
    <w:rsid w:val="00DF111D"/>
    <w:rsid w:val="00DF1350"/>
    <w:rsid w:val="00DF13FE"/>
    <w:rsid w:val="00DF1717"/>
    <w:rsid w:val="00DF1857"/>
    <w:rsid w:val="00DF18AE"/>
    <w:rsid w:val="00DF1967"/>
    <w:rsid w:val="00DF2130"/>
    <w:rsid w:val="00DF214E"/>
    <w:rsid w:val="00DF21EF"/>
    <w:rsid w:val="00DF2494"/>
    <w:rsid w:val="00DF26FF"/>
    <w:rsid w:val="00DF284D"/>
    <w:rsid w:val="00DF2C5C"/>
    <w:rsid w:val="00DF2E8C"/>
    <w:rsid w:val="00DF2F25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B5"/>
    <w:rsid w:val="00DF6672"/>
    <w:rsid w:val="00DF672B"/>
    <w:rsid w:val="00DF6AD5"/>
    <w:rsid w:val="00DF6AE9"/>
    <w:rsid w:val="00DF6D3F"/>
    <w:rsid w:val="00DF6EB7"/>
    <w:rsid w:val="00DF7071"/>
    <w:rsid w:val="00DF70E6"/>
    <w:rsid w:val="00DF7332"/>
    <w:rsid w:val="00DF7583"/>
    <w:rsid w:val="00DF79F3"/>
    <w:rsid w:val="00DF7CB1"/>
    <w:rsid w:val="00DF7D24"/>
    <w:rsid w:val="00DF7D90"/>
    <w:rsid w:val="00DF7F39"/>
    <w:rsid w:val="00E00149"/>
    <w:rsid w:val="00E004EC"/>
    <w:rsid w:val="00E005EB"/>
    <w:rsid w:val="00E00BEC"/>
    <w:rsid w:val="00E00D45"/>
    <w:rsid w:val="00E00FD8"/>
    <w:rsid w:val="00E01012"/>
    <w:rsid w:val="00E013D1"/>
    <w:rsid w:val="00E017EB"/>
    <w:rsid w:val="00E01936"/>
    <w:rsid w:val="00E01A39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EE6"/>
    <w:rsid w:val="00E043E1"/>
    <w:rsid w:val="00E04827"/>
    <w:rsid w:val="00E04DD2"/>
    <w:rsid w:val="00E05305"/>
    <w:rsid w:val="00E05592"/>
    <w:rsid w:val="00E056D8"/>
    <w:rsid w:val="00E057C4"/>
    <w:rsid w:val="00E05B68"/>
    <w:rsid w:val="00E05D16"/>
    <w:rsid w:val="00E05DFD"/>
    <w:rsid w:val="00E063B2"/>
    <w:rsid w:val="00E06498"/>
    <w:rsid w:val="00E06508"/>
    <w:rsid w:val="00E06792"/>
    <w:rsid w:val="00E06844"/>
    <w:rsid w:val="00E06BD2"/>
    <w:rsid w:val="00E06DDC"/>
    <w:rsid w:val="00E06F5C"/>
    <w:rsid w:val="00E072AE"/>
    <w:rsid w:val="00E072CA"/>
    <w:rsid w:val="00E07610"/>
    <w:rsid w:val="00E07637"/>
    <w:rsid w:val="00E07A34"/>
    <w:rsid w:val="00E07C2F"/>
    <w:rsid w:val="00E07EB1"/>
    <w:rsid w:val="00E07F39"/>
    <w:rsid w:val="00E101F2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5EC"/>
    <w:rsid w:val="00E144E9"/>
    <w:rsid w:val="00E147C5"/>
    <w:rsid w:val="00E14CEC"/>
    <w:rsid w:val="00E152D1"/>
    <w:rsid w:val="00E1538D"/>
    <w:rsid w:val="00E153F0"/>
    <w:rsid w:val="00E15D47"/>
    <w:rsid w:val="00E160F3"/>
    <w:rsid w:val="00E16966"/>
    <w:rsid w:val="00E16972"/>
    <w:rsid w:val="00E1697B"/>
    <w:rsid w:val="00E16A88"/>
    <w:rsid w:val="00E17048"/>
    <w:rsid w:val="00E17390"/>
    <w:rsid w:val="00E17413"/>
    <w:rsid w:val="00E1754B"/>
    <w:rsid w:val="00E17582"/>
    <w:rsid w:val="00E17587"/>
    <w:rsid w:val="00E1760C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9C9"/>
    <w:rsid w:val="00E22BDE"/>
    <w:rsid w:val="00E22D4E"/>
    <w:rsid w:val="00E22EC0"/>
    <w:rsid w:val="00E234B9"/>
    <w:rsid w:val="00E234BE"/>
    <w:rsid w:val="00E23970"/>
    <w:rsid w:val="00E239E0"/>
    <w:rsid w:val="00E239F9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44F"/>
    <w:rsid w:val="00E25571"/>
    <w:rsid w:val="00E255C2"/>
    <w:rsid w:val="00E25806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16"/>
    <w:rsid w:val="00E30529"/>
    <w:rsid w:val="00E3055E"/>
    <w:rsid w:val="00E306EE"/>
    <w:rsid w:val="00E30914"/>
    <w:rsid w:val="00E309A3"/>
    <w:rsid w:val="00E30A90"/>
    <w:rsid w:val="00E30CEE"/>
    <w:rsid w:val="00E30DDF"/>
    <w:rsid w:val="00E30EBD"/>
    <w:rsid w:val="00E31192"/>
    <w:rsid w:val="00E3124B"/>
    <w:rsid w:val="00E3193E"/>
    <w:rsid w:val="00E31940"/>
    <w:rsid w:val="00E31976"/>
    <w:rsid w:val="00E31FA6"/>
    <w:rsid w:val="00E3216B"/>
    <w:rsid w:val="00E32251"/>
    <w:rsid w:val="00E32461"/>
    <w:rsid w:val="00E32607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41B2"/>
    <w:rsid w:val="00E344C5"/>
    <w:rsid w:val="00E34726"/>
    <w:rsid w:val="00E34773"/>
    <w:rsid w:val="00E34ABF"/>
    <w:rsid w:val="00E34F29"/>
    <w:rsid w:val="00E3510F"/>
    <w:rsid w:val="00E35236"/>
    <w:rsid w:val="00E352CA"/>
    <w:rsid w:val="00E3538C"/>
    <w:rsid w:val="00E35DEE"/>
    <w:rsid w:val="00E3615C"/>
    <w:rsid w:val="00E361BE"/>
    <w:rsid w:val="00E363A5"/>
    <w:rsid w:val="00E36454"/>
    <w:rsid w:val="00E36A04"/>
    <w:rsid w:val="00E36AFD"/>
    <w:rsid w:val="00E36EF2"/>
    <w:rsid w:val="00E37156"/>
    <w:rsid w:val="00E375F1"/>
    <w:rsid w:val="00E377E6"/>
    <w:rsid w:val="00E37DD6"/>
    <w:rsid w:val="00E37E08"/>
    <w:rsid w:val="00E37EA9"/>
    <w:rsid w:val="00E37F35"/>
    <w:rsid w:val="00E40249"/>
    <w:rsid w:val="00E40391"/>
    <w:rsid w:val="00E40541"/>
    <w:rsid w:val="00E40601"/>
    <w:rsid w:val="00E40A81"/>
    <w:rsid w:val="00E40BA2"/>
    <w:rsid w:val="00E40CFC"/>
    <w:rsid w:val="00E40F71"/>
    <w:rsid w:val="00E410B7"/>
    <w:rsid w:val="00E41202"/>
    <w:rsid w:val="00E413F6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565E"/>
    <w:rsid w:val="00E45675"/>
    <w:rsid w:val="00E45796"/>
    <w:rsid w:val="00E45C36"/>
    <w:rsid w:val="00E46032"/>
    <w:rsid w:val="00E4615E"/>
    <w:rsid w:val="00E46500"/>
    <w:rsid w:val="00E46A5A"/>
    <w:rsid w:val="00E472F7"/>
    <w:rsid w:val="00E47402"/>
    <w:rsid w:val="00E4775C"/>
    <w:rsid w:val="00E4798F"/>
    <w:rsid w:val="00E47A76"/>
    <w:rsid w:val="00E47C19"/>
    <w:rsid w:val="00E47C41"/>
    <w:rsid w:val="00E47C93"/>
    <w:rsid w:val="00E47CE1"/>
    <w:rsid w:val="00E47DCE"/>
    <w:rsid w:val="00E5036C"/>
    <w:rsid w:val="00E504B5"/>
    <w:rsid w:val="00E509AC"/>
    <w:rsid w:val="00E50DE7"/>
    <w:rsid w:val="00E51169"/>
    <w:rsid w:val="00E51AB3"/>
    <w:rsid w:val="00E51D42"/>
    <w:rsid w:val="00E51D8E"/>
    <w:rsid w:val="00E51E2A"/>
    <w:rsid w:val="00E5246B"/>
    <w:rsid w:val="00E524CA"/>
    <w:rsid w:val="00E52EDD"/>
    <w:rsid w:val="00E53115"/>
    <w:rsid w:val="00E53139"/>
    <w:rsid w:val="00E533B4"/>
    <w:rsid w:val="00E53403"/>
    <w:rsid w:val="00E5354D"/>
    <w:rsid w:val="00E53578"/>
    <w:rsid w:val="00E53585"/>
    <w:rsid w:val="00E536C1"/>
    <w:rsid w:val="00E53731"/>
    <w:rsid w:val="00E538D7"/>
    <w:rsid w:val="00E53C7C"/>
    <w:rsid w:val="00E5409F"/>
    <w:rsid w:val="00E541E7"/>
    <w:rsid w:val="00E54309"/>
    <w:rsid w:val="00E54628"/>
    <w:rsid w:val="00E546BE"/>
    <w:rsid w:val="00E547FF"/>
    <w:rsid w:val="00E54905"/>
    <w:rsid w:val="00E54CAB"/>
    <w:rsid w:val="00E55156"/>
    <w:rsid w:val="00E551B3"/>
    <w:rsid w:val="00E55847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872"/>
    <w:rsid w:val="00E639FA"/>
    <w:rsid w:val="00E63AC1"/>
    <w:rsid w:val="00E63DB8"/>
    <w:rsid w:val="00E63E7A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7124"/>
    <w:rsid w:val="00E67212"/>
    <w:rsid w:val="00E67578"/>
    <w:rsid w:val="00E678A1"/>
    <w:rsid w:val="00E702CF"/>
    <w:rsid w:val="00E702EC"/>
    <w:rsid w:val="00E7092A"/>
    <w:rsid w:val="00E70F9A"/>
    <w:rsid w:val="00E71401"/>
    <w:rsid w:val="00E7169B"/>
    <w:rsid w:val="00E716B7"/>
    <w:rsid w:val="00E717F3"/>
    <w:rsid w:val="00E71A26"/>
    <w:rsid w:val="00E71A7A"/>
    <w:rsid w:val="00E71E6C"/>
    <w:rsid w:val="00E71F37"/>
    <w:rsid w:val="00E72145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FA"/>
    <w:rsid w:val="00E73647"/>
    <w:rsid w:val="00E736C4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7AE"/>
    <w:rsid w:val="00E74800"/>
    <w:rsid w:val="00E74875"/>
    <w:rsid w:val="00E7495E"/>
    <w:rsid w:val="00E74BCA"/>
    <w:rsid w:val="00E74BF4"/>
    <w:rsid w:val="00E74CDF"/>
    <w:rsid w:val="00E7569F"/>
    <w:rsid w:val="00E7588D"/>
    <w:rsid w:val="00E75B46"/>
    <w:rsid w:val="00E75E4C"/>
    <w:rsid w:val="00E75F24"/>
    <w:rsid w:val="00E75F49"/>
    <w:rsid w:val="00E76096"/>
    <w:rsid w:val="00E7667E"/>
    <w:rsid w:val="00E76B87"/>
    <w:rsid w:val="00E76D2B"/>
    <w:rsid w:val="00E77123"/>
    <w:rsid w:val="00E772D3"/>
    <w:rsid w:val="00E7746E"/>
    <w:rsid w:val="00E77676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549"/>
    <w:rsid w:val="00E808C6"/>
    <w:rsid w:val="00E8099F"/>
    <w:rsid w:val="00E80C3B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2DE6"/>
    <w:rsid w:val="00E82FD9"/>
    <w:rsid w:val="00E8300C"/>
    <w:rsid w:val="00E836BB"/>
    <w:rsid w:val="00E83785"/>
    <w:rsid w:val="00E837EA"/>
    <w:rsid w:val="00E839F1"/>
    <w:rsid w:val="00E83B62"/>
    <w:rsid w:val="00E83BDC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B81"/>
    <w:rsid w:val="00E91F11"/>
    <w:rsid w:val="00E92091"/>
    <w:rsid w:val="00E925D6"/>
    <w:rsid w:val="00E928F7"/>
    <w:rsid w:val="00E92A59"/>
    <w:rsid w:val="00E92C7F"/>
    <w:rsid w:val="00E931DC"/>
    <w:rsid w:val="00E93678"/>
    <w:rsid w:val="00E93715"/>
    <w:rsid w:val="00E93B7F"/>
    <w:rsid w:val="00E93D60"/>
    <w:rsid w:val="00E94015"/>
    <w:rsid w:val="00E942F2"/>
    <w:rsid w:val="00E9444B"/>
    <w:rsid w:val="00E9481B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1046"/>
    <w:rsid w:val="00EA127B"/>
    <w:rsid w:val="00EA15A1"/>
    <w:rsid w:val="00EA161F"/>
    <w:rsid w:val="00EA1857"/>
    <w:rsid w:val="00EA214E"/>
    <w:rsid w:val="00EA2211"/>
    <w:rsid w:val="00EA229B"/>
    <w:rsid w:val="00EA23ED"/>
    <w:rsid w:val="00EA258B"/>
    <w:rsid w:val="00EA2BAD"/>
    <w:rsid w:val="00EA2F6D"/>
    <w:rsid w:val="00EA319F"/>
    <w:rsid w:val="00EA32BD"/>
    <w:rsid w:val="00EA3990"/>
    <w:rsid w:val="00EA3EE4"/>
    <w:rsid w:val="00EA40C4"/>
    <w:rsid w:val="00EA42F2"/>
    <w:rsid w:val="00EA442F"/>
    <w:rsid w:val="00EA455A"/>
    <w:rsid w:val="00EA45AF"/>
    <w:rsid w:val="00EA4AD1"/>
    <w:rsid w:val="00EA4BB7"/>
    <w:rsid w:val="00EA4C26"/>
    <w:rsid w:val="00EA4CA2"/>
    <w:rsid w:val="00EA5029"/>
    <w:rsid w:val="00EA525A"/>
    <w:rsid w:val="00EA530F"/>
    <w:rsid w:val="00EA53C7"/>
    <w:rsid w:val="00EA5728"/>
    <w:rsid w:val="00EA57F7"/>
    <w:rsid w:val="00EA586B"/>
    <w:rsid w:val="00EA5B68"/>
    <w:rsid w:val="00EA612F"/>
    <w:rsid w:val="00EA658C"/>
    <w:rsid w:val="00EA6647"/>
    <w:rsid w:val="00EA6721"/>
    <w:rsid w:val="00EA6C34"/>
    <w:rsid w:val="00EA6D28"/>
    <w:rsid w:val="00EA6E4B"/>
    <w:rsid w:val="00EA7366"/>
    <w:rsid w:val="00EA736F"/>
    <w:rsid w:val="00EA744D"/>
    <w:rsid w:val="00EA760C"/>
    <w:rsid w:val="00EA7711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30F6"/>
    <w:rsid w:val="00EB3542"/>
    <w:rsid w:val="00EB35B2"/>
    <w:rsid w:val="00EB3B73"/>
    <w:rsid w:val="00EB3DF9"/>
    <w:rsid w:val="00EB3E47"/>
    <w:rsid w:val="00EB3E52"/>
    <w:rsid w:val="00EB3F1E"/>
    <w:rsid w:val="00EB4002"/>
    <w:rsid w:val="00EB41E7"/>
    <w:rsid w:val="00EB435E"/>
    <w:rsid w:val="00EB44E9"/>
    <w:rsid w:val="00EB4573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63B"/>
    <w:rsid w:val="00EB60A7"/>
    <w:rsid w:val="00EB65AD"/>
    <w:rsid w:val="00EB65B8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EF"/>
    <w:rsid w:val="00EC0EC1"/>
    <w:rsid w:val="00EC0F4A"/>
    <w:rsid w:val="00EC12FB"/>
    <w:rsid w:val="00EC13C5"/>
    <w:rsid w:val="00EC192D"/>
    <w:rsid w:val="00EC1BFC"/>
    <w:rsid w:val="00EC1E4A"/>
    <w:rsid w:val="00EC1F56"/>
    <w:rsid w:val="00EC3151"/>
    <w:rsid w:val="00EC3233"/>
    <w:rsid w:val="00EC3235"/>
    <w:rsid w:val="00EC3604"/>
    <w:rsid w:val="00EC363E"/>
    <w:rsid w:val="00EC36C2"/>
    <w:rsid w:val="00EC372D"/>
    <w:rsid w:val="00EC3DD6"/>
    <w:rsid w:val="00EC3E5E"/>
    <w:rsid w:val="00EC412E"/>
    <w:rsid w:val="00EC41BB"/>
    <w:rsid w:val="00EC46AC"/>
    <w:rsid w:val="00EC4943"/>
    <w:rsid w:val="00EC4D38"/>
    <w:rsid w:val="00EC4F58"/>
    <w:rsid w:val="00EC5288"/>
    <w:rsid w:val="00EC52E4"/>
    <w:rsid w:val="00EC56A9"/>
    <w:rsid w:val="00EC5878"/>
    <w:rsid w:val="00EC5929"/>
    <w:rsid w:val="00EC627A"/>
    <w:rsid w:val="00EC644D"/>
    <w:rsid w:val="00EC648D"/>
    <w:rsid w:val="00EC66CF"/>
    <w:rsid w:val="00EC6929"/>
    <w:rsid w:val="00EC6CC0"/>
    <w:rsid w:val="00EC6DA8"/>
    <w:rsid w:val="00EC6E61"/>
    <w:rsid w:val="00EC707D"/>
    <w:rsid w:val="00EC71F3"/>
    <w:rsid w:val="00EC77B5"/>
    <w:rsid w:val="00EC786F"/>
    <w:rsid w:val="00EC79AF"/>
    <w:rsid w:val="00EC79EA"/>
    <w:rsid w:val="00EC7A4D"/>
    <w:rsid w:val="00EC7CFD"/>
    <w:rsid w:val="00EC7D4B"/>
    <w:rsid w:val="00ED008F"/>
    <w:rsid w:val="00ED00A5"/>
    <w:rsid w:val="00ED017B"/>
    <w:rsid w:val="00ED029B"/>
    <w:rsid w:val="00ED08BC"/>
    <w:rsid w:val="00ED0B00"/>
    <w:rsid w:val="00ED0BD5"/>
    <w:rsid w:val="00ED0D50"/>
    <w:rsid w:val="00ED0FFC"/>
    <w:rsid w:val="00ED10FB"/>
    <w:rsid w:val="00ED141F"/>
    <w:rsid w:val="00ED1BC3"/>
    <w:rsid w:val="00ED1EF2"/>
    <w:rsid w:val="00ED2107"/>
    <w:rsid w:val="00ED229F"/>
    <w:rsid w:val="00ED24D8"/>
    <w:rsid w:val="00ED2694"/>
    <w:rsid w:val="00ED27EF"/>
    <w:rsid w:val="00ED2CF7"/>
    <w:rsid w:val="00ED2E53"/>
    <w:rsid w:val="00ED2E96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F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1E3"/>
    <w:rsid w:val="00EE23BB"/>
    <w:rsid w:val="00EE247D"/>
    <w:rsid w:val="00EE29BA"/>
    <w:rsid w:val="00EE2A19"/>
    <w:rsid w:val="00EE2B72"/>
    <w:rsid w:val="00EE2FCE"/>
    <w:rsid w:val="00EE30F3"/>
    <w:rsid w:val="00EE313E"/>
    <w:rsid w:val="00EE342F"/>
    <w:rsid w:val="00EE351E"/>
    <w:rsid w:val="00EE3549"/>
    <w:rsid w:val="00EE3A16"/>
    <w:rsid w:val="00EE3B83"/>
    <w:rsid w:val="00EE3BE1"/>
    <w:rsid w:val="00EE3CD6"/>
    <w:rsid w:val="00EE42DD"/>
    <w:rsid w:val="00EE43D6"/>
    <w:rsid w:val="00EE44E3"/>
    <w:rsid w:val="00EE46A7"/>
    <w:rsid w:val="00EE4ADD"/>
    <w:rsid w:val="00EE4B1A"/>
    <w:rsid w:val="00EE4B35"/>
    <w:rsid w:val="00EE5048"/>
    <w:rsid w:val="00EE5252"/>
    <w:rsid w:val="00EE5290"/>
    <w:rsid w:val="00EE5658"/>
    <w:rsid w:val="00EE593E"/>
    <w:rsid w:val="00EE5C43"/>
    <w:rsid w:val="00EE5DB6"/>
    <w:rsid w:val="00EE5E28"/>
    <w:rsid w:val="00EE62F9"/>
    <w:rsid w:val="00EE6486"/>
    <w:rsid w:val="00EE66C0"/>
    <w:rsid w:val="00EE6809"/>
    <w:rsid w:val="00EE6E46"/>
    <w:rsid w:val="00EE742B"/>
    <w:rsid w:val="00EE745C"/>
    <w:rsid w:val="00EE7510"/>
    <w:rsid w:val="00EE7624"/>
    <w:rsid w:val="00EE7698"/>
    <w:rsid w:val="00EE7936"/>
    <w:rsid w:val="00EE7F05"/>
    <w:rsid w:val="00EF0129"/>
    <w:rsid w:val="00EF01AD"/>
    <w:rsid w:val="00EF01B8"/>
    <w:rsid w:val="00EF0362"/>
    <w:rsid w:val="00EF0A15"/>
    <w:rsid w:val="00EF0AA1"/>
    <w:rsid w:val="00EF0B7F"/>
    <w:rsid w:val="00EF0F62"/>
    <w:rsid w:val="00EF114F"/>
    <w:rsid w:val="00EF1F4E"/>
    <w:rsid w:val="00EF20C6"/>
    <w:rsid w:val="00EF215A"/>
    <w:rsid w:val="00EF2369"/>
    <w:rsid w:val="00EF2533"/>
    <w:rsid w:val="00EF2613"/>
    <w:rsid w:val="00EF291A"/>
    <w:rsid w:val="00EF2F8A"/>
    <w:rsid w:val="00EF3109"/>
    <w:rsid w:val="00EF35B2"/>
    <w:rsid w:val="00EF3679"/>
    <w:rsid w:val="00EF3911"/>
    <w:rsid w:val="00EF3B37"/>
    <w:rsid w:val="00EF3B71"/>
    <w:rsid w:val="00EF3DC3"/>
    <w:rsid w:val="00EF40CF"/>
    <w:rsid w:val="00EF416F"/>
    <w:rsid w:val="00EF44F5"/>
    <w:rsid w:val="00EF4646"/>
    <w:rsid w:val="00EF4773"/>
    <w:rsid w:val="00EF4947"/>
    <w:rsid w:val="00EF4CC6"/>
    <w:rsid w:val="00EF4E61"/>
    <w:rsid w:val="00EF51FE"/>
    <w:rsid w:val="00EF533B"/>
    <w:rsid w:val="00EF53B4"/>
    <w:rsid w:val="00EF56DA"/>
    <w:rsid w:val="00EF58AA"/>
    <w:rsid w:val="00EF5AC8"/>
    <w:rsid w:val="00EF5D0A"/>
    <w:rsid w:val="00EF5DDF"/>
    <w:rsid w:val="00EF5E4F"/>
    <w:rsid w:val="00EF60A3"/>
    <w:rsid w:val="00EF60C2"/>
    <w:rsid w:val="00EF6383"/>
    <w:rsid w:val="00EF6480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1F6"/>
    <w:rsid w:val="00F0033C"/>
    <w:rsid w:val="00F004D8"/>
    <w:rsid w:val="00F00539"/>
    <w:rsid w:val="00F00971"/>
    <w:rsid w:val="00F00BC0"/>
    <w:rsid w:val="00F00DE1"/>
    <w:rsid w:val="00F00FF1"/>
    <w:rsid w:val="00F01115"/>
    <w:rsid w:val="00F0118E"/>
    <w:rsid w:val="00F011F6"/>
    <w:rsid w:val="00F01400"/>
    <w:rsid w:val="00F01DB0"/>
    <w:rsid w:val="00F020E1"/>
    <w:rsid w:val="00F02128"/>
    <w:rsid w:val="00F022DF"/>
    <w:rsid w:val="00F0233B"/>
    <w:rsid w:val="00F023A6"/>
    <w:rsid w:val="00F02875"/>
    <w:rsid w:val="00F029A0"/>
    <w:rsid w:val="00F02B04"/>
    <w:rsid w:val="00F02B9B"/>
    <w:rsid w:val="00F02C29"/>
    <w:rsid w:val="00F02EEE"/>
    <w:rsid w:val="00F03162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03"/>
    <w:rsid w:val="00F04E59"/>
    <w:rsid w:val="00F051CD"/>
    <w:rsid w:val="00F05401"/>
    <w:rsid w:val="00F0542B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A23"/>
    <w:rsid w:val="00F06BBA"/>
    <w:rsid w:val="00F06DA6"/>
    <w:rsid w:val="00F06FC8"/>
    <w:rsid w:val="00F07191"/>
    <w:rsid w:val="00F07571"/>
    <w:rsid w:val="00F07AD4"/>
    <w:rsid w:val="00F07BD5"/>
    <w:rsid w:val="00F10430"/>
    <w:rsid w:val="00F10ACF"/>
    <w:rsid w:val="00F10D3F"/>
    <w:rsid w:val="00F10F35"/>
    <w:rsid w:val="00F111D0"/>
    <w:rsid w:val="00F112F8"/>
    <w:rsid w:val="00F1137A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1E5"/>
    <w:rsid w:val="00F121ED"/>
    <w:rsid w:val="00F126E4"/>
    <w:rsid w:val="00F127A9"/>
    <w:rsid w:val="00F12AF6"/>
    <w:rsid w:val="00F12E1F"/>
    <w:rsid w:val="00F130C8"/>
    <w:rsid w:val="00F1312C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1BB"/>
    <w:rsid w:val="00F15451"/>
    <w:rsid w:val="00F15872"/>
    <w:rsid w:val="00F15DCF"/>
    <w:rsid w:val="00F15FE6"/>
    <w:rsid w:val="00F16395"/>
    <w:rsid w:val="00F16872"/>
    <w:rsid w:val="00F16969"/>
    <w:rsid w:val="00F16A95"/>
    <w:rsid w:val="00F16D12"/>
    <w:rsid w:val="00F16F9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0FC9"/>
    <w:rsid w:val="00F2116A"/>
    <w:rsid w:val="00F211E8"/>
    <w:rsid w:val="00F21233"/>
    <w:rsid w:val="00F2148D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9E"/>
    <w:rsid w:val="00F225BE"/>
    <w:rsid w:val="00F2285C"/>
    <w:rsid w:val="00F228D6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CE0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55"/>
    <w:rsid w:val="00F25BE4"/>
    <w:rsid w:val="00F25CC6"/>
    <w:rsid w:val="00F25E08"/>
    <w:rsid w:val="00F25EAE"/>
    <w:rsid w:val="00F26049"/>
    <w:rsid w:val="00F2640F"/>
    <w:rsid w:val="00F264CC"/>
    <w:rsid w:val="00F26693"/>
    <w:rsid w:val="00F2698D"/>
    <w:rsid w:val="00F26B3B"/>
    <w:rsid w:val="00F26D00"/>
    <w:rsid w:val="00F26D72"/>
    <w:rsid w:val="00F27130"/>
    <w:rsid w:val="00F277BD"/>
    <w:rsid w:val="00F27970"/>
    <w:rsid w:val="00F27F08"/>
    <w:rsid w:val="00F300C2"/>
    <w:rsid w:val="00F300FA"/>
    <w:rsid w:val="00F30416"/>
    <w:rsid w:val="00F305C3"/>
    <w:rsid w:val="00F30964"/>
    <w:rsid w:val="00F30D76"/>
    <w:rsid w:val="00F30DA5"/>
    <w:rsid w:val="00F30E4C"/>
    <w:rsid w:val="00F31185"/>
    <w:rsid w:val="00F3124F"/>
    <w:rsid w:val="00F31308"/>
    <w:rsid w:val="00F31342"/>
    <w:rsid w:val="00F313DD"/>
    <w:rsid w:val="00F31469"/>
    <w:rsid w:val="00F31542"/>
    <w:rsid w:val="00F316E7"/>
    <w:rsid w:val="00F319CB"/>
    <w:rsid w:val="00F31D37"/>
    <w:rsid w:val="00F32038"/>
    <w:rsid w:val="00F32176"/>
    <w:rsid w:val="00F321BB"/>
    <w:rsid w:val="00F321FE"/>
    <w:rsid w:val="00F3226D"/>
    <w:rsid w:val="00F3243F"/>
    <w:rsid w:val="00F326D9"/>
    <w:rsid w:val="00F32D42"/>
    <w:rsid w:val="00F32E4A"/>
    <w:rsid w:val="00F32EBE"/>
    <w:rsid w:val="00F32F00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08"/>
    <w:rsid w:val="00F34722"/>
    <w:rsid w:val="00F34F89"/>
    <w:rsid w:val="00F35060"/>
    <w:rsid w:val="00F353C5"/>
    <w:rsid w:val="00F35522"/>
    <w:rsid w:val="00F35903"/>
    <w:rsid w:val="00F35F51"/>
    <w:rsid w:val="00F35FCF"/>
    <w:rsid w:val="00F36451"/>
    <w:rsid w:val="00F36632"/>
    <w:rsid w:val="00F36926"/>
    <w:rsid w:val="00F3713A"/>
    <w:rsid w:val="00F3746C"/>
    <w:rsid w:val="00F37976"/>
    <w:rsid w:val="00F37B14"/>
    <w:rsid w:val="00F37B3E"/>
    <w:rsid w:val="00F407C4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51E"/>
    <w:rsid w:val="00F44537"/>
    <w:rsid w:val="00F4454D"/>
    <w:rsid w:val="00F44572"/>
    <w:rsid w:val="00F44ADD"/>
    <w:rsid w:val="00F45303"/>
    <w:rsid w:val="00F456BB"/>
    <w:rsid w:val="00F457A0"/>
    <w:rsid w:val="00F45AB7"/>
    <w:rsid w:val="00F46230"/>
    <w:rsid w:val="00F46271"/>
    <w:rsid w:val="00F46455"/>
    <w:rsid w:val="00F46885"/>
    <w:rsid w:val="00F46B11"/>
    <w:rsid w:val="00F46C66"/>
    <w:rsid w:val="00F46D32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C80"/>
    <w:rsid w:val="00F47D08"/>
    <w:rsid w:val="00F47D76"/>
    <w:rsid w:val="00F47D95"/>
    <w:rsid w:val="00F50047"/>
    <w:rsid w:val="00F500F8"/>
    <w:rsid w:val="00F501BB"/>
    <w:rsid w:val="00F502C2"/>
    <w:rsid w:val="00F506E0"/>
    <w:rsid w:val="00F506E7"/>
    <w:rsid w:val="00F507BD"/>
    <w:rsid w:val="00F5119C"/>
    <w:rsid w:val="00F512FD"/>
    <w:rsid w:val="00F51496"/>
    <w:rsid w:val="00F51544"/>
    <w:rsid w:val="00F5178C"/>
    <w:rsid w:val="00F519E7"/>
    <w:rsid w:val="00F520CA"/>
    <w:rsid w:val="00F5234D"/>
    <w:rsid w:val="00F5237E"/>
    <w:rsid w:val="00F52495"/>
    <w:rsid w:val="00F52546"/>
    <w:rsid w:val="00F52683"/>
    <w:rsid w:val="00F5290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1F7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4217"/>
    <w:rsid w:val="00F64491"/>
    <w:rsid w:val="00F64502"/>
    <w:rsid w:val="00F64C00"/>
    <w:rsid w:val="00F64C17"/>
    <w:rsid w:val="00F64CE4"/>
    <w:rsid w:val="00F65108"/>
    <w:rsid w:val="00F6525F"/>
    <w:rsid w:val="00F65637"/>
    <w:rsid w:val="00F65656"/>
    <w:rsid w:val="00F65B1E"/>
    <w:rsid w:val="00F65DDA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FF6"/>
    <w:rsid w:val="00F67568"/>
    <w:rsid w:val="00F675E9"/>
    <w:rsid w:val="00F67730"/>
    <w:rsid w:val="00F67945"/>
    <w:rsid w:val="00F6798A"/>
    <w:rsid w:val="00F67AE8"/>
    <w:rsid w:val="00F67BC0"/>
    <w:rsid w:val="00F67BDE"/>
    <w:rsid w:val="00F67D84"/>
    <w:rsid w:val="00F67E5F"/>
    <w:rsid w:val="00F700C1"/>
    <w:rsid w:val="00F702DB"/>
    <w:rsid w:val="00F7049A"/>
    <w:rsid w:val="00F70558"/>
    <w:rsid w:val="00F706B2"/>
    <w:rsid w:val="00F7085B"/>
    <w:rsid w:val="00F70A0B"/>
    <w:rsid w:val="00F70D21"/>
    <w:rsid w:val="00F70F67"/>
    <w:rsid w:val="00F71189"/>
    <w:rsid w:val="00F71196"/>
    <w:rsid w:val="00F7140A"/>
    <w:rsid w:val="00F71508"/>
    <w:rsid w:val="00F715A6"/>
    <w:rsid w:val="00F71600"/>
    <w:rsid w:val="00F72A4E"/>
    <w:rsid w:val="00F72C41"/>
    <w:rsid w:val="00F72D38"/>
    <w:rsid w:val="00F72F8B"/>
    <w:rsid w:val="00F7300E"/>
    <w:rsid w:val="00F7326A"/>
    <w:rsid w:val="00F73A32"/>
    <w:rsid w:val="00F73AA9"/>
    <w:rsid w:val="00F73AAC"/>
    <w:rsid w:val="00F73B99"/>
    <w:rsid w:val="00F73C29"/>
    <w:rsid w:val="00F73D56"/>
    <w:rsid w:val="00F73E65"/>
    <w:rsid w:val="00F7428F"/>
    <w:rsid w:val="00F744E7"/>
    <w:rsid w:val="00F74602"/>
    <w:rsid w:val="00F74884"/>
    <w:rsid w:val="00F748BA"/>
    <w:rsid w:val="00F74DA6"/>
    <w:rsid w:val="00F74F26"/>
    <w:rsid w:val="00F751AF"/>
    <w:rsid w:val="00F7546B"/>
    <w:rsid w:val="00F755C9"/>
    <w:rsid w:val="00F75B41"/>
    <w:rsid w:val="00F75B61"/>
    <w:rsid w:val="00F75C86"/>
    <w:rsid w:val="00F75CA3"/>
    <w:rsid w:val="00F75E0A"/>
    <w:rsid w:val="00F75EA2"/>
    <w:rsid w:val="00F763AC"/>
    <w:rsid w:val="00F76543"/>
    <w:rsid w:val="00F7680B"/>
    <w:rsid w:val="00F76CC1"/>
    <w:rsid w:val="00F7741F"/>
    <w:rsid w:val="00F7753A"/>
    <w:rsid w:val="00F775CC"/>
    <w:rsid w:val="00F7761F"/>
    <w:rsid w:val="00F77664"/>
    <w:rsid w:val="00F77A54"/>
    <w:rsid w:val="00F77FA6"/>
    <w:rsid w:val="00F80000"/>
    <w:rsid w:val="00F8006C"/>
    <w:rsid w:val="00F8009B"/>
    <w:rsid w:val="00F80160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4C7"/>
    <w:rsid w:val="00F8282A"/>
    <w:rsid w:val="00F82969"/>
    <w:rsid w:val="00F829DD"/>
    <w:rsid w:val="00F82A65"/>
    <w:rsid w:val="00F82A91"/>
    <w:rsid w:val="00F82C16"/>
    <w:rsid w:val="00F82DA0"/>
    <w:rsid w:val="00F82EE9"/>
    <w:rsid w:val="00F82F89"/>
    <w:rsid w:val="00F8304D"/>
    <w:rsid w:val="00F83322"/>
    <w:rsid w:val="00F8359E"/>
    <w:rsid w:val="00F839EA"/>
    <w:rsid w:val="00F83B0A"/>
    <w:rsid w:val="00F83CD6"/>
    <w:rsid w:val="00F83DAE"/>
    <w:rsid w:val="00F840CD"/>
    <w:rsid w:val="00F84656"/>
    <w:rsid w:val="00F84AB5"/>
    <w:rsid w:val="00F84E37"/>
    <w:rsid w:val="00F84E96"/>
    <w:rsid w:val="00F8528B"/>
    <w:rsid w:val="00F852AC"/>
    <w:rsid w:val="00F8548B"/>
    <w:rsid w:val="00F854A1"/>
    <w:rsid w:val="00F85A92"/>
    <w:rsid w:val="00F85AA2"/>
    <w:rsid w:val="00F85E16"/>
    <w:rsid w:val="00F85F10"/>
    <w:rsid w:val="00F85FD6"/>
    <w:rsid w:val="00F860F0"/>
    <w:rsid w:val="00F86187"/>
    <w:rsid w:val="00F86316"/>
    <w:rsid w:val="00F8651C"/>
    <w:rsid w:val="00F86546"/>
    <w:rsid w:val="00F86F94"/>
    <w:rsid w:val="00F8709B"/>
    <w:rsid w:val="00F87268"/>
    <w:rsid w:val="00F87367"/>
    <w:rsid w:val="00F874A8"/>
    <w:rsid w:val="00F87D1C"/>
    <w:rsid w:val="00F87E18"/>
    <w:rsid w:val="00F9011A"/>
    <w:rsid w:val="00F9027C"/>
    <w:rsid w:val="00F9092F"/>
    <w:rsid w:val="00F90D18"/>
    <w:rsid w:val="00F91159"/>
    <w:rsid w:val="00F912E5"/>
    <w:rsid w:val="00F91404"/>
    <w:rsid w:val="00F91681"/>
    <w:rsid w:val="00F91924"/>
    <w:rsid w:val="00F91B4A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A3A"/>
    <w:rsid w:val="00F92BC2"/>
    <w:rsid w:val="00F92ED4"/>
    <w:rsid w:val="00F92EEE"/>
    <w:rsid w:val="00F93083"/>
    <w:rsid w:val="00F9317F"/>
    <w:rsid w:val="00F934B2"/>
    <w:rsid w:val="00F93557"/>
    <w:rsid w:val="00F9399B"/>
    <w:rsid w:val="00F93ADF"/>
    <w:rsid w:val="00F93EA0"/>
    <w:rsid w:val="00F9423F"/>
    <w:rsid w:val="00F94291"/>
    <w:rsid w:val="00F945BE"/>
    <w:rsid w:val="00F9486F"/>
    <w:rsid w:val="00F949CC"/>
    <w:rsid w:val="00F94C42"/>
    <w:rsid w:val="00F94C82"/>
    <w:rsid w:val="00F951F7"/>
    <w:rsid w:val="00F9536F"/>
    <w:rsid w:val="00F954B4"/>
    <w:rsid w:val="00F956DE"/>
    <w:rsid w:val="00F95A3A"/>
    <w:rsid w:val="00F95AFA"/>
    <w:rsid w:val="00F95C05"/>
    <w:rsid w:val="00F95D9A"/>
    <w:rsid w:val="00F96315"/>
    <w:rsid w:val="00F963D2"/>
    <w:rsid w:val="00F96AB4"/>
    <w:rsid w:val="00F96D47"/>
    <w:rsid w:val="00F96DBE"/>
    <w:rsid w:val="00F96E32"/>
    <w:rsid w:val="00F96F71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6DA"/>
    <w:rsid w:val="00FA400F"/>
    <w:rsid w:val="00FA4163"/>
    <w:rsid w:val="00FA4199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E1"/>
    <w:rsid w:val="00FA5D75"/>
    <w:rsid w:val="00FA5E35"/>
    <w:rsid w:val="00FA5E3B"/>
    <w:rsid w:val="00FA6133"/>
    <w:rsid w:val="00FA63C2"/>
    <w:rsid w:val="00FA6A26"/>
    <w:rsid w:val="00FA6CDC"/>
    <w:rsid w:val="00FA6DC8"/>
    <w:rsid w:val="00FA6EFC"/>
    <w:rsid w:val="00FA7070"/>
    <w:rsid w:val="00FA7274"/>
    <w:rsid w:val="00FA729A"/>
    <w:rsid w:val="00FA7504"/>
    <w:rsid w:val="00FA7A02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42"/>
    <w:rsid w:val="00FB108F"/>
    <w:rsid w:val="00FB109E"/>
    <w:rsid w:val="00FB1136"/>
    <w:rsid w:val="00FB115C"/>
    <w:rsid w:val="00FB1C26"/>
    <w:rsid w:val="00FB1EA2"/>
    <w:rsid w:val="00FB21B6"/>
    <w:rsid w:val="00FB226E"/>
    <w:rsid w:val="00FB2390"/>
    <w:rsid w:val="00FB23E9"/>
    <w:rsid w:val="00FB246A"/>
    <w:rsid w:val="00FB2497"/>
    <w:rsid w:val="00FB2684"/>
    <w:rsid w:val="00FB2929"/>
    <w:rsid w:val="00FB293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ADA"/>
    <w:rsid w:val="00FB5BE7"/>
    <w:rsid w:val="00FB5F5E"/>
    <w:rsid w:val="00FB5F6F"/>
    <w:rsid w:val="00FB6367"/>
    <w:rsid w:val="00FB6913"/>
    <w:rsid w:val="00FB6A3B"/>
    <w:rsid w:val="00FB6C81"/>
    <w:rsid w:val="00FB6F91"/>
    <w:rsid w:val="00FB7299"/>
    <w:rsid w:val="00FB762A"/>
    <w:rsid w:val="00FB76CD"/>
    <w:rsid w:val="00FB7E7B"/>
    <w:rsid w:val="00FC0078"/>
    <w:rsid w:val="00FC0215"/>
    <w:rsid w:val="00FC0454"/>
    <w:rsid w:val="00FC0522"/>
    <w:rsid w:val="00FC06DB"/>
    <w:rsid w:val="00FC0833"/>
    <w:rsid w:val="00FC0B9E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A72"/>
    <w:rsid w:val="00FC3BE4"/>
    <w:rsid w:val="00FC3C93"/>
    <w:rsid w:val="00FC3CA0"/>
    <w:rsid w:val="00FC4280"/>
    <w:rsid w:val="00FC42DF"/>
    <w:rsid w:val="00FC4393"/>
    <w:rsid w:val="00FC4942"/>
    <w:rsid w:val="00FC4E6F"/>
    <w:rsid w:val="00FC5087"/>
    <w:rsid w:val="00FC522C"/>
    <w:rsid w:val="00FC5257"/>
    <w:rsid w:val="00FC52A3"/>
    <w:rsid w:val="00FC52D8"/>
    <w:rsid w:val="00FC564A"/>
    <w:rsid w:val="00FC571B"/>
    <w:rsid w:val="00FC581A"/>
    <w:rsid w:val="00FC584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0B2"/>
    <w:rsid w:val="00FD04C1"/>
    <w:rsid w:val="00FD06BC"/>
    <w:rsid w:val="00FD06FA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2282"/>
    <w:rsid w:val="00FD2344"/>
    <w:rsid w:val="00FD256D"/>
    <w:rsid w:val="00FD256F"/>
    <w:rsid w:val="00FD26C4"/>
    <w:rsid w:val="00FD285B"/>
    <w:rsid w:val="00FD28AF"/>
    <w:rsid w:val="00FD2F9C"/>
    <w:rsid w:val="00FD2FB1"/>
    <w:rsid w:val="00FD30AA"/>
    <w:rsid w:val="00FD330A"/>
    <w:rsid w:val="00FD3342"/>
    <w:rsid w:val="00FD388B"/>
    <w:rsid w:val="00FD3967"/>
    <w:rsid w:val="00FD3A17"/>
    <w:rsid w:val="00FD3D7E"/>
    <w:rsid w:val="00FD3DBE"/>
    <w:rsid w:val="00FD4274"/>
    <w:rsid w:val="00FD45FA"/>
    <w:rsid w:val="00FD4983"/>
    <w:rsid w:val="00FD4A24"/>
    <w:rsid w:val="00FD4C7B"/>
    <w:rsid w:val="00FD53CD"/>
    <w:rsid w:val="00FD593B"/>
    <w:rsid w:val="00FD5A38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B07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C0"/>
    <w:rsid w:val="00FE2CF2"/>
    <w:rsid w:val="00FE2D77"/>
    <w:rsid w:val="00FE353A"/>
    <w:rsid w:val="00FE35CF"/>
    <w:rsid w:val="00FE393D"/>
    <w:rsid w:val="00FE3B35"/>
    <w:rsid w:val="00FE3CC9"/>
    <w:rsid w:val="00FE3E63"/>
    <w:rsid w:val="00FE3EDE"/>
    <w:rsid w:val="00FE4536"/>
    <w:rsid w:val="00FE4716"/>
    <w:rsid w:val="00FE487D"/>
    <w:rsid w:val="00FE49B9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631"/>
    <w:rsid w:val="00FE77C1"/>
    <w:rsid w:val="00FE7B7F"/>
    <w:rsid w:val="00FF09DB"/>
    <w:rsid w:val="00FF10A2"/>
    <w:rsid w:val="00FF127E"/>
    <w:rsid w:val="00FF13BF"/>
    <w:rsid w:val="00FF14CB"/>
    <w:rsid w:val="00FF15EA"/>
    <w:rsid w:val="00FF160E"/>
    <w:rsid w:val="00FF172A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130"/>
    <w:rsid w:val="00FF3479"/>
    <w:rsid w:val="00FF3527"/>
    <w:rsid w:val="00FF379D"/>
    <w:rsid w:val="00FF38A0"/>
    <w:rsid w:val="00FF3AE1"/>
    <w:rsid w:val="00FF3B5E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84D"/>
    <w:rsid w:val="00FF59E1"/>
    <w:rsid w:val="00FF5AC5"/>
    <w:rsid w:val="00FF5C8C"/>
    <w:rsid w:val="00FF5D00"/>
    <w:rsid w:val="00FF5F08"/>
    <w:rsid w:val="00FF6411"/>
    <w:rsid w:val="00FF6693"/>
    <w:rsid w:val="00FF679A"/>
    <w:rsid w:val="00FF684D"/>
    <w:rsid w:val="00FF6E6E"/>
    <w:rsid w:val="00FF7077"/>
    <w:rsid w:val="00FF7339"/>
    <w:rsid w:val="00FF743D"/>
    <w:rsid w:val="00FF754B"/>
    <w:rsid w:val="00FF7600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1B837D"/>
  <w15:docId w15:val="{919836A0-D94B-4BCB-B6B2-8AB04E2AE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15B10"/>
    <w:pPr>
      <w:ind w:left="284"/>
    </w:pPr>
  </w:style>
  <w:style w:type="paragraph" w:customStyle="1" w:styleId="AAFrameAddress">
    <w:name w:val="AA Frame Address"/>
    <w:basedOn w:val="Heading1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semiHidden/>
    <w:rsid w:val="00115B10"/>
    <w:pPr>
      <w:ind w:left="1134"/>
    </w:pPr>
  </w:style>
  <w:style w:type="paragraph" w:styleId="TOC6">
    <w:name w:val="toc 6"/>
    <w:basedOn w:val="Normal"/>
    <w:next w:val="Normal"/>
    <w:semiHidden/>
    <w:rsid w:val="00115B10"/>
    <w:pPr>
      <w:ind w:left="1418"/>
    </w:pPr>
  </w:style>
  <w:style w:type="paragraph" w:styleId="TOC7">
    <w:name w:val="toc 7"/>
    <w:basedOn w:val="Normal"/>
    <w:next w:val="Normal"/>
    <w:semiHidden/>
    <w:rsid w:val="00115B10"/>
    <w:pPr>
      <w:ind w:left="1701"/>
    </w:pPr>
  </w:style>
  <w:style w:type="paragraph" w:styleId="TOC8">
    <w:name w:val="toc 8"/>
    <w:basedOn w:val="Normal"/>
    <w:next w:val="Normal"/>
    <w:semiHidden/>
    <w:rsid w:val="00115B10"/>
    <w:pPr>
      <w:ind w:left="1985"/>
    </w:pPr>
  </w:style>
  <w:style w:type="paragraph" w:styleId="TOC9">
    <w:name w:val="toc 9"/>
    <w:basedOn w:val="Normal"/>
    <w:next w:val="Normal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semiHidden/>
    <w:rsid w:val="00115B10"/>
    <w:pPr>
      <w:ind w:left="567" w:hanging="567"/>
    </w:pPr>
  </w:style>
  <w:style w:type="paragraph" w:styleId="ListBullet5">
    <w:name w:val="List Bullet 5"/>
    <w:basedOn w:val="Normal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15B10"/>
    <w:pPr>
      <w:ind w:left="284" w:firstLine="284"/>
    </w:pPr>
  </w:style>
  <w:style w:type="character" w:styleId="Strong">
    <w:name w:val="Strong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rsid w:val="00115B10"/>
    <w:pPr>
      <w:framePr w:h="443" w:wrap="around" w:y="8223"/>
    </w:pPr>
  </w:style>
  <w:style w:type="paragraph" w:customStyle="1" w:styleId="a">
    <w:name w:val="¢éÍ¤ÇÒ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rsid w:val="002438B9"/>
    <w:rPr>
      <w:rFonts w:cs="Times New Roman"/>
      <w:sz w:val="29"/>
      <w:szCs w:val="29"/>
    </w:rPr>
  </w:style>
  <w:style w:type="character" w:customStyle="1" w:styleId="hps">
    <w:name w:val="hps"/>
    <w:rsid w:val="002438B9"/>
    <w:rPr>
      <w:rFonts w:cs="Times New Roman"/>
    </w:rPr>
  </w:style>
  <w:style w:type="character" w:customStyle="1" w:styleId="gt-icon-text1">
    <w:name w:val="gt-icon-text1"/>
    <w:rsid w:val="002438B9"/>
    <w:rPr>
      <w:rFonts w:cs="Times New Roman"/>
    </w:rPr>
  </w:style>
  <w:style w:type="character" w:customStyle="1" w:styleId="shorttext">
    <w:name w:val="short_text"/>
    <w:rsid w:val="002438B9"/>
    <w:rPr>
      <w:rFonts w:cs="Times New Roman"/>
    </w:rPr>
  </w:style>
  <w:style w:type="character" w:customStyle="1" w:styleId="longtext">
    <w:name w:val="long_text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7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9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3BF45-1E22-4531-87BB-B581495D2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2549</TotalTime>
  <Pages>119</Pages>
  <Words>22020</Words>
  <Characters>125517</Characters>
  <Application>Microsoft Office Word</Application>
  <DocSecurity>0</DocSecurity>
  <Lines>1045</Lines>
  <Paragraphs>294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147243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Danaiphat Charoensri (DCR)</cp:lastModifiedBy>
  <cp:revision>299</cp:revision>
  <cp:lastPrinted>2020-02-20T10:36:00Z</cp:lastPrinted>
  <dcterms:created xsi:type="dcterms:W3CDTF">2020-02-11T02:58:00Z</dcterms:created>
  <dcterms:modified xsi:type="dcterms:W3CDTF">2020-02-20T10:48:00Z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