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0A7" w:rsidRPr="00B75546" w:rsidRDefault="006620A7" w:rsidP="006620A7">
      <w:pPr>
        <w:jc w:val="center"/>
        <w:rPr>
          <w:rFonts w:cs="Times New Roman"/>
          <w:b/>
          <w:bCs/>
          <w:szCs w:val="28"/>
          <w:cs/>
          <w:lang w:val="en-US" w:bidi="th-TH"/>
        </w:rPr>
      </w:pPr>
    </w:p>
    <w:p w:rsidR="006620A7" w:rsidRPr="00B75546"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Default="006620A7" w:rsidP="006620A7">
      <w:pPr>
        <w:jc w:val="center"/>
        <w:rPr>
          <w:rFonts w:cs="Times New Roman"/>
          <w:b/>
          <w:bCs/>
          <w:szCs w:val="28"/>
          <w:lang w:val="en-US" w:bidi="th-TH"/>
        </w:rPr>
      </w:pPr>
    </w:p>
    <w:p w:rsidR="006620A7" w:rsidRPr="00B75546" w:rsidRDefault="006620A7" w:rsidP="006620A7">
      <w:pPr>
        <w:jc w:val="center"/>
        <w:rPr>
          <w:rFonts w:cs="Times New Roman"/>
          <w:b/>
          <w:bCs/>
          <w:szCs w:val="28"/>
          <w:lang w:val="en-US" w:bidi="th-TH"/>
        </w:rPr>
      </w:pPr>
      <w:bookmarkStart w:id="0" w:name="_GoBack"/>
      <w:bookmarkEnd w:id="0"/>
    </w:p>
    <w:p w:rsidR="006620A7" w:rsidRPr="00B75546" w:rsidRDefault="006620A7" w:rsidP="006620A7">
      <w:pPr>
        <w:jc w:val="center"/>
        <w:rPr>
          <w:rFonts w:cs="Times New Roman"/>
          <w:b/>
          <w:bCs/>
          <w:szCs w:val="28"/>
          <w:lang w:val="en-US" w:bidi="th-TH"/>
        </w:rPr>
      </w:pPr>
    </w:p>
    <w:p w:rsidR="006620A7" w:rsidRPr="00B75546" w:rsidRDefault="006620A7" w:rsidP="006620A7">
      <w:pPr>
        <w:jc w:val="center"/>
        <w:rPr>
          <w:rFonts w:cs="Times New Roman"/>
          <w:b/>
          <w:bCs/>
          <w:szCs w:val="28"/>
          <w:lang w:val="en-US" w:bidi="th-TH"/>
        </w:rPr>
      </w:pPr>
    </w:p>
    <w:p w:rsidR="006620A7" w:rsidRPr="00B75546" w:rsidRDefault="006620A7" w:rsidP="006620A7">
      <w:pPr>
        <w:pStyle w:val="blocklist"/>
        <w:spacing w:after="0" w:line="240" w:lineRule="atLeast"/>
        <w:ind w:left="0" w:right="33" w:firstLine="0"/>
        <w:jc w:val="both"/>
        <w:rPr>
          <w:rFonts w:cs="Times New Roman"/>
          <w:szCs w:val="22"/>
        </w:rPr>
      </w:pPr>
    </w:p>
    <w:p w:rsidR="006620A7" w:rsidRPr="00B75546" w:rsidRDefault="006620A7" w:rsidP="006620A7">
      <w:pPr>
        <w:jc w:val="center"/>
        <w:rPr>
          <w:rFonts w:cs="Times New Roman"/>
          <w:b/>
          <w:bCs/>
          <w:szCs w:val="22"/>
        </w:rPr>
      </w:pPr>
    </w:p>
    <w:p w:rsidR="006620A7" w:rsidRPr="009859C7" w:rsidRDefault="006620A7" w:rsidP="006620A7">
      <w:pPr>
        <w:jc w:val="center"/>
        <w:rPr>
          <w:rFonts w:cs="Times New Roman"/>
          <w:b/>
          <w:bCs/>
          <w:sz w:val="40"/>
          <w:szCs w:val="40"/>
        </w:rPr>
      </w:pPr>
      <w:r w:rsidRPr="009859C7">
        <w:rPr>
          <w:rFonts w:cs="Times New Roman"/>
          <w:b/>
          <w:bCs/>
          <w:sz w:val="40"/>
          <w:szCs w:val="40"/>
        </w:rPr>
        <w:t xml:space="preserve">Bangchak Corporation Public Company Limited </w:t>
      </w:r>
      <w:r w:rsidRPr="009859C7">
        <w:rPr>
          <w:rFonts w:cs="Times New Roman"/>
          <w:b/>
          <w:bCs/>
          <w:sz w:val="40"/>
          <w:szCs w:val="40"/>
        </w:rPr>
        <w:br/>
        <w:t>and its Subsidiaries</w:t>
      </w:r>
    </w:p>
    <w:p w:rsidR="006620A7" w:rsidRPr="009859C7" w:rsidRDefault="006620A7" w:rsidP="006620A7">
      <w:pPr>
        <w:jc w:val="center"/>
        <w:rPr>
          <w:rFonts w:cs="Times New Roman"/>
          <w:b/>
          <w:bCs/>
          <w:sz w:val="40"/>
          <w:szCs w:val="40"/>
          <w:lang w:bidi="th-TH"/>
        </w:rPr>
      </w:pPr>
    </w:p>
    <w:p w:rsidR="006620A7" w:rsidRPr="009859C7" w:rsidRDefault="006620A7" w:rsidP="006620A7">
      <w:pPr>
        <w:pStyle w:val="CoverTitle"/>
        <w:jc w:val="center"/>
        <w:rPr>
          <w:rFonts w:cs="Times New Roman"/>
          <w:spacing w:val="-3"/>
          <w:szCs w:val="36"/>
        </w:rPr>
      </w:pPr>
      <w:r w:rsidRPr="009859C7">
        <w:rPr>
          <w:rFonts w:cs="Times New Roman"/>
          <w:spacing w:val="-3"/>
          <w:szCs w:val="36"/>
        </w:rPr>
        <w:t>Financial statements for the year ended</w:t>
      </w:r>
    </w:p>
    <w:p w:rsidR="006620A7" w:rsidRPr="009859C7" w:rsidRDefault="006620A7" w:rsidP="006620A7">
      <w:pPr>
        <w:pStyle w:val="CoverTitle"/>
        <w:jc w:val="center"/>
        <w:rPr>
          <w:rFonts w:cs="Times New Roman"/>
          <w:spacing w:val="-3"/>
          <w:szCs w:val="45"/>
          <w:lang w:bidi="th-TH"/>
        </w:rPr>
      </w:pPr>
      <w:r w:rsidRPr="009859C7">
        <w:rPr>
          <w:rFonts w:cs="Times New Roman"/>
          <w:spacing w:val="-3"/>
          <w:szCs w:val="36"/>
        </w:rPr>
        <w:t>31 December 201</w:t>
      </w:r>
      <w:r w:rsidRPr="009859C7">
        <w:rPr>
          <w:rFonts w:cs="Times New Roman"/>
          <w:spacing w:val="-3"/>
          <w:szCs w:val="45"/>
          <w:lang w:bidi="th-TH"/>
        </w:rPr>
        <w:t>9</w:t>
      </w:r>
    </w:p>
    <w:p w:rsidR="006620A7" w:rsidRPr="009859C7" w:rsidRDefault="006620A7" w:rsidP="006620A7">
      <w:pPr>
        <w:pStyle w:val="CoverTitle"/>
        <w:jc w:val="center"/>
        <w:rPr>
          <w:rFonts w:cs="Times New Roman"/>
          <w:spacing w:val="-3"/>
          <w:szCs w:val="45"/>
          <w:cs/>
          <w:lang w:bidi="th-TH"/>
        </w:rPr>
      </w:pPr>
      <w:r w:rsidRPr="009859C7">
        <w:rPr>
          <w:rFonts w:cs="Times New Roman"/>
          <w:spacing w:val="-3"/>
          <w:szCs w:val="36"/>
        </w:rPr>
        <w:t>and</w:t>
      </w:r>
    </w:p>
    <w:p w:rsidR="006620A7" w:rsidRPr="009859C7" w:rsidRDefault="006620A7" w:rsidP="006620A7">
      <w:pPr>
        <w:jc w:val="center"/>
        <w:rPr>
          <w:rFonts w:cs="Times New Roman"/>
          <w:sz w:val="36"/>
          <w:szCs w:val="36"/>
        </w:rPr>
      </w:pPr>
      <w:r w:rsidRPr="009859C7">
        <w:rPr>
          <w:rFonts w:cs="Times New Roman"/>
          <w:spacing w:val="-3"/>
          <w:sz w:val="36"/>
          <w:szCs w:val="36"/>
        </w:rPr>
        <w:t>Independent Auditor</w:t>
      </w:r>
      <w:r w:rsidRPr="009859C7">
        <w:rPr>
          <w:spacing w:val="-3"/>
          <w:sz w:val="36"/>
          <w:szCs w:val="36"/>
          <w:cs/>
          <w:lang w:bidi="th-TH"/>
        </w:rPr>
        <w:t>’</w:t>
      </w:r>
      <w:r w:rsidRPr="009859C7">
        <w:rPr>
          <w:rFonts w:cs="Times New Roman"/>
          <w:spacing w:val="-3"/>
          <w:sz w:val="36"/>
          <w:szCs w:val="36"/>
        </w:rPr>
        <w:t>s Report</w:t>
      </w:r>
    </w:p>
    <w:p w:rsidR="006620A7" w:rsidRPr="009859C7" w:rsidRDefault="006620A7" w:rsidP="006620A7">
      <w:pPr>
        <w:jc w:val="center"/>
        <w:rPr>
          <w:rFonts w:cs="Times New Roman"/>
          <w:sz w:val="36"/>
          <w:szCs w:val="36"/>
          <w:lang w:bidi="th-TH"/>
        </w:rPr>
      </w:pPr>
    </w:p>
    <w:p w:rsidR="006620A7" w:rsidRPr="009859C7" w:rsidRDefault="006620A7" w:rsidP="006620A7">
      <w:pPr>
        <w:jc w:val="center"/>
        <w:rPr>
          <w:rFonts w:cs="Times New Roman"/>
          <w:sz w:val="32"/>
          <w:szCs w:val="32"/>
          <w:lang w:bidi="th-TH"/>
        </w:rPr>
      </w:pPr>
    </w:p>
    <w:p w:rsidR="006620A7" w:rsidRPr="009859C7" w:rsidRDefault="006620A7" w:rsidP="006620A7">
      <w:pPr>
        <w:jc w:val="center"/>
        <w:rPr>
          <w:rFonts w:cs="Times New Roman"/>
          <w:sz w:val="32"/>
          <w:szCs w:val="32"/>
          <w:lang w:bidi="th-TH"/>
        </w:rPr>
      </w:pPr>
    </w:p>
    <w:p w:rsidR="006620A7" w:rsidRPr="009859C7" w:rsidRDefault="006620A7" w:rsidP="006620A7">
      <w:pPr>
        <w:jc w:val="center"/>
        <w:rPr>
          <w:rFonts w:cs="Times New Roman"/>
          <w:sz w:val="32"/>
          <w:szCs w:val="32"/>
          <w:cs/>
          <w:lang w:bidi="th-TH"/>
        </w:rPr>
      </w:pPr>
    </w:p>
    <w:p w:rsidR="006620A7" w:rsidRDefault="006620A7">
      <w:pPr>
        <w:rPr>
          <w:rFonts w:cs="Times New Roman"/>
          <w:b/>
          <w:szCs w:val="22"/>
        </w:rPr>
      </w:pPr>
      <w:r>
        <w:rPr>
          <w:rFonts w:cs="Times New Roman"/>
          <w:szCs w:val="22"/>
        </w:rPr>
        <w:br w:type="page"/>
      </w: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 w:val="22"/>
          <w:szCs w:val="22"/>
        </w:rPr>
      </w:pPr>
    </w:p>
    <w:p w:rsidR="001C2E2E" w:rsidRPr="001A7DF6" w:rsidRDefault="001C2E2E" w:rsidP="001C2E2E">
      <w:pPr>
        <w:pStyle w:val="acctmainheading"/>
        <w:spacing w:after="0" w:line="240" w:lineRule="atLeast"/>
        <w:outlineLvl w:val="0"/>
        <w:rPr>
          <w:rFonts w:cs="Times New Roman"/>
          <w:szCs w:val="28"/>
        </w:rPr>
      </w:pPr>
      <w:r w:rsidRPr="001A7DF6">
        <w:rPr>
          <w:rFonts w:cs="Times New Roman"/>
          <w:szCs w:val="28"/>
        </w:rPr>
        <w:t>Independent Auditor</w:t>
      </w:r>
      <w:r w:rsidRPr="001A7DF6">
        <w:rPr>
          <w:bCs/>
          <w:szCs w:val="28"/>
          <w:cs/>
          <w:lang w:bidi="th-TH"/>
        </w:rPr>
        <w:t>’</w:t>
      </w:r>
      <w:r w:rsidRPr="001A7DF6">
        <w:rPr>
          <w:rFonts w:cs="Times New Roman"/>
          <w:szCs w:val="28"/>
        </w:rPr>
        <w:t>s Report</w:t>
      </w:r>
    </w:p>
    <w:p w:rsidR="001C2E2E" w:rsidRPr="001A7DF6" w:rsidRDefault="001C2E2E" w:rsidP="001C2E2E">
      <w:pPr>
        <w:pStyle w:val="acctmainheading"/>
        <w:spacing w:after="0" w:line="240" w:lineRule="atLeast"/>
        <w:rPr>
          <w:rFonts w:cs="Times New Roman"/>
          <w:sz w:val="22"/>
          <w:szCs w:val="22"/>
        </w:rPr>
      </w:pPr>
    </w:p>
    <w:p w:rsidR="001C2E2E" w:rsidRPr="001A7DF6" w:rsidRDefault="001C2E2E" w:rsidP="001C2E2E">
      <w:pPr>
        <w:pStyle w:val="acctmainheading"/>
        <w:spacing w:after="0" w:line="240" w:lineRule="atLeast"/>
        <w:rPr>
          <w:rFonts w:cs="Times New Roman"/>
          <w:sz w:val="22"/>
          <w:szCs w:val="22"/>
        </w:rPr>
      </w:pPr>
    </w:p>
    <w:p w:rsidR="001C2E2E" w:rsidRPr="001A7DF6" w:rsidRDefault="001C2E2E" w:rsidP="001C2E2E">
      <w:pPr>
        <w:pStyle w:val="acctmainheading"/>
        <w:spacing w:after="0" w:line="240" w:lineRule="atLeast"/>
        <w:outlineLvl w:val="0"/>
        <w:rPr>
          <w:rFonts w:cs="Times New Roman"/>
          <w:spacing w:val="-8"/>
          <w:sz w:val="24"/>
          <w:szCs w:val="24"/>
          <w:lang w:val="en-US"/>
        </w:rPr>
      </w:pPr>
      <w:r w:rsidRPr="001A7DF6">
        <w:rPr>
          <w:rFonts w:cs="Times New Roman"/>
          <w:sz w:val="24"/>
          <w:szCs w:val="24"/>
        </w:rPr>
        <w:t xml:space="preserve">To the shareholders </w:t>
      </w:r>
      <w:r w:rsidRPr="001A7DF6">
        <w:rPr>
          <w:rFonts w:cs="Times New Roman"/>
          <w:spacing w:val="-8"/>
          <w:sz w:val="24"/>
          <w:szCs w:val="24"/>
        </w:rPr>
        <w:t>of</w:t>
      </w:r>
      <w:r w:rsidRPr="00DD0689">
        <w:rPr>
          <w:sz w:val="24"/>
          <w:szCs w:val="24"/>
          <w:cs/>
          <w:lang w:bidi="th-TH"/>
        </w:rPr>
        <w:t xml:space="preserve"> </w:t>
      </w:r>
      <w:r w:rsidRPr="001A7DF6">
        <w:rPr>
          <w:rFonts w:cs="Times New Roman"/>
          <w:spacing w:val="-8"/>
          <w:sz w:val="24"/>
          <w:szCs w:val="24"/>
          <w:lang w:val="en-US"/>
        </w:rPr>
        <w:t>Bangchak Corporation Public Company Limited</w:t>
      </w:r>
    </w:p>
    <w:p w:rsidR="001C2E2E" w:rsidRPr="001A7DF6" w:rsidRDefault="001C2E2E" w:rsidP="001C2E2E">
      <w:pPr>
        <w:spacing w:line="240" w:lineRule="atLeast"/>
        <w:jc w:val="both"/>
        <w:rPr>
          <w:rFonts w:cs="Times New Roman"/>
          <w:szCs w:val="22"/>
        </w:rPr>
      </w:pPr>
    </w:p>
    <w:p w:rsidR="001C2E2E" w:rsidRPr="001A7DF6" w:rsidRDefault="001C2E2E" w:rsidP="001C2E2E">
      <w:pPr>
        <w:spacing w:line="240" w:lineRule="atLeast"/>
        <w:jc w:val="both"/>
        <w:rPr>
          <w:rFonts w:cs="Times New Roman"/>
          <w:szCs w:val="22"/>
        </w:rPr>
      </w:pPr>
    </w:p>
    <w:p w:rsidR="001C2E2E" w:rsidRPr="001A7DF6" w:rsidRDefault="001C2E2E" w:rsidP="001C2E2E">
      <w:pPr>
        <w:rPr>
          <w:rFonts w:cs="Times New Roman"/>
          <w:i/>
          <w:iCs/>
          <w:szCs w:val="22"/>
        </w:rPr>
      </w:pPr>
      <w:r w:rsidRPr="001A7DF6">
        <w:rPr>
          <w:rFonts w:cs="Times New Roman"/>
          <w:i/>
          <w:iCs/>
          <w:szCs w:val="22"/>
        </w:rPr>
        <w:t>Opinion</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 xml:space="preserve">I have audited the consolidated and separate financial statements of Bangchak Corporation Public Company Limited and its subsidiaries </w:t>
      </w:r>
      <w:r w:rsidR="00C11EA9">
        <w:rPr>
          <w:szCs w:val="22"/>
          <w:cs/>
          <w:lang w:bidi="th-TH"/>
        </w:rPr>
        <w:t>(</w:t>
      </w:r>
      <w:r w:rsidRPr="001A7DF6">
        <w:rPr>
          <w:rFonts w:cs="Times New Roman"/>
          <w:szCs w:val="22"/>
        </w:rPr>
        <w:t xml:space="preserve">the </w:t>
      </w:r>
      <w:r w:rsidRPr="001A7DF6">
        <w:rPr>
          <w:szCs w:val="22"/>
          <w:cs/>
          <w:lang w:bidi="th-TH"/>
        </w:rPr>
        <w:t>“</w:t>
      </w:r>
      <w:r w:rsidRPr="001A7DF6">
        <w:rPr>
          <w:rFonts w:cs="Times New Roman"/>
          <w:szCs w:val="22"/>
        </w:rPr>
        <w:t>Group</w:t>
      </w:r>
      <w:r w:rsidRPr="001A7DF6">
        <w:rPr>
          <w:szCs w:val="22"/>
          <w:cs/>
          <w:lang w:bidi="th-TH"/>
        </w:rPr>
        <w:t xml:space="preserve">”) </w:t>
      </w:r>
      <w:r w:rsidRPr="001A7DF6">
        <w:rPr>
          <w:rFonts w:cs="Times New Roman"/>
          <w:szCs w:val="22"/>
        </w:rPr>
        <w:t xml:space="preserve">and of Bangchak Corporation Public Company Limited </w:t>
      </w:r>
      <w:r w:rsidRPr="001A7DF6">
        <w:rPr>
          <w:rFonts w:cs="Times New Roman"/>
          <w:szCs w:val="22"/>
        </w:rPr>
        <w:br/>
      </w:r>
      <w:r w:rsidR="00C11EA9">
        <w:rPr>
          <w:szCs w:val="22"/>
          <w:cs/>
          <w:lang w:bidi="th-TH"/>
        </w:rPr>
        <w:t>(</w:t>
      </w:r>
      <w:r w:rsidRPr="001A7DF6">
        <w:rPr>
          <w:rFonts w:cs="Times New Roman"/>
          <w:szCs w:val="22"/>
        </w:rPr>
        <w:t xml:space="preserve">the </w:t>
      </w:r>
      <w:r w:rsidRPr="001A7DF6">
        <w:rPr>
          <w:szCs w:val="22"/>
          <w:cs/>
          <w:lang w:bidi="th-TH"/>
        </w:rPr>
        <w:t>“</w:t>
      </w:r>
      <w:r w:rsidRPr="001A7DF6">
        <w:rPr>
          <w:rFonts w:cs="Times New Roman"/>
          <w:szCs w:val="22"/>
        </w:rPr>
        <w:t>Company</w:t>
      </w:r>
      <w:r w:rsidRPr="001A7DF6">
        <w:rPr>
          <w:szCs w:val="22"/>
          <w:cs/>
          <w:lang w:bidi="th-TH"/>
        </w:rPr>
        <w:t>”)</w:t>
      </w:r>
      <w:r w:rsidRPr="001A7DF6">
        <w:rPr>
          <w:rFonts w:cs="Times New Roman"/>
          <w:szCs w:val="22"/>
        </w:rPr>
        <w:t>, respectively, which comprise the consolidated and separate statements of financial position as at 31 December 201</w:t>
      </w:r>
      <w:r>
        <w:rPr>
          <w:rFonts w:cs="Times New Roman"/>
          <w:szCs w:val="22"/>
        </w:rPr>
        <w:t>9</w:t>
      </w:r>
      <w:r w:rsidRPr="001A7DF6">
        <w:rPr>
          <w:rFonts w:cs="Times New Roman"/>
          <w:szCs w:val="22"/>
        </w:rPr>
        <w:t>, the consolidated and separate statements of income and comprehensive income, changes in equity and cash flows for the year then ended, and notes, comprising a summary of significant accounting policies and other explanatory information</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In my opinion, the accompanying consolidated and separate financial statements present fairly, in all material respects, the financial position of the Group and the Company, respectively, as at 31 December 201</w:t>
      </w:r>
      <w:r w:rsidR="00DD0689">
        <w:rPr>
          <w:rFonts w:cs="Times New Roman"/>
          <w:szCs w:val="22"/>
        </w:rPr>
        <w:t>8</w:t>
      </w:r>
      <w:r w:rsidRPr="001A7DF6">
        <w:rPr>
          <w:rFonts w:cs="Times New Roman"/>
          <w:szCs w:val="22"/>
        </w:rPr>
        <w:t xml:space="preserve"> and </w:t>
      </w:r>
      <w:r w:rsidR="00DD0689">
        <w:rPr>
          <w:rFonts w:cs="Times New Roman"/>
          <w:szCs w:val="22"/>
        </w:rPr>
        <w:br/>
      </w:r>
      <w:r w:rsidRPr="001A7DF6">
        <w:rPr>
          <w:rFonts w:cs="Times New Roman"/>
          <w:szCs w:val="22"/>
        </w:rPr>
        <w:t xml:space="preserve">their financial performance and cash flows for the year then ended in accordance with Thai Financial Reporting Standards </w:t>
      </w:r>
      <w:r w:rsidR="00DD0689">
        <w:rPr>
          <w:szCs w:val="22"/>
          <w:cs/>
          <w:lang w:bidi="th-TH"/>
        </w:rPr>
        <w:t>(</w:t>
      </w:r>
      <w:r w:rsidRPr="001A7DF6">
        <w:rPr>
          <w:rFonts w:cs="Times New Roman"/>
          <w:szCs w:val="22"/>
        </w:rPr>
        <w:t>TFRSs</w:t>
      </w:r>
      <w:r w:rsidR="00DD0689">
        <w:rPr>
          <w:szCs w:val="22"/>
          <w:cs/>
          <w:lang w:bidi="th-TH"/>
        </w:rPr>
        <w:t>)</w:t>
      </w:r>
      <w:r w:rsidRPr="001A7DF6">
        <w:rPr>
          <w:szCs w:val="22"/>
          <w:cs/>
          <w:lang w:bidi="th-TH"/>
        </w:rPr>
        <w:t xml:space="preserve">. </w:t>
      </w:r>
    </w:p>
    <w:p w:rsidR="001C2E2E" w:rsidRPr="001A7DF6" w:rsidRDefault="001C2E2E" w:rsidP="001C2E2E">
      <w:pPr>
        <w:rPr>
          <w:rFonts w:cs="Times New Roman"/>
          <w:szCs w:val="22"/>
        </w:rPr>
      </w:pPr>
    </w:p>
    <w:p w:rsidR="001C2E2E" w:rsidRPr="001A7DF6" w:rsidRDefault="001C2E2E" w:rsidP="001C2E2E">
      <w:pPr>
        <w:rPr>
          <w:rFonts w:cs="Times New Roman"/>
          <w:i/>
          <w:iCs/>
          <w:szCs w:val="22"/>
        </w:rPr>
      </w:pPr>
      <w:r w:rsidRPr="001A7DF6">
        <w:rPr>
          <w:rFonts w:cs="Times New Roman"/>
          <w:i/>
          <w:iCs/>
          <w:szCs w:val="22"/>
        </w:rPr>
        <w:t xml:space="preserve">Basis for Opinion </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 xml:space="preserve">I conducted my audit in accordance with Thai Standards on Auditing </w:t>
      </w:r>
      <w:r w:rsidR="00DD0689">
        <w:rPr>
          <w:szCs w:val="22"/>
          <w:cs/>
          <w:lang w:bidi="th-TH"/>
        </w:rPr>
        <w:t>(</w:t>
      </w:r>
      <w:r w:rsidRPr="001A7DF6">
        <w:rPr>
          <w:rFonts w:cs="Times New Roman"/>
          <w:szCs w:val="22"/>
        </w:rPr>
        <w:t>TSAs</w:t>
      </w:r>
      <w:r w:rsidR="00DD0689">
        <w:rPr>
          <w:szCs w:val="22"/>
          <w:cs/>
          <w:lang w:bidi="th-TH"/>
        </w:rPr>
        <w:t>)</w:t>
      </w:r>
      <w:r w:rsidRPr="001A7DF6">
        <w:rPr>
          <w:szCs w:val="22"/>
          <w:cs/>
          <w:lang w:bidi="th-TH"/>
        </w:rPr>
        <w:t xml:space="preserve">. </w:t>
      </w:r>
      <w:r w:rsidRPr="001A7DF6">
        <w:rPr>
          <w:rFonts w:cs="Times New Roman"/>
          <w:szCs w:val="22"/>
        </w:rPr>
        <w:t xml:space="preserve">My responsibilities under those standards are further described in the </w:t>
      </w:r>
      <w:r w:rsidRPr="001A7DF6">
        <w:rPr>
          <w:rFonts w:cs="Times New Roman"/>
          <w:i/>
          <w:iCs/>
          <w:szCs w:val="22"/>
        </w:rPr>
        <w:t>Auditor</w:t>
      </w:r>
      <w:r w:rsidRPr="001A7DF6">
        <w:rPr>
          <w:i/>
          <w:iCs/>
          <w:szCs w:val="22"/>
          <w:cs/>
          <w:lang w:bidi="th-TH"/>
        </w:rPr>
        <w:t>’</w:t>
      </w:r>
      <w:r w:rsidRPr="001A7DF6">
        <w:rPr>
          <w:rFonts w:cs="Times New Roman"/>
          <w:i/>
          <w:iCs/>
          <w:szCs w:val="22"/>
        </w:rPr>
        <w:t>s Responsibilities for the Audit of the Consolidated and Separate Financial Statements</w:t>
      </w:r>
      <w:r w:rsidRPr="001A7DF6">
        <w:rPr>
          <w:rFonts w:cs="Times New Roman"/>
          <w:szCs w:val="22"/>
        </w:rPr>
        <w:t xml:space="preserve"> section of my report</w:t>
      </w:r>
      <w:r w:rsidRPr="001A7DF6">
        <w:rPr>
          <w:szCs w:val="22"/>
          <w:cs/>
          <w:lang w:bidi="th-TH"/>
        </w:rPr>
        <w:t xml:space="preserve">. </w:t>
      </w:r>
      <w:r w:rsidRPr="001A7DF6">
        <w:rPr>
          <w:rFonts w:cs="Times New Roman"/>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1A7DF6">
        <w:rPr>
          <w:szCs w:val="22"/>
          <w:cs/>
          <w:lang w:bidi="th-TH"/>
        </w:rPr>
        <w:t xml:space="preserve">. </w:t>
      </w:r>
      <w:r w:rsidRPr="001A7DF6">
        <w:rPr>
          <w:rFonts w:cs="Times New Roman"/>
          <w:szCs w:val="22"/>
        </w:rPr>
        <w:t>I believe that the audit evidence I have obtained is sufficient and appropriate to provide a basis for my opinion</w:t>
      </w:r>
      <w:r w:rsidRPr="001A7DF6">
        <w:rPr>
          <w:szCs w:val="22"/>
          <w:cs/>
          <w:lang w:bidi="th-TH"/>
        </w:rPr>
        <w:t>.</w:t>
      </w:r>
    </w:p>
    <w:p w:rsidR="001C2E2E" w:rsidRPr="001A7DF6" w:rsidRDefault="000254C4" w:rsidP="001C2E2E">
      <w:pPr>
        <w:jc w:val="thaiDistribute"/>
        <w:rPr>
          <w:rFonts w:cs="Times New Roman"/>
          <w:szCs w:val="22"/>
        </w:rPr>
      </w:pPr>
      <w:r>
        <w:rPr>
          <w:rFonts w:cs="Times New Roman"/>
          <w:noProof/>
          <w:szCs w:val="22"/>
          <w:lang w:val="en-US" w:bidi="th-TH"/>
        </w:rPr>
        <mc:AlternateContent>
          <mc:Choice Requires="wps">
            <w:drawing>
              <wp:anchor distT="0" distB="0" distL="114300" distR="114300" simplePos="0" relativeHeight="251660800" behindDoc="0" locked="0" layoutInCell="1" allowOverlap="1">
                <wp:simplePos x="0" y="0"/>
                <wp:positionH relativeFrom="column">
                  <wp:posOffset>2827020</wp:posOffset>
                </wp:positionH>
                <wp:positionV relativeFrom="paragraph">
                  <wp:posOffset>2985770</wp:posOffset>
                </wp:positionV>
                <wp:extent cx="556260" cy="228600"/>
                <wp:effectExtent l="5715" t="11430" r="9525" b="762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260" cy="228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325B1B" id="Rectangle 6" o:spid="_x0000_s1026" style="position:absolute;margin-left:222.6pt;margin-top:235.1pt;width:43.8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" strokecolor="white"/>
            </w:pict>
          </mc:Fallback>
        </mc:AlternateContent>
      </w:r>
      <w:r>
        <w:rPr>
          <w:rFonts w:cs="Times New Roman"/>
          <w:noProof/>
          <w:szCs w:val="22"/>
          <w:lang w:val="en-US" w:bidi="th-TH"/>
        </w:rPr>
        <mc:AlternateContent>
          <mc:Choice Requires="wps">
            <w:drawing>
              <wp:anchor distT="0" distB="0" distL="114300" distR="114300" simplePos="0" relativeHeight="251659776" behindDoc="0" locked="0" layoutInCell="1" allowOverlap="1">
                <wp:simplePos x="0" y="0"/>
                <wp:positionH relativeFrom="column">
                  <wp:posOffset>2835910</wp:posOffset>
                </wp:positionH>
                <wp:positionV relativeFrom="paragraph">
                  <wp:posOffset>4180840</wp:posOffset>
                </wp:positionV>
                <wp:extent cx="492125" cy="346710"/>
                <wp:effectExtent l="5080" t="6350" r="7620" b="889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125" cy="3467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564335" id="Rectangle 5" o:spid="_x0000_s1026" style="position:absolute;margin-left:223.3pt;margin-top:329.2pt;width:38.75pt;height:27.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" strokecolor="white"/>
            </w:pict>
          </mc:Fallback>
        </mc:AlternateContent>
      </w:r>
    </w:p>
    <w:p w:rsidR="001C2E2E" w:rsidRPr="001A7DF6" w:rsidRDefault="001C2E2E" w:rsidP="001C2E2E">
      <w:pPr>
        <w:rPr>
          <w:szCs w:val="22"/>
          <w:cs/>
          <w:lang w:bidi="th-TH"/>
        </w:rPr>
        <w:sectPr w:rsidR="001C2E2E" w:rsidRPr="001A7DF6" w:rsidSect="00D2527E">
          <w:headerReference w:type="default" r:id="rId8"/>
          <w:pgSz w:w="11907" w:h="16840"/>
          <w:pgMar w:top="691" w:right="1152" w:bottom="576" w:left="1152" w:header="720" w:footer="720" w:gutter="0"/>
          <w:cols w:space="720"/>
        </w:sectPr>
      </w:pPr>
    </w:p>
    <w:p w:rsidR="001C2E2E" w:rsidRPr="001A7DF6" w:rsidRDefault="001C2E2E" w:rsidP="001C2E2E">
      <w:pPr>
        <w:rPr>
          <w:rFonts w:cs="Times New Roman"/>
          <w:i/>
          <w:iCs/>
          <w:szCs w:val="22"/>
        </w:rPr>
      </w:pPr>
      <w:r w:rsidRPr="001A7DF6">
        <w:rPr>
          <w:rFonts w:cs="Times New Roman"/>
          <w:i/>
          <w:iCs/>
          <w:szCs w:val="22"/>
        </w:rPr>
        <w:lastRenderedPageBreak/>
        <w:t>Key Audit Matters</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Key audit matters are those matters that, in my professional judgment, were of most significance in my audit of the consolidated and separate financial statements of the current period</w:t>
      </w:r>
      <w:r w:rsidRPr="00DD0689">
        <w:rPr>
          <w:szCs w:val="22"/>
          <w:cs/>
          <w:lang w:bidi="th-TH"/>
        </w:rPr>
        <w:t xml:space="preserve">. </w:t>
      </w:r>
      <w:r w:rsidRPr="001A7DF6">
        <w:rPr>
          <w:rFonts w:cs="Times New Roman"/>
          <w:szCs w:val="22"/>
        </w:rPr>
        <w:t>These matters were addressed in the context of my audit of the consolidated and separate financial statements as a whole, and in forming my opinion thereon, and I do not provide a separate opinion on these matters</w:t>
      </w:r>
      <w:r w:rsidRPr="00DD0689">
        <w:rPr>
          <w:szCs w:val="22"/>
          <w:cs/>
          <w:lang w:bidi="th-TH"/>
        </w:rPr>
        <w:t>.</w:t>
      </w:r>
    </w:p>
    <w:p w:rsidR="001C2E2E" w:rsidRPr="001A7DF6" w:rsidRDefault="001C2E2E" w:rsidP="001C2E2E">
      <w:pPr>
        <w:jc w:val="thaiDistribute"/>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883"/>
      </w:tblGrid>
      <w:tr w:rsidR="001C2E2E" w:rsidRPr="001A7DF6" w:rsidTr="00D2527E">
        <w:tc>
          <w:tcPr>
            <w:tcW w:w="9738" w:type="dxa"/>
            <w:gridSpan w:val="2"/>
            <w:shd w:val="clear" w:color="auto" w:fill="auto"/>
          </w:tcPr>
          <w:p w:rsidR="001C2E2E" w:rsidRPr="001A7DF6" w:rsidRDefault="00E2609B" w:rsidP="00D2527E">
            <w:pPr>
              <w:rPr>
                <w:rFonts w:cs="Times New Roman"/>
                <w:szCs w:val="22"/>
              </w:rPr>
            </w:pPr>
            <w:r w:rsidRPr="00E2609B">
              <w:rPr>
                <w:rFonts w:cs="Times New Roman"/>
                <w:szCs w:val="22"/>
              </w:rPr>
              <w:t>Fair value assessment of net assets acquired from an acquisition of investment in associate in Norway</w:t>
            </w:r>
          </w:p>
        </w:tc>
      </w:tr>
      <w:tr w:rsidR="001C2E2E" w:rsidRPr="001A7DF6" w:rsidTr="00D2527E">
        <w:tc>
          <w:tcPr>
            <w:tcW w:w="9738" w:type="dxa"/>
            <w:gridSpan w:val="2"/>
            <w:shd w:val="clear" w:color="auto" w:fill="auto"/>
          </w:tcPr>
          <w:p w:rsidR="001C2E2E" w:rsidRPr="001A7DF6" w:rsidRDefault="00E2609B" w:rsidP="00D2527E">
            <w:pPr>
              <w:rPr>
                <w:rFonts w:cs="Times New Roman"/>
                <w:szCs w:val="22"/>
              </w:rPr>
            </w:pPr>
            <w:r w:rsidRPr="00E2609B">
              <w:rPr>
                <w:rFonts w:cs="Times New Roman"/>
                <w:szCs w:val="22"/>
              </w:rPr>
              <w:t xml:space="preserve">Refer to Notes 4 </w:t>
            </w:r>
            <w:r w:rsidRPr="00E2609B">
              <w:rPr>
                <w:szCs w:val="22"/>
                <w:cs/>
                <w:lang w:bidi="th-TH"/>
              </w:rPr>
              <w:t>(</w:t>
            </w:r>
            <w:r w:rsidRPr="00E2609B">
              <w:rPr>
                <w:rFonts w:cs="Times New Roman"/>
                <w:szCs w:val="22"/>
              </w:rPr>
              <w:t>a</w:t>
            </w:r>
            <w:r w:rsidRPr="00E2609B">
              <w:rPr>
                <w:szCs w:val="22"/>
                <w:cs/>
                <w:lang w:bidi="th-TH"/>
              </w:rPr>
              <w:t xml:space="preserve">) </w:t>
            </w:r>
            <w:r w:rsidRPr="00E2609B">
              <w:rPr>
                <w:rFonts w:cs="Times New Roman"/>
                <w:szCs w:val="22"/>
              </w:rPr>
              <w:t xml:space="preserve">and 5 </w:t>
            </w:r>
            <w:r w:rsidRPr="00E2609B">
              <w:rPr>
                <w:szCs w:val="22"/>
                <w:cs/>
                <w:lang w:bidi="th-TH"/>
              </w:rPr>
              <w:t>(</w:t>
            </w:r>
            <w:r w:rsidRPr="00E2609B">
              <w:rPr>
                <w:rFonts w:cs="Times New Roman"/>
                <w:szCs w:val="22"/>
              </w:rPr>
              <w:t>a</w:t>
            </w:r>
            <w:r w:rsidRPr="00E2609B">
              <w:rPr>
                <w:szCs w:val="22"/>
                <w:cs/>
                <w:lang w:bidi="th-TH"/>
              </w:rPr>
              <w:t xml:space="preserve">) </w:t>
            </w:r>
            <w:r w:rsidRPr="00E2609B">
              <w:rPr>
                <w:rFonts w:cs="Times New Roman"/>
                <w:szCs w:val="22"/>
              </w:rPr>
              <w:t>to the financial statements</w:t>
            </w:r>
            <w:r w:rsidRPr="00E2609B">
              <w:rPr>
                <w:szCs w:val="22"/>
                <w:cs/>
                <w:lang w:bidi="th-TH"/>
              </w:rPr>
              <w:t>.</w:t>
            </w:r>
          </w:p>
        </w:tc>
      </w:tr>
      <w:tr w:rsidR="001C2E2E" w:rsidRPr="001A7DF6" w:rsidTr="00D2527E">
        <w:tc>
          <w:tcPr>
            <w:tcW w:w="4788" w:type="dxa"/>
            <w:shd w:val="clear" w:color="auto" w:fill="auto"/>
          </w:tcPr>
          <w:p w:rsidR="001C2E2E" w:rsidRPr="004A0C13" w:rsidRDefault="001C2E2E" w:rsidP="00D2527E">
            <w:pPr>
              <w:jc w:val="center"/>
              <w:rPr>
                <w:rFonts w:cs="Times New Roman"/>
                <w:szCs w:val="22"/>
              </w:rPr>
            </w:pPr>
            <w:r w:rsidRPr="004A0C13">
              <w:rPr>
                <w:rFonts w:cs="Times New Roman"/>
                <w:szCs w:val="22"/>
              </w:rPr>
              <w:t>The key audit matter</w:t>
            </w:r>
          </w:p>
        </w:tc>
        <w:tc>
          <w:tcPr>
            <w:tcW w:w="4950" w:type="dxa"/>
            <w:shd w:val="clear" w:color="auto" w:fill="auto"/>
          </w:tcPr>
          <w:p w:rsidR="001C2E2E" w:rsidRPr="004A0C13" w:rsidRDefault="001C2E2E" w:rsidP="00D2527E">
            <w:pPr>
              <w:jc w:val="center"/>
              <w:rPr>
                <w:rFonts w:cs="Times New Roman"/>
                <w:szCs w:val="22"/>
              </w:rPr>
            </w:pPr>
            <w:r w:rsidRPr="004A0C13">
              <w:rPr>
                <w:rFonts w:cs="Times New Roman"/>
                <w:szCs w:val="22"/>
              </w:rPr>
              <w:t>How the matter was addressed in the audit</w:t>
            </w:r>
          </w:p>
        </w:tc>
      </w:tr>
      <w:tr w:rsidR="001C2E2E" w:rsidRPr="001A7DF6" w:rsidTr="00D2527E">
        <w:tc>
          <w:tcPr>
            <w:tcW w:w="4788" w:type="dxa"/>
            <w:shd w:val="clear" w:color="auto" w:fill="auto"/>
          </w:tcPr>
          <w:p w:rsidR="001C2E2E" w:rsidRDefault="00E2609B" w:rsidP="00D2527E">
            <w:pPr>
              <w:jc w:val="thaiDistribute"/>
              <w:rPr>
                <w:rFonts w:cs="Times New Roman"/>
                <w:szCs w:val="22"/>
              </w:rPr>
            </w:pPr>
            <w:r w:rsidRPr="00E2609B">
              <w:rPr>
                <w:rFonts w:cs="Times New Roman"/>
                <w:szCs w:val="22"/>
              </w:rPr>
              <w:t xml:space="preserve">During 2019, the Group has completed the </w:t>
            </w:r>
            <w:r>
              <w:rPr>
                <w:rFonts w:cs="Times New Roman"/>
                <w:szCs w:val="22"/>
              </w:rPr>
              <w:br/>
            </w:r>
            <w:r w:rsidRPr="00E2609B">
              <w:rPr>
                <w:rFonts w:cs="Times New Roman"/>
                <w:szCs w:val="22"/>
              </w:rPr>
              <w:t xml:space="preserve">fair value assessment of net assets acquired from </w:t>
            </w:r>
            <w:r w:rsidR="00DD0689">
              <w:rPr>
                <w:rFonts w:cs="Times New Roman"/>
                <w:szCs w:val="22"/>
              </w:rPr>
              <w:br/>
            </w:r>
            <w:r w:rsidRPr="00E2609B">
              <w:rPr>
                <w:rFonts w:cs="Times New Roman"/>
                <w:szCs w:val="22"/>
              </w:rPr>
              <w:t>an acquisition of investment in associate in Norway which operates petroleum exploration and production during 2018</w:t>
            </w:r>
            <w:r w:rsidRPr="00E2609B">
              <w:rPr>
                <w:szCs w:val="22"/>
                <w:cs/>
                <w:lang w:bidi="th-TH"/>
              </w:rPr>
              <w:t>.</w:t>
            </w:r>
          </w:p>
          <w:p w:rsidR="00E2609B" w:rsidRPr="001A7DF6" w:rsidRDefault="00E2609B" w:rsidP="00D2527E">
            <w:pPr>
              <w:jc w:val="thaiDistribute"/>
              <w:rPr>
                <w:rFonts w:cs="Times New Roman"/>
                <w:szCs w:val="22"/>
              </w:rPr>
            </w:pPr>
          </w:p>
          <w:p w:rsidR="001C2E2E" w:rsidRPr="001A7DF6" w:rsidRDefault="00E2609B" w:rsidP="00D2527E">
            <w:pPr>
              <w:jc w:val="thaiDistribute"/>
              <w:rPr>
                <w:rFonts w:cs="Times New Roman"/>
                <w:szCs w:val="22"/>
              </w:rPr>
            </w:pPr>
            <w:r w:rsidRPr="00E2609B">
              <w:rPr>
                <w:rFonts w:cs="Times New Roman"/>
                <w:szCs w:val="22"/>
              </w:rPr>
              <w:t>Due to the materiality of the transactions and the significant judgment and complexities involved in determining the fair value, I considered as the key audit matter</w:t>
            </w:r>
            <w:r w:rsidRPr="00E2609B">
              <w:rPr>
                <w:szCs w:val="22"/>
                <w:cs/>
                <w:lang w:bidi="th-TH"/>
              </w:rPr>
              <w:t>.</w:t>
            </w:r>
          </w:p>
        </w:tc>
        <w:tc>
          <w:tcPr>
            <w:tcW w:w="4950" w:type="dxa"/>
            <w:shd w:val="clear" w:color="auto" w:fill="auto"/>
          </w:tcPr>
          <w:p w:rsidR="001C2E2E" w:rsidRPr="001A7DF6" w:rsidRDefault="001C2E2E" w:rsidP="00D2527E">
            <w:pPr>
              <w:jc w:val="thaiDistribute"/>
              <w:rPr>
                <w:rFonts w:cs="Times New Roman"/>
                <w:szCs w:val="22"/>
              </w:rPr>
            </w:pPr>
            <w:r w:rsidRPr="001A7DF6">
              <w:rPr>
                <w:rFonts w:cs="Times New Roman"/>
                <w:szCs w:val="22"/>
              </w:rPr>
              <w:t>My audit procedures included the following</w:t>
            </w:r>
            <w:r w:rsidRPr="001A7DF6">
              <w:rPr>
                <w:szCs w:val="22"/>
                <w:cs/>
                <w:lang w:bidi="th-TH"/>
              </w:rPr>
              <w:t>:</w:t>
            </w:r>
          </w:p>
          <w:p w:rsidR="001C2E2E" w:rsidRPr="001A7DF6" w:rsidRDefault="001C2E2E" w:rsidP="00D2527E">
            <w:pPr>
              <w:jc w:val="thaiDistribute"/>
              <w:rPr>
                <w:rFonts w:cs="Times New Roman"/>
                <w:szCs w:val="22"/>
              </w:rPr>
            </w:pPr>
          </w:p>
          <w:p w:rsidR="001C2E2E" w:rsidRPr="001A7DF6" w:rsidRDefault="001C2E2E" w:rsidP="00E2609B">
            <w:pPr>
              <w:pStyle w:val="ListParagraph"/>
              <w:numPr>
                <w:ilvl w:val="0"/>
                <w:numId w:val="15"/>
              </w:numPr>
              <w:jc w:val="thaiDistribute"/>
              <w:rPr>
                <w:szCs w:val="22"/>
              </w:rPr>
            </w:pPr>
            <w:r w:rsidRPr="001A7DF6">
              <w:rPr>
                <w:szCs w:val="22"/>
              </w:rPr>
              <w:t>Inquired management and understood on the procedures on identification of fair value on net assets acquired which was prepared by the management</w:t>
            </w:r>
            <w:r w:rsidRPr="001A7DF6">
              <w:rPr>
                <w:rFonts w:cs="Angsana New"/>
                <w:szCs w:val="22"/>
                <w:cs/>
                <w:lang w:bidi="th-TH"/>
              </w:rPr>
              <w:t>.</w:t>
            </w:r>
          </w:p>
          <w:p w:rsidR="001C2E2E" w:rsidRPr="00300324" w:rsidRDefault="001C2E2E" w:rsidP="00300324">
            <w:pPr>
              <w:pStyle w:val="ListParagraph"/>
              <w:numPr>
                <w:ilvl w:val="0"/>
                <w:numId w:val="15"/>
              </w:numPr>
              <w:jc w:val="thaiDistribute"/>
              <w:rPr>
                <w:szCs w:val="22"/>
              </w:rPr>
            </w:pPr>
            <w:r w:rsidRPr="001A7DF6">
              <w:rPr>
                <w:szCs w:val="22"/>
              </w:rPr>
              <w:t xml:space="preserve">Read the </w:t>
            </w:r>
            <w:r>
              <w:rPr>
                <w:szCs w:val="28"/>
                <w:lang w:val="en-US" w:bidi="th-TH"/>
              </w:rPr>
              <w:t xml:space="preserve">share </w:t>
            </w:r>
            <w:r w:rsidRPr="001A7DF6">
              <w:rPr>
                <w:szCs w:val="22"/>
              </w:rPr>
              <w:t>sale and purchase agreement, evaluated the appropriateness of the identification of the net assets acquired at the date of acquisition</w:t>
            </w:r>
            <w:r w:rsidRPr="001A7DF6">
              <w:rPr>
                <w:rFonts w:cs="Angsana New"/>
                <w:szCs w:val="22"/>
                <w:cs/>
                <w:lang w:bidi="th-TH"/>
              </w:rPr>
              <w:t>.</w:t>
            </w:r>
          </w:p>
          <w:p w:rsidR="001C2E2E" w:rsidRPr="00300324" w:rsidRDefault="001C2E2E" w:rsidP="00300324">
            <w:pPr>
              <w:pStyle w:val="ListParagraph"/>
              <w:numPr>
                <w:ilvl w:val="0"/>
                <w:numId w:val="15"/>
              </w:numPr>
              <w:jc w:val="thaiDistribute"/>
              <w:rPr>
                <w:szCs w:val="22"/>
              </w:rPr>
            </w:pPr>
            <w:r w:rsidRPr="001A7DF6">
              <w:rPr>
                <w:szCs w:val="22"/>
              </w:rPr>
              <w:t>Evaluated the independence and competency of independent appraiser</w:t>
            </w:r>
            <w:r w:rsidRPr="001A7DF6">
              <w:rPr>
                <w:rFonts w:cs="Angsana New"/>
                <w:szCs w:val="22"/>
                <w:cs/>
                <w:lang w:bidi="th-TH"/>
              </w:rPr>
              <w:t>.</w:t>
            </w:r>
          </w:p>
          <w:p w:rsidR="001C2E2E" w:rsidRPr="00300324" w:rsidRDefault="001C2E2E" w:rsidP="00300324">
            <w:pPr>
              <w:pStyle w:val="ListParagraph"/>
              <w:numPr>
                <w:ilvl w:val="0"/>
                <w:numId w:val="15"/>
              </w:numPr>
              <w:jc w:val="thaiDistribute"/>
              <w:rPr>
                <w:szCs w:val="22"/>
              </w:rPr>
            </w:pPr>
            <w:r w:rsidRPr="001A7DF6">
              <w:rPr>
                <w:szCs w:val="22"/>
              </w:rPr>
              <w:t xml:space="preserve">Involved KPMG specialist to evaluate valuation methodology and financial parameters applied to the discount rate </w:t>
            </w:r>
            <w:r w:rsidRPr="001A7DF6">
              <w:rPr>
                <w:rFonts w:cs="Cordia New"/>
                <w:szCs w:val="22"/>
              </w:rPr>
              <w:t>of intangible assets</w:t>
            </w:r>
            <w:r w:rsidRPr="001A7DF6">
              <w:rPr>
                <w:rFonts w:cs="Angsana New"/>
                <w:szCs w:val="22"/>
                <w:cs/>
                <w:lang w:bidi="th-TH"/>
              </w:rPr>
              <w:t>.</w:t>
            </w:r>
          </w:p>
          <w:p w:rsidR="001C2E2E" w:rsidRPr="00300324" w:rsidRDefault="001C2E2E" w:rsidP="00300324">
            <w:pPr>
              <w:pStyle w:val="ListParagraph"/>
              <w:numPr>
                <w:ilvl w:val="0"/>
                <w:numId w:val="15"/>
              </w:numPr>
              <w:jc w:val="thaiDistribute"/>
              <w:rPr>
                <w:szCs w:val="22"/>
              </w:rPr>
            </w:pPr>
            <w:r w:rsidRPr="001A7DF6">
              <w:rPr>
                <w:szCs w:val="22"/>
              </w:rPr>
              <w:t>Evaluated significant assumptions underpinning the valuations reference to internal and external information and mathematical accuracy</w:t>
            </w:r>
            <w:r w:rsidRPr="001A7DF6">
              <w:rPr>
                <w:rFonts w:cs="Angsana New"/>
                <w:szCs w:val="22"/>
                <w:cs/>
                <w:lang w:bidi="th-TH"/>
              </w:rPr>
              <w:t>.</w:t>
            </w:r>
          </w:p>
          <w:p w:rsidR="001C2E2E" w:rsidRDefault="001C2E2E" w:rsidP="00E2609B">
            <w:pPr>
              <w:pStyle w:val="ListParagraph"/>
              <w:numPr>
                <w:ilvl w:val="0"/>
                <w:numId w:val="15"/>
              </w:numPr>
              <w:jc w:val="thaiDistribute"/>
              <w:rPr>
                <w:szCs w:val="22"/>
                <w:lang w:bidi="th-TH"/>
              </w:rPr>
            </w:pPr>
            <w:r w:rsidRPr="001A7DF6">
              <w:rPr>
                <w:szCs w:val="22"/>
              </w:rPr>
              <w:t>Considered the adequacy of disclosures in accordance with Thai Financial Reporting Standard</w:t>
            </w:r>
            <w:r w:rsidRPr="001A7DF6">
              <w:rPr>
                <w:rFonts w:cs="Angsana New"/>
                <w:szCs w:val="22"/>
                <w:cs/>
                <w:lang w:bidi="th-TH"/>
              </w:rPr>
              <w:t>.</w:t>
            </w:r>
          </w:p>
          <w:p w:rsidR="00E2609B" w:rsidRPr="001A7DF6" w:rsidRDefault="00E2609B" w:rsidP="00D2527E">
            <w:pPr>
              <w:ind w:left="252" w:hanging="180"/>
              <w:jc w:val="thaiDistribute"/>
              <w:rPr>
                <w:rFonts w:cs="Times New Roman"/>
                <w:szCs w:val="22"/>
              </w:rPr>
            </w:pPr>
          </w:p>
        </w:tc>
      </w:tr>
    </w:tbl>
    <w:p w:rsidR="001C2E2E" w:rsidRDefault="001C2E2E"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F86A8E" w:rsidRDefault="00F86A8E"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Pr="001A7DF6" w:rsidRDefault="00300324" w:rsidP="001C2E2E">
      <w:pPr>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881"/>
      </w:tblGrid>
      <w:tr w:rsidR="001C2E2E" w:rsidRPr="001A7DF6" w:rsidTr="006D4BD1">
        <w:tc>
          <w:tcPr>
            <w:tcW w:w="9593" w:type="dxa"/>
            <w:gridSpan w:val="2"/>
            <w:shd w:val="clear" w:color="auto" w:fill="auto"/>
          </w:tcPr>
          <w:p w:rsidR="001C2E2E" w:rsidRPr="001A7DF6" w:rsidRDefault="00E2609B" w:rsidP="00D2527E">
            <w:pPr>
              <w:rPr>
                <w:szCs w:val="28"/>
                <w:lang w:val="en-US" w:bidi="th-TH"/>
              </w:rPr>
            </w:pPr>
            <w:r w:rsidRPr="00E2609B">
              <w:rPr>
                <w:szCs w:val="28"/>
                <w:lang w:val="en-US" w:bidi="th-TH"/>
              </w:rPr>
              <w:t>Acquisition of investment in subsidiary</w:t>
            </w:r>
          </w:p>
        </w:tc>
      </w:tr>
      <w:tr w:rsidR="001C2E2E" w:rsidRPr="001A7DF6" w:rsidTr="006D4BD1">
        <w:tc>
          <w:tcPr>
            <w:tcW w:w="9593" w:type="dxa"/>
            <w:gridSpan w:val="2"/>
            <w:shd w:val="clear" w:color="auto" w:fill="auto"/>
          </w:tcPr>
          <w:p w:rsidR="001C2E2E" w:rsidRPr="001A7DF6" w:rsidRDefault="00E2609B" w:rsidP="00D2527E">
            <w:pPr>
              <w:rPr>
                <w:rFonts w:cs="Times New Roman"/>
                <w:szCs w:val="22"/>
              </w:rPr>
            </w:pPr>
            <w:r w:rsidRPr="00E2609B">
              <w:rPr>
                <w:rFonts w:cs="Times New Roman"/>
                <w:szCs w:val="22"/>
              </w:rPr>
              <w:t xml:space="preserve">Refer to Notes 4 </w:t>
            </w:r>
            <w:r w:rsidRPr="00E2609B">
              <w:rPr>
                <w:szCs w:val="22"/>
                <w:cs/>
                <w:lang w:bidi="th-TH"/>
              </w:rPr>
              <w:t>(</w:t>
            </w:r>
            <w:r w:rsidRPr="00E2609B">
              <w:rPr>
                <w:rFonts w:cs="Times New Roman"/>
                <w:szCs w:val="22"/>
              </w:rPr>
              <w:t>a</w:t>
            </w:r>
            <w:r w:rsidRPr="00E2609B">
              <w:rPr>
                <w:szCs w:val="22"/>
                <w:cs/>
                <w:lang w:bidi="th-TH"/>
              </w:rPr>
              <w:t>)</w:t>
            </w:r>
            <w:r w:rsidRPr="00E2609B">
              <w:rPr>
                <w:rFonts w:cs="Times New Roman"/>
                <w:szCs w:val="22"/>
              </w:rPr>
              <w:t xml:space="preserve">, 5 </w:t>
            </w:r>
            <w:r w:rsidRPr="00E2609B">
              <w:rPr>
                <w:szCs w:val="22"/>
                <w:cs/>
                <w:lang w:bidi="th-TH"/>
              </w:rPr>
              <w:t>(</w:t>
            </w:r>
            <w:r w:rsidRPr="00E2609B">
              <w:rPr>
                <w:rFonts w:cs="Times New Roman"/>
                <w:szCs w:val="22"/>
              </w:rPr>
              <w:t>b</w:t>
            </w:r>
            <w:r w:rsidRPr="00E2609B">
              <w:rPr>
                <w:szCs w:val="22"/>
                <w:cs/>
                <w:lang w:bidi="th-TH"/>
              </w:rPr>
              <w:t xml:space="preserve">) </w:t>
            </w:r>
            <w:r w:rsidRPr="00E2609B">
              <w:rPr>
                <w:rFonts w:cs="Times New Roman"/>
                <w:szCs w:val="22"/>
              </w:rPr>
              <w:t>and 12 to the financial statements</w:t>
            </w:r>
            <w:r w:rsidRPr="00E2609B">
              <w:rPr>
                <w:szCs w:val="22"/>
                <w:cs/>
                <w:lang w:bidi="th-TH"/>
              </w:rPr>
              <w:t>.</w:t>
            </w:r>
          </w:p>
        </w:tc>
      </w:tr>
      <w:tr w:rsidR="001C2E2E" w:rsidRPr="001A7DF6" w:rsidTr="006D4BD1">
        <w:tc>
          <w:tcPr>
            <w:tcW w:w="4712" w:type="dxa"/>
            <w:shd w:val="clear" w:color="auto" w:fill="auto"/>
          </w:tcPr>
          <w:p w:rsidR="001C2E2E" w:rsidRPr="004A0C13" w:rsidRDefault="001C2E2E" w:rsidP="00D2527E">
            <w:pPr>
              <w:jc w:val="center"/>
              <w:rPr>
                <w:rFonts w:cs="Times New Roman"/>
                <w:szCs w:val="22"/>
              </w:rPr>
            </w:pPr>
            <w:r w:rsidRPr="004A0C13">
              <w:rPr>
                <w:rFonts w:cs="Times New Roman"/>
                <w:szCs w:val="22"/>
              </w:rPr>
              <w:t>The key audit matter</w:t>
            </w:r>
          </w:p>
        </w:tc>
        <w:tc>
          <w:tcPr>
            <w:tcW w:w="4881" w:type="dxa"/>
            <w:shd w:val="clear" w:color="auto" w:fill="auto"/>
          </w:tcPr>
          <w:p w:rsidR="001C2E2E" w:rsidRPr="004A0C13" w:rsidRDefault="001C2E2E" w:rsidP="00D2527E">
            <w:pPr>
              <w:jc w:val="center"/>
              <w:rPr>
                <w:rFonts w:cs="Times New Roman"/>
                <w:szCs w:val="22"/>
              </w:rPr>
            </w:pPr>
            <w:r w:rsidRPr="004A0C13">
              <w:rPr>
                <w:rFonts w:cs="Times New Roman"/>
                <w:szCs w:val="22"/>
              </w:rPr>
              <w:t>How the matter was addressed in the audit</w:t>
            </w:r>
          </w:p>
        </w:tc>
      </w:tr>
      <w:tr w:rsidR="001C2E2E" w:rsidRPr="001A7DF6" w:rsidTr="006D4BD1">
        <w:tc>
          <w:tcPr>
            <w:tcW w:w="4712" w:type="dxa"/>
            <w:shd w:val="clear" w:color="auto" w:fill="auto"/>
          </w:tcPr>
          <w:p w:rsidR="001C2E2E" w:rsidRDefault="00E2609B" w:rsidP="00D2527E">
            <w:pPr>
              <w:jc w:val="thaiDistribute"/>
              <w:rPr>
                <w:szCs w:val="28"/>
                <w:lang w:val="en-US" w:bidi="th-TH"/>
              </w:rPr>
            </w:pPr>
            <w:r w:rsidRPr="00E2609B">
              <w:rPr>
                <w:szCs w:val="28"/>
                <w:lang w:val="en-US" w:bidi="th-TH"/>
              </w:rPr>
              <w:t xml:space="preserve">In September 2019, the Group has completed </w:t>
            </w:r>
            <w:r w:rsidR="00DD0689">
              <w:rPr>
                <w:szCs w:val="28"/>
                <w:lang w:val="en-US" w:bidi="th-TH"/>
              </w:rPr>
              <w:br/>
            </w:r>
            <w:r w:rsidRPr="00E2609B">
              <w:rPr>
                <w:szCs w:val="28"/>
                <w:lang w:val="en-US" w:bidi="th-TH"/>
              </w:rPr>
              <w:t xml:space="preserve">the acquisition of hydropower plant project in </w:t>
            </w:r>
            <w:r w:rsidR="00DD0689">
              <w:rPr>
                <w:szCs w:val="28"/>
                <w:lang w:val="en-US" w:bidi="th-TH"/>
              </w:rPr>
              <w:br/>
            </w:r>
            <w:r w:rsidRPr="00E2609B">
              <w:rPr>
                <w:szCs w:val="28"/>
                <w:lang w:val="en-US" w:bidi="th-TH"/>
              </w:rPr>
              <w:t>The Lao People</w:t>
            </w:r>
            <w:r w:rsidRPr="00E2609B">
              <w:rPr>
                <w:szCs w:val="22"/>
                <w:cs/>
                <w:lang w:val="en-US" w:bidi="th-TH"/>
              </w:rPr>
              <w:t>’</w:t>
            </w:r>
            <w:r w:rsidRPr="00E2609B">
              <w:rPr>
                <w:szCs w:val="28"/>
                <w:lang w:val="en-US" w:bidi="th-TH"/>
              </w:rPr>
              <w:t>s Democratic Republic</w:t>
            </w:r>
            <w:r w:rsidRPr="00E2609B">
              <w:rPr>
                <w:szCs w:val="22"/>
                <w:cs/>
                <w:lang w:val="en-US" w:bidi="th-TH"/>
              </w:rPr>
              <w:t xml:space="preserve">. </w:t>
            </w:r>
            <w:r w:rsidRPr="00E2609B">
              <w:rPr>
                <w:szCs w:val="28"/>
                <w:lang w:val="en-US" w:bidi="th-TH"/>
              </w:rPr>
              <w:t>The management has estimated the fair value of net assets acquired including consideration transferred with the differences which was recognised as goodwill</w:t>
            </w:r>
            <w:r w:rsidRPr="00E2609B">
              <w:rPr>
                <w:szCs w:val="22"/>
                <w:cs/>
                <w:lang w:val="en-US" w:bidi="th-TH"/>
              </w:rPr>
              <w:t>.</w:t>
            </w:r>
          </w:p>
          <w:p w:rsidR="00E2609B" w:rsidRPr="001A7DF6" w:rsidRDefault="00E2609B" w:rsidP="00D2527E">
            <w:pPr>
              <w:jc w:val="thaiDistribute"/>
              <w:rPr>
                <w:rFonts w:cs="Times New Roman"/>
                <w:szCs w:val="22"/>
              </w:rPr>
            </w:pPr>
          </w:p>
          <w:p w:rsidR="001C2E2E" w:rsidRPr="001A7DF6" w:rsidRDefault="00E2609B" w:rsidP="00D2527E">
            <w:pPr>
              <w:jc w:val="thaiDistribute"/>
              <w:rPr>
                <w:rFonts w:cs="Times New Roman"/>
                <w:szCs w:val="22"/>
              </w:rPr>
            </w:pPr>
            <w:r w:rsidRPr="00E2609B">
              <w:rPr>
                <w:rFonts w:cs="Times New Roman"/>
                <w:szCs w:val="22"/>
              </w:rPr>
              <w:t>Due to the materiality of the transactions and the significant judgment and complexities involved in determining the fair value, I considered as the key audit matter</w:t>
            </w:r>
            <w:r w:rsidRPr="00E2609B">
              <w:rPr>
                <w:szCs w:val="22"/>
                <w:cs/>
                <w:lang w:bidi="th-TH"/>
              </w:rPr>
              <w:t>.</w:t>
            </w:r>
          </w:p>
        </w:tc>
        <w:tc>
          <w:tcPr>
            <w:tcW w:w="4881" w:type="dxa"/>
            <w:shd w:val="clear" w:color="auto" w:fill="auto"/>
          </w:tcPr>
          <w:p w:rsidR="001C2E2E" w:rsidRPr="001A7DF6" w:rsidRDefault="001C2E2E" w:rsidP="00D2527E">
            <w:pPr>
              <w:jc w:val="thaiDistribute"/>
              <w:rPr>
                <w:rFonts w:cs="Times New Roman"/>
                <w:szCs w:val="22"/>
              </w:rPr>
            </w:pPr>
            <w:r w:rsidRPr="001A7DF6">
              <w:rPr>
                <w:rFonts w:cs="Times New Roman"/>
                <w:szCs w:val="22"/>
              </w:rPr>
              <w:t>My audit procedures included the following</w:t>
            </w:r>
            <w:r w:rsidRPr="001A7DF6">
              <w:rPr>
                <w:szCs w:val="22"/>
                <w:cs/>
                <w:lang w:bidi="th-TH"/>
              </w:rPr>
              <w:t>:</w:t>
            </w:r>
          </w:p>
          <w:p w:rsidR="001C2E2E" w:rsidRPr="001A7DF6" w:rsidRDefault="001C2E2E" w:rsidP="00E2609B">
            <w:pPr>
              <w:ind w:left="36"/>
              <w:jc w:val="thaiDistribute"/>
              <w:rPr>
                <w:rFonts w:cs="Times New Roman"/>
                <w:szCs w:val="22"/>
              </w:rPr>
            </w:pPr>
          </w:p>
          <w:p w:rsidR="001C2E2E" w:rsidRDefault="00E2609B" w:rsidP="00E2609B">
            <w:pPr>
              <w:pStyle w:val="ListParagraph"/>
              <w:numPr>
                <w:ilvl w:val="0"/>
                <w:numId w:val="15"/>
              </w:numPr>
              <w:jc w:val="thaiDistribute"/>
              <w:rPr>
                <w:szCs w:val="22"/>
              </w:rPr>
            </w:pPr>
            <w:r w:rsidRPr="00E2609B">
              <w:rPr>
                <w:szCs w:val="22"/>
              </w:rPr>
              <w:t>Inquired management and understood on the procedures on identification of fair value on net assets acquired which was prepared by the management</w:t>
            </w:r>
            <w:r w:rsidRPr="00E2609B">
              <w:rPr>
                <w:rFonts w:cs="Angsana New"/>
                <w:szCs w:val="22"/>
                <w:cs/>
                <w:lang w:bidi="th-TH"/>
              </w:rPr>
              <w:t>.</w:t>
            </w:r>
          </w:p>
          <w:p w:rsidR="001C2E2E" w:rsidRPr="00E2609B" w:rsidRDefault="00E2609B" w:rsidP="00E2609B">
            <w:pPr>
              <w:pStyle w:val="ListParagraph"/>
              <w:numPr>
                <w:ilvl w:val="0"/>
                <w:numId w:val="15"/>
              </w:numPr>
              <w:jc w:val="thaiDistribute"/>
              <w:rPr>
                <w:szCs w:val="22"/>
              </w:rPr>
            </w:pPr>
            <w:r w:rsidRPr="00E2609B">
              <w:rPr>
                <w:szCs w:val="22"/>
                <w:lang w:val="en-US"/>
              </w:rPr>
              <w:t>Read the share sale and purchase agreement and significant related agreements, evaluated the appropriateness of the identification of net assets acquired at the date of acquisition</w:t>
            </w:r>
            <w:r w:rsidRPr="00E2609B">
              <w:rPr>
                <w:rFonts w:cs="Angsana New"/>
                <w:szCs w:val="22"/>
                <w:cs/>
                <w:lang w:val="en-US" w:bidi="th-TH"/>
              </w:rPr>
              <w:t>.</w:t>
            </w:r>
          </w:p>
          <w:p w:rsidR="00E2609B" w:rsidRDefault="00E2609B" w:rsidP="00E2609B">
            <w:pPr>
              <w:pStyle w:val="ListParagraph"/>
              <w:numPr>
                <w:ilvl w:val="0"/>
                <w:numId w:val="15"/>
              </w:numPr>
              <w:jc w:val="thaiDistribute"/>
              <w:rPr>
                <w:szCs w:val="22"/>
              </w:rPr>
            </w:pPr>
            <w:r w:rsidRPr="00E2609B">
              <w:rPr>
                <w:szCs w:val="22"/>
              </w:rPr>
              <w:t>Evaluated the independence and competency of independent appraiser</w:t>
            </w:r>
            <w:r w:rsidRPr="00E2609B">
              <w:rPr>
                <w:rFonts w:cs="Angsana New"/>
                <w:szCs w:val="22"/>
                <w:cs/>
                <w:lang w:bidi="th-TH"/>
              </w:rPr>
              <w:t>.</w:t>
            </w:r>
          </w:p>
          <w:p w:rsidR="001C2E2E" w:rsidRPr="001A7DF6" w:rsidRDefault="00E2609B" w:rsidP="00E2609B">
            <w:pPr>
              <w:pStyle w:val="ListParagraph"/>
              <w:numPr>
                <w:ilvl w:val="0"/>
                <w:numId w:val="15"/>
              </w:numPr>
              <w:jc w:val="thaiDistribute"/>
              <w:rPr>
                <w:szCs w:val="22"/>
              </w:rPr>
            </w:pPr>
            <w:r w:rsidRPr="00E2609B">
              <w:rPr>
                <w:szCs w:val="22"/>
              </w:rPr>
              <w:t>Involved KPMG specialist to evaluate valuation methodology and financial parameters applied to the discount rate</w:t>
            </w:r>
            <w:r w:rsidRPr="00E2609B">
              <w:rPr>
                <w:rFonts w:cs="Angsana New"/>
                <w:szCs w:val="22"/>
                <w:cs/>
                <w:lang w:bidi="th-TH"/>
              </w:rPr>
              <w:t>.</w:t>
            </w:r>
          </w:p>
          <w:p w:rsidR="001C2E2E" w:rsidRPr="001A7DF6" w:rsidRDefault="00E2609B" w:rsidP="00E2609B">
            <w:pPr>
              <w:pStyle w:val="ListParagraph"/>
              <w:numPr>
                <w:ilvl w:val="0"/>
                <w:numId w:val="15"/>
              </w:numPr>
              <w:jc w:val="thaiDistribute"/>
              <w:rPr>
                <w:szCs w:val="22"/>
              </w:rPr>
            </w:pPr>
            <w:r w:rsidRPr="00E2609B">
              <w:rPr>
                <w:szCs w:val="22"/>
              </w:rPr>
              <w:t>Evaluated significant assumptions underpinning the valuations reference to internal and external information and mathematical accuracy</w:t>
            </w:r>
            <w:r w:rsidRPr="00E2609B">
              <w:rPr>
                <w:rFonts w:cs="Angsana New"/>
                <w:szCs w:val="22"/>
                <w:cs/>
                <w:lang w:bidi="th-TH"/>
              </w:rPr>
              <w:t>.</w:t>
            </w:r>
          </w:p>
          <w:p w:rsidR="001C2E2E" w:rsidRPr="001A7DF6" w:rsidRDefault="00E2609B" w:rsidP="00E2609B">
            <w:pPr>
              <w:pStyle w:val="ListParagraph"/>
              <w:numPr>
                <w:ilvl w:val="0"/>
                <w:numId w:val="15"/>
              </w:numPr>
              <w:jc w:val="thaiDistribute"/>
              <w:rPr>
                <w:szCs w:val="22"/>
              </w:rPr>
            </w:pPr>
            <w:r w:rsidRPr="00E2609B">
              <w:rPr>
                <w:szCs w:val="22"/>
              </w:rPr>
              <w:t>Considered the adequacy of disclosures in accordance with Thai Financial Reporting Standards</w:t>
            </w:r>
            <w:r w:rsidRPr="00E2609B">
              <w:rPr>
                <w:rFonts w:cs="Angsana New"/>
                <w:szCs w:val="22"/>
                <w:cs/>
                <w:lang w:bidi="th-TH"/>
              </w:rPr>
              <w:t>.</w:t>
            </w:r>
          </w:p>
          <w:p w:rsidR="001C2E2E" w:rsidRPr="001A7DF6" w:rsidRDefault="001C2E2E" w:rsidP="00E2609B">
            <w:pPr>
              <w:jc w:val="thaiDistribute"/>
              <w:rPr>
                <w:rFonts w:cs="Times New Roman"/>
                <w:szCs w:val="22"/>
              </w:rPr>
            </w:pPr>
          </w:p>
        </w:tc>
      </w:tr>
    </w:tbl>
    <w:p w:rsidR="001C2E2E" w:rsidRPr="001A7DF6" w:rsidRDefault="001C2E2E" w:rsidP="001C2E2E">
      <w:pPr>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4"/>
        <w:gridCol w:w="4889"/>
      </w:tblGrid>
      <w:tr w:rsidR="001C2E2E" w:rsidRPr="001A7DF6" w:rsidTr="00300324">
        <w:trPr>
          <w:tblHeader/>
        </w:trPr>
        <w:tc>
          <w:tcPr>
            <w:tcW w:w="9593" w:type="dxa"/>
            <w:gridSpan w:val="2"/>
            <w:shd w:val="clear" w:color="auto" w:fill="auto"/>
          </w:tcPr>
          <w:p w:rsidR="00300324" w:rsidRPr="00300324" w:rsidRDefault="00300324" w:rsidP="00300324">
            <w:pPr>
              <w:rPr>
                <w:rFonts w:cs="Times New Roman"/>
                <w:szCs w:val="22"/>
              </w:rPr>
            </w:pPr>
            <w:r w:rsidRPr="00300324">
              <w:rPr>
                <w:rFonts w:cs="Times New Roman"/>
                <w:szCs w:val="22"/>
              </w:rPr>
              <w:t>Impairment testing of investment in associates, investment in subsidiaries, oil exploration &amp; production</w:t>
            </w:r>
          </w:p>
          <w:p w:rsidR="001C2E2E" w:rsidRPr="001A7DF6" w:rsidRDefault="00300324" w:rsidP="00300324">
            <w:pPr>
              <w:rPr>
                <w:rFonts w:cs="Times New Roman"/>
                <w:szCs w:val="22"/>
              </w:rPr>
            </w:pPr>
            <w:r w:rsidRPr="00300324">
              <w:rPr>
                <w:rFonts w:cs="Times New Roman"/>
                <w:szCs w:val="22"/>
              </w:rPr>
              <w:t xml:space="preserve">   assets and goodwill</w:t>
            </w:r>
          </w:p>
        </w:tc>
      </w:tr>
      <w:tr w:rsidR="001C2E2E" w:rsidRPr="001A7DF6" w:rsidTr="00300324">
        <w:trPr>
          <w:tblHeader/>
        </w:trPr>
        <w:tc>
          <w:tcPr>
            <w:tcW w:w="9593" w:type="dxa"/>
            <w:gridSpan w:val="2"/>
            <w:shd w:val="clear" w:color="auto" w:fill="auto"/>
          </w:tcPr>
          <w:p w:rsidR="001C2E2E" w:rsidRPr="001A7DF6" w:rsidRDefault="00300324" w:rsidP="00D2527E">
            <w:pPr>
              <w:rPr>
                <w:rFonts w:cs="Times New Roman"/>
                <w:szCs w:val="22"/>
              </w:rPr>
            </w:pPr>
            <w:r w:rsidRPr="00300324">
              <w:rPr>
                <w:rFonts w:cs="Times New Roman"/>
                <w:szCs w:val="22"/>
              </w:rPr>
              <w:t xml:space="preserve">Refer to Notes 4 </w:t>
            </w:r>
            <w:r w:rsidRPr="00300324">
              <w:rPr>
                <w:szCs w:val="22"/>
                <w:cs/>
                <w:lang w:bidi="th-TH"/>
              </w:rPr>
              <w:t>(</w:t>
            </w:r>
            <w:r w:rsidRPr="00300324">
              <w:rPr>
                <w:rFonts w:cs="Times New Roman"/>
                <w:szCs w:val="22"/>
              </w:rPr>
              <w:t>m</w:t>
            </w:r>
            <w:r w:rsidRPr="00300324">
              <w:rPr>
                <w:szCs w:val="22"/>
                <w:cs/>
                <w:lang w:bidi="th-TH"/>
              </w:rPr>
              <w:t>)</w:t>
            </w:r>
            <w:r w:rsidRPr="00300324">
              <w:rPr>
                <w:rFonts w:cs="Times New Roman"/>
                <w:szCs w:val="22"/>
              </w:rPr>
              <w:t>, 12, 13, 16 and 18 to the financial statements</w:t>
            </w:r>
            <w:r w:rsidRPr="00300324">
              <w:rPr>
                <w:szCs w:val="22"/>
                <w:cs/>
                <w:lang w:bidi="th-TH"/>
              </w:rPr>
              <w:t>.</w:t>
            </w:r>
          </w:p>
        </w:tc>
      </w:tr>
      <w:tr w:rsidR="001C2E2E" w:rsidRPr="001A7DF6" w:rsidTr="00300324">
        <w:trPr>
          <w:tblHeader/>
        </w:trPr>
        <w:tc>
          <w:tcPr>
            <w:tcW w:w="4704" w:type="dxa"/>
            <w:shd w:val="clear" w:color="auto" w:fill="auto"/>
          </w:tcPr>
          <w:p w:rsidR="001C2E2E" w:rsidRPr="004A0C13" w:rsidRDefault="001C2E2E" w:rsidP="00D2527E">
            <w:pPr>
              <w:jc w:val="center"/>
              <w:rPr>
                <w:rFonts w:cs="Times New Roman"/>
                <w:szCs w:val="22"/>
              </w:rPr>
            </w:pPr>
            <w:r w:rsidRPr="004A0C13">
              <w:rPr>
                <w:rFonts w:cs="Times New Roman"/>
                <w:szCs w:val="22"/>
              </w:rPr>
              <w:t>The key audit matter</w:t>
            </w:r>
          </w:p>
        </w:tc>
        <w:tc>
          <w:tcPr>
            <w:tcW w:w="4889" w:type="dxa"/>
            <w:shd w:val="clear" w:color="auto" w:fill="auto"/>
          </w:tcPr>
          <w:p w:rsidR="001C2E2E" w:rsidRPr="004A0C13" w:rsidRDefault="001C2E2E" w:rsidP="00D2527E">
            <w:pPr>
              <w:jc w:val="center"/>
              <w:rPr>
                <w:rFonts w:cs="Times New Roman"/>
                <w:szCs w:val="22"/>
              </w:rPr>
            </w:pPr>
            <w:r w:rsidRPr="004A0C13">
              <w:rPr>
                <w:rFonts w:cs="Times New Roman"/>
                <w:szCs w:val="22"/>
              </w:rPr>
              <w:t>How the matter was addressed in the audit</w:t>
            </w:r>
          </w:p>
        </w:tc>
      </w:tr>
      <w:tr w:rsidR="001C2E2E" w:rsidRPr="001A7DF6" w:rsidTr="00300324">
        <w:tc>
          <w:tcPr>
            <w:tcW w:w="4704" w:type="dxa"/>
            <w:shd w:val="clear" w:color="auto" w:fill="auto"/>
          </w:tcPr>
          <w:p w:rsidR="001C2E2E" w:rsidRDefault="00300324" w:rsidP="00D2527E">
            <w:pPr>
              <w:jc w:val="thaiDistribute"/>
              <w:rPr>
                <w:rFonts w:cs="Times New Roman"/>
                <w:szCs w:val="22"/>
              </w:rPr>
            </w:pPr>
            <w:r w:rsidRPr="00300324">
              <w:rPr>
                <w:rFonts w:cs="Times New Roman"/>
                <w:szCs w:val="22"/>
              </w:rPr>
              <w:t>The Group has investment in many countries and there are risks from various external factors such as the fluctuation in economies, politics and laws</w:t>
            </w:r>
            <w:r w:rsidRPr="00300324">
              <w:rPr>
                <w:szCs w:val="22"/>
                <w:cs/>
                <w:lang w:bidi="th-TH"/>
              </w:rPr>
              <w:t xml:space="preserve">. </w:t>
            </w:r>
            <w:r w:rsidRPr="00300324">
              <w:rPr>
                <w:rFonts w:cs="Times New Roman"/>
                <w:szCs w:val="22"/>
              </w:rPr>
              <w:t xml:space="preserve">There is a risk that the operating results and </w:t>
            </w:r>
            <w:r w:rsidR="00DD0689">
              <w:rPr>
                <w:rFonts w:cs="Times New Roman"/>
                <w:szCs w:val="22"/>
              </w:rPr>
              <w:br/>
            </w:r>
            <w:r w:rsidRPr="00300324">
              <w:rPr>
                <w:rFonts w:cs="Times New Roman"/>
                <w:szCs w:val="22"/>
              </w:rPr>
              <w:t xml:space="preserve">the investments might be significantly less than </w:t>
            </w:r>
            <w:r w:rsidR="00DD0689">
              <w:rPr>
                <w:rFonts w:cs="Times New Roman"/>
                <w:szCs w:val="22"/>
              </w:rPr>
              <w:br/>
            </w:r>
            <w:r w:rsidRPr="00300324">
              <w:rPr>
                <w:rFonts w:cs="Times New Roman"/>
                <w:szCs w:val="22"/>
              </w:rPr>
              <w:t>the initial forecast and budget and might result in the assets</w:t>
            </w:r>
            <w:r w:rsidRPr="00300324">
              <w:rPr>
                <w:szCs w:val="22"/>
                <w:cs/>
                <w:lang w:bidi="th-TH"/>
              </w:rPr>
              <w:t xml:space="preserve">’ </w:t>
            </w:r>
            <w:r w:rsidRPr="00300324">
              <w:rPr>
                <w:rFonts w:cs="Times New Roman"/>
                <w:szCs w:val="22"/>
              </w:rPr>
              <w:t xml:space="preserve">carrying value being higher than </w:t>
            </w:r>
            <w:r w:rsidR="00DD0689">
              <w:rPr>
                <w:rFonts w:cs="Times New Roman"/>
                <w:szCs w:val="22"/>
              </w:rPr>
              <w:br/>
            </w:r>
            <w:r w:rsidRPr="00300324">
              <w:rPr>
                <w:rFonts w:cs="Times New Roman"/>
                <w:szCs w:val="22"/>
              </w:rPr>
              <w:t>the recoverable amounts, which might represent losses from impairment</w:t>
            </w:r>
            <w:r w:rsidRPr="00300324">
              <w:rPr>
                <w:szCs w:val="22"/>
                <w:cs/>
                <w:lang w:bidi="th-TH"/>
              </w:rPr>
              <w:t>.</w:t>
            </w:r>
          </w:p>
          <w:p w:rsidR="00300324" w:rsidRPr="001A7DF6" w:rsidRDefault="00300324" w:rsidP="00D2527E">
            <w:pPr>
              <w:jc w:val="thaiDistribute"/>
              <w:rPr>
                <w:rFonts w:cs="Times New Roman"/>
                <w:szCs w:val="22"/>
              </w:rPr>
            </w:pPr>
          </w:p>
          <w:p w:rsidR="001C2E2E" w:rsidRPr="001A7DF6" w:rsidRDefault="00300324" w:rsidP="00300324">
            <w:pPr>
              <w:pStyle w:val="BodyText"/>
              <w:jc w:val="thaiDistribute"/>
              <w:rPr>
                <w:rFonts w:cs="Times New Roman"/>
                <w:szCs w:val="22"/>
              </w:rPr>
            </w:pPr>
            <w:r w:rsidRPr="00300324">
              <w:rPr>
                <w:rFonts w:cs="Times New Roman"/>
                <w:szCs w:val="22"/>
              </w:rPr>
              <w:t xml:space="preserve">Due to the materiality of the transactions, </w:t>
            </w:r>
            <w:r w:rsidR="00DD0689">
              <w:rPr>
                <w:rFonts w:cs="Times New Roman"/>
                <w:szCs w:val="22"/>
              </w:rPr>
              <w:br/>
            </w:r>
            <w:r w:rsidRPr="00300324">
              <w:rPr>
                <w:rFonts w:cs="Times New Roman"/>
                <w:szCs w:val="22"/>
              </w:rPr>
              <w:t>the management</w:t>
            </w:r>
            <w:r w:rsidRPr="00300324">
              <w:rPr>
                <w:szCs w:val="22"/>
                <w:cs/>
                <w:lang w:bidi="th-TH"/>
              </w:rPr>
              <w:t>’</w:t>
            </w:r>
            <w:r w:rsidRPr="00300324">
              <w:rPr>
                <w:rFonts w:cs="Times New Roman"/>
                <w:szCs w:val="22"/>
              </w:rPr>
              <w:t>s significant</w:t>
            </w:r>
            <w:r w:rsidR="00DD0689">
              <w:rPr>
                <w:szCs w:val="22"/>
                <w:cs/>
                <w:lang w:bidi="th-TH"/>
              </w:rPr>
              <w:t xml:space="preserve"> </w:t>
            </w:r>
            <w:r w:rsidRPr="00300324">
              <w:rPr>
                <w:rFonts w:cs="Times New Roman"/>
                <w:szCs w:val="22"/>
              </w:rPr>
              <w:t>judgment and complexities involved in estimating a recoverable amount of investment in associates, investment in subsidiaries, oil exploration &amp; production assets and goodwill from discounted cash flow method, I considered as the key audit matter</w:t>
            </w:r>
            <w:r w:rsidRPr="00300324">
              <w:rPr>
                <w:szCs w:val="22"/>
                <w:cs/>
                <w:lang w:bidi="th-TH"/>
              </w:rPr>
              <w:t>.</w:t>
            </w:r>
          </w:p>
        </w:tc>
        <w:tc>
          <w:tcPr>
            <w:tcW w:w="4889" w:type="dxa"/>
            <w:shd w:val="clear" w:color="auto" w:fill="auto"/>
          </w:tcPr>
          <w:p w:rsidR="001C2E2E" w:rsidRPr="001A7DF6" w:rsidRDefault="001C2E2E" w:rsidP="00D2527E">
            <w:pPr>
              <w:jc w:val="thaiDistribute"/>
              <w:rPr>
                <w:rFonts w:cs="Times New Roman"/>
                <w:szCs w:val="22"/>
              </w:rPr>
            </w:pPr>
            <w:r w:rsidRPr="001A7DF6">
              <w:rPr>
                <w:rFonts w:cs="Times New Roman"/>
                <w:szCs w:val="22"/>
              </w:rPr>
              <w:t>My audit procedures included the following</w:t>
            </w:r>
            <w:r w:rsidRPr="001A7DF6">
              <w:rPr>
                <w:szCs w:val="22"/>
                <w:cs/>
                <w:lang w:bidi="th-TH"/>
              </w:rPr>
              <w:t>:</w:t>
            </w:r>
          </w:p>
          <w:p w:rsidR="001C2E2E" w:rsidRPr="001A7DF6" w:rsidRDefault="001C2E2E" w:rsidP="00D2527E">
            <w:pPr>
              <w:ind w:left="252"/>
              <w:jc w:val="thaiDistribute"/>
              <w:rPr>
                <w:rFonts w:cs="Times New Roman"/>
                <w:szCs w:val="22"/>
              </w:rPr>
            </w:pPr>
          </w:p>
          <w:p w:rsidR="001C2E2E" w:rsidRPr="00300324" w:rsidRDefault="00300324" w:rsidP="00300324">
            <w:pPr>
              <w:pStyle w:val="ListParagraph"/>
              <w:numPr>
                <w:ilvl w:val="0"/>
                <w:numId w:val="15"/>
              </w:numPr>
              <w:jc w:val="thaiDistribute"/>
              <w:rPr>
                <w:szCs w:val="22"/>
              </w:rPr>
            </w:pPr>
            <w:r w:rsidRPr="00300324">
              <w:rPr>
                <w:szCs w:val="22"/>
              </w:rPr>
              <w:t>Understood the management</w:t>
            </w:r>
            <w:r w:rsidRPr="00300324">
              <w:rPr>
                <w:rFonts w:cs="Angsana New"/>
                <w:szCs w:val="22"/>
                <w:cs/>
                <w:lang w:bidi="th-TH"/>
              </w:rPr>
              <w:t>’</w:t>
            </w:r>
            <w:r w:rsidRPr="00300324">
              <w:rPr>
                <w:szCs w:val="22"/>
              </w:rPr>
              <w:t xml:space="preserve">s operation plan, process of the </w:t>
            </w:r>
            <w:r w:rsidR="00EC5031" w:rsidRPr="00300324">
              <w:rPr>
                <w:szCs w:val="22"/>
              </w:rPr>
              <w:t>indicators</w:t>
            </w:r>
            <w:r w:rsidRPr="00300324">
              <w:rPr>
                <w:szCs w:val="22"/>
              </w:rPr>
              <w:t xml:space="preserve"> identification and impairment testing process and tested the calculation of recoverable amount prepared by the management</w:t>
            </w:r>
            <w:r w:rsidRPr="00300324">
              <w:rPr>
                <w:rFonts w:cs="Angsana New"/>
                <w:szCs w:val="22"/>
                <w:cs/>
                <w:lang w:bidi="th-TH"/>
              </w:rPr>
              <w:t>.</w:t>
            </w:r>
          </w:p>
          <w:p w:rsidR="001C2E2E" w:rsidRPr="00300324" w:rsidRDefault="00300324" w:rsidP="00300324">
            <w:pPr>
              <w:pStyle w:val="ListParagraph"/>
              <w:numPr>
                <w:ilvl w:val="0"/>
                <w:numId w:val="15"/>
              </w:numPr>
              <w:jc w:val="thaiDistribute"/>
              <w:rPr>
                <w:szCs w:val="22"/>
              </w:rPr>
            </w:pPr>
            <w:r w:rsidRPr="00300324">
              <w:rPr>
                <w:szCs w:val="22"/>
              </w:rPr>
              <w:t>Assessed the key assumptions estimated by the management with reference to internally and externally derived sources after taking into account the historical forecasting accuracy</w:t>
            </w:r>
            <w:r w:rsidRPr="00300324">
              <w:rPr>
                <w:rFonts w:cs="Angsana New"/>
                <w:szCs w:val="22"/>
                <w:cs/>
                <w:lang w:bidi="th-TH"/>
              </w:rPr>
              <w:t>.</w:t>
            </w:r>
          </w:p>
          <w:p w:rsidR="001C2E2E" w:rsidRPr="00300324" w:rsidRDefault="00300324" w:rsidP="00300324">
            <w:pPr>
              <w:pStyle w:val="ListParagraph"/>
              <w:numPr>
                <w:ilvl w:val="0"/>
                <w:numId w:val="15"/>
              </w:numPr>
              <w:jc w:val="thaiDistribute"/>
              <w:rPr>
                <w:szCs w:val="22"/>
              </w:rPr>
            </w:pPr>
            <w:r w:rsidRPr="00300324">
              <w:rPr>
                <w:szCs w:val="22"/>
              </w:rPr>
              <w:t>Evaluated the appropriateness of valuation methodology and financial parameters applied to the discount rate</w:t>
            </w:r>
            <w:r w:rsidRPr="00300324">
              <w:rPr>
                <w:rFonts w:cs="Angsana New"/>
                <w:szCs w:val="22"/>
                <w:cs/>
                <w:lang w:bidi="th-TH"/>
              </w:rPr>
              <w:t>.</w:t>
            </w:r>
          </w:p>
          <w:p w:rsidR="001C2E2E" w:rsidRPr="001A7DF6" w:rsidRDefault="00300324" w:rsidP="00300324">
            <w:pPr>
              <w:pStyle w:val="ListParagraph"/>
              <w:numPr>
                <w:ilvl w:val="0"/>
                <w:numId w:val="15"/>
              </w:numPr>
              <w:jc w:val="thaiDistribute"/>
              <w:rPr>
                <w:szCs w:val="22"/>
              </w:rPr>
            </w:pPr>
            <w:r w:rsidRPr="00300324">
              <w:rPr>
                <w:szCs w:val="22"/>
              </w:rPr>
              <w:t>Considered the adequacy of disclosures in accordance with Thai Financial Reporting Standards</w:t>
            </w:r>
            <w:r w:rsidRPr="00300324">
              <w:rPr>
                <w:rFonts w:cs="Angsana New"/>
                <w:szCs w:val="22"/>
                <w:cs/>
                <w:lang w:bidi="th-TH"/>
              </w:rPr>
              <w:t>.</w:t>
            </w:r>
          </w:p>
        </w:tc>
      </w:tr>
    </w:tbl>
    <w:p w:rsidR="001C2E2E" w:rsidRDefault="001C2E2E"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300324" w:rsidRDefault="00300324" w:rsidP="001C2E2E">
      <w:pPr>
        <w:rPr>
          <w:rFonts w:cs="Times New Roman"/>
          <w:szCs w:val="22"/>
        </w:rPr>
      </w:pPr>
    </w:p>
    <w:p w:rsidR="00F86A8E" w:rsidRDefault="00F86A8E" w:rsidP="001C2E2E">
      <w:pPr>
        <w:rPr>
          <w:rFonts w:cs="Times New Roman"/>
          <w:szCs w:val="22"/>
        </w:rPr>
      </w:pPr>
    </w:p>
    <w:p w:rsidR="00300324" w:rsidRPr="001A7DF6" w:rsidRDefault="00300324" w:rsidP="001C2E2E">
      <w:pPr>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8"/>
        <w:gridCol w:w="4885"/>
      </w:tblGrid>
      <w:tr w:rsidR="001C2E2E" w:rsidRPr="001A7DF6" w:rsidTr="00D2527E">
        <w:tc>
          <w:tcPr>
            <w:tcW w:w="9738" w:type="dxa"/>
            <w:gridSpan w:val="2"/>
            <w:shd w:val="clear" w:color="auto" w:fill="auto"/>
          </w:tcPr>
          <w:p w:rsidR="001C2E2E" w:rsidRPr="001A7DF6" w:rsidRDefault="001C2E2E" w:rsidP="00D2527E">
            <w:pPr>
              <w:autoSpaceDE w:val="0"/>
              <w:autoSpaceDN w:val="0"/>
              <w:adjustRightInd w:val="0"/>
              <w:rPr>
                <w:rFonts w:cs="Times New Roman"/>
                <w:iCs/>
                <w:szCs w:val="22"/>
              </w:rPr>
            </w:pPr>
            <w:r w:rsidRPr="001A7DF6">
              <w:rPr>
                <w:rFonts w:cs="Times New Roman"/>
                <w:iCs/>
                <w:szCs w:val="22"/>
              </w:rPr>
              <w:t>Valuation of inventories</w:t>
            </w:r>
          </w:p>
        </w:tc>
      </w:tr>
      <w:tr w:rsidR="001C2E2E" w:rsidRPr="001A7DF6" w:rsidTr="00D2527E">
        <w:tc>
          <w:tcPr>
            <w:tcW w:w="9738" w:type="dxa"/>
            <w:gridSpan w:val="2"/>
            <w:shd w:val="clear" w:color="auto" w:fill="auto"/>
          </w:tcPr>
          <w:p w:rsidR="001C2E2E" w:rsidRPr="001A7DF6" w:rsidRDefault="00300324" w:rsidP="00D2527E">
            <w:pPr>
              <w:autoSpaceDE w:val="0"/>
              <w:autoSpaceDN w:val="0"/>
              <w:adjustRightInd w:val="0"/>
              <w:rPr>
                <w:rFonts w:cs="Times New Roman"/>
                <w:sz w:val="30"/>
                <w:szCs w:val="30"/>
              </w:rPr>
            </w:pPr>
            <w:r w:rsidRPr="00300324">
              <w:rPr>
                <w:rFonts w:cs="Times New Roman"/>
                <w:szCs w:val="22"/>
              </w:rPr>
              <w:t>Refer to Notes 4</w:t>
            </w:r>
            <w:r>
              <w:rPr>
                <w:szCs w:val="22"/>
                <w:cs/>
                <w:lang w:bidi="th-TH"/>
              </w:rPr>
              <w:t xml:space="preserve"> </w:t>
            </w:r>
            <w:r w:rsidRPr="00300324">
              <w:rPr>
                <w:szCs w:val="22"/>
                <w:cs/>
                <w:lang w:bidi="th-TH"/>
              </w:rPr>
              <w:t>(</w:t>
            </w:r>
            <w:r w:rsidRPr="00300324">
              <w:rPr>
                <w:rFonts w:cs="Times New Roman"/>
                <w:szCs w:val="22"/>
              </w:rPr>
              <w:t>g</w:t>
            </w:r>
            <w:r w:rsidRPr="00300324">
              <w:rPr>
                <w:szCs w:val="22"/>
                <w:cs/>
                <w:lang w:bidi="th-TH"/>
              </w:rPr>
              <w:t xml:space="preserve">) </w:t>
            </w:r>
            <w:r w:rsidRPr="00300324">
              <w:rPr>
                <w:rFonts w:cs="Times New Roman"/>
                <w:szCs w:val="22"/>
              </w:rPr>
              <w:t>and 11 to the financial statements</w:t>
            </w:r>
            <w:r w:rsidRPr="00300324">
              <w:rPr>
                <w:szCs w:val="22"/>
                <w:cs/>
                <w:lang w:bidi="th-TH"/>
              </w:rPr>
              <w:t>.</w:t>
            </w:r>
          </w:p>
        </w:tc>
      </w:tr>
      <w:tr w:rsidR="001C2E2E" w:rsidRPr="001A7DF6" w:rsidTr="00D2527E">
        <w:tc>
          <w:tcPr>
            <w:tcW w:w="4788" w:type="dxa"/>
            <w:shd w:val="clear" w:color="auto" w:fill="auto"/>
          </w:tcPr>
          <w:p w:rsidR="001C2E2E" w:rsidRPr="004A0C13" w:rsidRDefault="001C2E2E" w:rsidP="00D2527E">
            <w:pPr>
              <w:jc w:val="center"/>
              <w:rPr>
                <w:rFonts w:cs="Times New Roman"/>
                <w:szCs w:val="22"/>
              </w:rPr>
            </w:pPr>
            <w:r w:rsidRPr="004A0C13">
              <w:rPr>
                <w:rFonts w:cs="Times New Roman"/>
                <w:szCs w:val="22"/>
              </w:rPr>
              <w:t>The key audit matter</w:t>
            </w:r>
          </w:p>
        </w:tc>
        <w:tc>
          <w:tcPr>
            <w:tcW w:w="4950" w:type="dxa"/>
            <w:shd w:val="clear" w:color="auto" w:fill="auto"/>
          </w:tcPr>
          <w:p w:rsidR="001C2E2E" w:rsidRPr="004A0C13" w:rsidRDefault="001C2E2E" w:rsidP="00D2527E">
            <w:pPr>
              <w:jc w:val="center"/>
              <w:rPr>
                <w:rFonts w:cs="Times New Roman"/>
                <w:szCs w:val="22"/>
              </w:rPr>
            </w:pPr>
            <w:r w:rsidRPr="004A0C13">
              <w:rPr>
                <w:rFonts w:cs="Times New Roman"/>
                <w:szCs w:val="22"/>
              </w:rPr>
              <w:t>How the matter was addressed in the audit</w:t>
            </w:r>
          </w:p>
        </w:tc>
      </w:tr>
      <w:tr w:rsidR="001C2E2E" w:rsidRPr="001A7DF6" w:rsidTr="00D2527E">
        <w:tc>
          <w:tcPr>
            <w:tcW w:w="4788" w:type="dxa"/>
            <w:shd w:val="clear" w:color="auto" w:fill="auto"/>
          </w:tcPr>
          <w:p w:rsidR="001C2E2E" w:rsidRPr="001A7DF6" w:rsidRDefault="00300324" w:rsidP="00D2527E">
            <w:pPr>
              <w:pStyle w:val="BodyText"/>
              <w:jc w:val="thaiDistribute"/>
              <w:rPr>
                <w:rFonts w:cs="Times New Roman"/>
                <w:szCs w:val="22"/>
                <w:rtl/>
                <w:cs/>
              </w:rPr>
            </w:pPr>
            <w:r w:rsidRPr="00300324">
              <w:rPr>
                <w:rFonts w:cs="Times New Roman"/>
                <w:szCs w:val="22"/>
              </w:rPr>
              <w:t>Inventories are measured at the lower of cost and net realizable value</w:t>
            </w:r>
            <w:r w:rsidRPr="00300324">
              <w:rPr>
                <w:szCs w:val="22"/>
                <w:cs/>
                <w:lang w:bidi="th-TH"/>
              </w:rPr>
              <w:t xml:space="preserve">. </w:t>
            </w:r>
            <w:r w:rsidRPr="00300324">
              <w:rPr>
                <w:rFonts w:cs="Times New Roman"/>
                <w:szCs w:val="22"/>
              </w:rPr>
              <w:t>As a result of fluctuation in crude oil and oil products price which may cause the net realizable value to be lower than cost</w:t>
            </w:r>
            <w:r w:rsidRPr="00300324">
              <w:rPr>
                <w:szCs w:val="22"/>
                <w:cs/>
                <w:lang w:bidi="th-TH"/>
              </w:rPr>
              <w:t>.</w:t>
            </w:r>
          </w:p>
        </w:tc>
        <w:tc>
          <w:tcPr>
            <w:tcW w:w="4950" w:type="dxa"/>
            <w:shd w:val="clear" w:color="auto" w:fill="auto"/>
          </w:tcPr>
          <w:p w:rsidR="001C2E2E" w:rsidRPr="001A7DF6" w:rsidRDefault="001C2E2E" w:rsidP="00D2527E">
            <w:pPr>
              <w:jc w:val="thaiDistribute"/>
              <w:rPr>
                <w:rFonts w:cs="Times New Roman"/>
                <w:szCs w:val="22"/>
              </w:rPr>
            </w:pPr>
            <w:r w:rsidRPr="001A7DF6">
              <w:rPr>
                <w:rFonts w:cs="Times New Roman"/>
                <w:szCs w:val="22"/>
              </w:rPr>
              <w:t>My audit procedures included the following</w:t>
            </w:r>
            <w:r w:rsidRPr="001A7DF6">
              <w:rPr>
                <w:szCs w:val="22"/>
                <w:cs/>
                <w:lang w:bidi="th-TH"/>
              </w:rPr>
              <w:t>:</w:t>
            </w:r>
          </w:p>
          <w:p w:rsidR="001C2E2E" w:rsidRPr="001A7DF6" w:rsidRDefault="001C2E2E" w:rsidP="00D2527E">
            <w:pPr>
              <w:ind w:left="275"/>
              <w:jc w:val="thaiDistribute"/>
              <w:rPr>
                <w:rFonts w:cs="Times New Roman"/>
                <w:szCs w:val="22"/>
              </w:rPr>
            </w:pPr>
          </w:p>
          <w:p w:rsidR="001C2E2E" w:rsidRPr="001A7DF6" w:rsidRDefault="001C2E2E" w:rsidP="00300324">
            <w:pPr>
              <w:pStyle w:val="ListParagraph"/>
              <w:numPr>
                <w:ilvl w:val="0"/>
                <w:numId w:val="15"/>
              </w:numPr>
              <w:jc w:val="thaiDistribute"/>
              <w:rPr>
                <w:szCs w:val="22"/>
              </w:rPr>
            </w:pPr>
            <w:r w:rsidRPr="001A7DF6">
              <w:rPr>
                <w:szCs w:val="22"/>
              </w:rPr>
              <w:t>Evaluated the appropriateness of inventories valuation by management</w:t>
            </w:r>
            <w:r w:rsidRPr="001A7DF6">
              <w:rPr>
                <w:rFonts w:cs="Angsana New"/>
                <w:szCs w:val="22"/>
                <w:cs/>
                <w:lang w:bidi="th-TH"/>
              </w:rPr>
              <w:t>.</w:t>
            </w:r>
          </w:p>
          <w:p w:rsidR="001C2E2E" w:rsidRPr="001A7DF6" w:rsidRDefault="001C2E2E" w:rsidP="00300324">
            <w:pPr>
              <w:pStyle w:val="ListParagraph"/>
              <w:numPr>
                <w:ilvl w:val="0"/>
                <w:numId w:val="15"/>
              </w:numPr>
              <w:jc w:val="thaiDistribute"/>
              <w:rPr>
                <w:szCs w:val="22"/>
              </w:rPr>
            </w:pPr>
            <w:r w:rsidRPr="001A7DF6">
              <w:rPr>
                <w:szCs w:val="22"/>
              </w:rPr>
              <w:t>Verified the appropriateness of the net realizable value calculation</w:t>
            </w:r>
            <w:r w:rsidRPr="001A7DF6">
              <w:rPr>
                <w:rFonts w:cs="Angsana New"/>
                <w:szCs w:val="22"/>
                <w:cs/>
                <w:lang w:bidi="th-TH"/>
              </w:rPr>
              <w:t>.</w:t>
            </w:r>
          </w:p>
          <w:p w:rsidR="001C2E2E" w:rsidRPr="001A7DF6" w:rsidRDefault="001C2E2E" w:rsidP="00300324">
            <w:pPr>
              <w:pStyle w:val="ListParagraph"/>
              <w:numPr>
                <w:ilvl w:val="0"/>
                <w:numId w:val="15"/>
              </w:numPr>
              <w:jc w:val="thaiDistribute"/>
              <w:rPr>
                <w:szCs w:val="22"/>
              </w:rPr>
            </w:pPr>
            <w:r w:rsidRPr="001A7DF6">
              <w:rPr>
                <w:szCs w:val="22"/>
              </w:rPr>
              <w:t>Checked the selling prices</w:t>
            </w:r>
            <w:r w:rsidRPr="001A7DF6">
              <w:rPr>
                <w:rFonts w:cs="Angsana New"/>
                <w:szCs w:val="22"/>
                <w:cs/>
                <w:lang w:bidi="th-TH"/>
              </w:rPr>
              <w:t xml:space="preserve"> </w:t>
            </w:r>
            <w:r w:rsidRPr="001A7DF6">
              <w:rPr>
                <w:szCs w:val="22"/>
              </w:rPr>
              <w:t>of finished goods with the reference market price and contract price</w:t>
            </w:r>
            <w:r w:rsidRPr="001A7DF6">
              <w:rPr>
                <w:rFonts w:cs="Angsana New"/>
                <w:szCs w:val="22"/>
                <w:cs/>
                <w:lang w:bidi="th-TH"/>
              </w:rPr>
              <w:t>.</w:t>
            </w:r>
          </w:p>
          <w:p w:rsidR="001C2E2E" w:rsidRPr="00300324" w:rsidRDefault="001C2E2E" w:rsidP="00300324">
            <w:pPr>
              <w:pStyle w:val="ListParagraph"/>
              <w:numPr>
                <w:ilvl w:val="0"/>
                <w:numId w:val="15"/>
              </w:numPr>
              <w:jc w:val="thaiDistribute"/>
              <w:rPr>
                <w:szCs w:val="22"/>
              </w:rPr>
            </w:pPr>
            <w:r w:rsidRPr="001A7DF6">
              <w:rPr>
                <w:szCs w:val="22"/>
              </w:rPr>
              <w:t>Considered the adequacy of disclosures in accordance with Thai Financial Reporting Standard</w:t>
            </w:r>
            <w:r w:rsidRPr="001A7DF6">
              <w:rPr>
                <w:rFonts w:cs="Angsana New"/>
                <w:szCs w:val="22"/>
                <w:cs/>
                <w:lang w:bidi="th-TH"/>
              </w:rPr>
              <w:t>.</w:t>
            </w:r>
          </w:p>
          <w:p w:rsidR="00300324" w:rsidRPr="001A7DF6" w:rsidRDefault="00300324" w:rsidP="00300324">
            <w:pPr>
              <w:jc w:val="thaiDistribute"/>
              <w:rPr>
                <w:rFonts w:cs="Times New Roman"/>
                <w:szCs w:val="22"/>
              </w:rPr>
            </w:pPr>
          </w:p>
        </w:tc>
      </w:tr>
    </w:tbl>
    <w:p w:rsidR="001C2E2E" w:rsidRPr="001A7DF6" w:rsidRDefault="001C2E2E" w:rsidP="001C2E2E">
      <w:pPr>
        <w:rPr>
          <w:rFonts w:cs="Times New Roman"/>
          <w:szCs w:val="22"/>
        </w:rPr>
      </w:pPr>
    </w:p>
    <w:p w:rsidR="001C2E2E" w:rsidRPr="001A7DF6" w:rsidRDefault="001C2E2E" w:rsidP="001C2E2E">
      <w:pPr>
        <w:rPr>
          <w:rFonts w:cs="Times New Roman"/>
          <w:i/>
          <w:iCs/>
          <w:szCs w:val="22"/>
        </w:rPr>
      </w:pPr>
      <w:r w:rsidRPr="001A7DF6">
        <w:rPr>
          <w:rFonts w:cs="Times New Roman"/>
          <w:i/>
          <w:iCs/>
          <w:szCs w:val="22"/>
        </w:rPr>
        <w:t>Emphasis of Matter</w:t>
      </w:r>
    </w:p>
    <w:p w:rsidR="001C2E2E" w:rsidRPr="001A7DF6" w:rsidRDefault="001C2E2E" w:rsidP="001C2E2E">
      <w:pPr>
        <w:rPr>
          <w:rFonts w:cs="Times New Roman"/>
          <w:i/>
          <w:iCs/>
          <w:szCs w:val="22"/>
        </w:rPr>
      </w:pPr>
    </w:p>
    <w:p w:rsidR="00300324" w:rsidRDefault="00EC5031" w:rsidP="001C2E2E">
      <w:pPr>
        <w:jc w:val="thaiDistribute"/>
        <w:rPr>
          <w:rFonts w:cs="Cordia New"/>
          <w:szCs w:val="28"/>
        </w:rPr>
      </w:pPr>
      <w:r w:rsidRPr="00EC5031">
        <w:rPr>
          <w:rFonts w:cs="Cordia New"/>
          <w:szCs w:val="28"/>
        </w:rPr>
        <w:t xml:space="preserve">I draw attention to note 5 </w:t>
      </w:r>
      <w:r w:rsidRPr="00EC5031">
        <w:rPr>
          <w:szCs w:val="22"/>
          <w:cs/>
          <w:lang w:bidi="th-TH"/>
        </w:rPr>
        <w:t>(</w:t>
      </w:r>
      <w:r w:rsidRPr="00EC5031">
        <w:rPr>
          <w:rFonts w:cs="Cordia New"/>
          <w:szCs w:val="28"/>
        </w:rPr>
        <w:t>b</w:t>
      </w:r>
      <w:r w:rsidRPr="00EC5031">
        <w:rPr>
          <w:szCs w:val="22"/>
          <w:cs/>
          <w:lang w:bidi="th-TH"/>
        </w:rPr>
        <w:t xml:space="preserve">) </w:t>
      </w:r>
      <w:r w:rsidRPr="00EC5031">
        <w:rPr>
          <w:rFonts w:cs="Cordia New"/>
          <w:szCs w:val="28"/>
        </w:rPr>
        <w:t>to the financial statements</w:t>
      </w:r>
      <w:r w:rsidR="00B0385D">
        <w:rPr>
          <w:szCs w:val="22"/>
          <w:cs/>
          <w:lang w:val="en-US" w:bidi="th-TH"/>
        </w:rPr>
        <w:t>.</w:t>
      </w:r>
      <w:r w:rsidRPr="00EC5031">
        <w:rPr>
          <w:szCs w:val="22"/>
          <w:cs/>
          <w:lang w:bidi="th-TH"/>
        </w:rPr>
        <w:t xml:space="preserve"> </w:t>
      </w:r>
      <w:r w:rsidR="00B0385D">
        <w:rPr>
          <w:rFonts w:cs="Cordia New"/>
          <w:szCs w:val="28"/>
        </w:rPr>
        <w:t>T</w:t>
      </w:r>
      <w:r w:rsidRPr="00EC5031">
        <w:rPr>
          <w:rFonts w:cs="Cordia New"/>
          <w:szCs w:val="28"/>
        </w:rPr>
        <w:t>he Group acquired a business in The Lao People</w:t>
      </w:r>
      <w:r w:rsidRPr="00EC5031">
        <w:rPr>
          <w:szCs w:val="22"/>
          <w:cs/>
          <w:lang w:bidi="th-TH"/>
        </w:rPr>
        <w:t>’</w:t>
      </w:r>
      <w:r w:rsidRPr="00EC5031">
        <w:rPr>
          <w:rFonts w:cs="Cordia New"/>
          <w:szCs w:val="28"/>
        </w:rPr>
        <w:t>s Democratic Republic in September 2019 for which the fair value of identifiable net assets and the allocation of purchase price have been provisionally determined and are subject to potential amendment</w:t>
      </w:r>
      <w:r w:rsidRPr="00EC5031">
        <w:rPr>
          <w:szCs w:val="22"/>
          <w:cs/>
          <w:lang w:bidi="th-TH"/>
        </w:rPr>
        <w:t xml:space="preserve">. </w:t>
      </w:r>
      <w:r w:rsidRPr="00EC5031">
        <w:rPr>
          <w:rFonts w:cs="Cordia New"/>
          <w:szCs w:val="28"/>
        </w:rPr>
        <w:t>My opinion is not modified in respect of this matter</w:t>
      </w:r>
      <w:r w:rsidRPr="00EC5031">
        <w:rPr>
          <w:szCs w:val="22"/>
          <w:cs/>
          <w:lang w:bidi="th-TH"/>
        </w:rPr>
        <w:t>.</w:t>
      </w:r>
    </w:p>
    <w:p w:rsidR="00EC5031" w:rsidRDefault="00EC5031" w:rsidP="001C2E2E">
      <w:pPr>
        <w:jc w:val="thaiDistribute"/>
        <w:rPr>
          <w:rFonts w:cs="Cordia New"/>
          <w:szCs w:val="28"/>
        </w:rPr>
      </w:pPr>
    </w:p>
    <w:p w:rsidR="001C2E2E" w:rsidRPr="001A7DF6" w:rsidRDefault="001C2E2E" w:rsidP="001C2E2E">
      <w:pPr>
        <w:rPr>
          <w:rFonts w:cs="Times New Roman"/>
          <w:i/>
          <w:iCs/>
          <w:szCs w:val="22"/>
        </w:rPr>
      </w:pPr>
      <w:r w:rsidRPr="001A7DF6">
        <w:rPr>
          <w:rFonts w:cs="Times New Roman"/>
          <w:i/>
          <w:iCs/>
          <w:szCs w:val="22"/>
        </w:rPr>
        <w:t>Other Information</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Management is responsible for the other information</w:t>
      </w:r>
      <w:r w:rsidRPr="001A7DF6">
        <w:rPr>
          <w:szCs w:val="22"/>
          <w:cs/>
          <w:lang w:bidi="th-TH"/>
        </w:rPr>
        <w:t xml:space="preserve">. </w:t>
      </w:r>
      <w:r w:rsidRPr="001A7DF6">
        <w:rPr>
          <w:rFonts w:cs="Times New Roman"/>
          <w:szCs w:val="22"/>
        </w:rPr>
        <w:t>The other information comprises the information included in the annual report, but does not include the consolidated and separate financial statements and my auditor</w:t>
      </w:r>
      <w:r w:rsidRPr="001A7DF6">
        <w:rPr>
          <w:szCs w:val="22"/>
          <w:cs/>
          <w:lang w:bidi="th-TH"/>
        </w:rPr>
        <w:t>’</w:t>
      </w:r>
      <w:r w:rsidRPr="001A7DF6">
        <w:rPr>
          <w:rFonts w:cs="Times New Roman"/>
          <w:szCs w:val="22"/>
        </w:rPr>
        <w:t>s report thereon</w:t>
      </w:r>
      <w:r w:rsidRPr="001A7DF6">
        <w:rPr>
          <w:szCs w:val="22"/>
          <w:cs/>
          <w:lang w:bidi="th-TH"/>
        </w:rPr>
        <w:t xml:space="preserve">. </w:t>
      </w:r>
      <w:r w:rsidRPr="001A7DF6">
        <w:rPr>
          <w:rFonts w:cs="Times New Roman"/>
          <w:szCs w:val="22"/>
        </w:rPr>
        <w:t>The annual report is expected to be made available to me after the date of this auditor's report</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 xml:space="preserve">My opinion on the consolidated and separate financial statements does not cover the other information and </w:t>
      </w:r>
      <w:r w:rsidRPr="001A7DF6">
        <w:rPr>
          <w:rFonts w:cs="Times New Roman"/>
          <w:szCs w:val="22"/>
        </w:rPr>
        <w:br/>
        <w:t>I will not express any form of assurance conclusion thereon</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When I read the annual report, if I conclude that there is a material misstatement therein, I am required to communicate the matter to those charged with governance and request that the correction be made</w:t>
      </w:r>
      <w:r w:rsidRPr="001A7DF6">
        <w:rPr>
          <w:szCs w:val="22"/>
          <w:cs/>
          <w:lang w:bidi="th-TH"/>
        </w:rPr>
        <w:t>.</w:t>
      </w:r>
    </w:p>
    <w:p w:rsidR="00EC5031" w:rsidRDefault="00EC5031" w:rsidP="001C2E2E">
      <w:pPr>
        <w:jc w:val="thaiDistribute"/>
        <w:rPr>
          <w:rFonts w:cs="Times New Roman"/>
          <w:i/>
          <w:iCs/>
          <w:szCs w:val="22"/>
        </w:rPr>
      </w:pPr>
    </w:p>
    <w:p w:rsidR="001C2E2E" w:rsidRPr="001A7DF6" w:rsidRDefault="001C2E2E" w:rsidP="001C2E2E">
      <w:pPr>
        <w:jc w:val="thaiDistribute"/>
        <w:rPr>
          <w:rFonts w:cs="Times New Roman"/>
          <w:i/>
          <w:iCs/>
          <w:szCs w:val="22"/>
        </w:rPr>
      </w:pPr>
      <w:r w:rsidRPr="001A7DF6">
        <w:rPr>
          <w:rFonts w:cs="Times New Roman"/>
          <w:i/>
          <w:iCs/>
          <w:szCs w:val="22"/>
        </w:rPr>
        <w:t>Responsibilities of Management and Those Charged with Governance for the Consolidated and Separate Financial Statements</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lastRenderedPageBreak/>
        <w:t>In preparing the consolidated and separate financial statements, management is responsible for assessing the Group</w:t>
      </w:r>
      <w:r w:rsidRPr="00DD0689">
        <w:rPr>
          <w:szCs w:val="22"/>
          <w:cs/>
          <w:lang w:bidi="th-TH"/>
        </w:rPr>
        <w:t>’</w:t>
      </w:r>
      <w:r w:rsidRPr="001A7DF6">
        <w:rPr>
          <w:rFonts w:cs="Times New Roman"/>
          <w:szCs w:val="22"/>
        </w:rPr>
        <w:t>s and the Company</w:t>
      </w:r>
      <w:r w:rsidRPr="00DD0689">
        <w:rPr>
          <w:szCs w:val="22"/>
          <w:cs/>
          <w:lang w:bidi="th-TH"/>
        </w:rPr>
        <w:t>’</w:t>
      </w:r>
      <w:r w:rsidRPr="001A7DF6">
        <w:rPr>
          <w:rFonts w:cs="Times New Roman"/>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DD0689">
        <w:rPr>
          <w:szCs w:val="22"/>
          <w:cs/>
          <w:lang w:bidi="th-TH"/>
        </w:rPr>
        <w:t>.</w:t>
      </w:r>
    </w:p>
    <w:p w:rsidR="001C2E2E" w:rsidRPr="001A7DF6" w:rsidRDefault="001C2E2E" w:rsidP="001C2E2E">
      <w:pPr>
        <w:jc w:val="thaiDistribute"/>
        <w:rPr>
          <w:rFonts w:cs="Times New Roman"/>
          <w:szCs w:val="22"/>
        </w:rPr>
      </w:pPr>
      <w:r w:rsidRPr="001A7DF6">
        <w:rPr>
          <w:rFonts w:cs="Times New Roman"/>
          <w:szCs w:val="22"/>
        </w:rPr>
        <w:t>Those charged with governance are responsible for overseeing the Group</w:t>
      </w:r>
      <w:r w:rsidRPr="001A7DF6">
        <w:rPr>
          <w:szCs w:val="22"/>
          <w:cs/>
          <w:lang w:bidi="th-TH"/>
        </w:rPr>
        <w:t>’</w:t>
      </w:r>
      <w:r w:rsidRPr="001A7DF6">
        <w:rPr>
          <w:rFonts w:cs="Times New Roman"/>
          <w:szCs w:val="22"/>
        </w:rPr>
        <w:t>s and the Company</w:t>
      </w:r>
      <w:r w:rsidRPr="001A7DF6">
        <w:rPr>
          <w:szCs w:val="22"/>
          <w:cs/>
          <w:lang w:bidi="th-TH"/>
        </w:rPr>
        <w:t>’</w:t>
      </w:r>
      <w:r w:rsidRPr="001A7DF6">
        <w:rPr>
          <w:rFonts w:cs="Times New Roman"/>
          <w:szCs w:val="22"/>
        </w:rPr>
        <w:t>s financial reporting process</w:t>
      </w:r>
      <w:r w:rsidRPr="001A7DF6">
        <w:rPr>
          <w:szCs w:val="22"/>
          <w:cs/>
          <w:lang w:bidi="th-TH"/>
        </w:rPr>
        <w:t>.</w:t>
      </w:r>
    </w:p>
    <w:p w:rsidR="001C2E2E" w:rsidRPr="001A7DF6" w:rsidRDefault="001C2E2E" w:rsidP="001C2E2E">
      <w:pPr>
        <w:rPr>
          <w:rFonts w:cs="Times New Roman"/>
          <w:szCs w:val="22"/>
        </w:rPr>
      </w:pPr>
    </w:p>
    <w:p w:rsidR="001C2E2E" w:rsidRPr="001A7DF6" w:rsidRDefault="001C2E2E" w:rsidP="001C2E2E">
      <w:pPr>
        <w:rPr>
          <w:rFonts w:cs="Times New Roman"/>
          <w:i/>
          <w:iCs/>
          <w:szCs w:val="22"/>
        </w:rPr>
      </w:pPr>
      <w:r w:rsidRPr="001A7DF6">
        <w:rPr>
          <w:rFonts w:cs="Times New Roman"/>
          <w:i/>
          <w:iCs/>
          <w:szCs w:val="22"/>
        </w:rPr>
        <w:t>Auditor</w:t>
      </w:r>
      <w:r w:rsidRPr="001A7DF6">
        <w:rPr>
          <w:i/>
          <w:iCs/>
          <w:szCs w:val="22"/>
          <w:cs/>
          <w:lang w:bidi="th-TH"/>
        </w:rPr>
        <w:t>’</w:t>
      </w:r>
      <w:r w:rsidRPr="001A7DF6">
        <w:rPr>
          <w:rFonts w:cs="Times New Roman"/>
          <w:i/>
          <w:iCs/>
          <w:szCs w:val="22"/>
        </w:rPr>
        <w:t>s Responsibilities for the Audit of the Consolidated and Separate Financial Statements</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My objectives are to obtain reasonable assurance about whether the consolidated and separate financial statements as a whole are free from material misstatement, whether due to fraud or error, and to issue an auditor</w:t>
      </w:r>
      <w:r w:rsidRPr="00DD0689">
        <w:rPr>
          <w:szCs w:val="22"/>
          <w:cs/>
          <w:lang w:bidi="th-TH"/>
        </w:rPr>
        <w:t>’</w:t>
      </w:r>
      <w:r w:rsidRPr="001A7DF6">
        <w:rPr>
          <w:rFonts w:cs="Times New Roman"/>
          <w:szCs w:val="22"/>
        </w:rPr>
        <w:t>s report that includes my opinion</w:t>
      </w:r>
      <w:r w:rsidRPr="00DD0689">
        <w:rPr>
          <w:szCs w:val="22"/>
          <w:cs/>
          <w:lang w:bidi="th-TH"/>
        </w:rPr>
        <w:t xml:space="preserve">. </w:t>
      </w:r>
      <w:r w:rsidRPr="001A7DF6">
        <w:rPr>
          <w:rFonts w:cs="Times New Roman"/>
          <w:szCs w:val="22"/>
        </w:rPr>
        <w:t>Reasonable assurance is a high level of assurance, but is not a guarantee that an audit conducted in accordance with TSAs will always detect a material misstatement when it exists</w:t>
      </w:r>
      <w:r w:rsidRPr="00DD0689">
        <w:rPr>
          <w:szCs w:val="22"/>
          <w:cs/>
          <w:lang w:bidi="th-TH"/>
        </w:rPr>
        <w:t xml:space="preserve">. </w:t>
      </w:r>
      <w:r w:rsidRPr="001A7DF6">
        <w:rPr>
          <w:rFonts w:cs="Times New Roman"/>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D0689">
        <w:rPr>
          <w:szCs w:val="22"/>
          <w:cs/>
          <w:lang w:bidi="th-TH"/>
        </w:rPr>
        <w:t xml:space="preserve">. </w:t>
      </w:r>
    </w:p>
    <w:p w:rsidR="001C2E2E" w:rsidRPr="001A7DF6" w:rsidRDefault="001C2E2E" w:rsidP="001C2E2E">
      <w:pPr>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As part of an audit in accordance with TSAs, I exercise professional judgment and maintain professional skepticism throughout the audit</w:t>
      </w:r>
      <w:r w:rsidRPr="001A7DF6">
        <w:rPr>
          <w:szCs w:val="22"/>
          <w:cs/>
          <w:lang w:bidi="th-TH"/>
        </w:rPr>
        <w:t xml:space="preserve">. </w:t>
      </w:r>
      <w:r w:rsidRPr="001A7DF6">
        <w:rPr>
          <w:rFonts w:cs="Times New Roman"/>
          <w:szCs w:val="22"/>
        </w:rPr>
        <w:t>I also</w:t>
      </w:r>
      <w:r w:rsidRPr="001A7DF6">
        <w:rPr>
          <w:szCs w:val="22"/>
          <w:cs/>
          <w:lang w:bidi="th-TH"/>
        </w:rPr>
        <w:t xml:space="preserve">: </w:t>
      </w:r>
    </w:p>
    <w:p w:rsidR="001C2E2E" w:rsidRPr="001A7DF6" w:rsidRDefault="001C2E2E" w:rsidP="001C2E2E">
      <w:pPr>
        <w:rPr>
          <w:rFonts w:cs="Times New Roman"/>
          <w:szCs w:val="22"/>
        </w:rPr>
      </w:pPr>
    </w:p>
    <w:p w:rsidR="001C2E2E" w:rsidRPr="001A7DF6" w:rsidRDefault="001C2E2E" w:rsidP="00DD0689">
      <w:pPr>
        <w:numPr>
          <w:ilvl w:val="0"/>
          <w:numId w:val="7"/>
        </w:numPr>
        <w:tabs>
          <w:tab w:val="left" w:pos="3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A7DF6">
        <w:rPr>
          <w:szCs w:val="22"/>
          <w:cs/>
          <w:lang w:bidi="th-TH"/>
        </w:rPr>
        <w:t xml:space="preserve">. </w:t>
      </w:r>
      <w:r w:rsidRPr="001A7DF6">
        <w:rPr>
          <w:rFonts w:cs="Times New Roman"/>
          <w:szCs w:val="22"/>
        </w:rPr>
        <w:t>The risk of not detecting a material misstatement resulting from fraud is higher than for one resulting from error, as fraud may involve collusion, forgery, intentional omissions, misrepresentations, or th</w:t>
      </w:r>
      <w:r>
        <w:rPr>
          <w:rFonts w:cs="Times New Roman"/>
          <w:szCs w:val="22"/>
        </w:rPr>
        <w:t>e override of internal control</w:t>
      </w:r>
      <w:r>
        <w:rPr>
          <w:szCs w:val="22"/>
          <w:cs/>
          <w:lang w:bidi="th-TH"/>
        </w:rPr>
        <w:t>.</w:t>
      </w:r>
    </w:p>
    <w:p w:rsidR="001C2E2E" w:rsidRPr="001A7DF6" w:rsidRDefault="001C2E2E" w:rsidP="00DD0689">
      <w:pPr>
        <w:numPr>
          <w:ilvl w:val="0"/>
          <w:numId w:val="7"/>
        </w:numPr>
        <w:tabs>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Obtain an understanding of internal control relevant to the audit in order to design audit procedures that are appropriate in the circumstances, but not for the purpose of expressing an opinion on the effectiveness of the Group</w:t>
      </w:r>
      <w:r w:rsidRPr="001A7DF6">
        <w:rPr>
          <w:szCs w:val="22"/>
          <w:cs/>
          <w:lang w:bidi="th-TH"/>
        </w:rPr>
        <w:t>’</w:t>
      </w:r>
      <w:r w:rsidRPr="001A7DF6">
        <w:rPr>
          <w:rFonts w:cs="Times New Roman"/>
          <w:szCs w:val="22"/>
        </w:rPr>
        <w:t>s and the Company</w:t>
      </w:r>
      <w:r w:rsidRPr="001A7DF6">
        <w:rPr>
          <w:szCs w:val="22"/>
          <w:cs/>
          <w:lang w:bidi="th-TH"/>
        </w:rPr>
        <w:t>’</w:t>
      </w:r>
      <w:r w:rsidRPr="001A7DF6">
        <w:rPr>
          <w:rFonts w:cs="Times New Roman"/>
          <w:szCs w:val="22"/>
        </w:rPr>
        <w:t>s internal control</w:t>
      </w:r>
      <w:r w:rsidRPr="001A7DF6">
        <w:rPr>
          <w:szCs w:val="22"/>
          <w:cs/>
          <w:lang w:bidi="th-TH"/>
        </w:rPr>
        <w:t>.</w:t>
      </w:r>
    </w:p>
    <w:p w:rsidR="001C2E2E" w:rsidRPr="001A7DF6" w:rsidRDefault="001C2E2E" w:rsidP="00DD0689">
      <w:pPr>
        <w:numPr>
          <w:ilvl w:val="0"/>
          <w:numId w:val="7"/>
        </w:numPr>
        <w:tabs>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Evaluate the appropriateness of accounting policies used and the reasonableness of accounting estimates and related disclosures made by management</w:t>
      </w:r>
      <w:r w:rsidRPr="001A7DF6">
        <w:rPr>
          <w:szCs w:val="22"/>
          <w:cs/>
          <w:lang w:bidi="th-TH"/>
        </w:rPr>
        <w:t xml:space="preserve">. </w:t>
      </w:r>
    </w:p>
    <w:p w:rsidR="001C2E2E" w:rsidRPr="001A7DF6" w:rsidRDefault="001C2E2E" w:rsidP="00DD0689">
      <w:pPr>
        <w:numPr>
          <w:ilvl w:val="0"/>
          <w:numId w:val="8"/>
        </w:numPr>
        <w:tabs>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Conclude on the appropriateness of management</w:t>
      </w:r>
      <w:r w:rsidRPr="001A7DF6">
        <w:rPr>
          <w:szCs w:val="22"/>
          <w:cs/>
          <w:lang w:bidi="th-TH"/>
        </w:rPr>
        <w:t>’</w:t>
      </w:r>
      <w:r w:rsidRPr="001A7DF6">
        <w:rPr>
          <w:rFonts w:cs="Times New Roman"/>
          <w:szCs w:val="22"/>
        </w:rPr>
        <w:t>s use of the going concern basis of accounting and, based on the audit evidence obtained, whether a material uncertainty exists related to events or conditions that may cast significant doubt on the Group</w:t>
      </w:r>
      <w:r w:rsidRPr="001A7DF6">
        <w:rPr>
          <w:szCs w:val="22"/>
          <w:cs/>
          <w:lang w:bidi="th-TH"/>
        </w:rPr>
        <w:t>’</w:t>
      </w:r>
      <w:r w:rsidRPr="001A7DF6">
        <w:rPr>
          <w:rFonts w:cs="Times New Roman"/>
          <w:szCs w:val="22"/>
        </w:rPr>
        <w:t>s and the Company</w:t>
      </w:r>
      <w:r w:rsidRPr="001A7DF6">
        <w:rPr>
          <w:szCs w:val="22"/>
          <w:cs/>
          <w:lang w:bidi="th-TH"/>
        </w:rPr>
        <w:t>’</w:t>
      </w:r>
      <w:r w:rsidRPr="001A7DF6">
        <w:rPr>
          <w:rFonts w:cs="Times New Roman"/>
          <w:szCs w:val="22"/>
        </w:rPr>
        <w:t>s ability to continue as a going concern</w:t>
      </w:r>
      <w:r w:rsidRPr="001A7DF6">
        <w:rPr>
          <w:szCs w:val="22"/>
          <w:cs/>
          <w:lang w:bidi="th-TH"/>
        </w:rPr>
        <w:t xml:space="preserve">. </w:t>
      </w:r>
      <w:r w:rsidRPr="001A7DF6">
        <w:rPr>
          <w:rFonts w:cs="Times New Roman"/>
          <w:szCs w:val="22"/>
        </w:rPr>
        <w:t>If I conclude that a material uncertainty exists, I am required to draw attention in my auditor</w:t>
      </w:r>
      <w:r w:rsidRPr="001A7DF6">
        <w:rPr>
          <w:szCs w:val="22"/>
          <w:cs/>
          <w:lang w:bidi="th-TH"/>
        </w:rPr>
        <w:t>’</w:t>
      </w:r>
      <w:r w:rsidRPr="001A7DF6">
        <w:rPr>
          <w:rFonts w:cs="Times New Roman"/>
          <w:szCs w:val="22"/>
        </w:rPr>
        <w:t>s report to the related disclosures in the consolidated and separate financial statements or, if such disclosures are inadequate, to modify my opinion</w:t>
      </w:r>
      <w:r w:rsidRPr="001A7DF6">
        <w:rPr>
          <w:szCs w:val="22"/>
          <w:cs/>
          <w:lang w:bidi="th-TH"/>
        </w:rPr>
        <w:t xml:space="preserve">. </w:t>
      </w:r>
      <w:r w:rsidRPr="001A7DF6">
        <w:rPr>
          <w:rFonts w:cs="Times New Roman"/>
          <w:szCs w:val="22"/>
        </w:rPr>
        <w:t>My conclusions are based on the audit evidence obtained up to the date of my auditor</w:t>
      </w:r>
      <w:r w:rsidRPr="001A7DF6">
        <w:rPr>
          <w:szCs w:val="22"/>
          <w:cs/>
          <w:lang w:bidi="th-TH"/>
        </w:rPr>
        <w:t>’</w:t>
      </w:r>
      <w:r w:rsidRPr="001A7DF6">
        <w:rPr>
          <w:rFonts w:cs="Times New Roman"/>
          <w:szCs w:val="22"/>
        </w:rPr>
        <w:t>s report</w:t>
      </w:r>
      <w:r w:rsidRPr="001A7DF6">
        <w:rPr>
          <w:szCs w:val="22"/>
          <w:cs/>
          <w:lang w:bidi="th-TH"/>
        </w:rPr>
        <w:t xml:space="preserve">. </w:t>
      </w:r>
      <w:r w:rsidRPr="001A7DF6">
        <w:rPr>
          <w:rFonts w:cs="Times New Roman"/>
          <w:szCs w:val="22"/>
        </w:rPr>
        <w:t>However, future events or conditions may cause the Group and the Company to cease to continue as a going concern</w:t>
      </w:r>
      <w:r w:rsidRPr="001A7DF6">
        <w:rPr>
          <w:szCs w:val="22"/>
          <w:cs/>
          <w:lang w:bidi="th-TH"/>
        </w:rPr>
        <w:t>.</w:t>
      </w:r>
    </w:p>
    <w:p w:rsidR="001C2E2E" w:rsidRPr="00F86A8E" w:rsidRDefault="001C2E2E" w:rsidP="00DD0689">
      <w:pPr>
        <w:numPr>
          <w:ilvl w:val="0"/>
          <w:numId w:val="8"/>
        </w:numPr>
        <w:tabs>
          <w:tab w:val="left" w:pos="360"/>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1A7DF6">
        <w:rPr>
          <w:szCs w:val="22"/>
          <w:cs/>
          <w:lang w:bidi="th-TH"/>
        </w:rPr>
        <w:t xml:space="preserve">. </w:t>
      </w:r>
    </w:p>
    <w:p w:rsidR="001C2E2E" w:rsidRPr="001A7DF6" w:rsidRDefault="001C2E2E" w:rsidP="00DD0689">
      <w:pPr>
        <w:numPr>
          <w:ilvl w:val="0"/>
          <w:numId w:val="8"/>
        </w:numPr>
        <w:tabs>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szCs w:val="22"/>
        </w:rPr>
      </w:pPr>
      <w:r w:rsidRPr="001A7DF6">
        <w:rPr>
          <w:rFonts w:cs="Times New Roman"/>
          <w:szCs w:val="22"/>
        </w:rPr>
        <w:t>Obtain sufficient appropriate audit evidence regarding the financial information of the entities or business activities within the Group to express an opinion on the consolidated financial statements</w:t>
      </w:r>
      <w:r w:rsidRPr="001A7DF6">
        <w:rPr>
          <w:szCs w:val="22"/>
          <w:cs/>
          <w:lang w:bidi="th-TH"/>
        </w:rPr>
        <w:t xml:space="preserve">. </w:t>
      </w:r>
      <w:r w:rsidRPr="001A7DF6">
        <w:rPr>
          <w:rFonts w:cs="Times New Roman"/>
          <w:szCs w:val="22"/>
        </w:rPr>
        <w:t>I am responsible for the direction, supervision and performance of the group audit</w:t>
      </w:r>
      <w:r w:rsidRPr="001A7DF6">
        <w:rPr>
          <w:szCs w:val="22"/>
          <w:cs/>
          <w:lang w:bidi="th-TH"/>
        </w:rPr>
        <w:t xml:space="preserve">. </w:t>
      </w:r>
      <w:r w:rsidRPr="001A7DF6">
        <w:rPr>
          <w:rFonts w:cs="Times New Roman"/>
          <w:szCs w:val="22"/>
        </w:rPr>
        <w:t>I remain solely responsible for my audit opinion</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1A7DF6">
        <w:rPr>
          <w:szCs w:val="22"/>
          <w:cs/>
          <w:lang w:bidi="th-TH"/>
        </w:rPr>
        <w:t>.</w:t>
      </w:r>
    </w:p>
    <w:p w:rsidR="00F86A8E" w:rsidRDefault="00F86A8E" w:rsidP="001C2E2E">
      <w:pPr>
        <w:jc w:val="thaiDistribute"/>
        <w:rPr>
          <w:rFonts w:cs="Times New Roman"/>
          <w:szCs w:val="22"/>
        </w:rPr>
      </w:pPr>
    </w:p>
    <w:p w:rsidR="00F86A8E" w:rsidRDefault="00F86A8E" w:rsidP="001C2E2E">
      <w:pPr>
        <w:jc w:val="thaiDistribute"/>
        <w:rPr>
          <w:rFonts w:cs="Times New Roman"/>
          <w:szCs w:val="22"/>
        </w:rPr>
      </w:pPr>
    </w:p>
    <w:p w:rsidR="00DD0689" w:rsidRDefault="00DD0689" w:rsidP="001C2E2E">
      <w:pPr>
        <w:jc w:val="thaiDistribute"/>
        <w:rPr>
          <w:rFonts w:cs="Times New Roman"/>
          <w:szCs w:val="22"/>
        </w:rPr>
      </w:pPr>
    </w:p>
    <w:p w:rsidR="00DD0689" w:rsidRDefault="00DD0689" w:rsidP="001C2E2E">
      <w:pPr>
        <w:jc w:val="thaiDistribute"/>
        <w:rPr>
          <w:rFonts w:cs="Times New Roman"/>
          <w:szCs w:val="22"/>
        </w:rPr>
      </w:pPr>
    </w:p>
    <w:p w:rsidR="00F86A8E" w:rsidRPr="001A7DF6" w:rsidRDefault="00F86A8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A7DF6">
        <w:rPr>
          <w:szCs w:val="22"/>
          <w:cs/>
          <w:lang w:bidi="th-TH"/>
        </w:rPr>
        <w:t>.</w:t>
      </w:r>
    </w:p>
    <w:p w:rsidR="001C2E2E" w:rsidRPr="001A7DF6" w:rsidRDefault="001C2E2E" w:rsidP="001C2E2E">
      <w:pPr>
        <w:jc w:val="thaiDistribute"/>
        <w:rPr>
          <w:rFonts w:cs="Times New Roman"/>
          <w:szCs w:val="22"/>
        </w:rPr>
      </w:pPr>
    </w:p>
    <w:p w:rsidR="001C2E2E" w:rsidRPr="001A7DF6" w:rsidRDefault="001C2E2E" w:rsidP="001C2E2E">
      <w:pPr>
        <w:jc w:val="thaiDistribute"/>
        <w:rPr>
          <w:rFonts w:cs="Times New Roman"/>
          <w:szCs w:val="22"/>
        </w:rPr>
      </w:pPr>
      <w:r w:rsidRPr="001A7DF6">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1A7DF6">
        <w:rPr>
          <w:szCs w:val="22"/>
          <w:cs/>
          <w:lang w:bidi="th-TH"/>
        </w:rPr>
        <w:t xml:space="preserve">. </w:t>
      </w:r>
      <w:r w:rsidRPr="001A7DF6">
        <w:rPr>
          <w:rFonts w:cs="Times New Roman"/>
          <w:szCs w:val="22"/>
        </w:rPr>
        <w:t>I describe these matters in my auditor</w:t>
      </w:r>
      <w:r w:rsidRPr="001A7DF6">
        <w:rPr>
          <w:szCs w:val="22"/>
          <w:cs/>
          <w:lang w:bidi="th-TH"/>
        </w:rPr>
        <w:t>’</w:t>
      </w:r>
      <w:r w:rsidRPr="001A7DF6">
        <w:rPr>
          <w:rFonts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1A7DF6">
        <w:rPr>
          <w:szCs w:val="22"/>
          <w:cs/>
          <w:lang w:bidi="th-TH"/>
        </w:rPr>
        <w:t>.</w:t>
      </w:r>
    </w:p>
    <w:p w:rsidR="001C2E2E" w:rsidRPr="001A7DF6" w:rsidRDefault="001C2E2E" w:rsidP="001C2E2E">
      <w:pPr>
        <w:rPr>
          <w:rFonts w:cs="Times New Roman"/>
          <w:szCs w:val="22"/>
        </w:rPr>
      </w:pPr>
    </w:p>
    <w:p w:rsidR="001C2E2E" w:rsidRPr="001A7DF6" w:rsidRDefault="001C2E2E" w:rsidP="001C2E2E">
      <w:pPr>
        <w:rPr>
          <w:rFonts w:cs="Times New Roman"/>
          <w:szCs w:val="22"/>
        </w:rPr>
      </w:pPr>
    </w:p>
    <w:p w:rsidR="001C2E2E" w:rsidRDefault="001C2E2E" w:rsidP="001C2E2E">
      <w:pPr>
        <w:rPr>
          <w:rFonts w:cs="Times New Roman"/>
          <w:szCs w:val="22"/>
        </w:rPr>
      </w:pPr>
    </w:p>
    <w:p w:rsidR="001C2E2E" w:rsidRDefault="001C2E2E" w:rsidP="001C2E2E">
      <w:pPr>
        <w:rPr>
          <w:rFonts w:cs="Times New Roman"/>
          <w:szCs w:val="22"/>
        </w:rPr>
      </w:pPr>
    </w:p>
    <w:p w:rsidR="001C2E2E" w:rsidRDefault="001C2E2E" w:rsidP="001C2E2E">
      <w:pPr>
        <w:rPr>
          <w:rFonts w:cs="Times New Roman"/>
          <w:szCs w:val="22"/>
        </w:rPr>
      </w:pPr>
    </w:p>
    <w:p w:rsidR="001C2E2E" w:rsidRPr="001A7DF6" w:rsidRDefault="001C2E2E" w:rsidP="001C2E2E">
      <w:pPr>
        <w:rPr>
          <w:rFonts w:cs="Times New Roman"/>
          <w:szCs w:val="22"/>
        </w:rPr>
      </w:pPr>
    </w:p>
    <w:p w:rsidR="001C2E2E" w:rsidRPr="001A7DF6" w:rsidRDefault="00C11EA9" w:rsidP="001C2E2E">
      <w:pPr>
        <w:rPr>
          <w:rFonts w:cs="Times New Roman"/>
          <w:szCs w:val="22"/>
        </w:rPr>
      </w:pPr>
      <w:r>
        <w:rPr>
          <w:szCs w:val="22"/>
          <w:cs/>
          <w:lang w:bidi="th-TH"/>
        </w:rPr>
        <w:t>(</w:t>
      </w:r>
      <w:r w:rsidR="001C2E2E" w:rsidRPr="001A7DF6">
        <w:rPr>
          <w:rFonts w:cs="Times New Roman"/>
          <w:szCs w:val="22"/>
        </w:rPr>
        <w:t>Waiyawat Kosamarnchaiyakij</w:t>
      </w:r>
      <w:r w:rsidR="001C2E2E" w:rsidRPr="001A7DF6">
        <w:rPr>
          <w:szCs w:val="22"/>
          <w:cs/>
          <w:lang w:bidi="th-TH"/>
        </w:rPr>
        <w:t>)</w:t>
      </w:r>
    </w:p>
    <w:p w:rsidR="001C2E2E" w:rsidRPr="001A7DF6" w:rsidRDefault="001C2E2E" w:rsidP="001C2E2E">
      <w:pPr>
        <w:rPr>
          <w:rFonts w:cs="Times New Roman"/>
          <w:szCs w:val="22"/>
        </w:rPr>
      </w:pPr>
      <w:r w:rsidRPr="001A7DF6">
        <w:rPr>
          <w:rFonts w:cs="Times New Roman"/>
          <w:szCs w:val="22"/>
        </w:rPr>
        <w:t>Certified Public Accountant</w:t>
      </w:r>
    </w:p>
    <w:p w:rsidR="001C2E2E" w:rsidRPr="001A7DF6" w:rsidRDefault="001C2E2E" w:rsidP="001C2E2E">
      <w:pPr>
        <w:rPr>
          <w:rFonts w:cs="Times New Roman"/>
          <w:szCs w:val="22"/>
        </w:rPr>
      </w:pPr>
      <w:r w:rsidRPr="001A7DF6">
        <w:rPr>
          <w:rFonts w:cs="Times New Roman"/>
          <w:szCs w:val="22"/>
        </w:rPr>
        <w:t>Registration No</w:t>
      </w:r>
      <w:r w:rsidRPr="001A7DF6">
        <w:rPr>
          <w:szCs w:val="22"/>
          <w:cs/>
          <w:lang w:bidi="th-TH"/>
        </w:rPr>
        <w:t xml:space="preserve">. </w:t>
      </w:r>
      <w:r w:rsidRPr="001A7DF6">
        <w:rPr>
          <w:rFonts w:cs="Times New Roman"/>
          <w:szCs w:val="22"/>
        </w:rPr>
        <w:t>6333</w:t>
      </w:r>
    </w:p>
    <w:p w:rsidR="001C2E2E" w:rsidRPr="001A7DF6" w:rsidRDefault="001C2E2E" w:rsidP="001C2E2E">
      <w:pPr>
        <w:rPr>
          <w:rFonts w:cs="Times New Roman"/>
          <w:szCs w:val="22"/>
        </w:rPr>
      </w:pPr>
    </w:p>
    <w:p w:rsidR="001C2E2E" w:rsidRPr="001A7DF6" w:rsidRDefault="001C2E2E" w:rsidP="001C2E2E">
      <w:pPr>
        <w:rPr>
          <w:rFonts w:cs="Times New Roman"/>
          <w:szCs w:val="22"/>
        </w:rPr>
      </w:pPr>
      <w:r w:rsidRPr="001A7DF6">
        <w:rPr>
          <w:rFonts w:cs="Times New Roman"/>
          <w:szCs w:val="22"/>
        </w:rPr>
        <w:t>KPMG Phoomchai Audit Ltd</w:t>
      </w:r>
      <w:r w:rsidRPr="001A7DF6">
        <w:rPr>
          <w:szCs w:val="22"/>
          <w:cs/>
          <w:lang w:bidi="th-TH"/>
        </w:rPr>
        <w:t>.</w:t>
      </w:r>
    </w:p>
    <w:p w:rsidR="001C2E2E" w:rsidRPr="001A7DF6" w:rsidRDefault="001C2E2E" w:rsidP="001C2E2E">
      <w:pPr>
        <w:rPr>
          <w:rFonts w:cs="Times New Roman"/>
          <w:szCs w:val="22"/>
        </w:rPr>
      </w:pPr>
      <w:r w:rsidRPr="001A7DF6">
        <w:rPr>
          <w:rFonts w:cs="Times New Roman"/>
          <w:szCs w:val="22"/>
        </w:rPr>
        <w:t>Bangkok</w:t>
      </w:r>
    </w:p>
    <w:p w:rsidR="001C2E2E" w:rsidRDefault="006D4BD1" w:rsidP="006D4B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lang w:val="en-GB"/>
        </w:rPr>
      </w:pPr>
      <w:r>
        <w:rPr>
          <w:rFonts w:cs="Times New Roman"/>
          <w:lang w:val="en-GB"/>
        </w:rPr>
        <w:t xml:space="preserve">20 February </w:t>
      </w:r>
      <w:r w:rsidR="001C2E2E">
        <w:rPr>
          <w:rFonts w:cs="Times New Roman"/>
          <w:lang w:val="en-GB"/>
        </w:rPr>
        <w:t>202</w:t>
      </w:r>
      <w:r w:rsidR="00CE125F">
        <w:rPr>
          <w:rFonts w:cs="Times New Roman"/>
          <w:lang w:val="en-GB"/>
        </w:rPr>
        <w:t>0</w:t>
      </w:r>
    </w:p>
    <w:p w:rsidR="00CE125F" w:rsidRDefault="00CE125F" w:rsidP="006D4B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lang w:val="en-GB"/>
        </w:rPr>
      </w:pPr>
    </w:p>
    <w:sectPr w:rsidR="00CE125F" w:rsidSect="006D4BD1">
      <w:headerReference w:type="default" r:id="rId9"/>
      <w:footerReference w:type="default" r:id="rId1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19E" w:rsidRDefault="00C6519E">
      <w:r>
        <w:separator/>
      </w:r>
    </w:p>
  </w:endnote>
  <w:endnote w:type="continuationSeparator" w:id="0">
    <w:p w:rsidR="00C6519E" w:rsidRDefault="00C6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upermarket">
    <w:altName w:val="Microsoft Sans Serif"/>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14" w:rsidRDefault="00641114">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sidR="006620A7">
      <w:rPr>
        <w:noProof/>
        <w:sz w:val="22"/>
      </w:rPr>
      <w:t>4</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19E" w:rsidRDefault="00C6519E">
      <w:r>
        <w:separator/>
      </w:r>
    </w:p>
  </w:footnote>
  <w:footnote w:type="continuationSeparator" w:id="0">
    <w:p w:rsidR="00C6519E" w:rsidRDefault="00C65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14" w:rsidRPr="004D07FC" w:rsidRDefault="00641114">
    <w:pPr>
      <w:rPr>
        <w:sz w:val="28"/>
        <w:szCs w:val="24"/>
      </w:rPr>
    </w:pPr>
  </w:p>
  <w:p w:rsidR="00641114" w:rsidRPr="004D07FC" w:rsidRDefault="00641114">
    <w:pPr>
      <w:rPr>
        <w:sz w:val="28"/>
        <w:szCs w:val="24"/>
      </w:rPr>
    </w:pPr>
  </w:p>
  <w:p w:rsidR="00641114" w:rsidRPr="004D07FC" w:rsidRDefault="00641114">
    <w:pPr>
      <w:rPr>
        <w:sz w:val="28"/>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14" w:rsidRPr="00F86A8E" w:rsidRDefault="00641114" w:rsidP="00D17728">
    <w:pPr>
      <w:pStyle w:val="Header"/>
      <w:spacing w:line="240" w:lineRule="atLeast"/>
      <w:jc w:val="left"/>
      <w:rPr>
        <w:i w:val="0"/>
        <w:iCs/>
        <w:sz w:val="28"/>
        <w:szCs w:val="28"/>
      </w:rPr>
    </w:pPr>
  </w:p>
  <w:p w:rsidR="00F86A8E" w:rsidRPr="00F86A8E" w:rsidRDefault="00F86A8E" w:rsidP="00D17728">
    <w:pPr>
      <w:pStyle w:val="Header"/>
      <w:spacing w:line="240" w:lineRule="atLeast"/>
      <w:jc w:val="left"/>
      <w:rPr>
        <w:i w:val="0"/>
        <w:iCs/>
        <w:sz w:val="28"/>
        <w:szCs w:val="28"/>
      </w:rPr>
    </w:pPr>
  </w:p>
  <w:p w:rsidR="00641114" w:rsidRPr="00F86A8E" w:rsidRDefault="00641114">
    <w:pP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052"/>
    <w:multiLevelType w:val="hybridMultilevel"/>
    <w:tmpl w:val="FBA0E8A8"/>
    <w:lvl w:ilvl="0" w:tplc="5D0C2EF6">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3607A73"/>
    <w:multiLevelType w:val="hybridMultilevel"/>
    <w:tmpl w:val="38128100"/>
    <w:lvl w:ilvl="0" w:tplc="8A72CB64">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AE27EA"/>
    <w:multiLevelType w:val="hybridMultilevel"/>
    <w:tmpl w:val="4710BB80"/>
    <w:lvl w:ilvl="0" w:tplc="8BD84CD2">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14" w15:restartNumberingAfterBreak="0">
    <w:nsid w:val="7BB17DD2"/>
    <w:multiLevelType w:val="hybridMultilevel"/>
    <w:tmpl w:val="67708B82"/>
    <w:lvl w:ilvl="0" w:tplc="47306B28">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5"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1"/>
  </w:num>
  <w:num w:numId="3">
    <w:abstractNumId w:val="4"/>
  </w:num>
  <w:num w:numId="4">
    <w:abstractNumId w:val="10"/>
  </w:num>
  <w:num w:numId="5">
    <w:abstractNumId w:val="13"/>
    <w:lvlOverride w:ilvl="0">
      <w:startOverride w:val="1"/>
    </w:lvlOverride>
    <w:lvlOverride w:ilvl="1">
      <w:startOverride w:val="12"/>
    </w:lvlOverride>
  </w:num>
  <w:num w:numId="6">
    <w:abstractNumId w:val="5"/>
  </w:num>
  <w:num w:numId="7">
    <w:abstractNumId w:val="3"/>
  </w:num>
  <w:num w:numId="8">
    <w:abstractNumId w:val="11"/>
  </w:num>
  <w:num w:numId="9">
    <w:abstractNumId w:val="7"/>
  </w:num>
  <w:num w:numId="10">
    <w:abstractNumId w:val="15"/>
  </w:num>
  <w:num w:numId="11">
    <w:abstractNumId w:val="2"/>
  </w:num>
  <w:num w:numId="12">
    <w:abstractNumId w:val="6"/>
  </w:num>
  <w:num w:numId="13">
    <w:abstractNumId w:val="12"/>
  </w:num>
  <w:num w:numId="14">
    <w:abstractNumId w:val="0"/>
  </w:num>
  <w:num w:numId="15">
    <w:abstractNumId w:val="8"/>
  </w:num>
  <w:num w:numId="16">
    <w:abstractNumId w:val="14"/>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152A"/>
    <w:rsid w:val="00001FE8"/>
    <w:rsid w:val="00002C14"/>
    <w:rsid w:val="00003110"/>
    <w:rsid w:val="00003245"/>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CF5"/>
    <w:rsid w:val="0001005A"/>
    <w:rsid w:val="00010161"/>
    <w:rsid w:val="00010AAE"/>
    <w:rsid w:val="00010ECA"/>
    <w:rsid w:val="00010F57"/>
    <w:rsid w:val="00010F59"/>
    <w:rsid w:val="00010FD5"/>
    <w:rsid w:val="00011122"/>
    <w:rsid w:val="0001132A"/>
    <w:rsid w:val="000124EE"/>
    <w:rsid w:val="000128BD"/>
    <w:rsid w:val="00012B34"/>
    <w:rsid w:val="000137E1"/>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3442"/>
    <w:rsid w:val="00024431"/>
    <w:rsid w:val="000249E7"/>
    <w:rsid w:val="00024A4F"/>
    <w:rsid w:val="00024BBD"/>
    <w:rsid w:val="00024DAD"/>
    <w:rsid w:val="000251C6"/>
    <w:rsid w:val="0002538C"/>
    <w:rsid w:val="000254C4"/>
    <w:rsid w:val="00025940"/>
    <w:rsid w:val="00025EFD"/>
    <w:rsid w:val="000269CB"/>
    <w:rsid w:val="00026A4E"/>
    <w:rsid w:val="00026A8D"/>
    <w:rsid w:val="00026B3C"/>
    <w:rsid w:val="00027279"/>
    <w:rsid w:val="0002794E"/>
    <w:rsid w:val="0002797F"/>
    <w:rsid w:val="00027BAD"/>
    <w:rsid w:val="00030109"/>
    <w:rsid w:val="000304A2"/>
    <w:rsid w:val="00030744"/>
    <w:rsid w:val="00030FCE"/>
    <w:rsid w:val="00032013"/>
    <w:rsid w:val="00032789"/>
    <w:rsid w:val="000327A7"/>
    <w:rsid w:val="00032D45"/>
    <w:rsid w:val="00032EF9"/>
    <w:rsid w:val="000330D3"/>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3657"/>
    <w:rsid w:val="00053766"/>
    <w:rsid w:val="00053895"/>
    <w:rsid w:val="00053D56"/>
    <w:rsid w:val="00053DBA"/>
    <w:rsid w:val="0005416F"/>
    <w:rsid w:val="000542DB"/>
    <w:rsid w:val="00054772"/>
    <w:rsid w:val="000553CD"/>
    <w:rsid w:val="0005597F"/>
    <w:rsid w:val="000564C2"/>
    <w:rsid w:val="0005653D"/>
    <w:rsid w:val="00056802"/>
    <w:rsid w:val="00056A43"/>
    <w:rsid w:val="00056BA1"/>
    <w:rsid w:val="000575A0"/>
    <w:rsid w:val="000577FC"/>
    <w:rsid w:val="00057E8A"/>
    <w:rsid w:val="00060514"/>
    <w:rsid w:val="0006065B"/>
    <w:rsid w:val="0006092D"/>
    <w:rsid w:val="00061B08"/>
    <w:rsid w:val="00061E40"/>
    <w:rsid w:val="00062196"/>
    <w:rsid w:val="000631BC"/>
    <w:rsid w:val="00063F7C"/>
    <w:rsid w:val="0006472B"/>
    <w:rsid w:val="00064AE3"/>
    <w:rsid w:val="000650CE"/>
    <w:rsid w:val="0006660F"/>
    <w:rsid w:val="0006663D"/>
    <w:rsid w:val="00066C11"/>
    <w:rsid w:val="0006734D"/>
    <w:rsid w:val="00067A52"/>
    <w:rsid w:val="00067C15"/>
    <w:rsid w:val="000703EA"/>
    <w:rsid w:val="00070636"/>
    <w:rsid w:val="000707FA"/>
    <w:rsid w:val="00070A88"/>
    <w:rsid w:val="00070A90"/>
    <w:rsid w:val="00070C62"/>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6877"/>
    <w:rsid w:val="00076BA4"/>
    <w:rsid w:val="000771B8"/>
    <w:rsid w:val="000777AF"/>
    <w:rsid w:val="0007796A"/>
    <w:rsid w:val="00077E1B"/>
    <w:rsid w:val="000803BE"/>
    <w:rsid w:val="000809AB"/>
    <w:rsid w:val="00080D45"/>
    <w:rsid w:val="00080EF7"/>
    <w:rsid w:val="00081089"/>
    <w:rsid w:val="0008117B"/>
    <w:rsid w:val="00081365"/>
    <w:rsid w:val="00081457"/>
    <w:rsid w:val="00081E1D"/>
    <w:rsid w:val="0008209C"/>
    <w:rsid w:val="0008261F"/>
    <w:rsid w:val="000827D3"/>
    <w:rsid w:val="000829F3"/>
    <w:rsid w:val="00082D4A"/>
    <w:rsid w:val="00083097"/>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932"/>
    <w:rsid w:val="00090EB2"/>
    <w:rsid w:val="0009101E"/>
    <w:rsid w:val="00091514"/>
    <w:rsid w:val="00091F54"/>
    <w:rsid w:val="00092A1B"/>
    <w:rsid w:val="00092D09"/>
    <w:rsid w:val="0009314F"/>
    <w:rsid w:val="00093529"/>
    <w:rsid w:val="00093FEA"/>
    <w:rsid w:val="00094BB7"/>
    <w:rsid w:val="00094DA0"/>
    <w:rsid w:val="000955FA"/>
    <w:rsid w:val="00095AEC"/>
    <w:rsid w:val="000961F6"/>
    <w:rsid w:val="00096388"/>
    <w:rsid w:val="00096462"/>
    <w:rsid w:val="00097037"/>
    <w:rsid w:val="00097187"/>
    <w:rsid w:val="000973F4"/>
    <w:rsid w:val="00097517"/>
    <w:rsid w:val="00097768"/>
    <w:rsid w:val="00097AF3"/>
    <w:rsid w:val="00097B0A"/>
    <w:rsid w:val="000A032C"/>
    <w:rsid w:val="000A0916"/>
    <w:rsid w:val="000A0FDF"/>
    <w:rsid w:val="000A1381"/>
    <w:rsid w:val="000A161D"/>
    <w:rsid w:val="000A32D2"/>
    <w:rsid w:val="000A36CC"/>
    <w:rsid w:val="000A3731"/>
    <w:rsid w:val="000A3788"/>
    <w:rsid w:val="000A40FC"/>
    <w:rsid w:val="000A467A"/>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44F"/>
    <w:rsid w:val="000B16EF"/>
    <w:rsid w:val="000B1877"/>
    <w:rsid w:val="000B1B93"/>
    <w:rsid w:val="000B2B11"/>
    <w:rsid w:val="000B30B3"/>
    <w:rsid w:val="000B3A84"/>
    <w:rsid w:val="000B4B56"/>
    <w:rsid w:val="000B4D6E"/>
    <w:rsid w:val="000B4E7A"/>
    <w:rsid w:val="000B5065"/>
    <w:rsid w:val="000B525F"/>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C34"/>
    <w:rsid w:val="000C4527"/>
    <w:rsid w:val="000C453D"/>
    <w:rsid w:val="000C4645"/>
    <w:rsid w:val="000C4748"/>
    <w:rsid w:val="000C47E3"/>
    <w:rsid w:val="000C4918"/>
    <w:rsid w:val="000C4C26"/>
    <w:rsid w:val="000C4EBB"/>
    <w:rsid w:val="000C53C3"/>
    <w:rsid w:val="000C5A64"/>
    <w:rsid w:val="000C62EC"/>
    <w:rsid w:val="000C66E9"/>
    <w:rsid w:val="000C78B3"/>
    <w:rsid w:val="000C7CCF"/>
    <w:rsid w:val="000C7E89"/>
    <w:rsid w:val="000D0139"/>
    <w:rsid w:val="000D0E8A"/>
    <w:rsid w:val="000D1139"/>
    <w:rsid w:val="000D148C"/>
    <w:rsid w:val="000D1529"/>
    <w:rsid w:val="000D1545"/>
    <w:rsid w:val="000D1785"/>
    <w:rsid w:val="000D18A4"/>
    <w:rsid w:val="000D1EFB"/>
    <w:rsid w:val="000D1F81"/>
    <w:rsid w:val="000D23B6"/>
    <w:rsid w:val="000D2961"/>
    <w:rsid w:val="000D2F9D"/>
    <w:rsid w:val="000D37C3"/>
    <w:rsid w:val="000D393E"/>
    <w:rsid w:val="000D3BF7"/>
    <w:rsid w:val="000D44F0"/>
    <w:rsid w:val="000D4AF4"/>
    <w:rsid w:val="000D54C9"/>
    <w:rsid w:val="000D5585"/>
    <w:rsid w:val="000D75BA"/>
    <w:rsid w:val="000D7BEE"/>
    <w:rsid w:val="000E0C09"/>
    <w:rsid w:val="000E11EA"/>
    <w:rsid w:val="000E1AB0"/>
    <w:rsid w:val="000E1B17"/>
    <w:rsid w:val="000E2065"/>
    <w:rsid w:val="000E2D1E"/>
    <w:rsid w:val="000E37DB"/>
    <w:rsid w:val="000E3F33"/>
    <w:rsid w:val="000E3F6E"/>
    <w:rsid w:val="000E455F"/>
    <w:rsid w:val="000E5266"/>
    <w:rsid w:val="000E5A27"/>
    <w:rsid w:val="000E5B2C"/>
    <w:rsid w:val="000E5C2E"/>
    <w:rsid w:val="000E5DA3"/>
    <w:rsid w:val="000E60F3"/>
    <w:rsid w:val="000E6510"/>
    <w:rsid w:val="000E73DD"/>
    <w:rsid w:val="000E7F0B"/>
    <w:rsid w:val="000F06EE"/>
    <w:rsid w:val="000F11FE"/>
    <w:rsid w:val="000F1814"/>
    <w:rsid w:val="000F1AEA"/>
    <w:rsid w:val="000F1E59"/>
    <w:rsid w:val="000F203A"/>
    <w:rsid w:val="000F20AC"/>
    <w:rsid w:val="000F2765"/>
    <w:rsid w:val="000F28B3"/>
    <w:rsid w:val="000F28CB"/>
    <w:rsid w:val="000F2F9F"/>
    <w:rsid w:val="000F3A83"/>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6B16"/>
    <w:rsid w:val="000F71CA"/>
    <w:rsid w:val="000F7311"/>
    <w:rsid w:val="000F7EAC"/>
    <w:rsid w:val="00100895"/>
    <w:rsid w:val="00100D0D"/>
    <w:rsid w:val="00100D44"/>
    <w:rsid w:val="00100E27"/>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65A"/>
    <w:rsid w:val="00111983"/>
    <w:rsid w:val="0011226D"/>
    <w:rsid w:val="0011245E"/>
    <w:rsid w:val="00112875"/>
    <w:rsid w:val="00112E37"/>
    <w:rsid w:val="001133BE"/>
    <w:rsid w:val="001139BC"/>
    <w:rsid w:val="00113A3D"/>
    <w:rsid w:val="0011446E"/>
    <w:rsid w:val="00114676"/>
    <w:rsid w:val="0011489C"/>
    <w:rsid w:val="0011551B"/>
    <w:rsid w:val="00115DE2"/>
    <w:rsid w:val="00115E5F"/>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6BC4"/>
    <w:rsid w:val="00137291"/>
    <w:rsid w:val="00137418"/>
    <w:rsid w:val="00137465"/>
    <w:rsid w:val="00137AD5"/>
    <w:rsid w:val="00137AF0"/>
    <w:rsid w:val="00137CAA"/>
    <w:rsid w:val="001404DA"/>
    <w:rsid w:val="00140CDA"/>
    <w:rsid w:val="00141032"/>
    <w:rsid w:val="00141136"/>
    <w:rsid w:val="00141638"/>
    <w:rsid w:val="00141836"/>
    <w:rsid w:val="00141A56"/>
    <w:rsid w:val="00142058"/>
    <w:rsid w:val="00142757"/>
    <w:rsid w:val="001428C3"/>
    <w:rsid w:val="00142B57"/>
    <w:rsid w:val="00142C2A"/>
    <w:rsid w:val="0014309C"/>
    <w:rsid w:val="0014385A"/>
    <w:rsid w:val="00143AF9"/>
    <w:rsid w:val="00143E45"/>
    <w:rsid w:val="00143F01"/>
    <w:rsid w:val="00144747"/>
    <w:rsid w:val="001447CB"/>
    <w:rsid w:val="00146197"/>
    <w:rsid w:val="00146607"/>
    <w:rsid w:val="001468A9"/>
    <w:rsid w:val="00146A48"/>
    <w:rsid w:val="0014705D"/>
    <w:rsid w:val="001473BF"/>
    <w:rsid w:val="001501DA"/>
    <w:rsid w:val="00150801"/>
    <w:rsid w:val="0015103E"/>
    <w:rsid w:val="001514F7"/>
    <w:rsid w:val="001515A4"/>
    <w:rsid w:val="00151B0F"/>
    <w:rsid w:val="00151BDF"/>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6CD4"/>
    <w:rsid w:val="001576D0"/>
    <w:rsid w:val="00157B25"/>
    <w:rsid w:val="00157C28"/>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5154"/>
    <w:rsid w:val="001655C2"/>
    <w:rsid w:val="00165602"/>
    <w:rsid w:val="00165865"/>
    <w:rsid w:val="0016588A"/>
    <w:rsid w:val="00165FCC"/>
    <w:rsid w:val="00166341"/>
    <w:rsid w:val="00166485"/>
    <w:rsid w:val="00166580"/>
    <w:rsid w:val="00166879"/>
    <w:rsid w:val="00166FB8"/>
    <w:rsid w:val="001674DA"/>
    <w:rsid w:val="00167630"/>
    <w:rsid w:val="00167C86"/>
    <w:rsid w:val="00167CFC"/>
    <w:rsid w:val="001702C5"/>
    <w:rsid w:val="00170BFF"/>
    <w:rsid w:val="00170E42"/>
    <w:rsid w:val="00170F81"/>
    <w:rsid w:val="00171417"/>
    <w:rsid w:val="0017170A"/>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9FA"/>
    <w:rsid w:val="00174C4D"/>
    <w:rsid w:val="00174E9E"/>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58E"/>
    <w:rsid w:val="00184ECC"/>
    <w:rsid w:val="001862C4"/>
    <w:rsid w:val="0018636F"/>
    <w:rsid w:val="00186987"/>
    <w:rsid w:val="00187284"/>
    <w:rsid w:val="00187A2A"/>
    <w:rsid w:val="00187B10"/>
    <w:rsid w:val="00187EA4"/>
    <w:rsid w:val="00187F9F"/>
    <w:rsid w:val="001900AF"/>
    <w:rsid w:val="001901F5"/>
    <w:rsid w:val="001913FC"/>
    <w:rsid w:val="0019154F"/>
    <w:rsid w:val="00191AED"/>
    <w:rsid w:val="00191F41"/>
    <w:rsid w:val="001928FA"/>
    <w:rsid w:val="00192A0B"/>
    <w:rsid w:val="00192BFE"/>
    <w:rsid w:val="00193875"/>
    <w:rsid w:val="00193B91"/>
    <w:rsid w:val="00193CC8"/>
    <w:rsid w:val="0019409A"/>
    <w:rsid w:val="00194860"/>
    <w:rsid w:val="0019512F"/>
    <w:rsid w:val="00196376"/>
    <w:rsid w:val="001964A2"/>
    <w:rsid w:val="001965A1"/>
    <w:rsid w:val="00196FD1"/>
    <w:rsid w:val="00197422"/>
    <w:rsid w:val="0019793F"/>
    <w:rsid w:val="00197D1E"/>
    <w:rsid w:val="001A000B"/>
    <w:rsid w:val="001A01E5"/>
    <w:rsid w:val="001A0400"/>
    <w:rsid w:val="001A06D6"/>
    <w:rsid w:val="001A08D9"/>
    <w:rsid w:val="001A0C6D"/>
    <w:rsid w:val="001A0D59"/>
    <w:rsid w:val="001A0E9D"/>
    <w:rsid w:val="001A12BF"/>
    <w:rsid w:val="001A13BE"/>
    <w:rsid w:val="001A13FB"/>
    <w:rsid w:val="001A1B94"/>
    <w:rsid w:val="001A28E6"/>
    <w:rsid w:val="001A32CF"/>
    <w:rsid w:val="001A3785"/>
    <w:rsid w:val="001A3963"/>
    <w:rsid w:val="001A3F49"/>
    <w:rsid w:val="001A491E"/>
    <w:rsid w:val="001A496C"/>
    <w:rsid w:val="001A4AEF"/>
    <w:rsid w:val="001A4C7C"/>
    <w:rsid w:val="001A5759"/>
    <w:rsid w:val="001A5A87"/>
    <w:rsid w:val="001A6241"/>
    <w:rsid w:val="001A65F1"/>
    <w:rsid w:val="001A6601"/>
    <w:rsid w:val="001A6B1F"/>
    <w:rsid w:val="001A6BEF"/>
    <w:rsid w:val="001A714F"/>
    <w:rsid w:val="001B00BB"/>
    <w:rsid w:val="001B011A"/>
    <w:rsid w:val="001B03B4"/>
    <w:rsid w:val="001B070B"/>
    <w:rsid w:val="001B1183"/>
    <w:rsid w:val="001B156D"/>
    <w:rsid w:val="001B163D"/>
    <w:rsid w:val="001B16CF"/>
    <w:rsid w:val="001B1C9E"/>
    <w:rsid w:val="001B2C89"/>
    <w:rsid w:val="001B3159"/>
    <w:rsid w:val="001B39F0"/>
    <w:rsid w:val="001B5C23"/>
    <w:rsid w:val="001B5FA1"/>
    <w:rsid w:val="001B62AE"/>
    <w:rsid w:val="001B63CF"/>
    <w:rsid w:val="001B6459"/>
    <w:rsid w:val="001B68B9"/>
    <w:rsid w:val="001B6BE0"/>
    <w:rsid w:val="001B6D50"/>
    <w:rsid w:val="001B7409"/>
    <w:rsid w:val="001C02E2"/>
    <w:rsid w:val="001C0DC7"/>
    <w:rsid w:val="001C10A1"/>
    <w:rsid w:val="001C1FAF"/>
    <w:rsid w:val="001C2032"/>
    <w:rsid w:val="001C2198"/>
    <w:rsid w:val="001C2E2E"/>
    <w:rsid w:val="001C3954"/>
    <w:rsid w:val="001C42E1"/>
    <w:rsid w:val="001C4305"/>
    <w:rsid w:val="001C4A9F"/>
    <w:rsid w:val="001C4EC8"/>
    <w:rsid w:val="001C55EE"/>
    <w:rsid w:val="001C57FF"/>
    <w:rsid w:val="001C5CA9"/>
    <w:rsid w:val="001C609A"/>
    <w:rsid w:val="001C61D2"/>
    <w:rsid w:val="001C64BB"/>
    <w:rsid w:val="001C68BB"/>
    <w:rsid w:val="001C6BE7"/>
    <w:rsid w:val="001C7A7D"/>
    <w:rsid w:val="001C7BDF"/>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D792E"/>
    <w:rsid w:val="001E020F"/>
    <w:rsid w:val="001E0478"/>
    <w:rsid w:val="001E0986"/>
    <w:rsid w:val="001E101D"/>
    <w:rsid w:val="001E1EBC"/>
    <w:rsid w:val="001E2147"/>
    <w:rsid w:val="001E22A0"/>
    <w:rsid w:val="001E2CF2"/>
    <w:rsid w:val="001E3393"/>
    <w:rsid w:val="001E344C"/>
    <w:rsid w:val="001E345D"/>
    <w:rsid w:val="001E3602"/>
    <w:rsid w:val="001E3822"/>
    <w:rsid w:val="001E3A4C"/>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6434"/>
    <w:rsid w:val="001F66B3"/>
    <w:rsid w:val="001F67C3"/>
    <w:rsid w:val="001F70D5"/>
    <w:rsid w:val="001F7422"/>
    <w:rsid w:val="00200081"/>
    <w:rsid w:val="00200276"/>
    <w:rsid w:val="00200B1E"/>
    <w:rsid w:val="0020133B"/>
    <w:rsid w:val="0020163D"/>
    <w:rsid w:val="00201D53"/>
    <w:rsid w:val="0020226F"/>
    <w:rsid w:val="00202410"/>
    <w:rsid w:val="00202C29"/>
    <w:rsid w:val="00202DA0"/>
    <w:rsid w:val="00202F8F"/>
    <w:rsid w:val="00203BEF"/>
    <w:rsid w:val="00203D8A"/>
    <w:rsid w:val="00204929"/>
    <w:rsid w:val="00204C7D"/>
    <w:rsid w:val="00205673"/>
    <w:rsid w:val="00205AFD"/>
    <w:rsid w:val="00206029"/>
    <w:rsid w:val="00206431"/>
    <w:rsid w:val="002065BF"/>
    <w:rsid w:val="002065CF"/>
    <w:rsid w:val="00206C2E"/>
    <w:rsid w:val="00206D08"/>
    <w:rsid w:val="002073DD"/>
    <w:rsid w:val="00207473"/>
    <w:rsid w:val="00207713"/>
    <w:rsid w:val="002078F2"/>
    <w:rsid w:val="00207EA3"/>
    <w:rsid w:val="0021008D"/>
    <w:rsid w:val="00210250"/>
    <w:rsid w:val="002108AC"/>
    <w:rsid w:val="00210F43"/>
    <w:rsid w:val="00212005"/>
    <w:rsid w:val="002122B6"/>
    <w:rsid w:val="002122E6"/>
    <w:rsid w:val="0021232C"/>
    <w:rsid w:val="00212EA3"/>
    <w:rsid w:val="00212F3D"/>
    <w:rsid w:val="00213198"/>
    <w:rsid w:val="0021330A"/>
    <w:rsid w:val="00214021"/>
    <w:rsid w:val="00214BD9"/>
    <w:rsid w:val="00215B6C"/>
    <w:rsid w:val="002160F2"/>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2E8D"/>
    <w:rsid w:val="0022325C"/>
    <w:rsid w:val="00223860"/>
    <w:rsid w:val="00223F49"/>
    <w:rsid w:val="00224701"/>
    <w:rsid w:val="0022472D"/>
    <w:rsid w:val="00224764"/>
    <w:rsid w:val="0022486E"/>
    <w:rsid w:val="00224B38"/>
    <w:rsid w:val="00224F02"/>
    <w:rsid w:val="00225314"/>
    <w:rsid w:val="00225456"/>
    <w:rsid w:val="00226758"/>
    <w:rsid w:val="0023047D"/>
    <w:rsid w:val="00230667"/>
    <w:rsid w:val="00230F49"/>
    <w:rsid w:val="00231389"/>
    <w:rsid w:val="002315C4"/>
    <w:rsid w:val="0023192B"/>
    <w:rsid w:val="00231AD0"/>
    <w:rsid w:val="00232601"/>
    <w:rsid w:val="00233014"/>
    <w:rsid w:val="0023340C"/>
    <w:rsid w:val="00233F70"/>
    <w:rsid w:val="00234CA0"/>
    <w:rsid w:val="00234E02"/>
    <w:rsid w:val="00234E92"/>
    <w:rsid w:val="00235453"/>
    <w:rsid w:val="00235FBC"/>
    <w:rsid w:val="002362F4"/>
    <w:rsid w:val="00237671"/>
    <w:rsid w:val="002376E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3C59"/>
    <w:rsid w:val="00243E10"/>
    <w:rsid w:val="002440B5"/>
    <w:rsid w:val="00244766"/>
    <w:rsid w:val="0024487A"/>
    <w:rsid w:val="0024570F"/>
    <w:rsid w:val="00245D88"/>
    <w:rsid w:val="00245ED1"/>
    <w:rsid w:val="0024650E"/>
    <w:rsid w:val="002465E4"/>
    <w:rsid w:val="00246755"/>
    <w:rsid w:val="00246A65"/>
    <w:rsid w:val="00247100"/>
    <w:rsid w:val="00247692"/>
    <w:rsid w:val="00247B21"/>
    <w:rsid w:val="00250434"/>
    <w:rsid w:val="00250C13"/>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7DC"/>
    <w:rsid w:val="002563D6"/>
    <w:rsid w:val="00256AC7"/>
    <w:rsid w:val="00256BF2"/>
    <w:rsid w:val="00256CF1"/>
    <w:rsid w:val="0026012E"/>
    <w:rsid w:val="00260C9B"/>
    <w:rsid w:val="002611A2"/>
    <w:rsid w:val="00261504"/>
    <w:rsid w:val="00261594"/>
    <w:rsid w:val="00261C08"/>
    <w:rsid w:val="00262686"/>
    <w:rsid w:val="002627AD"/>
    <w:rsid w:val="00262AEA"/>
    <w:rsid w:val="0026399E"/>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264B"/>
    <w:rsid w:val="00272B7C"/>
    <w:rsid w:val="00272EA4"/>
    <w:rsid w:val="002736CB"/>
    <w:rsid w:val="00273C0B"/>
    <w:rsid w:val="00273E7D"/>
    <w:rsid w:val="002748FC"/>
    <w:rsid w:val="00274C44"/>
    <w:rsid w:val="00275572"/>
    <w:rsid w:val="002757DE"/>
    <w:rsid w:val="00275D0A"/>
    <w:rsid w:val="00275E95"/>
    <w:rsid w:val="0027630F"/>
    <w:rsid w:val="00276FD5"/>
    <w:rsid w:val="00277BCD"/>
    <w:rsid w:val="00277FC2"/>
    <w:rsid w:val="002801D0"/>
    <w:rsid w:val="00280318"/>
    <w:rsid w:val="00280D93"/>
    <w:rsid w:val="0028113D"/>
    <w:rsid w:val="00281877"/>
    <w:rsid w:val="00281EB6"/>
    <w:rsid w:val="00282166"/>
    <w:rsid w:val="002827B4"/>
    <w:rsid w:val="00282E2A"/>
    <w:rsid w:val="00283049"/>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A50"/>
    <w:rsid w:val="00290C6A"/>
    <w:rsid w:val="00290F01"/>
    <w:rsid w:val="00291718"/>
    <w:rsid w:val="0029172B"/>
    <w:rsid w:val="002919F3"/>
    <w:rsid w:val="00291A9C"/>
    <w:rsid w:val="00291E8B"/>
    <w:rsid w:val="0029223D"/>
    <w:rsid w:val="002922A7"/>
    <w:rsid w:val="0029261C"/>
    <w:rsid w:val="00293704"/>
    <w:rsid w:val="00293B1D"/>
    <w:rsid w:val="002946F5"/>
    <w:rsid w:val="00294AE6"/>
    <w:rsid w:val="00295F90"/>
    <w:rsid w:val="00295FF4"/>
    <w:rsid w:val="0029631C"/>
    <w:rsid w:val="002969AC"/>
    <w:rsid w:val="00296F37"/>
    <w:rsid w:val="002972EB"/>
    <w:rsid w:val="0029737A"/>
    <w:rsid w:val="002979CB"/>
    <w:rsid w:val="002A0260"/>
    <w:rsid w:val="002A0746"/>
    <w:rsid w:val="002A0F6B"/>
    <w:rsid w:val="002A1224"/>
    <w:rsid w:val="002A18DD"/>
    <w:rsid w:val="002A211D"/>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235"/>
    <w:rsid w:val="002C26A7"/>
    <w:rsid w:val="002C2883"/>
    <w:rsid w:val="002C2BA8"/>
    <w:rsid w:val="002C2E95"/>
    <w:rsid w:val="002C348B"/>
    <w:rsid w:val="002C3A2C"/>
    <w:rsid w:val="002C4275"/>
    <w:rsid w:val="002C4AB0"/>
    <w:rsid w:val="002C54AA"/>
    <w:rsid w:val="002C56B0"/>
    <w:rsid w:val="002C59F2"/>
    <w:rsid w:val="002C5A7D"/>
    <w:rsid w:val="002C607A"/>
    <w:rsid w:val="002C608C"/>
    <w:rsid w:val="002C6490"/>
    <w:rsid w:val="002C652F"/>
    <w:rsid w:val="002C65E0"/>
    <w:rsid w:val="002C66CE"/>
    <w:rsid w:val="002C6D91"/>
    <w:rsid w:val="002C7943"/>
    <w:rsid w:val="002D0146"/>
    <w:rsid w:val="002D0180"/>
    <w:rsid w:val="002D0657"/>
    <w:rsid w:val="002D0758"/>
    <w:rsid w:val="002D0C3C"/>
    <w:rsid w:val="002D0FEA"/>
    <w:rsid w:val="002D1D5D"/>
    <w:rsid w:val="002D22E2"/>
    <w:rsid w:val="002D2923"/>
    <w:rsid w:val="002D2948"/>
    <w:rsid w:val="002D2BBC"/>
    <w:rsid w:val="002D303E"/>
    <w:rsid w:val="002D3525"/>
    <w:rsid w:val="002D3D3A"/>
    <w:rsid w:val="002D4C5D"/>
    <w:rsid w:val="002D526A"/>
    <w:rsid w:val="002D552F"/>
    <w:rsid w:val="002D5727"/>
    <w:rsid w:val="002D5AAE"/>
    <w:rsid w:val="002D5F00"/>
    <w:rsid w:val="002D623C"/>
    <w:rsid w:val="002D63A3"/>
    <w:rsid w:val="002D675F"/>
    <w:rsid w:val="002D67D8"/>
    <w:rsid w:val="002D6976"/>
    <w:rsid w:val="002D7199"/>
    <w:rsid w:val="002D7509"/>
    <w:rsid w:val="002D77AD"/>
    <w:rsid w:val="002D78D0"/>
    <w:rsid w:val="002D7A61"/>
    <w:rsid w:val="002D7CB6"/>
    <w:rsid w:val="002D7DDE"/>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B6"/>
    <w:rsid w:val="002E6C19"/>
    <w:rsid w:val="002E6E92"/>
    <w:rsid w:val="002E730F"/>
    <w:rsid w:val="002E7360"/>
    <w:rsid w:val="002E784F"/>
    <w:rsid w:val="002F05B9"/>
    <w:rsid w:val="002F0863"/>
    <w:rsid w:val="002F0935"/>
    <w:rsid w:val="002F0A70"/>
    <w:rsid w:val="002F0F87"/>
    <w:rsid w:val="002F198C"/>
    <w:rsid w:val="002F1B92"/>
    <w:rsid w:val="002F202C"/>
    <w:rsid w:val="002F2838"/>
    <w:rsid w:val="002F32D8"/>
    <w:rsid w:val="002F332E"/>
    <w:rsid w:val="002F3689"/>
    <w:rsid w:val="002F3DCE"/>
    <w:rsid w:val="002F3E50"/>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24"/>
    <w:rsid w:val="003003C5"/>
    <w:rsid w:val="003006B0"/>
    <w:rsid w:val="003007A8"/>
    <w:rsid w:val="003008A3"/>
    <w:rsid w:val="00300C95"/>
    <w:rsid w:val="00300DA8"/>
    <w:rsid w:val="00301122"/>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0AD"/>
    <w:rsid w:val="0031315F"/>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5F64"/>
    <w:rsid w:val="00325F97"/>
    <w:rsid w:val="003261CC"/>
    <w:rsid w:val="0032652F"/>
    <w:rsid w:val="0032661A"/>
    <w:rsid w:val="00326F7F"/>
    <w:rsid w:val="003270F8"/>
    <w:rsid w:val="00327536"/>
    <w:rsid w:val="00327DF9"/>
    <w:rsid w:val="00330668"/>
    <w:rsid w:val="00330F38"/>
    <w:rsid w:val="00331786"/>
    <w:rsid w:val="00331ED3"/>
    <w:rsid w:val="003328E6"/>
    <w:rsid w:val="00332A1E"/>
    <w:rsid w:val="00332F4F"/>
    <w:rsid w:val="003337A8"/>
    <w:rsid w:val="00333C7A"/>
    <w:rsid w:val="003340E1"/>
    <w:rsid w:val="00334772"/>
    <w:rsid w:val="0033536F"/>
    <w:rsid w:val="0033587C"/>
    <w:rsid w:val="00336451"/>
    <w:rsid w:val="00337305"/>
    <w:rsid w:val="00337A20"/>
    <w:rsid w:val="003400D3"/>
    <w:rsid w:val="003402C1"/>
    <w:rsid w:val="00340EE4"/>
    <w:rsid w:val="00341D71"/>
    <w:rsid w:val="00342307"/>
    <w:rsid w:val="00342DCB"/>
    <w:rsid w:val="003439C6"/>
    <w:rsid w:val="003439DC"/>
    <w:rsid w:val="00343A22"/>
    <w:rsid w:val="00343B64"/>
    <w:rsid w:val="00343F92"/>
    <w:rsid w:val="0034432F"/>
    <w:rsid w:val="00344594"/>
    <w:rsid w:val="00344EE1"/>
    <w:rsid w:val="0034501E"/>
    <w:rsid w:val="003450A8"/>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349A"/>
    <w:rsid w:val="00353855"/>
    <w:rsid w:val="00353FDB"/>
    <w:rsid w:val="00354103"/>
    <w:rsid w:val="00354528"/>
    <w:rsid w:val="0035468D"/>
    <w:rsid w:val="00354B08"/>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F2E"/>
    <w:rsid w:val="00361154"/>
    <w:rsid w:val="00361328"/>
    <w:rsid w:val="003613DA"/>
    <w:rsid w:val="00361795"/>
    <w:rsid w:val="003626EB"/>
    <w:rsid w:val="00362E5E"/>
    <w:rsid w:val="003635B5"/>
    <w:rsid w:val="00363CEB"/>
    <w:rsid w:val="003643BD"/>
    <w:rsid w:val="0036443E"/>
    <w:rsid w:val="0036483D"/>
    <w:rsid w:val="003650D5"/>
    <w:rsid w:val="00365182"/>
    <w:rsid w:val="00365928"/>
    <w:rsid w:val="00365BF5"/>
    <w:rsid w:val="003660CA"/>
    <w:rsid w:val="0036638A"/>
    <w:rsid w:val="00366626"/>
    <w:rsid w:val="0036713C"/>
    <w:rsid w:val="00367345"/>
    <w:rsid w:val="00367D3E"/>
    <w:rsid w:val="00367DC9"/>
    <w:rsid w:val="00370F61"/>
    <w:rsid w:val="00371220"/>
    <w:rsid w:val="00371E51"/>
    <w:rsid w:val="00371F9B"/>
    <w:rsid w:val="00372706"/>
    <w:rsid w:val="00372B86"/>
    <w:rsid w:val="00372C06"/>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50D"/>
    <w:rsid w:val="00382793"/>
    <w:rsid w:val="0038295D"/>
    <w:rsid w:val="00382B4F"/>
    <w:rsid w:val="00382BDF"/>
    <w:rsid w:val="00382E1D"/>
    <w:rsid w:val="0038304A"/>
    <w:rsid w:val="003832BA"/>
    <w:rsid w:val="00383ACA"/>
    <w:rsid w:val="00383C63"/>
    <w:rsid w:val="00383D11"/>
    <w:rsid w:val="00384549"/>
    <w:rsid w:val="0038490A"/>
    <w:rsid w:val="00385359"/>
    <w:rsid w:val="003858BB"/>
    <w:rsid w:val="00385D24"/>
    <w:rsid w:val="00386F76"/>
    <w:rsid w:val="0038785C"/>
    <w:rsid w:val="00387BA9"/>
    <w:rsid w:val="00387C75"/>
    <w:rsid w:val="0039068C"/>
    <w:rsid w:val="00390988"/>
    <w:rsid w:val="00390BEB"/>
    <w:rsid w:val="00390E59"/>
    <w:rsid w:val="003911D1"/>
    <w:rsid w:val="003914F7"/>
    <w:rsid w:val="00391ADD"/>
    <w:rsid w:val="00391F0A"/>
    <w:rsid w:val="00392190"/>
    <w:rsid w:val="0039219B"/>
    <w:rsid w:val="00392288"/>
    <w:rsid w:val="00392AF1"/>
    <w:rsid w:val="00393006"/>
    <w:rsid w:val="00393040"/>
    <w:rsid w:val="00393261"/>
    <w:rsid w:val="00393438"/>
    <w:rsid w:val="00393ED2"/>
    <w:rsid w:val="00393F8F"/>
    <w:rsid w:val="00394226"/>
    <w:rsid w:val="00394660"/>
    <w:rsid w:val="00394CE7"/>
    <w:rsid w:val="00394CF3"/>
    <w:rsid w:val="003950A7"/>
    <w:rsid w:val="0039526C"/>
    <w:rsid w:val="00395999"/>
    <w:rsid w:val="003964E1"/>
    <w:rsid w:val="0039774E"/>
    <w:rsid w:val="0039775C"/>
    <w:rsid w:val="00397894"/>
    <w:rsid w:val="003978DA"/>
    <w:rsid w:val="00397D84"/>
    <w:rsid w:val="003A1067"/>
    <w:rsid w:val="003A1132"/>
    <w:rsid w:val="003A12D9"/>
    <w:rsid w:val="003A13DF"/>
    <w:rsid w:val="003A165C"/>
    <w:rsid w:val="003A1892"/>
    <w:rsid w:val="003A20C5"/>
    <w:rsid w:val="003A23CA"/>
    <w:rsid w:val="003A24C7"/>
    <w:rsid w:val="003A2EC6"/>
    <w:rsid w:val="003A3490"/>
    <w:rsid w:val="003A34C5"/>
    <w:rsid w:val="003A45BD"/>
    <w:rsid w:val="003A4EA6"/>
    <w:rsid w:val="003A50B2"/>
    <w:rsid w:val="003A5BE0"/>
    <w:rsid w:val="003A5FC3"/>
    <w:rsid w:val="003A617F"/>
    <w:rsid w:val="003A650D"/>
    <w:rsid w:val="003A65E5"/>
    <w:rsid w:val="003A686D"/>
    <w:rsid w:val="003A6B7D"/>
    <w:rsid w:val="003A6CE4"/>
    <w:rsid w:val="003A7037"/>
    <w:rsid w:val="003A7545"/>
    <w:rsid w:val="003A77B8"/>
    <w:rsid w:val="003A7C3E"/>
    <w:rsid w:val="003A7C59"/>
    <w:rsid w:val="003B0035"/>
    <w:rsid w:val="003B026B"/>
    <w:rsid w:val="003B04F9"/>
    <w:rsid w:val="003B052D"/>
    <w:rsid w:val="003B09BC"/>
    <w:rsid w:val="003B2007"/>
    <w:rsid w:val="003B2251"/>
    <w:rsid w:val="003B2C57"/>
    <w:rsid w:val="003B2D19"/>
    <w:rsid w:val="003B419A"/>
    <w:rsid w:val="003B46CB"/>
    <w:rsid w:val="003B4A81"/>
    <w:rsid w:val="003B4CFA"/>
    <w:rsid w:val="003B5800"/>
    <w:rsid w:val="003B623B"/>
    <w:rsid w:val="003B64A9"/>
    <w:rsid w:val="003B64DE"/>
    <w:rsid w:val="003B66C5"/>
    <w:rsid w:val="003B6D8F"/>
    <w:rsid w:val="003B7250"/>
    <w:rsid w:val="003C0337"/>
    <w:rsid w:val="003C07CE"/>
    <w:rsid w:val="003C0DD0"/>
    <w:rsid w:val="003C1128"/>
    <w:rsid w:val="003C1214"/>
    <w:rsid w:val="003C1C11"/>
    <w:rsid w:val="003C1D45"/>
    <w:rsid w:val="003C28CD"/>
    <w:rsid w:val="003C293C"/>
    <w:rsid w:val="003C36C2"/>
    <w:rsid w:val="003C3724"/>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2B5"/>
    <w:rsid w:val="003D1596"/>
    <w:rsid w:val="003D1915"/>
    <w:rsid w:val="003D2119"/>
    <w:rsid w:val="003D266D"/>
    <w:rsid w:val="003D27FC"/>
    <w:rsid w:val="003D2BFA"/>
    <w:rsid w:val="003D32E6"/>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DA"/>
    <w:rsid w:val="003E11B7"/>
    <w:rsid w:val="003E16EA"/>
    <w:rsid w:val="003E1AFA"/>
    <w:rsid w:val="003E1B52"/>
    <w:rsid w:val="003E1D25"/>
    <w:rsid w:val="003E20AF"/>
    <w:rsid w:val="003E231A"/>
    <w:rsid w:val="003E2717"/>
    <w:rsid w:val="003E2B66"/>
    <w:rsid w:val="003E2BB3"/>
    <w:rsid w:val="003E325A"/>
    <w:rsid w:val="003E331E"/>
    <w:rsid w:val="003E347D"/>
    <w:rsid w:val="003E36C6"/>
    <w:rsid w:val="003E4B22"/>
    <w:rsid w:val="003E4B62"/>
    <w:rsid w:val="003E53E5"/>
    <w:rsid w:val="003E5654"/>
    <w:rsid w:val="003E59ED"/>
    <w:rsid w:val="003E64B3"/>
    <w:rsid w:val="003E798A"/>
    <w:rsid w:val="003E7EFC"/>
    <w:rsid w:val="003F034D"/>
    <w:rsid w:val="003F03AE"/>
    <w:rsid w:val="003F0D2D"/>
    <w:rsid w:val="003F0F95"/>
    <w:rsid w:val="003F17DD"/>
    <w:rsid w:val="003F1962"/>
    <w:rsid w:val="003F2132"/>
    <w:rsid w:val="003F23DD"/>
    <w:rsid w:val="003F2FB5"/>
    <w:rsid w:val="003F32B7"/>
    <w:rsid w:val="003F345E"/>
    <w:rsid w:val="003F3483"/>
    <w:rsid w:val="003F3596"/>
    <w:rsid w:val="003F3626"/>
    <w:rsid w:val="003F3836"/>
    <w:rsid w:val="003F406D"/>
    <w:rsid w:val="003F4126"/>
    <w:rsid w:val="003F4647"/>
    <w:rsid w:val="003F4A5C"/>
    <w:rsid w:val="003F4D98"/>
    <w:rsid w:val="003F5107"/>
    <w:rsid w:val="003F5EAE"/>
    <w:rsid w:val="003F620C"/>
    <w:rsid w:val="003F678D"/>
    <w:rsid w:val="003F68BA"/>
    <w:rsid w:val="003F6AB8"/>
    <w:rsid w:val="003F7054"/>
    <w:rsid w:val="003F7390"/>
    <w:rsid w:val="003F74D0"/>
    <w:rsid w:val="003F7660"/>
    <w:rsid w:val="003F7ABE"/>
    <w:rsid w:val="003F7B6A"/>
    <w:rsid w:val="003F7E50"/>
    <w:rsid w:val="0040051D"/>
    <w:rsid w:val="00400A61"/>
    <w:rsid w:val="00400E9E"/>
    <w:rsid w:val="00401875"/>
    <w:rsid w:val="004018C0"/>
    <w:rsid w:val="00401908"/>
    <w:rsid w:val="00403127"/>
    <w:rsid w:val="00403A4A"/>
    <w:rsid w:val="00403BDB"/>
    <w:rsid w:val="00403F18"/>
    <w:rsid w:val="00403FD7"/>
    <w:rsid w:val="004042CE"/>
    <w:rsid w:val="004048A9"/>
    <w:rsid w:val="00404B05"/>
    <w:rsid w:val="00404E72"/>
    <w:rsid w:val="00405167"/>
    <w:rsid w:val="004058A5"/>
    <w:rsid w:val="00405ACC"/>
    <w:rsid w:val="004060D1"/>
    <w:rsid w:val="004067F4"/>
    <w:rsid w:val="00406B35"/>
    <w:rsid w:val="00406EBC"/>
    <w:rsid w:val="00407086"/>
    <w:rsid w:val="004073B3"/>
    <w:rsid w:val="00407656"/>
    <w:rsid w:val="0040772B"/>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619"/>
    <w:rsid w:val="00412BF7"/>
    <w:rsid w:val="0041304F"/>
    <w:rsid w:val="00413B5E"/>
    <w:rsid w:val="004145C6"/>
    <w:rsid w:val="00414AB0"/>
    <w:rsid w:val="00414DDE"/>
    <w:rsid w:val="004157CE"/>
    <w:rsid w:val="00415F21"/>
    <w:rsid w:val="004163ED"/>
    <w:rsid w:val="00416AEC"/>
    <w:rsid w:val="00416CFA"/>
    <w:rsid w:val="00416E29"/>
    <w:rsid w:val="00416EB0"/>
    <w:rsid w:val="0041773E"/>
    <w:rsid w:val="004177FE"/>
    <w:rsid w:val="00417BB5"/>
    <w:rsid w:val="0042009A"/>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7FF"/>
    <w:rsid w:val="004252A7"/>
    <w:rsid w:val="004258B8"/>
    <w:rsid w:val="00425DAF"/>
    <w:rsid w:val="0042677C"/>
    <w:rsid w:val="00426A67"/>
    <w:rsid w:val="00426ACD"/>
    <w:rsid w:val="00426B6A"/>
    <w:rsid w:val="00426DDB"/>
    <w:rsid w:val="00426EEA"/>
    <w:rsid w:val="00427B58"/>
    <w:rsid w:val="00427BAD"/>
    <w:rsid w:val="0043017C"/>
    <w:rsid w:val="00430605"/>
    <w:rsid w:val="004306DA"/>
    <w:rsid w:val="00430C86"/>
    <w:rsid w:val="00431194"/>
    <w:rsid w:val="00431B53"/>
    <w:rsid w:val="0043240C"/>
    <w:rsid w:val="0043262C"/>
    <w:rsid w:val="00432B31"/>
    <w:rsid w:val="00433D06"/>
    <w:rsid w:val="004348DA"/>
    <w:rsid w:val="00434A2D"/>
    <w:rsid w:val="00434D23"/>
    <w:rsid w:val="00434D2A"/>
    <w:rsid w:val="0043510B"/>
    <w:rsid w:val="004352E3"/>
    <w:rsid w:val="0043579E"/>
    <w:rsid w:val="0043593F"/>
    <w:rsid w:val="00435A18"/>
    <w:rsid w:val="00435EA7"/>
    <w:rsid w:val="00436A9B"/>
    <w:rsid w:val="00436C62"/>
    <w:rsid w:val="00437C3D"/>
    <w:rsid w:val="0044075F"/>
    <w:rsid w:val="00440A1D"/>
    <w:rsid w:val="00441342"/>
    <w:rsid w:val="00441A3B"/>
    <w:rsid w:val="00441A57"/>
    <w:rsid w:val="00442349"/>
    <w:rsid w:val="00442EF7"/>
    <w:rsid w:val="0044304D"/>
    <w:rsid w:val="004436D9"/>
    <w:rsid w:val="0044372A"/>
    <w:rsid w:val="00443840"/>
    <w:rsid w:val="00443BA7"/>
    <w:rsid w:val="00443D55"/>
    <w:rsid w:val="004441A1"/>
    <w:rsid w:val="004443B6"/>
    <w:rsid w:val="0044497C"/>
    <w:rsid w:val="00444AF7"/>
    <w:rsid w:val="00445381"/>
    <w:rsid w:val="0044597A"/>
    <w:rsid w:val="004462C9"/>
    <w:rsid w:val="004465B3"/>
    <w:rsid w:val="00446666"/>
    <w:rsid w:val="0044669F"/>
    <w:rsid w:val="00446827"/>
    <w:rsid w:val="00446B9D"/>
    <w:rsid w:val="00446F08"/>
    <w:rsid w:val="004475B9"/>
    <w:rsid w:val="00447805"/>
    <w:rsid w:val="00447DA8"/>
    <w:rsid w:val="004500E0"/>
    <w:rsid w:val="004507F9"/>
    <w:rsid w:val="00450D23"/>
    <w:rsid w:val="00450D35"/>
    <w:rsid w:val="00451495"/>
    <w:rsid w:val="004519A6"/>
    <w:rsid w:val="00452271"/>
    <w:rsid w:val="0045290F"/>
    <w:rsid w:val="00453072"/>
    <w:rsid w:val="0045380C"/>
    <w:rsid w:val="004538F6"/>
    <w:rsid w:val="00453994"/>
    <w:rsid w:val="00453FFE"/>
    <w:rsid w:val="004552C2"/>
    <w:rsid w:val="004552E5"/>
    <w:rsid w:val="00455905"/>
    <w:rsid w:val="004559DD"/>
    <w:rsid w:val="00455D81"/>
    <w:rsid w:val="00455E59"/>
    <w:rsid w:val="00456774"/>
    <w:rsid w:val="004567D6"/>
    <w:rsid w:val="00456DEF"/>
    <w:rsid w:val="004570AB"/>
    <w:rsid w:val="00457439"/>
    <w:rsid w:val="00457B24"/>
    <w:rsid w:val="00460183"/>
    <w:rsid w:val="004604E3"/>
    <w:rsid w:val="00460E0F"/>
    <w:rsid w:val="0046124B"/>
    <w:rsid w:val="00461735"/>
    <w:rsid w:val="00461E41"/>
    <w:rsid w:val="00462552"/>
    <w:rsid w:val="00462EA6"/>
    <w:rsid w:val="00463083"/>
    <w:rsid w:val="00464C17"/>
    <w:rsid w:val="004651E2"/>
    <w:rsid w:val="00465279"/>
    <w:rsid w:val="0046572A"/>
    <w:rsid w:val="0046576F"/>
    <w:rsid w:val="00465877"/>
    <w:rsid w:val="00465ADA"/>
    <w:rsid w:val="004665BA"/>
    <w:rsid w:val="00466FBA"/>
    <w:rsid w:val="00467411"/>
    <w:rsid w:val="004676EC"/>
    <w:rsid w:val="0047091E"/>
    <w:rsid w:val="00470ACF"/>
    <w:rsid w:val="004712A2"/>
    <w:rsid w:val="00471756"/>
    <w:rsid w:val="00471F25"/>
    <w:rsid w:val="004723A5"/>
    <w:rsid w:val="00472515"/>
    <w:rsid w:val="0047286F"/>
    <w:rsid w:val="00472E13"/>
    <w:rsid w:val="00472EAE"/>
    <w:rsid w:val="004733DA"/>
    <w:rsid w:val="00473506"/>
    <w:rsid w:val="0047401E"/>
    <w:rsid w:val="00474208"/>
    <w:rsid w:val="00474927"/>
    <w:rsid w:val="0047495A"/>
    <w:rsid w:val="004755F3"/>
    <w:rsid w:val="0047594C"/>
    <w:rsid w:val="00476E49"/>
    <w:rsid w:val="00476E56"/>
    <w:rsid w:val="004779C0"/>
    <w:rsid w:val="00477AA4"/>
    <w:rsid w:val="00480CB7"/>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61"/>
    <w:rsid w:val="00485A78"/>
    <w:rsid w:val="00485E74"/>
    <w:rsid w:val="00486AF3"/>
    <w:rsid w:val="004876A0"/>
    <w:rsid w:val="004876CA"/>
    <w:rsid w:val="00487869"/>
    <w:rsid w:val="00487925"/>
    <w:rsid w:val="00487D43"/>
    <w:rsid w:val="00487DDE"/>
    <w:rsid w:val="00490035"/>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3DB"/>
    <w:rsid w:val="00494561"/>
    <w:rsid w:val="00494D24"/>
    <w:rsid w:val="00494EF5"/>
    <w:rsid w:val="00495AD4"/>
    <w:rsid w:val="00495CF4"/>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F3F"/>
    <w:rsid w:val="004A59C0"/>
    <w:rsid w:val="004A59C3"/>
    <w:rsid w:val="004A5B90"/>
    <w:rsid w:val="004A5C08"/>
    <w:rsid w:val="004A71EF"/>
    <w:rsid w:val="004A737F"/>
    <w:rsid w:val="004A7423"/>
    <w:rsid w:val="004A77B7"/>
    <w:rsid w:val="004A7823"/>
    <w:rsid w:val="004A7C6D"/>
    <w:rsid w:val="004A7D4B"/>
    <w:rsid w:val="004A7E76"/>
    <w:rsid w:val="004A7F64"/>
    <w:rsid w:val="004B066A"/>
    <w:rsid w:val="004B078A"/>
    <w:rsid w:val="004B08E8"/>
    <w:rsid w:val="004B0A74"/>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ADD"/>
    <w:rsid w:val="004C0E3D"/>
    <w:rsid w:val="004C128D"/>
    <w:rsid w:val="004C1496"/>
    <w:rsid w:val="004C1499"/>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91F"/>
    <w:rsid w:val="004C69FF"/>
    <w:rsid w:val="004C7117"/>
    <w:rsid w:val="004D0166"/>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AAC"/>
    <w:rsid w:val="004E4B8C"/>
    <w:rsid w:val="004E4C42"/>
    <w:rsid w:val="004E5172"/>
    <w:rsid w:val="004E530F"/>
    <w:rsid w:val="004E532A"/>
    <w:rsid w:val="004E5335"/>
    <w:rsid w:val="004E55F1"/>
    <w:rsid w:val="004E5967"/>
    <w:rsid w:val="004E5AD4"/>
    <w:rsid w:val="004E5F23"/>
    <w:rsid w:val="004E64D8"/>
    <w:rsid w:val="004E66AE"/>
    <w:rsid w:val="004E6A85"/>
    <w:rsid w:val="004E6B8D"/>
    <w:rsid w:val="004E7388"/>
    <w:rsid w:val="004E7D2D"/>
    <w:rsid w:val="004F0396"/>
    <w:rsid w:val="004F03C2"/>
    <w:rsid w:val="004F0C32"/>
    <w:rsid w:val="004F0E43"/>
    <w:rsid w:val="004F1169"/>
    <w:rsid w:val="004F14E3"/>
    <w:rsid w:val="004F1670"/>
    <w:rsid w:val="004F1F51"/>
    <w:rsid w:val="004F2F89"/>
    <w:rsid w:val="004F32A2"/>
    <w:rsid w:val="004F33D9"/>
    <w:rsid w:val="004F46BA"/>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C28"/>
    <w:rsid w:val="00503D15"/>
    <w:rsid w:val="00503DB9"/>
    <w:rsid w:val="00503DF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D7B"/>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023"/>
    <w:rsid w:val="00527331"/>
    <w:rsid w:val="0052787A"/>
    <w:rsid w:val="00527906"/>
    <w:rsid w:val="00530074"/>
    <w:rsid w:val="00530754"/>
    <w:rsid w:val="005308AD"/>
    <w:rsid w:val="005321A7"/>
    <w:rsid w:val="005321D9"/>
    <w:rsid w:val="005328A7"/>
    <w:rsid w:val="005328B1"/>
    <w:rsid w:val="0053295D"/>
    <w:rsid w:val="00532B32"/>
    <w:rsid w:val="00532B83"/>
    <w:rsid w:val="00532C7C"/>
    <w:rsid w:val="00532D51"/>
    <w:rsid w:val="00532DEE"/>
    <w:rsid w:val="00533023"/>
    <w:rsid w:val="00533070"/>
    <w:rsid w:val="005330EB"/>
    <w:rsid w:val="0053338E"/>
    <w:rsid w:val="00533589"/>
    <w:rsid w:val="00533ABC"/>
    <w:rsid w:val="00533EE4"/>
    <w:rsid w:val="005343FF"/>
    <w:rsid w:val="005344D3"/>
    <w:rsid w:val="00534883"/>
    <w:rsid w:val="00534B72"/>
    <w:rsid w:val="00534D29"/>
    <w:rsid w:val="00534E14"/>
    <w:rsid w:val="00534E78"/>
    <w:rsid w:val="00534FF5"/>
    <w:rsid w:val="00535443"/>
    <w:rsid w:val="005356A2"/>
    <w:rsid w:val="00535C2F"/>
    <w:rsid w:val="00535C90"/>
    <w:rsid w:val="0053608D"/>
    <w:rsid w:val="0053679D"/>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DF"/>
    <w:rsid w:val="00543317"/>
    <w:rsid w:val="00543800"/>
    <w:rsid w:val="0054380A"/>
    <w:rsid w:val="00543890"/>
    <w:rsid w:val="005440C1"/>
    <w:rsid w:val="005444F8"/>
    <w:rsid w:val="00544A1E"/>
    <w:rsid w:val="0054567C"/>
    <w:rsid w:val="00546070"/>
    <w:rsid w:val="00546A09"/>
    <w:rsid w:val="00546C57"/>
    <w:rsid w:val="00547633"/>
    <w:rsid w:val="00547F3A"/>
    <w:rsid w:val="0055051C"/>
    <w:rsid w:val="00550B00"/>
    <w:rsid w:val="00550BAE"/>
    <w:rsid w:val="005511BB"/>
    <w:rsid w:val="00551586"/>
    <w:rsid w:val="00551D69"/>
    <w:rsid w:val="00551F99"/>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0DB7"/>
    <w:rsid w:val="00561397"/>
    <w:rsid w:val="00561C86"/>
    <w:rsid w:val="00562681"/>
    <w:rsid w:val="00563617"/>
    <w:rsid w:val="00563DAD"/>
    <w:rsid w:val="0056400A"/>
    <w:rsid w:val="00564346"/>
    <w:rsid w:val="00564921"/>
    <w:rsid w:val="00564938"/>
    <w:rsid w:val="00564B75"/>
    <w:rsid w:val="00564E69"/>
    <w:rsid w:val="00565F90"/>
    <w:rsid w:val="005662FB"/>
    <w:rsid w:val="00566E30"/>
    <w:rsid w:val="00567909"/>
    <w:rsid w:val="005705B4"/>
    <w:rsid w:val="00570C7E"/>
    <w:rsid w:val="00570CEE"/>
    <w:rsid w:val="005710D6"/>
    <w:rsid w:val="00571405"/>
    <w:rsid w:val="00571593"/>
    <w:rsid w:val="005718FC"/>
    <w:rsid w:val="00571DB7"/>
    <w:rsid w:val="00571E9C"/>
    <w:rsid w:val="00573632"/>
    <w:rsid w:val="0057398E"/>
    <w:rsid w:val="00573FC7"/>
    <w:rsid w:val="0057426E"/>
    <w:rsid w:val="0057445D"/>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EA5"/>
    <w:rsid w:val="005813E2"/>
    <w:rsid w:val="00581B14"/>
    <w:rsid w:val="00581BE0"/>
    <w:rsid w:val="00581E96"/>
    <w:rsid w:val="00582453"/>
    <w:rsid w:val="005824B0"/>
    <w:rsid w:val="00582A6E"/>
    <w:rsid w:val="00582EA6"/>
    <w:rsid w:val="00582F7E"/>
    <w:rsid w:val="0058309A"/>
    <w:rsid w:val="00583A59"/>
    <w:rsid w:val="00583D45"/>
    <w:rsid w:val="0058417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85A"/>
    <w:rsid w:val="005948FD"/>
    <w:rsid w:val="00594C5A"/>
    <w:rsid w:val="0059509B"/>
    <w:rsid w:val="00595475"/>
    <w:rsid w:val="00595CF5"/>
    <w:rsid w:val="0059668B"/>
    <w:rsid w:val="00596CE4"/>
    <w:rsid w:val="00596DBA"/>
    <w:rsid w:val="00596E70"/>
    <w:rsid w:val="00596EBD"/>
    <w:rsid w:val="00596ED8"/>
    <w:rsid w:val="00597B9B"/>
    <w:rsid w:val="005A01DD"/>
    <w:rsid w:val="005A043C"/>
    <w:rsid w:val="005A0472"/>
    <w:rsid w:val="005A062B"/>
    <w:rsid w:val="005A0E6C"/>
    <w:rsid w:val="005A13CD"/>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7BE8"/>
    <w:rsid w:val="005A7FCE"/>
    <w:rsid w:val="005B006F"/>
    <w:rsid w:val="005B08D0"/>
    <w:rsid w:val="005B0B87"/>
    <w:rsid w:val="005B0F05"/>
    <w:rsid w:val="005B2330"/>
    <w:rsid w:val="005B32A1"/>
    <w:rsid w:val="005B37EF"/>
    <w:rsid w:val="005B397C"/>
    <w:rsid w:val="005B3CDA"/>
    <w:rsid w:val="005B41A8"/>
    <w:rsid w:val="005B454F"/>
    <w:rsid w:val="005B491D"/>
    <w:rsid w:val="005B4C63"/>
    <w:rsid w:val="005B53A3"/>
    <w:rsid w:val="005B57EA"/>
    <w:rsid w:val="005B58E7"/>
    <w:rsid w:val="005B5BF9"/>
    <w:rsid w:val="005B5D7B"/>
    <w:rsid w:val="005B6D9C"/>
    <w:rsid w:val="005B6E62"/>
    <w:rsid w:val="005B71EA"/>
    <w:rsid w:val="005B7292"/>
    <w:rsid w:val="005B7756"/>
    <w:rsid w:val="005C07E6"/>
    <w:rsid w:val="005C0E22"/>
    <w:rsid w:val="005C177C"/>
    <w:rsid w:val="005C1C2D"/>
    <w:rsid w:val="005C27B7"/>
    <w:rsid w:val="005C2812"/>
    <w:rsid w:val="005C2B11"/>
    <w:rsid w:val="005C2BA4"/>
    <w:rsid w:val="005C3312"/>
    <w:rsid w:val="005C33AA"/>
    <w:rsid w:val="005C33CB"/>
    <w:rsid w:val="005C3584"/>
    <w:rsid w:val="005C408C"/>
    <w:rsid w:val="005C448D"/>
    <w:rsid w:val="005C44F0"/>
    <w:rsid w:val="005C4670"/>
    <w:rsid w:val="005C4EA5"/>
    <w:rsid w:val="005C50E2"/>
    <w:rsid w:val="005C581B"/>
    <w:rsid w:val="005C5C76"/>
    <w:rsid w:val="005C5F39"/>
    <w:rsid w:val="005C632B"/>
    <w:rsid w:val="005C78BA"/>
    <w:rsid w:val="005D10AF"/>
    <w:rsid w:val="005D1FD5"/>
    <w:rsid w:val="005D264A"/>
    <w:rsid w:val="005D28BC"/>
    <w:rsid w:val="005D2DB7"/>
    <w:rsid w:val="005D36D7"/>
    <w:rsid w:val="005D3B4A"/>
    <w:rsid w:val="005D4B7E"/>
    <w:rsid w:val="005D4E99"/>
    <w:rsid w:val="005D508B"/>
    <w:rsid w:val="005D50C7"/>
    <w:rsid w:val="005D59E1"/>
    <w:rsid w:val="005D5C8F"/>
    <w:rsid w:val="005D6139"/>
    <w:rsid w:val="005D62BD"/>
    <w:rsid w:val="005D697B"/>
    <w:rsid w:val="005D72BC"/>
    <w:rsid w:val="005D75C3"/>
    <w:rsid w:val="005D762D"/>
    <w:rsid w:val="005D7816"/>
    <w:rsid w:val="005D792B"/>
    <w:rsid w:val="005D7B87"/>
    <w:rsid w:val="005D7D49"/>
    <w:rsid w:val="005D7D7E"/>
    <w:rsid w:val="005E034A"/>
    <w:rsid w:val="005E10AB"/>
    <w:rsid w:val="005E13CB"/>
    <w:rsid w:val="005E15E7"/>
    <w:rsid w:val="005E1FBA"/>
    <w:rsid w:val="005E2D95"/>
    <w:rsid w:val="005E39E6"/>
    <w:rsid w:val="005E3AD2"/>
    <w:rsid w:val="005E41D0"/>
    <w:rsid w:val="005E4937"/>
    <w:rsid w:val="005E4EF8"/>
    <w:rsid w:val="005E5119"/>
    <w:rsid w:val="005E5736"/>
    <w:rsid w:val="005E6463"/>
    <w:rsid w:val="005E6BB3"/>
    <w:rsid w:val="005E71B5"/>
    <w:rsid w:val="005E72E8"/>
    <w:rsid w:val="005E7384"/>
    <w:rsid w:val="005E7AA3"/>
    <w:rsid w:val="005E7B07"/>
    <w:rsid w:val="005E7B85"/>
    <w:rsid w:val="005E7F21"/>
    <w:rsid w:val="005F0BD8"/>
    <w:rsid w:val="005F0D8C"/>
    <w:rsid w:val="005F10A3"/>
    <w:rsid w:val="005F10F3"/>
    <w:rsid w:val="005F1147"/>
    <w:rsid w:val="005F1364"/>
    <w:rsid w:val="005F16C5"/>
    <w:rsid w:val="005F1A63"/>
    <w:rsid w:val="005F1C6A"/>
    <w:rsid w:val="005F1DC4"/>
    <w:rsid w:val="005F20C2"/>
    <w:rsid w:val="005F216C"/>
    <w:rsid w:val="005F2284"/>
    <w:rsid w:val="005F2F30"/>
    <w:rsid w:val="005F32AC"/>
    <w:rsid w:val="005F4F1F"/>
    <w:rsid w:val="005F50F9"/>
    <w:rsid w:val="005F579C"/>
    <w:rsid w:val="005F58C9"/>
    <w:rsid w:val="005F680A"/>
    <w:rsid w:val="005F705D"/>
    <w:rsid w:val="005F7109"/>
    <w:rsid w:val="005F742A"/>
    <w:rsid w:val="00600330"/>
    <w:rsid w:val="00600494"/>
    <w:rsid w:val="006004C6"/>
    <w:rsid w:val="006007F1"/>
    <w:rsid w:val="00600A04"/>
    <w:rsid w:val="00600D70"/>
    <w:rsid w:val="00600D90"/>
    <w:rsid w:val="00600DE0"/>
    <w:rsid w:val="006011C7"/>
    <w:rsid w:val="0060147F"/>
    <w:rsid w:val="006018BB"/>
    <w:rsid w:val="00601BA9"/>
    <w:rsid w:val="00601CDD"/>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352B"/>
    <w:rsid w:val="00613E0B"/>
    <w:rsid w:val="00613F10"/>
    <w:rsid w:val="006141F3"/>
    <w:rsid w:val="00614DA0"/>
    <w:rsid w:val="00615AAB"/>
    <w:rsid w:val="0061620E"/>
    <w:rsid w:val="00616470"/>
    <w:rsid w:val="0061652F"/>
    <w:rsid w:val="00616998"/>
    <w:rsid w:val="00616ACE"/>
    <w:rsid w:val="00616D1E"/>
    <w:rsid w:val="00617483"/>
    <w:rsid w:val="00617BAE"/>
    <w:rsid w:val="00617C32"/>
    <w:rsid w:val="00617EE5"/>
    <w:rsid w:val="00617EED"/>
    <w:rsid w:val="00620515"/>
    <w:rsid w:val="00620947"/>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4F92"/>
    <w:rsid w:val="0063519B"/>
    <w:rsid w:val="00635A51"/>
    <w:rsid w:val="006360FF"/>
    <w:rsid w:val="0063662B"/>
    <w:rsid w:val="00636E69"/>
    <w:rsid w:val="00636FE6"/>
    <w:rsid w:val="006373E7"/>
    <w:rsid w:val="0063752C"/>
    <w:rsid w:val="00637B38"/>
    <w:rsid w:val="00640F04"/>
    <w:rsid w:val="006410B5"/>
    <w:rsid w:val="00641114"/>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624"/>
    <w:rsid w:val="00657729"/>
    <w:rsid w:val="00657AE7"/>
    <w:rsid w:val="006602B9"/>
    <w:rsid w:val="00660F95"/>
    <w:rsid w:val="006613BB"/>
    <w:rsid w:val="00661408"/>
    <w:rsid w:val="006614C9"/>
    <w:rsid w:val="006619B7"/>
    <w:rsid w:val="00661A80"/>
    <w:rsid w:val="006620A7"/>
    <w:rsid w:val="006624D0"/>
    <w:rsid w:val="0066270D"/>
    <w:rsid w:val="00662902"/>
    <w:rsid w:val="00662BF1"/>
    <w:rsid w:val="00662F57"/>
    <w:rsid w:val="006634BB"/>
    <w:rsid w:val="006643D3"/>
    <w:rsid w:val="006644B2"/>
    <w:rsid w:val="006648B7"/>
    <w:rsid w:val="0066590A"/>
    <w:rsid w:val="00665C77"/>
    <w:rsid w:val="006664AC"/>
    <w:rsid w:val="00666643"/>
    <w:rsid w:val="00666726"/>
    <w:rsid w:val="00666751"/>
    <w:rsid w:val="00666779"/>
    <w:rsid w:val="00666CF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6898"/>
    <w:rsid w:val="00676B84"/>
    <w:rsid w:val="00676EE2"/>
    <w:rsid w:val="00677109"/>
    <w:rsid w:val="0067728C"/>
    <w:rsid w:val="006774BE"/>
    <w:rsid w:val="00680A8F"/>
    <w:rsid w:val="00680C45"/>
    <w:rsid w:val="00680CA5"/>
    <w:rsid w:val="0068105D"/>
    <w:rsid w:val="006822E1"/>
    <w:rsid w:val="006825FC"/>
    <w:rsid w:val="00682FC5"/>
    <w:rsid w:val="0068315C"/>
    <w:rsid w:val="00683418"/>
    <w:rsid w:val="00683554"/>
    <w:rsid w:val="006836C0"/>
    <w:rsid w:val="0068442D"/>
    <w:rsid w:val="00684AF7"/>
    <w:rsid w:val="00684B32"/>
    <w:rsid w:val="00684C65"/>
    <w:rsid w:val="00685044"/>
    <w:rsid w:val="00685555"/>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7D5C"/>
    <w:rsid w:val="006A0872"/>
    <w:rsid w:val="006A09B2"/>
    <w:rsid w:val="006A0CDB"/>
    <w:rsid w:val="006A2444"/>
    <w:rsid w:val="006A2CB6"/>
    <w:rsid w:val="006A2CFA"/>
    <w:rsid w:val="006A2EFD"/>
    <w:rsid w:val="006A398A"/>
    <w:rsid w:val="006A3F61"/>
    <w:rsid w:val="006A40F8"/>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E3D"/>
    <w:rsid w:val="006B019F"/>
    <w:rsid w:val="006B04D9"/>
    <w:rsid w:val="006B0B93"/>
    <w:rsid w:val="006B0ED8"/>
    <w:rsid w:val="006B1593"/>
    <w:rsid w:val="006B1616"/>
    <w:rsid w:val="006B2023"/>
    <w:rsid w:val="006B206C"/>
    <w:rsid w:val="006B2B4D"/>
    <w:rsid w:val="006B2EEB"/>
    <w:rsid w:val="006B3FB9"/>
    <w:rsid w:val="006B3FCF"/>
    <w:rsid w:val="006B4207"/>
    <w:rsid w:val="006B4E7B"/>
    <w:rsid w:val="006B4E7D"/>
    <w:rsid w:val="006B520F"/>
    <w:rsid w:val="006B5366"/>
    <w:rsid w:val="006B53A6"/>
    <w:rsid w:val="006B6136"/>
    <w:rsid w:val="006B6C08"/>
    <w:rsid w:val="006B6D89"/>
    <w:rsid w:val="006B6E0C"/>
    <w:rsid w:val="006B73C1"/>
    <w:rsid w:val="006B7B9E"/>
    <w:rsid w:val="006B7DC9"/>
    <w:rsid w:val="006C0439"/>
    <w:rsid w:val="006C055E"/>
    <w:rsid w:val="006C0752"/>
    <w:rsid w:val="006C0B03"/>
    <w:rsid w:val="006C0B0D"/>
    <w:rsid w:val="006C10F8"/>
    <w:rsid w:val="006C1572"/>
    <w:rsid w:val="006C180B"/>
    <w:rsid w:val="006C1E1D"/>
    <w:rsid w:val="006C2306"/>
    <w:rsid w:val="006C259C"/>
    <w:rsid w:val="006C2CE0"/>
    <w:rsid w:val="006C2D82"/>
    <w:rsid w:val="006C2F1E"/>
    <w:rsid w:val="006C2F57"/>
    <w:rsid w:val="006C37F9"/>
    <w:rsid w:val="006C4D0B"/>
    <w:rsid w:val="006C4E2D"/>
    <w:rsid w:val="006C57D1"/>
    <w:rsid w:val="006C6334"/>
    <w:rsid w:val="006C688F"/>
    <w:rsid w:val="006C718D"/>
    <w:rsid w:val="006C7621"/>
    <w:rsid w:val="006C769B"/>
    <w:rsid w:val="006C7830"/>
    <w:rsid w:val="006C7F8F"/>
    <w:rsid w:val="006D0837"/>
    <w:rsid w:val="006D0BF0"/>
    <w:rsid w:val="006D11EA"/>
    <w:rsid w:val="006D1715"/>
    <w:rsid w:val="006D183F"/>
    <w:rsid w:val="006D1C90"/>
    <w:rsid w:val="006D230E"/>
    <w:rsid w:val="006D2821"/>
    <w:rsid w:val="006D2ACA"/>
    <w:rsid w:val="006D3024"/>
    <w:rsid w:val="006D3146"/>
    <w:rsid w:val="006D3E9F"/>
    <w:rsid w:val="006D409C"/>
    <w:rsid w:val="006D4B38"/>
    <w:rsid w:val="006D4BD1"/>
    <w:rsid w:val="006D4D45"/>
    <w:rsid w:val="006D4E88"/>
    <w:rsid w:val="006D4F07"/>
    <w:rsid w:val="006D5428"/>
    <w:rsid w:val="006D59DA"/>
    <w:rsid w:val="006D614E"/>
    <w:rsid w:val="006D615A"/>
    <w:rsid w:val="006D624B"/>
    <w:rsid w:val="006D65A8"/>
    <w:rsid w:val="006D6B90"/>
    <w:rsid w:val="006D6DB2"/>
    <w:rsid w:val="006D712D"/>
    <w:rsid w:val="006E1BF3"/>
    <w:rsid w:val="006E2117"/>
    <w:rsid w:val="006E227B"/>
    <w:rsid w:val="006E22D8"/>
    <w:rsid w:val="006E287C"/>
    <w:rsid w:val="006E293A"/>
    <w:rsid w:val="006E2C0D"/>
    <w:rsid w:val="006E3638"/>
    <w:rsid w:val="006E3F19"/>
    <w:rsid w:val="006E3FA8"/>
    <w:rsid w:val="006E3FE5"/>
    <w:rsid w:val="006E3FE6"/>
    <w:rsid w:val="006E44BE"/>
    <w:rsid w:val="006E526F"/>
    <w:rsid w:val="006E5550"/>
    <w:rsid w:val="006E5AC2"/>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785"/>
    <w:rsid w:val="006F2A6A"/>
    <w:rsid w:val="006F2B8A"/>
    <w:rsid w:val="006F2D61"/>
    <w:rsid w:val="006F2E07"/>
    <w:rsid w:val="006F3253"/>
    <w:rsid w:val="006F4378"/>
    <w:rsid w:val="006F493B"/>
    <w:rsid w:val="006F4F9B"/>
    <w:rsid w:val="006F5C96"/>
    <w:rsid w:val="006F5FBF"/>
    <w:rsid w:val="006F67A2"/>
    <w:rsid w:val="006F6BB0"/>
    <w:rsid w:val="006F70C0"/>
    <w:rsid w:val="006F7324"/>
    <w:rsid w:val="006F734E"/>
    <w:rsid w:val="006F7539"/>
    <w:rsid w:val="006F7580"/>
    <w:rsid w:val="006F764C"/>
    <w:rsid w:val="006F774F"/>
    <w:rsid w:val="006F784E"/>
    <w:rsid w:val="00700096"/>
    <w:rsid w:val="007002AE"/>
    <w:rsid w:val="00701167"/>
    <w:rsid w:val="00702571"/>
    <w:rsid w:val="00702601"/>
    <w:rsid w:val="00702952"/>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A14"/>
    <w:rsid w:val="00713E0C"/>
    <w:rsid w:val="00713EFD"/>
    <w:rsid w:val="00714775"/>
    <w:rsid w:val="00714856"/>
    <w:rsid w:val="00714897"/>
    <w:rsid w:val="00714A7C"/>
    <w:rsid w:val="00714A8B"/>
    <w:rsid w:val="00714BF7"/>
    <w:rsid w:val="00714F3F"/>
    <w:rsid w:val="00715410"/>
    <w:rsid w:val="00715D04"/>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72B"/>
    <w:rsid w:val="00724AE4"/>
    <w:rsid w:val="00724C7A"/>
    <w:rsid w:val="00725129"/>
    <w:rsid w:val="0072614A"/>
    <w:rsid w:val="0072620E"/>
    <w:rsid w:val="0072627D"/>
    <w:rsid w:val="00726B40"/>
    <w:rsid w:val="00726E6B"/>
    <w:rsid w:val="007270EC"/>
    <w:rsid w:val="0072712F"/>
    <w:rsid w:val="00727431"/>
    <w:rsid w:val="007301E1"/>
    <w:rsid w:val="007302AE"/>
    <w:rsid w:val="00731124"/>
    <w:rsid w:val="007313AE"/>
    <w:rsid w:val="00731FB6"/>
    <w:rsid w:val="00732270"/>
    <w:rsid w:val="00732446"/>
    <w:rsid w:val="00732B4A"/>
    <w:rsid w:val="00732D31"/>
    <w:rsid w:val="0073338B"/>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567"/>
    <w:rsid w:val="00740CB8"/>
    <w:rsid w:val="00740E7E"/>
    <w:rsid w:val="007412FA"/>
    <w:rsid w:val="00741726"/>
    <w:rsid w:val="00742239"/>
    <w:rsid w:val="007422A0"/>
    <w:rsid w:val="00742582"/>
    <w:rsid w:val="007427B3"/>
    <w:rsid w:val="00742810"/>
    <w:rsid w:val="00742855"/>
    <w:rsid w:val="00742CA3"/>
    <w:rsid w:val="00742FC1"/>
    <w:rsid w:val="00743011"/>
    <w:rsid w:val="00743024"/>
    <w:rsid w:val="00743113"/>
    <w:rsid w:val="007437BA"/>
    <w:rsid w:val="00743D17"/>
    <w:rsid w:val="00743E54"/>
    <w:rsid w:val="00744F18"/>
    <w:rsid w:val="0074514D"/>
    <w:rsid w:val="00745469"/>
    <w:rsid w:val="007455E8"/>
    <w:rsid w:val="0074575B"/>
    <w:rsid w:val="007457F5"/>
    <w:rsid w:val="00745AEB"/>
    <w:rsid w:val="00746B98"/>
    <w:rsid w:val="00746BBF"/>
    <w:rsid w:val="00747285"/>
    <w:rsid w:val="00747385"/>
    <w:rsid w:val="007474CB"/>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524"/>
    <w:rsid w:val="00754864"/>
    <w:rsid w:val="00754A44"/>
    <w:rsid w:val="007556A8"/>
    <w:rsid w:val="00756298"/>
    <w:rsid w:val="00757F35"/>
    <w:rsid w:val="007602FB"/>
    <w:rsid w:val="00760456"/>
    <w:rsid w:val="00760C82"/>
    <w:rsid w:val="00760D92"/>
    <w:rsid w:val="00760F97"/>
    <w:rsid w:val="00761713"/>
    <w:rsid w:val="00761745"/>
    <w:rsid w:val="007617ED"/>
    <w:rsid w:val="00762898"/>
    <w:rsid w:val="00762E08"/>
    <w:rsid w:val="007630F0"/>
    <w:rsid w:val="00763A46"/>
    <w:rsid w:val="00764191"/>
    <w:rsid w:val="007644FD"/>
    <w:rsid w:val="00764FF4"/>
    <w:rsid w:val="0076508A"/>
    <w:rsid w:val="0076540B"/>
    <w:rsid w:val="00765DA4"/>
    <w:rsid w:val="00766089"/>
    <w:rsid w:val="007661A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D18"/>
    <w:rsid w:val="00772E49"/>
    <w:rsid w:val="007731B1"/>
    <w:rsid w:val="00773296"/>
    <w:rsid w:val="00773B3E"/>
    <w:rsid w:val="00773E97"/>
    <w:rsid w:val="007744DE"/>
    <w:rsid w:val="00774BD9"/>
    <w:rsid w:val="00775011"/>
    <w:rsid w:val="007751AE"/>
    <w:rsid w:val="00775B10"/>
    <w:rsid w:val="00775CED"/>
    <w:rsid w:val="0077695B"/>
    <w:rsid w:val="00777213"/>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3F3"/>
    <w:rsid w:val="00787553"/>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AA7"/>
    <w:rsid w:val="007A17AB"/>
    <w:rsid w:val="007A1863"/>
    <w:rsid w:val="007A18B8"/>
    <w:rsid w:val="007A1F42"/>
    <w:rsid w:val="007A2107"/>
    <w:rsid w:val="007A2398"/>
    <w:rsid w:val="007A3942"/>
    <w:rsid w:val="007A3C37"/>
    <w:rsid w:val="007A3D97"/>
    <w:rsid w:val="007A4170"/>
    <w:rsid w:val="007A4175"/>
    <w:rsid w:val="007A4318"/>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53E"/>
    <w:rsid w:val="007B2934"/>
    <w:rsid w:val="007B2990"/>
    <w:rsid w:val="007B3EF3"/>
    <w:rsid w:val="007B43A9"/>
    <w:rsid w:val="007B4514"/>
    <w:rsid w:val="007B46F8"/>
    <w:rsid w:val="007B4905"/>
    <w:rsid w:val="007B4DF2"/>
    <w:rsid w:val="007B520C"/>
    <w:rsid w:val="007B54FD"/>
    <w:rsid w:val="007B55AB"/>
    <w:rsid w:val="007B57A1"/>
    <w:rsid w:val="007B58DD"/>
    <w:rsid w:val="007B647A"/>
    <w:rsid w:val="007B653C"/>
    <w:rsid w:val="007B7201"/>
    <w:rsid w:val="007B7218"/>
    <w:rsid w:val="007B7231"/>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3FC"/>
    <w:rsid w:val="007C3D96"/>
    <w:rsid w:val="007C406D"/>
    <w:rsid w:val="007C48BD"/>
    <w:rsid w:val="007C525F"/>
    <w:rsid w:val="007C53BA"/>
    <w:rsid w:val="007C5745"/>
    <w:rsid w:val="007C5A79"/>
    <w:rsid w:val="007C6009"/>
    <w:rsid w:val="007C6397"/>
    <w:rsid w:val="007C663B"/>
    <w:rsid w:val="007C6680"/>
    <w:rsid w:val="007C66D0"/>
    <w:rsid w:val="007C70F7"/>
    <w:rsid w:val="007C73FB"/>
    <w:rsid w:val="007C7D57"/>
    <w:rsid w:val="007C7E72"/>
    <w:rsid w:val="007D0061"/>
    <w:rsid w:val="007D010D"/>
    <w:rsid w:val="007D0A88"/>
    <w:rsid w:val="007D1471"/>
    <w:rsid w:val="007D1CE9"/>
    <w:rsid w:val="007D1F6F"/>
    <w:rsid w:val="007D224D"/>
    <w:rsid w:val="007D2334"/>
    <w:rsid w:val="007D2AA1"/>
    <w:rsid w:val="007D2BC6"/>
    <w:rsid w:val="007D2EF8"/>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75"/>
    <w:rsid w:val="007F0804"/>
    <w:rsid w:val="007F0CB3"/>
    <w:rsid w:val="007F1110"/>
    <w:rsid w:val="007F186A"/>
    <w:rsid w:val="007F18D2"/>
    <w:rsid w:val="007F1FDE"/>
    <w:rsid w:val="007F24CA"/>
    <w:rsid w:val="007F3CFD"/>
    <w:rsid w:val="007F3D42"/>
    <w:rsid w:val="007F4343"/>
    <w:rsid w:val="007F43EA"/>
    <w:rsid w:val="007F47F8"/>
    <w:rsid w:val="007F4991"/>
    <w:rsid w:val="007F4F0A"/>
    <w:rsid w:val="007F5179"/>
    <w:rsid w:val="007F5473"/>
    <w:rsid w:val="007F558A"/>
    <w:rsid w:val="007F5813"/>
    <w:rsid w:val="007F58FA"/>
    <w:rsid w:val="007F5B97"/>
    <w:rsid w:val="007F5FFC"/>
    <w:rsid w:val="007F7357"/>
    <w:rsid w:val="007F7CBF"/>
    <w:rsid w:val="008001C7"/>
    <w:rsid w:val="0080052F"/>
    <w:rsid w:val="00800ACC"/>
    <w:rsid w:val="00800BCA"/>
    <w:rsid w:val="00801477"/>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51BE"/>
    <w:rsid w:val="0081531C"/>
    <w:rsid w:val="008154B2"/>
    <w:rsid w:val="00815A0A"/>
    <w:rsid w:val="00815FD5"/>
    <w:rsid w:val="00815FFA"/>
    <w:rsid w:val="008162AB"/>
    <w:rsid w:val="00816386"/>
    <w:rsid w:val="008166C5"/>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1F14"/>
    <w:rsid w:val="008321D2"/>
    <w:rsid w:val="00832803"/>
    <w:rsid w:val="00832894"/>
    <w:rsid w:val="00832E08"/>
    <w:rsid w:val="00832FE5"/>
    <w:rsid w:val="008331CE"/>
    <w:rsid w:val="00833785"/>
    <w:rsid w:val="00833DBA"/>
    <w:rsid w:val="00834348"/>
    <w:rsid w:val="00834CEE"/>
    <w:rsid w:val="008376DD"/>
    <w:rsid w:val="00837781"/>
    <w:rsid w:val="00837CFD"/>
    <w:rsid w:val="00837F3C"/>
    <w:rsid w:val="0084083B"/>
    <w:rsid w:val="00840BBA"/>
    <w:rsid w:val="00840D8E"/>
    <w:rsid w:val="00840DE7"/>
    <w:rsid w:val="00840E33"/>
    <w:rsid w:val="008411BD"/>
    <w:rsid w:val="00841245"/>
    <w:rsid w:val="008416F0"/>
    <w:rsid w:val="00841A53"/>
    <w:rsid w:val="00842010"/>
    <w:rsid w:val="00842731"/>
    <w:rsid w:val="00842EDC"/>
    <w:rsid w:val="00842EFC"/>
    <w:rsid w:val="00843A10"/>
    <w:rsid w:val="00843C45"/>
    <w:rsid w:val="00843E32"/>
    <w:rsid w:val="008443AA"/>
    <w:rsid w:val="00845E79"/>
    <w:rsid w:val="008462FB"/>
    <w:rsid w:val="00846A01"/>
    <w:rsid w:val="00846C40"/>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4187"/>
    <w:rsid w:val="0085539F"/>
    <w:rsid w:val="00855457"/>
    <w:rsid w:val="00855636"/>
    <w:rsid w:val="00855B9B"/>
    <w:rsid w:val="00855CBC"/>
    <w:rsid w:val="00855F69"/>
    <w:rsid w:val="0085668D"/>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417"/>
    <w:rsid w:val="00867660"/>
    <w:rsid w:val="008677A0"/>
    <w:rsid w:val="00867851"/>
    <w:rsid w:val="0086791D"/>
    <w:rsid w:val="00867A33"/>
    <w:rsid w:val="00870433"/>
    <w:rsid w:val="00870EEE"/>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811BB"/>
    <w:rsid w:val="008814B0"/>
    <w:rsid w:val="008816DC"/>
    <w:rsid w:val="00881B28"/>
    <w:rsid w:val="00881C62"/>
    <w:rsid w:val="00882384"/>
    <w:rsid w:val="0088263E"/>
    <w:rsid w:val="008830F7"/>
    <w:rsid w:val="00883F5D"/>
    <w:rsid w:val="008847CE"/>
    <w:rsid w:val="00884AB3"/>
    <w:rsid w:val="00884F0E"/>
    <w:rsid w:val="00884FD4"/>
    <w:rsid w:val="00885220"/>
    <w:rsid w:val="00885F5C"/>
    <w:rsid w:val="00885F69"/>
    <w:rsid w:val="00886349"/>
    <w:rsid w:val="008866C7"/>
    <w:rsid w:val="0088674D"/>
    <w:rsid w:val="00886A50"/>
    <w:rsid w:val="0088721D"/>
    <w:rsid w:val="0088756C"/>
    <w:rsid w:val="008875B6"/>
    <w:rsid w:val="0088769E"/>
    <w:rsid w:val="00887C2C"/>
    <w:rsid w:val="00890178"/>
    <w:rsid w:val="008908C4"/>
    <w:rsid w:val="00890AEB"/>
    <w:rsid w:val="00891247"/>
    <w:rsid w:val="008913AE"/>
    <w:rsid w:val="00891521"/>
    <w:rsid w:val="0089194D"/>
    <w:rsid w:val="0089294A"/>
    <w:rsid w:val="008929E9"/>
    <w:rsid w:val="00892A8B"/>
    <w:rsid w:val="00892A98"/>
    <w:rsid w:val="00892D14"/>
    <w:rsid w:val="008933ED"/>
    <w:rsid w:val="008934AE"/>
    <w:rsid w:val="00893F60"/>
    <w:rsid w:val="0089441D"/>
    <w:rsid w:val="00894D5B"/>
    <w:rsid w:val="00895439"/>
    <w:rsid w:val="00895F33"/>
    <w:rsid w:val="00896648"/>
    <w:rsid w:val="00896678"/>
    <w:rsid w:val="00896DC1"/>
    <w:rsid w:val="008979EA"/>
    <w:rsid w:val="00897CF8"/>
    <w:rsid w:val="008A024E"/>
    <w:rsid w:val="008A02BA"/>
    <w:rsid w:val="008A09D7"/>
    <w:rsid w:val="008A0DB3"/>
    <w:rsid w:val="008A1D27"/>
    <w:rsid w:val="008A1E7C"/>
    <w:rsid w:val="008A1F06"/>
    <w:rsid w:val="008A2891"/>
    <w:rsid w:val="008A2E42"/>
    <w:rsid w:val="008A3304"/>
    <w:rsid w:val="008A3577"/>
    <w:rsid w:val="008A3906"/>
    <w:rsid w:val="008A4115"/>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4F6"/>
    <w:rsid w:val="008D2905"/>
    <w:rsid w:val="008D2DAF"/>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7DF"/>
    <w:rsid w:val="008D6C56"/>
    <w:rsid w:val="008D6E3A"/>
    <w:rsid w:val="008D6E46"/>
    <w:rsid w:val="008D6FD7"/>
    <w:rsid w:val="008D7280"/>
    <w:rsid w:val="008D72C4"/>
    <w:rsid w:val="008D73D5"/>
    <w:rsid w:val="008D7542"/>
    <w:rsid w:val="008D7730"/>
    <w:rsid w:val="008D78E6"/>
    <w:rsid w:val="008E088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5E26"/>
    <w:rsid w:val="008E6068"/>
    <w:rsid w:val="008E6512"/>
    <w:rsid w:val="008E6AC6"/>
    <w:rsid w:val="008E710E"/>
    <w:rsid w:val="008E7164"/>
    <w:rsid w:val="008F0102"/>
    <w:rsid w:val="008F0B4D"/>
    <w:rsid w:val="008F0DEE"/>
    <w:rsid w:val="008F1756"/>
    <w:rsid w:val="008F1947"/>
    <w:rsid w:val="008F1CDA"/>
    <w:rsid w:val="008F1D83"/>
    <w:rsid w:val="008F23B5"/>
    <w:rsid w:val="008F23F0"/>
    <w:rsid w:val="008F2A40"/>
    <w:rsid w:val="008F2A45"/>
    <w:rsid w:val="008F2BE9"/>
    <w:rsid w:val="008F2DF8"/>
    <w:rsid w:val="008F3176"/>
    <w:rsid w:val="008F3BFF"/>
    <w:rsid w:val="008F4B32"/>
    <w:rsid w:val="008F4C96"/>
    <w:rsid w:val="008F4E26"/>
    <w:rsid w:val="008F54AD"/>
    <w:rsid w:val="008F5883"/>
    <w:rsid w:val="008F58E7"/>
    <w:rsid w:val="008F597A"/>
    <w:rsid w:val="008F5CD3"/>
    <w:rsid w:val="008F653C"/>
    <w:rsid w:val="008F6DED"/>
    <w:rsid w:val="008F6F85"/>
    <w:rsid w:val="008F71E7"/>
    <w:rsid w:val="008F75AD"/>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664D"/>
    <w:rsid w:val="00906A05"/>
    <w:rsid w:val="00906F27"/>
    <w:rsid w:val="00906F46"/>
    <w:rsid w:val="00907BDE"/>
    <w:rsid w:val="009102EF"/>
    <w:rsid w:val="00910570"/>
    <w:rsid w:val="00911662"/>
    <w:rsid w:val="0091171A"/>
    <w:rsid w:val="00911A81"/>
    <w:rsid w:val="00912F48"/>
    <w:rsid w:val="009130B6"/>
    <w:rsid w:val="00913BD1"/>
    <w:rsid w:val="009140B6"/>
    <w:rsid w:val="0091428A"/>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10C5"/>
    <w:rsid w:val="009211BF"/>
    <w:rsid w:val="0092159B"/>
    <w:rsid w:val="00921B25"/>
    <w:rsid w:val="00921F42"/>
    <w:rsid w:val="00921F46"/>
    <w:rsid w:val="00923974"/>
    <w:rsid w:val="009239B5"/>
    <w:rsid w:val="00923A7D"/>
    <w:rsid w:val="00923D05"/>
    <w:rsid w:val="00923E34"/>
    <w:rsid w:val="0092418B"/>
    <w:rsid w:val="009241D4"/>
    <w:rsid w:val="009245BE"/>
    <w:rsid w:val="00924A8E"/>
    <w:rsid w:val="00924B70"/>
    <w:rsid w:val="00925302"/>
    <w:rsid w:val="009254A5"/>
    <w:rsid w:val="0092679D"/>
    <w:rsid w:val="00926C2C"/>
    <w:rsid w:val="0092725D"/>
    <w:rsid w:val="009273E9"/>
    <w:rsid w:val="00927842"/>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837"/>
    <w:rsid w:val="00937D5E"/>
    <w:rsid w:val="009403C1"/>
    <w:rsid w:val="00940900"/>
    <w:rsid w:val="00940F08"/>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6C"/>
    <w:rsid w:val="009475D8"/>
    <w:rsid w:val="009476EF"/>
    <w:rsid w:val="00947D29"/>
    <w:rsid w:val="00947E84"/>
    <w:rsid w:val="009504BA"/>
    <w:rsid w:val="00951112"/>
    <w:rsid w:val="009512EA"/>
    <w:rsid w:val="00951405"/>
    <w:rsid w:val="009515A2"/>
    <w:rsid w:val="00951723"/>
    <w:rsid w:val="0095228A"/>
    <w:rsid w:val="009522C6"/>
    <w:rsid w:val="009525C3"/>
    <w:rsid w:val="009527DE"/>
    <w:rsid w:val="00952A38"/>
    <w:rsid w:val="009535D9"/>
    <w:rsid w:val="00953D0D"/>
    <w:rsid w:val="009545E5"/>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689"/>
    <w:rsid w:val="009748B4"/>
    <w:rsid w:val="00974B40"/>
    <w:rsid w:val="00975536"/>
    <w:rsid w:val="00975594"/>
    <w:rsid w:val="009755CC"/>
    <w:rsid w:val="009756F2"/>
    <w:rsid w:val="00975ABD"/>
    <w:rsid w:val="009761DC"/>
    <w:rsid w:val="00976286"/>
    <w:rsid w:val="009764E8"/>
    <w:rsid w:val="00977874"/>
    <w:rsid w:val="009779A4"/>
    <w:rsid w:val="00977C1C"/>
    <w:rsid w:val="00980127"/>
    <w:rsid w:val="00980850"/>
    <w:rsid w:val="009812E7"/>
    <w:rsid w:val="009814E7"/>
    <w:rsid w:val="0098153F"/>
    <w:rsid w:val="00981669"/>
    <w:rsid w:val="009817B2"/>
    <w:rsid w:val="00981DCF"/>
    <w:rsid w:val="00981F05"/>
    <w:rsid w:val="00982162"/>
    <w:rsid w:val="009827B4"/>
    <w:rsid w:val="00983251"/>
    <w:rsid w:val="009833C5"/>
    <w:rsid w:val="009840AC"/>
    <w:rsid w:val="009840EC"/>
    <w:rsid w:val="009846C2"/>
    <w:rsid w:val="00984CF6"/>
    <w:rsid w:val="0098513D"/>
    <w:rsid w:val="0098526F"/>
    <w:rsid w:val="00985643"/>
    <w:rsid w:val="00985F74"/>
    <w:rsid w:val="00986B78"/>
    <w:rsid w:val="00986BC4"/>
    <w:rsid w:val="00986E7B"/>
    <w:rsid w:val="00986EA4"/>
    <w:rsid w:val="0098749E"/>
    <w:rsid w:val="00990016"/>
    <w:rsid w:val="00990EB4"/>
    <w:rsid w:val="00991507"/>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BF2"/>
    <w:rsid w:val="009A0C6E"/>
    <w:rsid w:val="009A1F57"/>
    <w:rsid w:val="009A2292"/>
    <w:rsid w:val="009A2DC0"/>
    <w:rsid w:val="009A2DF2"/>
    <w:rsid w:val="009A3199"/>
    <w:rsid w:val="009A38C9"/>
    <w:rsid w:val="009A4395"/>
    <w:rsid w:val="009A4CEB"/>
    <w:rsid w:val="009A4E29"/>
    <w:rsid w:val="009A51AF"/>
    <w:rsid w:val="009A5531"/>
    <w:rsid w:val="009A554A"/>
    <w:rsid w:val="009A5C1B"/>
    <w:rsid w:val="009A67B9"/>
    <w:rsid w:val="009A6877"/>
    <w:rsid w:val="009A6C8F"/>
    <w:rsid w:val="009A6E60"/>
    <w:rsid w:val="009A6F7C"/>
    <w:rsid w:val="009A6FA1"/>
    <w:rsid w:val="009A7477"/>
    <w:rsid w:val="009A7D06"/>
    <w:rsid w:val="009B050A"/>
    <w:rsid w:val="009B0E6F"/>
    <w:rsid w:val="009B12C8"/>
    <w:rsid w:val="009B1583"/>
    <w:rsid w:val="009B1697"/>
    <w:rsid w:val="009B180E"/>
    <w:rsid w:val="009B19FA"/>
    <w:rsid w:val="009B1B13"/>
    <w:rsid w:val="009B1E2F"/>
    <w:rsid w:val="009B20F6"/>
    <w:rsid w:val="009B24B4"/>
    <w:rsid w:val="009B29C6"/>
    <w:rsid w:val="009B2B13"/>
    <w:rsid w:val="009B2B1E"/>
    <w:rsid w:val="009B3155"/>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796"/>
    <w:rsid w:val="009B7A7A"/>
    <w:rsid w:val="009C0921"/>
    <w:rsid w:val="009C09E2"/>
    <w:rsid w:val="009C0A5C"/>
    <w:rsid w:val="009C1377"/>
    <w:rsid w:val="009C1972"/>
    <w:rsid w:val="009C19C0"/>
    <w:rsid w:val="009C19F5"/>
    <w:rsid w:val="009C2376"/>
    <w:rsid w:val="009C2D67"/>
    <w:rsid w:val="009C3203"/>
    <w:rsid w:val="009C3282"/>
    <w:rsid w:val="009C375C"/>
    <w:rsid w:val="009C3B5A"/>
    <w:rsid w:val="009C4DD5"/>
    <w:rsid w:val="009C4EAE"/>
    <w:rsid w:val="009C56EE"/>
    <w:rsid w:val="009C57C6"/>
    <w:rsid w:val="009C58B4"/>
    <w:rsid w:val="009C5976"/>
    <w:rsid w:val="009C5E36"/>
    <w:rsid w:val="009C660F"/>
    <w:rsid w:val="009C6789"/>
    <w:rsid w:val="009C6C65"/>
    <w:rsid w:val="009C719A"/>
    <w:rsid w:val="009C7201"/>
    <w:rsid w:val="009C775D"/>
    <w:rsid w:val="009C7980"/>
    <w:rsid w:val="009C7CBE"/>
    <w:rsid w:val="009C7DE3"/>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8E6"/>
    <w:rsid w:val="009D5C18"/>
    <w:rsid w:val="009D6465"/>
    <w:rsid w:val="009D6E8F"/>
    <w:rsid w:val="009D72CB"/>
    <w:rsid w:val="009E1242"/>
    <w:rsid w:val="009E13FC"/>
    <w:rsid w:val="009E147D"/>
    <w:rsid w:val="009E1BE0"/>
    <w:rsid w:val="009E22FA"/>
    <w:rsid w:val="009E23BF"/>
    <w:rsid w:val="009E2855"/>
    <w:rsid w:val="009E29C2"/>
    <w:rsid w:val="009E2A06"/>
    <w:rsid w:val="009E2BDB"/>
    <w:rsid w:val="009E2C30"/>
    <w:rsid w:val="009E396A"/>
    <w:rsid w:val="009E3989"/>
    <w:rsid w:val="009E5307"/>
    <w:rsid w:val="009E5448"/>
    <w:rsid w:val="009E6571"/>
    <w:rsid w:val="009E65EA"/>
    <w:rsid w:val="009E6C36"/>
    <w:rsid w:val="009E6EB8"/>
    <w:rsid w:val="009E74FA"/>
    <w:rsid w:val="009F01F6"/>
    <w:rsid w:val="009F0421"/>
    <w:rsid w:val="009F0A38"/>
    <w:rsid w:val="009F0BFE"/>
    <w:rsid w:val="009F0D4E"/>
    <w:rsid w:val="009F109F"/>
    <w:rsid w:val="009F128C"/>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8D5"/>
    <w:rsid w:val="009F3922"/>
    <w:rsid w:val="009F4364"/>
    <w:rsid w:val="009F4720"/>
    <w:rsid w:val="009F472A"/>
    <w:rsid w:val="009F4B79"/>
    <w:rsid w:val="009F4CCE"/>
    <w:rsid w:val="009F4F6E"/>
    <w:rsid w:val="009F515C"/>
    <w:rsid w:val="009F5531"/>
    <w:rsid w:val="009F56B6"/>
    <w:rsid w:val="009F575B"/>
    <w:rsid w:val="009F5E4D"/>
    <w:rsid w:val="009F5EA1"/>
    <w:rsid w:val="009F603A"/>
    <w:rsid w:val="009F62A2"/>
    <w:rsid w:val="009F67D1"/>
    <w:rsid w:val="009F6AC6"/>
    <w:rsid w:val="009F71CD"/>
    <w:rsid w:val="009F7673"/>
    <w:rsid w:val="009F7CFA"/>
    <w:rsid w:val="00A0007C"/>
    <w:rsid w:val="00A00343"/>
    <w:rsid w:val="00A003FE"/>
    <w:rsid w:val="00A0090D"/>
    <w:rsid w:val="00A00B0A"/>
    <w:rsid w:val="00A00E02"/>
    <w:rsid w:val="00A01236"/>
    <w:rsid w:val="00A0129B"/>
    <w:rsid w:val="00A013BA"/>
    <w:rsid w:val="00A014A9"/>
    <w:rsid w:val="00A01ACE"/>
    <w:rsid w:val="00A02236"/>
    <w:rsid w:val="00A03244"/>
    <w:rsid w:val="00A03994"/>
    <w:rsid w:val="00A04521"/>
    <w:rsid w:val="00A046BE"/>
    <w:rsid w:val="00A04752"/>
    <w:rsid w:val="00A04887"/>
    <w:rsid w:val="00A04CB7"/>
    <w:rsid w:val="00A056D3"/>
    <w:rsid w:val="00A06303"/>
    <w:rsid w:val="00A067FE"/>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70D1"/>
    <w:rsid w:val="00A171A2"/>
    <w:rsid w:val="00A173D4"/>
    <w:rsid w:val="00A177D0"/>
    <w:rsid w:val="00A20D07"/>
    <w:rsid w:val="00A20E21"/>
    <w:rsid w:val="00A213ED"/>
    <w:rsid w:val="00A2178D"/>
    <w:rsid w:val="00A21BCE"/>
    <w:rsid w:val="00A223DE"/>
    <w:rsid w:val="00A22C0E"/>
    <w:rsid w:val="00A22D6E"/>
    <w:rsid w:val="00A23D9E"/>
    <w:rsid w:val="00A24156"/>
    <w:rsid w:val="00A241BC"/>
    <w:rsid w:val="00A2427A"/>
    <w:rsid w:val="00A242C3"/>
    <w:rsid w:val="00A2495F"/>
    <w:rsid w:val="00A25421"/>
    <w:rsid w:val="00A255D8"/>
    <w:rsid w:val="00A25653"/>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10C"/>
    <w:rsid w:val="00A322C5"/>
    <w:rsid w:val="00A32557"/>
    <w:rsid w:val="00A3299D"/>
    <w:rsid w:val="00A32EDE"/>
    <w:rsid w:val="00A3307E"/>
    <w:rsid w:val="00A33F2C"/>
    <w:rsid w:val="00A3410F"/>
    <w:rsid w:val="00A34361"/>
    <w:rsid w:val="00A3476F"/>
    <w:rsid w:val="00A348E8"/>
    <w:rsid w:val="00A35281"/>
    <w:rsid w:val="00A352EB"/>
    <w:rsid w:val="00A362A9"/>
    <w:rsid w:val="00A364CF"/>
    <w:rsid w:val="00A37AEE"/>
    <w:rsid w:val="00A37C01"/>
    <w:rsid w:val="00A37ED7"/>
    <w:rsid w:val="00A4060B"/>
    <w:rsid w:val="00A40666"/>
    <w:rsid w:val="00A40C3B"/>
    <w:rsid w:val="00A41C68"/>
    <w:rsid w:val="00A42389"/>
    <w:rsid w:val="00A42648"/>
    <w:rsid w:val="00A42790"/>
    <w:rsid w:val="00A42823"/>
    <w:rsid w:val="00A4285D"/>
    <w:rsid w:val="00A42993"/>
    <w:rsid w:val="00A42B48"/>
    <w:rsid w:val="00A43D18"/>
    <w:rsid w:val="00A43ED5"/>
    <w:rsid w:val="00A43F4B"/>
    <w:rsid w:val="00A4444C"/>
    <w:rsid w:val="00A44759"/>
    <w:rsid w:val="00A44EFC"/>
    <w:rsid w:val="00A4510E"/>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DEB"/>
    <w:rsid w:val="00A65E55"/>
    <w:rsid w:val="00A661D0"/>
    <w:rsid w:val="00A66333"/>
    <w:rsid w:val="00A6654A"/>
    <w:rsid w:val="00A66727"/>
    <w:rsid w:val="00A66891"/>
    <w:rsid w:val="00A6689D"/>
    <w:rsid w:val="00A672E0"/>
    <w:rsid w:val="00A67444"/>
    <w:rsid w:val="00A675BA"/>
    <w:rsid w:val="00A67A61"/>
    <w:rsid w:val="00A70007"/>
    <w:rsid w:val="00A7045B"/>
    <w:rsid w:val="00A70907"/>
    <w:rsid w:val="00A70C5A"/>
    <w:rsid w:val="00A70CA6"/>
    <w:rsid w:val="00A70D1B"/>
    <w:rsid w:val="00A7163E"/>
    <w:rsid w:val="00A72C8E"/>
    <w:rsid w:val="00A72EA0"/>
    <w:rsid w:val="00A733A8"/>
    <w:rsid w:val="00A735EC"/>
    <w:rsid w:val="00A73DCB"/>
    <w:rsid w:val="00A7438C"/>
    <w:rsid w:val="00A74705"/>
    <w:rsid w:val="00A74F2A"/>
    <w:rsid w:val="00A75EC2"/>
    <w:rsid w:val="00A7622F"/>
    <w:rsid w:val="00A76689"/>
    <w:rsid w:val="00A77A75"/>
    <w:rsid w:val="00A77FE4"/>
    <w:rsid w:val="00A80081"/>
    <w:rsid w:val="00A80279"/>
    <w:rsid w:val="00A80479"/>
    <w:rsid w:val="00A805F9"/>
    <w:rsid w:val="00A80633"/>
    <w:rsid w:val="00A809BC"/>
    <w:rsid w:val="00A81427"/>
    <w:rsid w:val="00A817DF"/>
    <w:rsid w:val="00A81CBF"/>
    <w:rsid w:val="00A81D7F"/>
    <w:rsid w:val="00A81E6D"/>
    <w:rsid w:val="00A8292A"/>
    <w:rsid w:val="00A82C71"/>
    <w:rsid w:val="00A831D2"/>
    <w:rsid w:val="00A832CC"/>
    <w:rsid w:val="00A83463"/>
    <w:rsid w:val="00A838F6"/>
    <w:rsid w:val="00A8391A"/>
    <w:rsid w:val="00A83F52"/>
    <w:rsid w:val="00A84170"/>
    <w:rsid w:val="00A8464B"/>
    <w:rsid w:val="00A84AB9"/>
    <w:rsid w:val="00A85047"/>
    <w:rsid w:val="00A852AE"/>
    <w:rsid w:val="00A855F9"/>
    <w:rsid w:val="00A85E09"/>
    <w:rsid w:val="00A8614C"/>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E70"/>
    <w:rsid w:val="00AA1F1A"/>
    <w:rsid w:val="00AA2917"/>
    <w:rsid w:val="00AA314F"/>
    <w:rsid w:val="00AA31BF"/>
    <w:rsid w:val="00AA3BC9"/>
    <w:rsid w:val="00AA3EDE"/>
    <w:rsid w:val="00AA3EFE"/>
    <w:rsid w:val="00AA41AF"/>
    <w:rsid w:val="00AA436B"/>
    <w:rsid w:val="00AA4578"/>
    <w:rsid w:val="00AA48F9"/>
    <w:rsid w:val="00AA4C38"/>
    <w:rsid w:val="00AA4DC1"/>
    <w:rsid w:val="00AA5351"/>
    <w:rsid w:val="00AA55A8"/>
    <w:rsid w:val="00AA5A89"/>
    <w:rsid w:val="00AA5F5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4CE"/>
    <w:rsid w:val="00AB1746"/>
    <w:rsid w:val="00AB1A29"/>
    <w:rsid w:val="00AB1BF5"/>
    <w:rsid w:val="00AB279F"/>
    <w:rsid w:val="00AB2B9A"/>
    <w:rsid w:val="00AB2D58"/>
    <w:rsid w:val="00AB2EF7"/>
    <w:rsid w:val="00AB329B"/>
    <w:rsid w:val="00AB32BC"/>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A5E"/>
    <w:rsid w:val="00AC36AD"/>
    <w:rsid w:val="00AC3FB7"/>
    <w:rsid w:val="00AC4D22"/>
    <w:rsid w:val="00AC4DB8"/>
    <w:rsid w:val="00AC4E42"/>
    <w:rsid w:val="00AC56CA"/>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1742"/>
    <w:rsid w:val="00AD216D"/>
    <w:rsid w:val="00AD28CA"/>
    <w:rsid w:val="00AD31EA"/>
    <w:rsid w:val="00AD3997"/>
    <w:rsid w:val="00AD3C0A"/>
    <w:rsid w:val="00AD4387"/>
    <w:rsid w:val="00AD4516"/>
    <w:rsid w:val="00AD4F0D"/>
    <w:rsid w:val="00AD606A"/>
    <w:rsid w:val="00AD6E05"/>
    <w:rsid w:val="00AD70F0"/>
    <w:rsid w:val="00AD76B0"/>
    <w:rsid w:val="00AE0093"/>
    <w:rsid w:val="00AE0233"/>
    <w:rsid w:val="00AE03E1"/>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85"/>
    <w:rsid w:val="00AE67A3"/>
    <w:rsid w:val="00AE7139"/>
    <w:rsid w:val="00AE7636"/>
    <w:rsid w:val="00AE7B36"/>
    <w:rsid w:val="00AE7FFE"/>
    <w:rsid w:val="00AF022A"/>
    <w:rsid w:val="00AF052B"/>
    <w:rsid w:val="00AF06A0"/>
    <w:rsid w:val="00AF0ECA"/>
    <w:rsid w:val="00AF1875"/>
    <w:rsid w:val="00AF1AC8"/>
    <w:rsid w:val="00AF1C75"/>
    <w:rsid w:val="00AF1F0E"/>
    <w:rsid w:val="00AF20EE"/>
    <w:rsid w:val="00AF23F4"/>
    <w:rsid w:val="00AF398B"/>
    <w:rsid w:val="00AF3B5E"/>
    <w:rsid w:val="00AF46E6"/>
    <w:rsid w:val="00AF48A4"/>
    <w:rsid w:val="00AF5327"/>
    <w:rsid w:val="00AF5378"/>
    <w:rsid w:val="00AF5654"/>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91B"/>
    <w:rsid w:val="00B02D6D"/>
    <w:rsid w:val="00B02E0C"/>
    <w:rsid w:val="00B02F9E"/>
    <w:rsid w:val="00B02FAB"/>
    <w:rsid w:val="00B0360A"/>
    <w:rsid w:val="00B0385D"/>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110A7"/>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72A"/>
    <w:rsid w:val="00B23A9E"/>
    <w:rsid w:val="00B23D42"/>
    <w:rsid w:val="00B23E86"/>
    <w:rsid w:val="00B24BA1"/>
    <w:rsid w:val="00B24C87"/>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7E6"/>
    <w:rsid w:val="00B32E42"/>
    <w:rsid w:val="00B32FE1"/>
    <w:rsid w:val="00B332BA"/>
    <w:rsid w:val="00B333E2"/>
    <w:rsid w:val="00B33CAD"/>
    <w:rsid w:val="00B33D81"/>
    <w:rsid w:val="00B33DC7"/>
    <w:rsid w:val="00B341D5"/>
    <w:rsid w:val="00B356D6"/>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16C"/>
    <w:rsid w:val="00B462D4"/>
    <w:rsid w:val="00B46DF5"/>
    <w:rsid w:val="00B470E2"/>
    <w:rsid w:val="00B47AD2"/>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A77"/>
    <w:rsid w:val="00B5570A"/>
    <w:rsid w:val="00B565FC"/>
    <w:rsid w:val="00B568FD"/>
    <w:rsid w:val="00B57D49"/>
    <w:rsid w:val="00B6006F"/>
    <w:rsid w:val="00B60096"/>
    <w:rsid w:val="00B600A2"/>
    <w:rsid w:val="00B6058D"/>
    <w:rsid w:val="00B60A32"/>
    <w:rsid w:val="00B6135C"/>
    <w:rsid w:val="00B62497"/>
    <w:rsid w:val="00B6259F"/>
    <w:rsid w:val="00B628F2"/>
    <w:rsid w:val="00B635A5"/>
    <w:rsid w:val="00B636FE"/>
    <w:rsid w:val="00B63878"/>
    <w:rsid w:val="00B6482E"/>
    <w:rsid w:val="00B64CEA"/>
    <w:rsid w:val="00B64D8F"/>
    <w:rsid w:val="00B64EBF"/>
    <w:rsid w:val="00B650D3"/>
    <w:rsid w:val="00B65707"/>
    <w:rsid w:val="00B660DB"/>
    <w:rsid w:val="00B6610B"/>
    <w:rsid w:val="00B66212"/>
    <w:rsid w:val="00B665EC"/>
    <w:rsid w:val="00B6785B"/>
    <w:rsid w:val="00B704BD"/>
    <w:rsid w:val="00B70DC7"/>
    <w:rsid w:val="00B70F21"/>
    <w:rsid w:val="00B710B2"/>
    <w:rsid w:val="00B71317"/>
    <w:rsid w:val="00B713F9"/>
    <w:rsid w:val="00B7146F"/>
    <w:rsid w:val="00B71D6D"/>
    <w:rsid w:val="00B7222D"/>
    <w:rsid w:val="00B72266"/>
    <w:rsid w:val="00B72849"/>
    <w:rsid w:val="00B72BE3"/>
    <w:rsid w:val="00B72D60"/>
    <w:rsid w:val="00B733F7"/>
    <w:rsid w:val="00B7377D"/>
    <w:rsid w:val="00B74209"/>
    <w:rsid w:val="00B74229"/>
    <w:rsid w:val="00B74284"/>
    <w:rsid w:val="00B743AC"/>
    <w:rsid w:val="00B74A24"/>
    <w:rsid w:val="00B74BC6"/>
    <w:rsid w:val="00B74DEF"/>
    <w:rsid w:val="00B7517D"/>
    <w:rsid w:val="00B75208"/>
    <w:rsid w:val="00B75D43"/>
    <w:rsid w:val="00B75DC2"/>
    <w:rsid w:val="00B76C10"/>
    <w:rsid w:val="00B76C7E"/>
    <w:rsid w:val="00B7762B"/>
    <w:rsid w:val="00B777DA"/>
    <w:rsid w:val="00B779D2"/>
    <w:rsid w:val="00B77FCC"/>
    <w:rsid w:val="00B80E2E"/>
    <w:rsid w:val="00B81116"/>
    <w:rsid w:val="00B815D5"/>
    <w:rsid w:val="00B81B69"/>
    <w:rsid w:val="00B81DB3"/>
    <w:rsid w:val="00B81DEF"/>
    <w:rsid w:val="00B8216D"/>
    <w:rsid w:val="00B8235B"/>
    <w:rsid w:val="00B83109"/>
    <w:rsid w:val="00B83811"/>
    <w:rsid w:val="00B8391E"/>
    <w:rsid w:val="00B83F97"/>
    <w:rsid w:val="00B84452"/>
    <w:rsid w:val="00B845ED"/>
    <w:rsid w:val="00B846E4"/>
    <w:rsid w:val="00B85102"/>
    <w:rsid w:val="00B8543C"/>
    <w:rsid w:val="00B8687B"/>
    <w:rsid w:val="00B86B14"/>
    <w:rsid w:val="00B8730F"/>
    <w:rsid w:val="00B8761B"/>
    <w:rsid w:val="00B8786D"/>
    <w:rsid w:val="00B879FA"/>
    <w:rsid w:val="00B87EFD"/>
    <w:rsid w:val="00B9008B"/>
    <w:rsid w:val="00B901FD"/>
    <w:rsid w:val="00B902BB"/>
    <w:rsid w:val="00B905B0"/>
    <w:rsid w:val="00B908BD"/>
    <w:rsid w:val="00B90B80"/>
    <w:rsid w:val="00B920FA"/>
    <w:rsid w:val="00B92CBD"/>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FD4"/>
    <w:rsid w:val="00B975DB"/>
    <w:rsid w:val="00B97644"/>
    <w:rsid w:val="00B97BFB"/>
    <w:rsid w:val="00B97DE4"/>
    <w:rsid w:val="00BA0463"/>
    <w:rsid w:val="00BA080E"/>
    <w:rsid w:val="00BA14D2"/>
    <w:rsid w:val="00BA1A2F"/>
    <w:rsid w:val="00BA1B4E"/>
    <w:rsid w:val="00BA20E5"/>
    <w:rsid w:val="00BA25C0"/>
    <w:rsid w:val="00BA2B1E"/>
    <w:rsid w:val="00BA4236"/>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A8E"/>
    <w:rsid w:val="00BB2FBD"/>
    <w:rsid w:val="00BB32C7"/>
    <w:rsid w:val="00BB37F1"/>
    <w:rsid w:val="00BB3B9B"/>
    <w:rsid w:val="00BB3BE0"/>
    <w:rsid w:val="00BB3D9F"/>
    <w:rsid w:val="00BB3EFF"/>
    <w:rsid w:val="00BB44FE"/>
    <w:rsid w:val="00BB4AF1"/>
    <w:rsid w:val="00BB50C5"/>
    <w:rsid w:val="00BB5862"/>
    <w:rsid w:val="00BB5E63"/>
    <w:rsid w:val="00BB61ED"/>
    <w:rsid w:val="00BB6517"/>
    <w:rsid w:val="00BB66D4"/>
    <w:rsid w:val="00BB69DF"/>
    <w:rsid w:val="00BB6EC7"/>
    <w:rsid w:val="00BC01A5"/>
    <w:rsid w:val="00BC0873"/>
    <w:rsid w:val="00BC0897"/>
    <w:rsid w:val="00BC0940"/>
    <w:rsid w:val="00BC0B2C"/>
    <w:rsid w:val="00BC14D1"/>
    <w:rsid w:val="00BC174A"/>
    <w:rsid w:val="00BC197E"/>
    <w:rsid w:val="00BC1AE5"/>
    <w:rsid w:val="00BC1D0A"/>
    <w:rsid w:val="00BC1D6F"/>
    <w:rsid w:val="00BC20C1"/>
    <w:rsid w:val="00BC227B"/>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94E"/>
    <w:rsid w:val="00BC5D96"/>
    <w:rsid w:val="00BC6479"/>
    <w:rsid w:val="00BC6C63"/>
    <w:rsid w:val="00BC7316"/>
    <w:rsid w:val="00BC74BF"/>
    <w:rsid w:val="00BC7675"/>
    <w:rsid w:val="00BC76D6"/>
    <w:rsid w:val="00BC7BF1"/>
    <w:rsid w:val="00BD00C9"/>
    <w:rsid w:val="00BD0109"/>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BD5"/>
    <w:rsid w:val="00BD4F22"/>
    <w:rsid w:val="00BD539C"/>
    <w:rsid w:val="00BD5C57"/>
    <w:rsid w:val="00BD61EC"/>
    <w:rsid w:val="00BD638D"/>
    <w:rsid w:val="00BD668A"/>
    <w:rsid w:val="00BD672F"/>
    <w:rsid w:val="00BD6798"/>
    <w:rsid w:val="00BD6DBB"/>
    <w:rsid w:val="00BD6F0B"/>
    <w:rsid w:val="00BD7C80"/>
    <w:rsid w:val="00BD7EAB"/>
    <w:rsid w:val="00BE07D7"/>
    <w:rsid w:val="00BE1542"/>
    <w:rsid w:val="00BE15C4"/>
    <w:rsid w:val="00BE16FF"/>
    <w:rsid w:val="00BE1F7D"/>
    <w:rsid w:val="00BE1FA4"/>
    <w:rsid w:val="00BE1FC3"/>
    <w:rsid w:val="00BE23FD"/>
    <w:rsid w:val="00BE2C26"/>
    <w:rsid w:val="00BE2CF6"/>
    <w:rsid w:val="00BE38AC"/>
    <w:rsid w:val="00BE3AF6"/>
    <w:rsid w:val="00BE3F9D"/>
    <w:rsid w:val="00BE4656"/>
    <w:rsid w:val="00BE4B52"/>
    <w:rsid w:val="00BE4B77"/>
    <w:rsid w:val="00BE4FA2"/>
    <w:rsid w:val="00BE542D"/>
    <w:rsid w:val="00BE568A"/>
    <w:rsid w:val="00BE5945"/>
    <w:rsid w:val="00BE5C3F"/>
    <w:rsid w:val="00BE6083"/>
    <w:rsid w:val="00BE614A"/>
    <w:rsid w:val="00BE64A6"/>
    <w:rsid w:val="00BE6A69"/>
    <w:rsid w:val="00BE79C9"/>
    <w:rsid w:val="00BE7C0F"/>
    <w:rsid w:val="00BF00B9"/>
    <w:rsid w:val="00BF011A"/>
    <w:rsid w:val="00BF03CA"/>
    <w:rsid w:val="00BF0D81"/>
    <w:rsid w:val="00BF1514"/>
    <w:rsid w:val="00BF182B"/>
    <w:rsid w:val="00BF1A60"/>
    <w:rsid w:val="00BF1C19"/>
    <w:rsid w:val="00BF1DB3"/>
    <w:rsid w:val="00BF1E68"/>
    <w:rsid w:val="00BF1E9D"/>
    <w:rsid w:val="00BF20A9"/>
    <w:rsid w:val="00BF2521"/>
    <w:rsid w:val="00BF2F99"/>
    <w:rsid w:val="00BF2FB3"/>
    <w:rsid w:val="00BF3319"/>
    <w:rsid w:val="00BF355A"/>
    <w:rsid w:val="00BF3645"/>
    <w:rsid w:val="00BF3A28"/>
    <w:rsid w:val="00BF4A50"/>
    <w:rsid w:val="00BF4B26"/>
    <w:rsid w:val="00BF546E"/>
    <w:rsid w:val="00BF5962"/>
    <w:rsid w:val="00BF59B3"/>
    <w:rsid w:val="00BF6074"/>
    <w:rsid w:val="00BF68BC"/>
    <w:rsid w:val="00BF7544"/>
    <w:rsid w:val="00BF75EB"/>
    <w:rsid w:val="00BF7C42"/>
    <w:rsid w:val="00C007A0"/>
    <w:rsid w:val="00C00BD8"/>
    <w:rsid w:val="00C00DDD"/>
    <w:rsid w:val="00C01341"/>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1EA9"/>
    <w:rsid w:val="00C123D8"/>
    <w:rsid w:val="00C129F7"/>
    <w:rsid w:val="00C12BD6"/>
    <w:rsid w:val="00C134D1"/>
    <w:rsid w:val="00C136A4"/>
    <w:rsid w:val="00C13749"/>
    <w:rsid w:val="00C13AEB"/>
    <w:rsid w:val="00C143A1"/>
    <w:rsid w:val="00C159AE"/>
    <w:rsid w:val="00C1606D"/>
    <w:rsid w:val="00C167CB"/>
    <w:rsid w:val="00C16CA0"/>
    <w:rsid w:val="00C16D89"/>
    <w:rsid w:val="00C178E6"/>
    <w:rsid w:val="00C17B60"/>
    <w:rsid w:val="00C208BA"/>
    <w:rsid w:val="00C209E9"/>
    <w:rsid w:val="00C20B57"/>
    <w:rsid w:val="00C20E9A"/>
    <w:rsid w:val="00C210C5"/>
    <w:rsid w:val="00C2118D"/>
    <w:rsid w:val="00C21E26"/>
    <w:rsid w:val="00C21E48"/>
    <w:rsid w:val="00C21EB6"/>
    <w:rsid w:val="00C21F00"/>
    <w:rsid w:val="00C22023"/>
    <w:rsid w:val="00C22478"/>
    <w:rsid w:val="00C22A38"/>
    <w:rsid w:val="00C22AC1"/>
    <w:rsid w:val="00C22CD9"/>
    <w:rsid w:val="00C22DD2"/>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91A"/>
    <w:rsid w:val="00C30BA7"/>
    <w:rsid w:val="00C30D26"/>
    <w:rsid w:val="00C30D96"/>
    <w:rsid w:val="00C3189E"/>
    <w:rsid w:val="00C31C0D"/>
    <w:rsid w:val="00C321B0"/>
    <w:rsid w:val="00C331CD"/>
    <w:rsid w:val="00C333E8"/>
    <w:rsid w:val="00C33678"/>
    <w:rsid w:val="00C338FF"/>
    <w:rsid w:val="00C33D1F"/>
    <w:rsid w:val="00C34CC6"/>
    <w:rsid w:val="00C34F09"/>
    <w:rsid w:val="00C359DA"/>
    <w:rsid w:val="00C35D64"/>
    <w:rsid w:val="00C3607C"/>
    <w:rsid w:val="00C3650C"/>
    <w:rsid w:val="00C36E69"/>
    <w:rsid w:val="00C36EC6"/>
    <w:rsid w:val="00C37213"/>
    <w:rsid w:val="00C3723E"/>
    <w:rsid w:val="00C3781B"/>
    <w:rsid w:val="00C37882"/>
    <w:rsid w:val="00C37A20"/>
    <w:rsid w:val="00C37A9D"/>
    <w:rsid w:val="00C37FAA"/>
    <w:rsid w:val="00C40300"/>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37"/>
    <w:rsid w:val="00C43677"/>
    <w:rsid w:val="00C43893"/>
    <w:rsid w:val="00C43DF2"/>
    <w:rsid w:val="00C44096"/>
    <w:rsid w:val="00C442B5"/>
    <w:rsid w:val="00C4462A"/>
    <w:rsid w:val="00C448AC"/>
    <w:rsid w:val="00C449BE"/>
    <w:rsid w:val="00C449D8"/>
    <w:rsid w:val="00C44E12"/>
    <w:rsid w:val="00C4542B"/>
    <w:rsid w:val="00C45860"/>
    <w:rsid w:val="00C4633A"/>
    <w:rsid w:val="00C463B3"/>
    <w:rsid w:val="00C46688"/>
    <w:rsid w:val="00C467CD"/>
    <w:rsid w:val="00C46B7A"/>
    <w:rsid w:val="00C46C3C"/>
    <w:rsid w:val="00C47456"/>
    <w:rsid w:val="00C4746C"/>
    <w:rsid w:val="00C50947"/>
    <w:rsid w:val="00C50A05"/>
    <w:rsid w:val="00C50C24"/>
    <w:rsid w:val="00C50E6E"/>
    <w:rsid w:val="00C510A3"/>
    <w:rsid w:val="00C515E0"/>
    <w:rsid w:val="00C5195A"/>
    <w:rsid w:val="00C51AC4"/>
    <w:rsid w:val="00C51F8B"/>
    <w:rsid w:val="00C52736"/>
    <w:rsid w:val="00C527DC"/>
    <w:rsid w:val="00C52DF7"/>
    <w:rsid w:val="00C5370E"/>
    <w:rsid w:val="00C53DA1"/>
    <w:rsid w:val="00C54D62"/>
    <w:rsid w:val="00C55D73"/>
    <w:rsid w:val="00C56482"/>
    <w:rsid w:val="00C56948"/>
    <w:rsid w:val="00C56F74"/>
    <w:rsid w:val="00C570A4"/>
    <w:rsid w:val="00C57581"/>
    <w:rsid w:val="00C57622"/>
    <w:rsid w:val="00C577A3"/>
    <w:rsid w:val="00C57F36"/>
    <w:rsid w:val="00C602C6"/>
    <w:rsid w:val="00C61104"/>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19E"/>
    <w:rsid w:val="00C6554F"/>
    <w:rsid w:val="00C6557D"/>
    <w:rsid w:val="00C65749"/>
    <w:rsid w:val="00C65867"/>
    <w:rsid w:val="00C65FEB"/>
    <w:rsid w:val="00C662EC"/>
    <w:rsid w:val="00C663FA"/>
    <w:rsid w:val="00C669FA"/>
    <w:rsid w:val="00C66AF3"/>
    <w:rsid w:val="00C66B13"/>
    <w:rsid w:val="00C678EF"/>
    <w:rsid w:val="00C67E96"/>
    <w:rsid w:val="00C702C9"/>
    <w:rsid w:val="00C70787"/>
    <w:rsid w:val="00C70900"/>
    <w:rsid w:val="00C70BF2"/>
    <w:rsid w:val="00C713C1"/>
    <w:rsid w:val="00C718FC"/>
    <w:rsid w:val="00C719EF"/>
    <w:rsid w:val="00C71F8A"/>
    <w:rsid w:val="00C727B0"/>
    <w:rsid w:val="00C73109"/>
    <w:rsid w:val="00C73ED6"/>
    <w:rsid w:val="00C74731"/>
    <w:rsid w:val="00C74A5C"/>
    <w:rsid w:val="00C74AAD"/>
    <w:rsid w:val="00C74E57"/>
    <w:rsid w:val="00C75ADD"/>
    <w:rsid w:val="00C768B7"/>
    <w:rsid w:val="00C76DBB"/>
    <w:rsid w:val="00C7705B"/>
    <w:rsid w:val="00C7729B"/>
    <w:rsid w:val="00C773A9"/>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5FAE"/>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F68"/>
    <w:rsid w:val="00C93808"/>
    <w:rsid w:val="00C9410B"/>
    <w:rsid w:val="00C94476"/>
    <w:rsid w:val="00C946B4"/>
    <w:rsid w:val="00C94823"/>
    <w:rsid w:val="00C94DE6"/>
    <w:rsid w:val="00C9534A"/>
    <w:rsid w:val="00C957E4"/>
    <w:rsid w:val="00C96717"/>
    <w:rsid w:val="00C97B8E"/>
    <w:rsid w:val="00C97BDA"/>
    <w:rsid w:val="00C97E4C"/>
    <w:rsid w:val="00CA0ADF"/>
    <w:rsid w:val="00CA0C9F"/>
    <w:rsid w:val="00CA2243"/>
    <w:rsid w:val="00CA247C"/>
    <w:rsid w:val="00CA2F88"/>
    <w:rsid w:val="00CA343E"/>
    <w:rsid w:val="00CA360D"/>
    <w:rsid w:val="00CA45EA"/>
    <w:rsid w:val="00CA4C0B"/>
    <w:rsid w:val="00CA4FD6"/>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410B"/>
    <w:rsid w:val="00CB42F4"/>
    <w:rsid w:val="00CB4401"/>
    <w:rsid w:val="00CB45EA"/>
    <w:rsid w:val="00CB59CA"/>
    <w:rsid w:val="00CB5DB5"/>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1DA3"/>
    <w:rsid w:val="00CC2097"/>
    <w:rsid w:val="00CC2BF0"/>
    <w:rsid w:val="00CC2BFB"/>
    <w:rsid w:val="00CC524E"/>
    <w:rsid w:val="00CC5524"/>
    <w:rsid w:val="00CC5706"/>
    <w:rsid w:val="00CC7269"/>
    <w:rsid w:val="00CC7392"/>
    <w:rsid w:val="00CC7449"/>
    <w:rsid w:val="00CD0917"/>
    <w:rsid w:val="00CD0FA8"/>
    <w:rsid w:val="00CD13E0"/>
    <w:rsid w:val="00CD179B"/>
    <w:rsid w:val="00CD1A1E"/>
    <w:rsid w:val="00CD284A"/>
    <w:rsid w:val="00CD293A"/>
    <w:rsid w:val="00CD2AED"/>
    <w:rsid w:val="00CD368E"/>
    <w:rsid w:val="00CD391E"/>
    <w:rsid w:val="00CD44B2"/>
    <w:rsid w:val="00CD466C"/>
    <w:rsid w:val="00CD49DD"/>
    <w:rsid w:val="00CD4A88"/>
    <w:rsid w:val="00CD5C95"/>
    <w:rsid w:val="00CD5E95"/>
    <w:rsid w:val="00CD5E9A"/>
    <w:rsid w:val="00CD6E1E"/>
    <w:rsid w:val="00CD7CB6"/>
    <w:rsid w:val="00CD7EB7"/>
    <w:rsid w:val="00CE07A9"/>
    <w:rsid w:val="00CE08EA"/>
    <w:rsid w:val="00CE0BBD"/>
    <w:rsid w:val="00CE1057"/>
    <w:rsid w:val="00CE125F"/>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4311"/>
    <w:rsid w:val="00CE4806"/>
    <w:rsid w:val="00CE585A"/>
    <w:rsid w:val="00CE5E04"/>
    <w:rsid w:val="00CE5EC8"/>
    <w:rsid w:val="00CE5F58"/>
    <w:rsid w:val="00CE65D6"/>
    <w:rsid w:val="00CE6930"/>
    <w:rsid w:val="00CE6932"/>
    <w:rsid w:val="00CE6E69"/>
    <w:rsid w:val="00CE6F9B"/>
    <w:rsid w:val="00CE71BF"/>
    <w:rsid w:val="00CE71FB"/>
    <w:rsid w:val="00CE72B0"/>
    <w:rsid w:val="00CE74B8"/>
    <w:rsid w:val="00CE7779"/>
    <w:rsid w:val="00CF0308"/>
    <w:rsid w:val="00CF030B"/>
    <w:rsid w:val="00CF0353"/>
    <w:rsid w:val="00CF04EB"/>
    <w:rsid w:val="00CF0E0C"/>
    <w:rsid w:val="00CF13E4"/>
    <w:rsid w:val="00CF2810"/>
    <w:rsid w:val="00CF2C2E"/>
    <w:rsid w:val="00CF2E54"/>
    <w:rsid w:val="00CF3AD7"/>
    <w:rsid w:val="00CF42D4"/>
    <w:rsid w:val="00CF483C"/>
    <w:rsid w:val="00CF4D0E"/>
    <w:rsid w:val="00CF5581"/>
    <w:rsid w:val="00CF581B"/>
    <w:rsid w:val="00CF5B93"/>
    <w:rsid w:val="00CF5EE0"/>
    <w:rsid w:val="00CF7150"/>
    <w:rsid w:val="00CF7249"/>
    <w:rsid w:val="00CF7F7F"/>
    <w:rsid w:val="00D0039E"/>
    <w:rsid w:val="00D00D69"/>
    <w:rsid w:val="00D00E4A"/>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10016"/>
    <w:rsid w:val="00D10260"/>
    <w:rsid w:val="00D10578"/>
    <w:rsid w:val="00D109EE"/>
    <w:rsid w:val="00D1144E"/>
    <w:rsid w:val="00D114BA"/>
    <w:rsid w:val="00D116B6"/>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696"/>
    <w:rsid w:val="00D21ED3"/>
    <w:rsid w:val="00D22449"/>
    <w:rsid w:val="00D235BF"/>
    <w:rsid w:val="00D23903"/>
    <w:rsid w:val="00D23A8F"/>
    <w:rsid w:val="00D23D9C"/>
    <w:rsid w:val="00D2455B"/>
    <w:rsid w:val="00D249F6"/>
    <w:rsid w:val="00D24A99"/>
    <w:rsid w:val="00D251F8"/>
    <w:rsid w:val="00D2527E"/>
    <w:rsid w:val="00D25450"/>
    <w:rsid w:val="00D25D77"/>
    <w:rsid w:val="00D25DDE"/>
    <w:rsid w:val="00D27359"/>
    <w:rsid w:val="00D2794B"/>
    <w:rsid w:val="00D27D51"/>
    <w:rsid w:val="00D27FE8"/>
    <w:rsid w:val="00D3006E"/>
    <w:rsid w:val="00D3042D"/>
    <w:rsid w:val="00D30737"/>
    <w:rsid w:val="00D30851"/>
    <w:rsid w:val="00D30975"/>
    <w:rsid w:val="00D30B37"/>
    <w:rsid w:val="00D31B9C"/>
    <w:rsid w:val="00D31DBA"/>
    <w:rsid w:val="00D31F86"/>
    <w:rsid w:val="00D3280E"/>
    <w:rsid w:val="00D3315A"/>
    <w:rsid w:val="00D335DD"/>
    <w:rsid w:val="00D33655"/>
    <w:rsid w:val="00D336F9"/>
    <w:rsid w:val="00D33B4A"/>
    <w:rsid w:val="00D34A8C"/>
    <w:rsid w:val="00D34AC0"/>
    <w:rsid w:val="00D34B13"/>
    <w:rsid w:val="00D34EFC"/>
    <w:rsid w:val="00D35381"/>
    <w:rsid w:val="00D3542A"/>
    <w:rsid w:val="00D35737"/>
    <w:rsid w:val="00D35BC2"/>
    <w:rsid w:val="00D35D0D"/>
    <w:rsid w:val="00D35DED"/>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621B"/>
    <w:rsid w:val="00D46BBE"/>
    <w:rsid w:val="00D46E2E"/>
    <w:rsid w:val="00D47514"/>
    <w:rsid w:val="00D476EF"/>
    <w:rsid w:val="00D47767"/>
    <w:rsid w:val="00D47944"/>
    <w:rsid w:val="00D47D27"/>
    <w:rsid w:val="00D47F18"/>
    <w:rsid w:val="00D50D33"/>
    <w:rsid w:val="00D50DA0"/>
    <w:rsid w:val="00D5157E"/>
    <w:rsid w:val="00D5160B"/>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77A3"/>
    <w:rsid w:val="00D57D26"/>
    <w:rsid w:val="00D607FE"/>
    <w:rsid w:val="00D608BC"/>
    <w:rsid w:val="00D60FD5"/>
    <w:rsid w:val="00D615C8"/>
    <w:rsid w:val="00D61AE5"/>
    <w:rsid w:val="00D61C80"/>
    <w:rsid w:val="00D61D2E"/>
    <w:rsid w:val="00D626A8"/>
    <w:rsid w:val="00D62D5F"/>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90"/>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387"/>
    <w:rsid w:val="00D77BF3"/>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BF"/>
    <w:rsid w:val="00D94251"/>
    <w:rsid w:val="00D9439D"/>
    <w:rsid w:val="00D94489"/>
    <w:rsid w:val="00D9476E"/>
    <w:rsid w:val="00D94F9F"/>
    <w:rsid w:val="00D95368"/>
    <w:rsid w:val="00D954BE"/>
    <w:rsid w:val="00D95F97"/>
    <w:rsid w:val="00D96005"/>
    <w:rsid w:val="00D972F3"/>
    <w:rsid w:val="00D978BB"/>
    <w:rsid w:val="00D97DE1"/>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B6"/>
    <w:rsid w:val="00DA3D4E"/>
    <w:rsid w:val="00DA4675"/>
    <w:rsid w:val="00DA4BF7"/>
    <w:rsid w:val="00DA5B6E"/>
    <w:rsid w:val="00DA642E"/>
    <w:rsid w:val="00DA6E9E"/>
    <w:rsid w:val="00DA7424"/>
    <w:rsid w:val="00DA7AB2"/>
    <w:rsid w:val="00DA7AE0"/>
    <w:rsid w:val="00DB04EA"/>
    <w:rsid w:val="00DB08DF"/>
    <w:rsid w:val="00DB1053"/>
    <w:rsid w:val="00DB1B1B"/>
    <w:rsid w:val="00DB1CE1"/>
    <w:rsid w:val="00DB1E58"/>
    <w:rsid w:val="00DB244F"/>
    <w:rsid w:val="00DB30FC"/>
    <w:rsid w:val="00DB32A9"/>
    <w:rsid w:val="00DB35EA"/>
    <w:rsid w:val="00DB3E1B"/>
    <w:rsid w:val="00DB405F"/>
    <w:rsid w:val="00DB4595"/>
    <w:rsid w:val="00DB4BDE"/>
    <w:rsid w:val="00DB4D40"/>
    <w:rsid w:val="00DB4E11"/>
    <w:rsid w:val="00DB4E62"/>
    <w:rsid w:val="00DB4F95"/>
    <w:rsid w:val="00DB5114"/>
    <w:rsid w:val="00DB5710"/>
    <w:rsid w:val="00DB575C"/>
    <w:rsid w:val="00DB5B1A"/>
    <w:rsid w:val="00DB627B"/>
    <w:rsid w:val="00DB6518"/>
    <w:rsid w:val="00DB6DC9"/>
    <w:rsid w:val="00DB7444"/>
    <w:rsid w:val="00DB7579"/>
    <w:rsid w:val="00DB7A73"/>
    <w:rsid w:val="00DC017D"/>
    <w:rsid w:val="00DC06B6"/>
    <w:rsid w:val="00DC0D7F"/>
    <w:rsid w:val="00DC102B"/>
    <w:rsid w:val="00DC1CE7"/>
    <w:rsid w:val="00DC1FA9"/>
    <w:rsid w:val="00DC275D"/>
    <w:rsid w:val="00DC2790"/>
    <w:rsid w:val="00DC2814"/>
    <w:rsid w:val="00DC291C"/>
    <w:rsid w:val="00DC37FF"/>
    <w:rsid w:val="00DC38D9"/>
    <w:rsid w:val="00DC3A93"/>
    <w:rsid w:val="00DC40A2"/>
    <w:rsid w:val="00DC4739"/>
    <w:rsid w:val="00DC47DC"/>
    <w:rsid w:val="00DC4E0F"/>
    <w:rsid w:val="00DC4FB0"/>
    <w:rsid w:val="00DC562D"/>
    <w:rsid w:val="00DC577B"/>
    <w:rsid w:val="00DC7F45"/>
    <w:rsid w:val="00DD0239"/>
    <w:rsid w:val="00DD03FC"/>
    <w:rsid w:val="00DD0689"/>
    <w:rsid w:val="00DD07DD"/>
    <w:rsid w:val="00DD0ABD"/>
    <w:rsid w:val="00DD0C78"/>
    <w:rsid w:val="00DD0CF2"/>
    <w:rsid w:val="00DD2968"/>
    <w:rsid w:val="00DD37CF"/>
    <w:rsid w:val="00DD507F"/>
    <w:rsid w:val="00DD50ED"/>
    <w:rsid w:val="00DD538B"/>
    <w:rsid w:val="00DD57C4"/>
    <w:rsid w:val="00DD5CB4"/>
    <w:rsid w:val="00DD5D67"/>
    <w:rsid w:val="00DD5E9B"/>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9CA"/>
    <w:rsid w:val="00E02C83"/>
    <w:rsid w:val="00E02EF4"/>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398E"/>
    <w:rsid w:val="00E14189"/>
    <w:rsid w:val="00E1441C"/>
    <w:rsid w:val="00E1485C"/>
    <w:rsid w:val="00E14F09"/>
    <w:rsid w:val="00E15706"/>
    <w:rsid w:val="00E15BAA"/>
    <w:rsid w:val="00E16396"/>
    <w:rsid w:val="00E16957"/>
    <w:rsid w:val="00E16A7D"/>
    <w:rsid w:val="00E17329"/>
    <w:rsid w:val="00E17358"/>
    <w:rsid w:val="00E179B5"/>
    <w:rsid w:val="00E2009D"/>
    <w:rsid w:val="00E205C2"/>
    <w:rsid w:val="00E20A8B"/>
    <w:rsid w:val="00E20FFC"/>
    <w:rsid w:val="00E21B2D"/>
    <w:rsid w:val="00E21D6D"/>
    <w:rsid w:val="00E21EA4"/>
    <w:rsid w:val="00E2225F"/>
    <w:rsid w:val="00E22671"/>
    <w:rsid w:val="00E22C5B"/>
    <w:rsid w:val="00E22F4E"/>
    <w:rsid w:val="00E2342E"/>
    <w:rsid w:val="00E243E1"/>
    <w:rsid w:val="00E24874"/>
    <w:rsid w:val="00E24CB7"/>
    <w:rsid w:val="00E24D58"/>
    <w:rsid w:val="00E24FC5"/>
    <w:rsid w:val="00E24FD0"/>
    <w:rsid w:val="00E24FF4"/>
    <w:rsid w:val="00E25188"/>
    <w:rsid w:val="00E25290"/>
    <w:rsid w:val="00E25962"/>
    <w:rsid w:val="00E259D7"/>
    <w:rsid w:val="00E25A78"/>
    <w:rsid w:val="00E25D69"/>
    <w:rsid w:val="00E2609B"/>
    <w:rsid w:val="00E2665D"/>
    <w:rsid w:val="00E266AD"/>
    <w:rsid w:val="00E26713"/>
    <w:rsid w:val="00E267B5"/>
    <w:rsid w:val="00E26C9B"/>
    <w:rsid w:val="00E27A7E"/>
    <w:rsid w:val="00E30003"/>
    <w:rsid w:val="00E301ED"/>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952"/>
    <w:rsid w:val="00E50EFC"/>
    <w:rsid w:val="00E51CA7"/>
    <w:rsid w:val="00E51E1D"/>
    <w:rsid w:val="00E5215E"/>
    <w:rsid w:val="00E52F74"/>
    <w:rsid w:val="00E534F4"/>
    <w:rsid w:val="00E535DE"/>
    <w:rsid w:val="00E53B1A"/>
    <w:rsid w:val="00E54444"/>
    <w:rsid w:val="00E5464C"/>
    <w:rsid w:val="00E5498D"/>
    <w:rsid w:val="00E5589B"/>
    <w:rsid w:val="00E55ACB"/>
    <w:rsid w:val="00E55EC5"/>
    <w:rsid w:val="00E561A7"/>
    <w:rsid w:val="00E5652E"/>
    <w:rsid w:val="00E57862"/>
    <w:rsid w:val="00E57C7D"/>
    <w:rsid w:val="00E60565"/>
    <w:rsid w:val="00E608DD"/>
    <w:rsid w:val="00E60ADB"/>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FDB"/>
    <w:rsid w:val="00E811AA"/>
    <w:rsid w:val="00E811DB"/>
    <w:rsid w:val="00E81731"/>
    <w:rsid w:val="00E81B8F"/>
    <w:rsid w:val="00E81EA9"/>
    <w:rsid w:val="00E823F0"/>
    <w:rsid w:val="00E82D5D"/>
    <w:rsid w:val="00E83CBA"/>
    <w:rsid w:val="00E83FB1"/>
    <w:rsid w:val="00E84076"/>
    <w:rsid w:val="00E840D5"/>
    <w:rsid w:val="00E84157"/>
    <w:rsid w:val="00E8433F"/>
    <w:rsid w:val="00E8443B"/>
    <w:rsid w:val="00E84BEF"/>
    <w:rsid w:val="00E84F5C"/>
    <w:rsid w:val="00E854F9"/>
    <w:rsid w:val="00E859DC"/>
    <w:rsid w:val="00E85B0F"/>
    <w:rsid w:val="00E85C8E"/>
    <w:rsid w:val="00E85E46"/>
    <w:rsid w:val="00E86284"/>
    <w:rsid w:val="00E877D4"/>
    <w:rsid w:val="00E87988"/>
    <w:rsid w:val="00E87A74"/>
    <w:rsid w:val="00E87E8A"/>
    <w:rsid w:val="00E87FA3"/>
    <w:rsid w:val="00E87FC9"/>
    <w:rsid w:val="00E87FFB"/>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57"/>
    <w:rsid w:val="00EB1851"/>
    <w:rsid w:val="00EB2051"/>
    <w:rsid w:val="00EB21B0"/>
    <w:rsid w:val="00EB297C"/>
    <w:rsid w:val="00EB2A7A"/>
    <w:rsid w:val="00EB2BE0"/>
    <w:rsid w:val="00EB2C1A"/>
    <w:rsid w:val="00EB2D8C"/>
    <w:rsid w:val="00EB2D95"/>
    <w:rsid w:val="00EB300B"/>
    <w:rsid w:val="00EB37B3"/>
    <w:rsid w:val="00EB43AB"/>
    <w:rsid w:val="00EB6607"/>
    <w:rsid w:val="00EB6683"/>
    <w:rsid w:val="00EB66CC"/>
    <w:rsid w:val="00EB6737"/>
    <w:rsid w:val="00EB676E"/>
    <w:rsid w:val="00EB6E61"/>
    <w:rsid w:val="00EB7408"/>
    <w:rsid w:val="00EC02DC"/>
    <w:rsid w:val="00EC0A47"/>
    <w:rsid w:val="00EC0DCF"/>
    <w:rsid w:val="00EC0EB4"/>
    <w:rsid w:val="00EC104E"/>
    <w:rsid w:val="00EC19B7"/>
    <w:rsid w:val="00EC1B2F"/>
    <w:rsid w:val="00EC20AF"/>
    <w:rsid w:val="00EC295C"/>
    <w:rsid w:val="00EC2AEF"/>
    <w:rsid w:val="00EC2C85"/>
    <w:rsid w:val="00EC2F0F"/>
    <w:rsid w:val="00EC2F45"/>
    <w:rsid w:val="00EC315A"/>
    <w:rsid w:val="00EC34C3"/>
    <w:rsid w:val="00EC405E"/>
    <w:rsid w:val="00EC4ACF"/>
    <w:rsid w:val="00EC5031"/>
    <w:rsid w:val="00EC517E"/>
    <w:rsid w:val="00EC53CE"/>
    <w:rsid w:val="00EC5415"/>
    <w:rsid w:val="00EC54F4"/>
    <w:rsid w:val="00EC560C"/>
    <w:rsid w:val="00EC57B9"/>
    <w:rsid w:val="00EC5CB7"/>
    <w:rsid w:val="00EC5E01"/>
    <w:rsid w:val="00EC5E2F"/>
    <w:rsid w:val="00EC6189"/>
    <w:rsid w:val="00EC65B0"/>
    <w:rsid w:val="00EC7FF8"/>
    <w:rsid w:val="00ED06A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D01"/>
    <w:rsid w:val="00EE3466"/>
    <w:rsid w:val="00EE3CE7"/>
    <w:rsid w:val="00EE46B5"/>
    <w:rsid w:val="00EE4AF9"/>
    <w:rsid w:val="00EE4F0D"/>
    <w:rsid w:val="00EE5D56"/>
    <w:rsid w:val="00EE5D88"/>
    <w:rsid w:val="00EE617B"/>
    <w:rsid w:val="00EE6E72"/>
    <w:rsid w:val="00EE6F42"/>
    <w:rsid w:val="00EE733A"/>
    <w:rsid w:val="00EE757E"/>
    <w:rsid w:val="00EF0111"/>
    <w:rsid w:val="00EF0390"/>
    <w:rsid w:val="00EF073A"/>
    <w:rsid w:val="00EF0BBD"/>
    <w:rsid w:val="00EF1090"/>
    <w:rsid w:val="00EF125D"/>
    <w:rsid w:val="00EF170A"/>
    <w:rsid w:val="00EF1BB3"/>
    <w:rsid w:val="00EF3DA4"/>
    <w:rsid w:val="00EF3FBF"/>
    <w:rsid w:val="00EF45AB"/>
    <w:rsid w:val="00EF4AAA"/>
    <w:rsid w:val="00EF4D6A"/>
    <w:rsid w:val="00EF4E1B"/>
    <w:rsid w:val="00EF4E51"/>
    <w:rsid w:val="00EF51C4"/>
    <w:rsid w:val="00EF627A"/>
    <w:rsid w:val="00EF634F"/>
    <w:rsid w:val="00EF66DC"/>
    <w:rsid w:val="00EF710C"/>
    <w:rsid w:val="00EF717B"/>
    <w:rsid w:val="00EF7900"/>
    <w:rsid w:val="00F00232"/>
    <w:rsid w:val="00F0064B"/>
    <w:rsid w:val="00F0078F"/>
    <w:rsid w:val="00F00A2A"/>
    <w:rsid w:val="00F00CA3"/>
    <w:rsid w:val="00F00FCC"/>
    <w:rsid w:val="00F01016"/>
    <w:rsid w:val="00F02129"/>
    <w:rsid w:val="00F024B3"/>
    <w:rsid w:val="00F02B2C"/>
    <w:rsid w:val="00F031AF"/>
    <w:rsid w:val="00F03519"/>
    <w:rsid w:val="00F036A9"/>
    <w:rsid w:val="00F03811"/>
    <w:rsid w:val="00F03927"/>
    <w:rsid w:val="00F0419B"/>
    <w:rsid w:val="00F04243"/>
    <w:rsid w:val="00F042FB"/>
    <w:rsid w:val="00F04398"/>
    <w:rsid w:val="00F04730"/>
    <w:rsid w:val="00F04741"/>
    <w:rsid w:val="00F04D55"/>
    <w:rsid w:val="00F051C5"/>
    <w:rsid w:val="00F05898"/>
    <w:rsid w:val="00F05AFF"/>
    <w:rsid w:val="00F05B65"/>
    <w:rsid w:val="00F05CC6"/>
    <w:rsid w:val="00F06602"/>
    <w:rsid w:val="00F06640"/>
    <w:rsid w:val="00F0696D"/>
    <w:rsid w:val="00F06EC4"/>
    <w:rsid w:val="00F06FC2"/>
    <w:rsid w:val="00F06FE8"/>
    <w:rsid w:val="00F07791"/>
    <w:rsid w:val="00F07EEE"/>
    <w:rsid w:val="00F10168"/>
    <w:rsid w:val="00F10978"/>
    <w:rsid w:val="00F113D7"/>
    <w:rsid w:val="00F119FD"/>
    <w:rsid w:val="00F12163"/>
    <w:rsid w:val="00F1229A"/>
    <w:rsid w:val="00F12321"/>
    <w:rsid w:val="00F12F4E"/>
    <w:rsid w:val="00F1320A"/>
    <w:rsid w:val="00F136C9"/>
    <w:rsid w:val="00F13A60"/>
    <w:rsid w:val="00F13A84"/>
    <w:rsid w:val="00F13CFA"/>
    <w:rsid w:val="00F14EE8"/>
    <w:rsid w:val="00F154BF"/>
    <w:rsid w:val="00F15692"/>
    <w:rsid w:val="00F15B52"/>
    <w:rsid w:val="00F15F66"/>
    <w:rsid w:val="00F16334"/>
    <w:rsid w:val="00F164AD"/>
    <w:rsid w:val="00F17E42"/>
    <w:rsid w:val="00F20E2A"/>
    <w:rsid w:val="00F20E85"/>
    <w:rsid w:val="00F20EF2"/>
    <w:rsid w:val="00F21208"/>
    <w:rsid w:val="00F2140D"/>
    <w:rsid w:val="00F227CC"/>
    <w:rsid w:val="00F22FC1"/>
    <w:rsid w:val="00F23C2F"/>
    <w:rsid w:val="00F24185"/>
    <w:rsid w:val="00F2476D"/>
    <w:rsid w:val="00F24AA2"/>
    <w:rsid w:val="00F24ABE"/>
    <w:rsid w:val="00F24C85"/>
    <w:rsid w:val="00F24ECA"/>
    <w:rsid w:val="00F2541F"/>
    <w:rsid w:val="00F254C5"/>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30AD"/>
    <w:rsid w:val="00F33540"/>
    <w:rsid w:val="00F33B43"/>
    <w:rsid w:val="00F34508"/>
    <w:rsid w:val="00F34958"/>
    <w:rsid w:val="00F3496D"/>
    <w:rsid w:val="00F34CAA"/>
    <w:rsid w:val="00F35111"/>
    <w:rsid w:val="00F352E8"/>
    <w:rsid w:val="00F359C5"/>
    <w:rsid w:val="00F35B11"/>
    <w:rsid w:val="00F36025"/>
    <w:rsid w:val="00F3614B"/>
    <w:rsid w:val="00F363E5"/>
    <w:rsid w:val="00F36C95"/>
    <w:rsid w:val="00F36F6E"/>
    <w:rsid w:val="00F37939"/>
    <w:rsid w:val="00F40081"/>
    <w:rsid w:val="00F401C2"/>
    <w:rsid w:val="00F410CE"/>
    <w:rsid w:val="00F413E6"/>
    <w:rsid w:val="00F4178F"/>
    <w:rsid w:val="00F419B4"/>
    <w:rsid w:val="00F41A36"/>
    <w:rsid w:val="00F41AF0"/>
    <w:rsid w:val="00F41D90"/>
    <w:rsid w:val="00F42188"/>
    <w:rsid w:val="00F422C3"/>
    <w:rsid w:val="00F425C0"/>
    <w:rsid w:val="00F434ED"/>
    <w:rsid w:val="00F44A70"/>
    <w:rsid w:val="00F44BE9"/>
    <w:rsid w:val="00F455DD"/>
    <w:rsid w:val="00F45805"/>
    <w:rsid w:val="00F458C9"/>
    <w:rsid w:val="00F45A5C"/>
    <w:rsid w:val="00F45F6D"/>
    <w:rsid w:val="00F46B62"/>
    <w:rsid w:val="00F46CAD"/>
    <w:rsid w:val="00F46DB3"/>
    <w:rsid w:val="00F47B1D"/>
    <w:rsid w:val="00F5062C"/>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44F"/>
    <w:rsid w:val="00F55A7A"/>
    <w:rsid w:val="00F55C43"/>
    <w:rsid w:val="00F56BA1"/>
    <w:rsid w:val="00F56C01"/>
    <w:rsid w:val="00F56D9B"/>
    <w:rsid w:val="00F56FF8"/>
    <w:rsid w:val="00F57362"/>
    <w:rsid w:val="00F57DDE"/>
    <w:rsid w:val="00F57FD1"/>
    <w:rsid w:val="00F60370"/>
    <w:rsid w:val="00F608BE"/>
    <w:rsid w:val="00F609D8"/>
    <w:rsid w:val="00F60FA2"/>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695"/>
    <w:rsid w:val="00F64716"/>
    <w:rsid w:val="00F648FF"/>
    <w:rsid w:val="00F64FA6"/>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A2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D7C"/>
    <w:rsid w:val="00F80F49"/>
    <w:rsid w:val="00F81283"/>
    <w:rsid w:val="00F814AD"/>
    <w:rsid w:val="00F817FE"/>
    <w:rsid w:val="00F8185A"/>
    <w:rsid w:val="00F82630"/>
    <w:rsid w:val="00F826BB"/>
    <w:rsid w:val="00F83302"/>
    <w:rsid w:val="00F8334C"/>
    <w:rsid w:val="00F83411"/>
    <w:rsid w:val="00F83766"/>
    <w:rsid w:val="00F83900"/>
    <w:rsid w:val="00F83C77"/>
    <w:rsid w:val="00F83EA3"/>
    <w:rsid w:val="00F84111"/>
    <w:rsid w:val="00F844C9"/>
    <w:rsid w:val="00F849C1"/>
    <w:rsid w:val="00F85355"/>
    <w:rsid w:val="00F85940"/>
    <w:rsid w:val="00F85A48"/>
    <w:rsid w:val="00F860CE"/>
    <w:rsid w:val="00F86240"/>
    <w:rsid w:val="00F86260"/>
    <w:rsid w:val="00F865F4"/>
    <w:rsid w:val="00F86732"/>
    <w:rsid w:val="00F867C1"/>
    <w:rsid w:val="00F86A8E"/>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0CCD"/>
    <w:rsid w:val="00FA11CB"/>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CF1"/>
    <w:rsid w:val="00FA6095"/>
    <w:rsid w:val="00FA61A9"/>
    <w:rsid w:val="00FB02D6"/>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2DB2"/>
    <w:rsid w:val="00FC33D8"/>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D0253"/>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EFD"/>
    <w:rsid w:val="00FD7F30"/>
    <w:rsid w:val="00FE01D2"/>
    <w:rsid w:val="00FE1675"/>
    <w:rsid w:val="00FE198E"/>
    <w:rsid w:val="00FE1BC8"/>
    <w:rsid w:val="00FE1F75"/>
    <w:rsid w:val="00FE2439"/>
    <w:rsid w:val="00FE24BD"/>
    <w:rsid w:val="00FE3076"/>
    <w:rsid w:val="00FE3206"/>
    <w:rsid w:val="00FE3406"/>
    <w:rsid w:val="00FE391A"/>
    <w:rsid w:val="00FE39EE"/>
    <w:rsid w:val="00FE4328"/>
    <w:rsid w:val="00FE46C2"/>
    <w:rsid w:val="00FE4A1E"/>
    <w:rsid w:val="00FE4C6E"/>
    <w:rsid w:val="00FE5313"/>
    <w:rsid w:val="00FE55A3"/>
    <w:rsid w:val="00FE6220"/>
    <w:rsid w:val="00FE630D"/>
    <w:rsid w:val="00FE67F3"/>
    <w:rsid w:val="00FE6D16"/>
    <w:rsid w:val="00FE706B"/>
    <w:rsid w:val="00FE7085"/>
    <w:rsid w:val="00FE709D"/>
    <w:rsid w:val="00FE7356"/>
    <w:rsid w:val="00FE7DC5"/>
    <w:rsid w:val="00FF10A2"/>
    <w:rsid w:val="00FF13E4"/>
    <w:rsid w:val="00FF2301"/>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5E079"/>
  <w15:docId w15:val="{AB73EACF-E31F-48BA-92FC-9CA7476A4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8895-5952-4207-A5F9-B2168165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333</TotalTime>
  <Pages>7</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Danaiphat Charoensri (DCR)</cp:lastModifiedBy>
  <cp:revision>84</cp:revision>
  <cp:lastPrinted>2020-02-13T05:12:00Z</cp:lastPrinted>
  <dcterms:created xsi:type="dcterms:W3CDTF">2019-12-25T03:45:00Z</dcterms:created>
  <dcterms:modified xsi:type="dcterms:W3CDTF">2020-02-20T11:07:00Z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