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20" w:rsidRPr="004C4631" w:rsidRDefault="005C7C20" w:rsidP="00312C28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4C4631">
        <w:rPr>
          <w:rFonts w:ascii="Angsana New" w:hAnsi="Angsana New"/>
          <w:sz w:val="28"/>
          <w:szCs w:val="28"/>
          <w:u w:val="none"/>
          <w:cs/>
          <w:lang w:val="en-GB"/>
        </w:rPr>
        <w:t>ข้อมูลทั่วไป</w:t>
      </w:r>
      <w:r w:rsidR="007F796D" w:rsidRPr="004C4631">
        <w:rPr>
          <w:rFonts w:ascii="Angsana New" w:hAnsi="Angsana New"/>
          <w:sz w:val="28"/>
          <w:szCs w:val="28"/>
          <w:u w:val="none"/>
          <w:cs/>
          <w:lang w:val="en-GB"/>
        </w:rPr>
        <w:t xml:space="preserve">  </w:t>
      </w:r>
    </w:p>
    <w:p w:rsidR="005C7C20" w:rsidRPr="00C8551D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4C4631">
        <w:rPr>
          <w:rFonts w:ascii="Angsana New" w:hAnsi="Angsana New"/>
          <w:sz w:val="28"/>
          <w:szCs w:val="28"/>
          <w:cs/>
          <w:lang w:val="en-GB"/>
        </w:rPr>
        <w:t xml:space="preserve">บริษัท </w:t>
      </w:r>
      <w:proofErr w:type="spellStart"/>
      <w:r w:rsidRPr="004C4631">
        <w:rPr>
          <w:rFonts w:ascii="Angsana New" w:hAnsi="Angsana New"/>
          <w:sz w:val="28"/>
          <w:szCs w:val="28"/>
          <w:cs/>
          <w:lang w:val="en-GB"/>
        </w:rPr>
        <w:t>นิวซิตี้</w:t>
      </w:r>
      <w:proofErr w:type="spellEnd"/>
      <w:r w:rsidRPr="004C4631">
        <w:rPr>
          <w:rFonts w:ascii="Angsana New" w:hAnsi="Angsana New"/>
          <w:sz w:val="28"/>
          <w:szCs w:val="28"/>
          <w:cs/>
          <w:lang w:val="en-GB"/>
        </w:rPr>
        <w:t xml:space="preserve"> (กรุงเทพฯ</w:t>
      </w:r>
      <w:r w:rsidRPr="004C4631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0F6A55" w:rsidRPr="004C4631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4C4631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4C4631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4C4631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4C4631">
        <w:rPr>
          <w:rFonts w:ascii="Angsana New" w:hAnsi="Angsana New"/>
          <w:spacing w:val="4"/>
          <w:sz w:val="28"/>
          <w:szCs w:val="28"/>
        </w:rPr>
        <w:t>666</w:t>
      </w:r>
      <w:r w:rsidR="000F6A55" w:rsidRPr="004C4631">
        <w:rPr>
          <w:rFonts w:ascii="Angsana New" w:hAnsi="Angsana New"/>
          <w:spacing w:val="4"/>
          <w:sz w:val="28"/>
          <w:szCs w:val="28"/>
          <w:cs/>
        </w:rPr>
        <w:t xml:space="preserve"> ถนนพระราม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:rsidR="000F6A55" w:rsidRPr="004E76B6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4E76B6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30</w:t>
      </w:r>
      <w:r w:rsidR="003C4A17" w:rsidRPr="004E76B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2520</w:t>
      </w:r>
      <w:r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4E76B6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Default="00907C82" w:rsidP="005C7B60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หลัก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:rsidR="00BD3750" w:rsidRPr="00B41A83" w:rsidRDefault="00BD3750" w:rsidP="005C7B6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567"/>
        <w:contextualSpacing/>
        <w:rPr>
          <w:b/>
          <w:bCs/>
          <w:sz w:val="28"/>
          <w:szCs w:val="28"/>
          <w:lang w:val="en-GB"/>
        </w:rPr>
      </w:pPr>
      <w:r w:rsidRPr="00B41A83">
        <w:rPr>
          <w:rFonts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</w:p>
    <w:p w:rsidR="00B41A83" w:rsidRPr="00B41A83" w:rsidRDefault="00B41A83" w:rsidP="006153CF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240"/>
        <w:ind w:left="850"/>
        <w:jc w:val="thaiDistribute"/>
        <w:rPr>
          <w:rFonts w:ascii="Angsana New" w:hAnsi="Angsana New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B41A83">
        <w:rPr>
          <w:rFonts w:ascii="Angsana New" w:hAnsi="Angsana New" w:hint="cs"/>
          <w:sz w:val="28"/>
          <w:szCs w:val="28"/>
        </w:rPr>
        <w:t>2543</w:t>
      </w:r>
      <w:r w:rsidRPr="00B41A83">
        <w:rPr>
          <w:rFonts w:ascii="Angsana New" w:hAnsi="Angsana New" w:hint="cs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B41A83">
        <w:rPr>
          <w:rFonts w:ascii="Angsana New" w:hAnsi="Angsana New" w:hint="cs"/>
          <w:sz w:val="28"/>
          <w:szCs w:val="28"/>
        </w:rPr>
        <w:t xml:space="preserve">2547 </w:t>
      </w:r>
      <w:r w:rsidRPr="00B41A83">
        <w:rPr>
          <w:rFonts w:ascii="Angsana New" w:hAnsi="Angsana New" w:hint="cs"/>
          <w:sz w:val="28"/>
          <w:szCs w:val="28"/>
          <w:cs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B41A83" w:rsidRPr="00B41A83" w:rsidRDefault="00B41A83" w:rsidP="00B41A83">
      <w:pPr>
        <w:pStyle w:val="ListParagraph"/>
        <w:tabs>
          <w:tab w:val="clear" w:pos="227"/>
          <w:tab w:val="clear" w:pos="454"/>
          <w:tab w:val="clear" w:pos="680"/>
        </w:tabs>
        <w:spacing w:before="120"/>
        <w:ind w:left="851"/>
        <w:rPr>
          <w:rFonts w:ascii="Angsana New" w:hAnsi="Angsana New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B41A83" w:rsidRPr="00B41A83" w:rsidRDefault="00B41A83" w:rsidP="00356C4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B41A83">
        <w:rPr>
          <w:rFonts w:ascii="Angsana New" w:hAnsi="Angsana New" w:hint="cs"/>
          <w:sz w:val="28"/>
          <w:szCs w:val="28"/>
        </w:rPr>
        <w:t xml:space="preserve"> </w:t>
      </w:r>
      <w:r w:rsidRPr="00B41A83">
        <w:rPr>
          <w:rFonts w:ascii="Angsana New" w:hAnsi="Angsana New" w:hint="cs"/>
          <w:sz w:val="28"/>
          <w:szCs w:val="28"/>
          <w:cs/>
        </w:rPr>
        <w:t xml:space="preserve"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356C42">
        <w:rPr>
          <w:rFonts w:ascii="Angsana New" w:hAnsi="Angsana New"/>
          <w:sz w:val="28"/>
          <w:szCs w:val="28"/>
        </w:rPr>
        <w:t>3</w:t>
      </w:r>
    </w:p>
    <w:p w:rsidR="00097BE1" w:rsidRPr="00B41A83" w:rsidRDefault="00B41A83" w:rsidP="00B41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2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B57B08" w:rsidRPr="00B57B08" w:rsidRDefault="00CE6488" w:rsidP="005C7B6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0" w:hanging="566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41A83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</w:t>
      </w:r>
      <w:r w:rsidR="006153CF">
        <w:rPr>
          <w:rFonts w:asciiTheme="majorBidi" w:hAnsiTheme="majorBidi" w:cstheme="majorBidi" w:hint="cs"/>
          <w:b/>
          <w:bCs/>
          <w:sz w:val="28"/>
          <w:szCs w:val="28"/>
          <w:cs/>
        </w:rPr>
        <w:t>ใหม่</w:t>
      </w:r>
    </w:p>
    <w:p w:rsidR="00F70668" w:rsidRDefault="00F70668" w:rsidP="006153CF">
      <w:pPr>
        <w:pStyle w:val="ListParagraph"/>
        <w:numPr>
          <w:ilvl w:val="2"/>
          <w:numId w:val="39"/>
        </w:numPr>
        <w:tabs>
          <w:tab w:val="clear" w:pos="1644"/>
        </w:tabs>
        <w:overflowPunct w:val="0"/>
        <w:autoSpaceDE w:val="0"/>
        <w:autoSpaceDN w:val="0"/>
        <w:adjustRightInd w:val="0"/>
        <w:spacing w:before="240" w:after="120" w:line="18" w:lineRule="atLeast"/>
        <w:ind w:left="1570"/>
        <w:jc w:val="thaiDistribute"/>
        <w:rPr>
          <w:rFonts w:ascii="Angsana New" w:hAnsi="Angsana New"/>
          <w:sz w:val="28"/>
          <w:szCs w:val="28"/>
        </w:rPr>
      </w:pPr>
      <w:r w:rsidRPr="00F70668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F70668" w:rsidRDefault="00F70668" w:rsidP="00F70668">
      <w:pPr>
        <w:pStyle w:val="ListParagraph"/>
        <w:tabs>
          <w:tab w:val="clear" w:pos="1644"/>
        </w:tabs>
        <w:overflowPunct w:val="0"/>
        <w:autoSpaceDE w:val="0"/>
        <w:autoSpaceDN w:val="0"/>
        <w:adjustRightInd w:val="0"/>
        <w:spacing w:after="100" w:line="18" w:lineRule="atLeast"/>
        <w:ind w:left="1572"/>
        <w:jc w:val="thaiDistribute"/>
        <w:rPr>
          <w:rFonts w:ascii="Angsana New" w:hAnsi="Angsana New"/>
          <w:sz w:val="28"/>
          <w:szCs w:val="28"/>
        </w:rPr>
      </w:pPr>
      <w:r w:rsidRPr="00F70668">
        <w:rPr>
          <w:rFonts w:ascii="Angsana New" w:hAnsi="Angsana New"/>
          <w:sz w:val="28"/>
          <w:szCs w:val="28"/>
          <w:cs/>
        </w:rPr>
        <w:t>ในระหว่างปี บริษัทฯได้นำมาตรฐานการรายงานทางการเงินและการตีความมาตรฐานการรายงานทางกา</w:t>
      </w:r>
      <w:r>
        <w:rPr>
          <w:rFonts w:ascii="Angsana New" w:hAnsi="Angsana New"/>
          <w:sz w:val="28"/>
          <w:szCs w:val="28"/>
          <w:cs/>
        </w:rPr>
        <w:t xml:space="preserve">รเงินฉบับปรับปรุง (ปรับปรุง </w:t>
      </w:r>
      <w:r>
        <w:rPr>
          <w:rFonts w:ascii="Angsana New" w:hAnsi="Angsana New"/>
          <w:sz w:val="28"/>
          <w:szCs w:val="28"/>
        </w:rPr>
        <w:t>2561</w:t>
      </w:r>
      <w:r w:rsidRPr="00F70668">
        <w:rPr>
          <w:rFonts w:ascii="Angsana New" w:hAnsi="Angsana New"/>
          <w:sz w:val="28"/>
          <w:szCs w:val="28"/>
          <w:cs/>
        </w:rPr>
        <w:t>) และฉบับใหม่จำนวนหลายฉบับ ซึ่งมีผลบังคับใช้สำหรับงบการเงินที่มีรอบระยะเวลาบัญชีที่เริ</w:t>
      </w:r>
      <w:r>
        <w:rPr>
          <w:rFonts w:ascii="Angsana New" w:hAnsi="Angsana New"/>
          <w:sz w:val="28"/>
          <w:szCs w:val="28"/>
          <w:cs/>
        </w:rPr>
        <w:t xml:space="preserve">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2562</w:t>
      </w:r>
      <w:r w:rsidRPr="00F70668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F70668" w:rsidRPr="00F70668" w:rsidRDefault="00F70668" w:rsidP="00F706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firstLine="660"/>
        <w:jc w:val="thaiDistribute"/>
        <w:rPr>
          <w:rFonts w:ascii="Angsana New" w:eastAsiaTheme="minorHAnsi" w:hAnsi="Angsana New"/>
          <w:b/>
          <w:bCs/>
          <w:sz w:val="28"/>
          <w:szCs w:val="28"/>
          <w:cs/>
        </w:rPr>
      </w:pPr>
      <w:r w:rsidRPr="00F70668">
        <w:rPr>
          <w:rFonts w:ascii="Angsana New" w:eastAsiaTheme="minorHAnsi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F70668">
        <w:rPr>
          <w:rFonts w:ascii="Angsana New" w:eastAsiaTheme="minorHAnsi" w:hAnsi="Angsana New"/>
          <w:b/>
          <w:bCs/>
          <w:sz w:val="28"/>
          <w:szCs w:val="28"/>
        </w:rPr>
        <w:t xml:space="preserve">15 </w:t>
      </w:r>
      <w:r w:rsidRPr="00F70668">
        <w:rPr>
          <w:rFonts w:ascii="Angsana New" w:eastAsiaTheme="minorHAnsi" w:hAnsi="Angsana New"/>
          <w:b/>
          <w:bCs/>
          <w:sz w:val="28"/>
          <w:szCs w:val="28"/>
          <w:cs/>
        </w:rPr>
        <w:t>เรื่อง รายได้จากสัญญาที่ทำกับลูกค้า</w:t>
      </w:r>
    </w:p>
    <w:p w:rsidR="00F70668" w:rsidRDefault="00F70668" w:rsidP="001557AC">
      <w:pPr>
        <w:tabs>
          <w:tab w:val="clear" w:pos="907"/>
        </w:tabs>
        <w:spacing w:before="120" w:after="120"/>
        <w:ind w:left="1560" w:hanging="142"/>
        <w:jc w:val="thaiDistribute"/>
        <w:rPr>
          <w:rFonts w:ascii="Angsana New" w:eastAsiaTheme="minorHAnsi" w:hAnsi="Angsana New"/>
          <w:sz w:val="28"/>
          <w:szCs w:val="28"/>
        </w:rPr>
      </w:pPr>
      <w:r w:rsidRPr="00F70668">
        <w:rPr>
          <w:rFonts w:ascii="Angsana New" w:eastAsiaTheme="minorHAnsi" w:hAnsi="Angsana New"/>
          <w:sz w:val="28"/>
          <w:szCs w:val="28"/>
          <w:cs/>
        </w:rPr>
        <w:tab/>
        <w:t xml:space="preserve">มาตรฐานการรายงานทางการเงิน ฉบับที่ </w:t>
      </w:r>
      <w:r w:rsidRPr="00F70668">
        <w:rPr>
          <w:rFonts w:ascii="Angsana New" w:eastAsiaTheme="minorHAnsi" w:hAnsi="Angsana New"/>
          <w:sz w:val="28"/>
          <w:szCs w:val="28"/>
        </w:rPr>
        <w:t>15</w:t>
      </w:r>
      <w:r w:rsidRPr="00F70668">
        <w:rPr>
          <w:rFonts w:ascii="Angsana New" w:eastAsiaTheme="minorHAnsi" w:hAnsi="Angsana New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113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4144"/>
        <w:gridCol w:w="3969"/>
      </w:tblGrid>
      <w:tr w:rsidR="00F70668" w:rsidRPr="00F70668" w:rsidTr="001557AC">
        <w:tc>
          <w:tcPr>
            <w:tcW w:w="4144" w:type="dxa"/>
            <w:hideMark/>
          </w:tcPr>
          <w:p w:rsidR="00F70668" w:rsidRPr="00F70668" w:rsidRDefault="00F70668" w:rsidP="007A4244">
            <w:pPr>
              <w:ind w:left="3"/>
              <w:rPr>
                <w:rFonts w:ascii="Angsana New" w:eastAsiaTheme="minorHAnsi" w:hAnsi="Angsana New"/>
                <w:sz w:val="28"/>
                <w:szCs w:val="28"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11 (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ปรับปรุง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2560)</w:t>
            </w:r>
          </w:p>
        </w:tc>
        <w:tc>
          <w:tcPr>
            <w:tcW w:w="3969" w:type="dxa"/>
            <w:hideMark/>
          </w:tcPr>
          <w:p w:rsidR="00F70668" w:rsidRPr="00F70668" w:rsidRDefault="00F70668" w:rsidP="007A4244">
            <w:pPr>
              <w:ind w:left="3"/>
              <w:rPr>
                <w:rFonts w:ascii="Angsana New" w:eastAsiaTheme="minorHAnsi" w:hAnsi="Angsana New"/>
                <w:sz w:val="28"/>
                <w:szCs w:val="28"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F70668" w:rsidRPr="00F70668" w:rsidTr="001557AC">
        <w:tc>
          <w:tcPr>
            <w:tcW w:w="4144" w:type="dxa"/>
            <w:hideMark/>
          </w:tcPr>
          <w:p w:rsidR="00F70668" w:rsidRPr="00F70668" w:rsidRDefault="00F70668" w:rsidP="007A4244">
            <w:pPr>
              <w:ind w:left="3"/>
              <w:rPr>
                <w:rFonts w:ascii="Angsana New" w:eastAsiaTheme="minorHAnsi" w:hAnsi="Angsana New"/>
                <w:sz w:val="28"/>
                <w:szCs w:val="28"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18 (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ปรับปรุง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2560)</w:t>
            </w:r>
          </w:p>
        </w:tc>
        <w:tc>
          <w:tcPr>
            <w:tcW w:w="3969" w:type="dxa"/>
            <w:hideMark/>
          </w:tcPr>
          <w:p w:rsidR="00F70668" w:rsidRPr="00F70668" w:rsidRDefault="00F70668" w:rsidP="007A4244">
            <w:pPr>
              <w:ind w:left="3"/>
              <w:rPr>
                <w:rFonts w:ascii="Angsana New" w:eastAsiaTheme="minorHAnsi" w:hAnsi="Angsana New"/>
                <w:sz w:val="28"/>
                <w:szCs w:val="28"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F70668" w:rsidRPr="00F70668" w:rsidTr="001557AC">
        <w:tc>
          <w:tcPr>
            <w:tcW w:w="4144" w:type="dxa"/>
            <w:hideMark/>
          </w:tcPr>
          <w:p w:rsidR="00F70668" w:rsidRPr="00F70668" w:rsidRDefault="00F70668" w:rsidP="007A4244">
            <w:pPr>
              <w:ind w:left="165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31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F70668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               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ปรับปรุง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2560)</w:t>
            </w:r>
          </w:p>
        </w:tc>
        <w:tc>
          <w:tcPr>
            <w:tcW w:w="3969" w:type="dxa"/>
            <w:hideMark/>
          </w:tcPr>
          <w:p w:rsidR="00F70668" w:rsidRPr="00F70668" w:rsidRDefault="00F70668" w:rsidP="007A4244">
            <w:pPr>
              <w:ind w:left="255" w:hanging="25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เรื่อง รายได้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-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รายการแลกเปลี่ยนเกี่ยวกับบริการโฆษณา</w:t>
            </w:r>
          </w:p>
        </w:tc>
      </w:tr>
      <w:tr w:rsidR="00F70668" w:rsidRPr="00F70668" w:rsidTr="001557AC">
        <w:tc>
          <w:tcPr>
            <w:tcW w:w="4144" w:type="dxa"/>
          </w:tcPr>
          <w:p w:rsidR="00F70668" w:rsidRPr="00F70668" w:rsidRDefault="00F70668" w:rsidP="007A4244">
            <w:pPr>
              <w:ind w:left="165" w:hanging="16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13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(ปรับปรุง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2560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969" w:type="dxa"/>
          </w:tcPr>
          <w:p w:rsidR="00F70668" w:rsidRPr="00F70668" w:rsidRDefault="00F70668" w:rsidP="007A4244">
            <w:pPr>
              <w:ind w:left="3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F70668" w:rsidRPr="00F70668" w:rsidTr="001557AC">
        <w:tc>
          <w:tcPr>
            <w:tcW w:w="4144" w:type="dxa"/>
          </w:tcPr>
          <w:p w:rsidR="00F70668" w:rsidRPr="00F70668" w:rsidRDefault="00F70668" w:rsidP="007A4244">
            <w:pPr>
              <w:ind w:left="165" w:hanging="16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15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(ปรับปรุง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2560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969" w:type="dxa"/>
          </w:tcPr>
          <w:p w:rsidR="00F70668" w:rsidRPr="00F70668" w:rsidRDefault="00F70668" w:rsidP="007A4244">
            <w:pPr>
              <w:ind w:left="255" w:hanging="255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70668" w:rsidRPr="00F70668" w:rsidTr="001557AC">
        <w:tc>
          <w:tcPr>
            <w:tcW w:w="4144" w:type="dxa"/>
          </w:tcPr>
          <w:p w:rsidR="00F70668" w:rsidRPr="00F70668" w:rsidRDefault="00F70668" w:rsidP="007A4244">
            <w:pPr>
              <w:ind w:left="165" w:hanging="180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18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(ปรับปรุง </w:t>
            </w:r>
            <w:r w:rsidRPr="00F70668">
              <w:rPr>
                <w:rFonts w:ascii="Angsana New" w:eastAsiaTheme="minorHAnsi" w:hAnsi="Angsana New"/>
                <w:sz w:val="28"/>
                <w:szCs w:val="28"/>
              </w:rPr>
              <w:t>2560</w:t>
            </w: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969" w:type="dxa"/>
          </w:tcPr>
          <w:p w:rsidR="00F70668" w:rsidRPr="00F70668" w:rsidRDefault="00F70668" w:rsidP="007A4244">
            <w:pPr>
              <w:ind w:left="3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F70668">
              <w:rPr>
                <w:rFonts w:ascii="Angsana New" w:eastAsiaTheme="minorHAnsi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F70668" w:rsidRDefault="00F70668" w:rsidP="00F70668">
      <w:pPr>
        <w:tabs>
          <w:tab w:val="clear" w:pos="907"/>
        </w:tabs>
        <w:spacing w:before="120" w:after="120"/>
        <w:ind w:left="1560"/>
        <w:jc w:val="thaiDistribute"/>
        <w:rPr>
          <w:rFonts w:ascii="Angsana New" w:eastAsiaTheme="minorHAnsi" w:hAnsi="Angsana New"/>
          <w:sz w:val="28"/>
          <w:szCs w:val="28"/>
        </w:rPr>
      </w:pPr>
      <w:r w:rsidRPr="00F70668">
        <w:rPr>
          <w:rFonts w:ascii="Angsana New" w:eastAsiaTheme="minorHAnsi" w:hAnsi="Angsana New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F70668">
        <w:rPr>
          <w:rFonts w:ascii="Angsana New" w:eastAsiaTheme="minorHAnsi" w:hAnsi="Angsana New"/>
          <w:sz w:val="28"/>
          <w:szCs w:val="28"/>
        </w:rPr>
        <w:t>15</w:t>
      </w:r>
      <w:r w:rsidRPr="00F70668">
        <w:rPr>
          <w:rFonts w:ascii="Angsana New" w:eastAsiaTheme="minorHAnsi" w:hAnsi="Angsana New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70668">
        <w:rPr>
          <w:rFonts w:ascii="Angsana New" w:eastAsiaTheme="minorHAnsi" w:hAnsi="Angsana New"/>
          <w:sz w:val="28"/>
          <w:szCs w:val="28"/>
        </w:rPr>
        <w:t xml:space="preserve"> 5 </w:t>
      </w:r>
      <w:r w:rsidRPr="00F70668">
        <w:rPr>
          <w:rFonts w:ascii="Angsana New" w:eastAsiaTheme="minorHAnsi" w:hAnsi="Angsana New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70668" w:rsidRPr="00F70668" w:rsidRDefault="00F70668" w:rsidP="00F70668">
      <w:pPr>
        <w:tabs>
          <w:tab w:val="clear" w:pos="907"/>
        </w:tabs>
        <w:spacing w:before="120" w:after="120"/>
        <w:ind w:left="1560"/>
        <w:jc w:val="thaiDistribute"/>
        <w:rPr>
          <w:rFonts w:ascii="Angsana New" w:eastAsiaTheme="minorHAnsi" w:hAnsi="Angsana New"/>
          <w:sz w:val="28"/>
          <w:szCs w:val="28"/>
          <w:cs/>
        </w:rPr>
      </w:pPr>
      <w:r w:rsidRPr="00F70668">
        <w:rPr>
          <w:rFonts w:ascii="Angsana New" w:eastAsiaTheme="minorHAnsi" w:hAnsi="Angsana New"/>
          <w:sz w:val="28"/>
          <w:szCs w:val="28"/>
          <w:cs/>
        </w:rPr>
        <w:t>ทั้งนี้ มาตรฐานฉบับนี้ไม่มีผลกระทบอย่างมีสาระสำคัญต่องบการเงินของบริษัท</w:t>
      </w:r>
    </w:p>
    <w:p w:rsidR="00CE6488" w:rsidRPr="00F70668" w:rsidRDefault="00B61BFD" w:rsidP="00F70668">
      <w:pPr>
        <w:pStyle w:val="ListParagraph"/>
        <w:numPr>
          <w:ilvl w:val="2"/>
          <w:numId w:val="39"/>
        </w:numPr>
        <w:tabs>
          <w:tab w:val="clear" w:pos="1644"/>
        </w:tabs>
        <w:overflowPunct w:val="0"/>
        <w:autoSpaceDE w:val="0"/>
        <w:autoSpaceDN w:val="0"/>
        <w:adjustRightInd w:val="0"/>
        <w:spacing w:after="100" w:line="18" w:lineRule="atLeast"/>
        <w:ind w:left="1560" w:hanging="709"/>
        <w:jc w:val="thaiDistribute"/>
        <w:rPr>
          <w:rFonts w:ascii="AngsanaUPC" w:hAnsi="AngsanaUPC" w:cs="AngsanaUPC"/>
          <w:sz w:val="28"/>
          <w:szCs w:val="28"/>
        </w:rPr>
      </w:pPr>
      <w:r w:rsidRPr="00F70668">
        <w:rPr>
          <w:rFonts w:ascii="Angsana New" w:hAnsi="Angsana New"/>
          <w:sz w:val="28"/>
          <w:szCs w:val="28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F70668">
        <w:rPr>
          <w:rFonts w:ascii="Angsana New" w:hAnsi="Angsana New"/>
          <w:sz w:val="28"/>
          <w:szCs w:val="28"/>
          <w:cs/>
        </w:rPr>
        <w:t>นุเบกษา</w:t>
      </w:r>
      <w:proofErr w:type="spellEnd"/>
      <w:r w:rsidRPr="00F70668">
        <w:rPr>
          <w:rFonts w:ascii="Angsana New" w:hAnsi="Angsana New"/>
          <w:sz w:val="28"/>
          <w:szCs w:val="28"/>
          <w:cs/>
        </w:rPr>
        <w:t>แล้ว แต่ยังไม่มีผลบังคับใช้</w:t>
      </w:r>
    </w:p>
    <w:p w:rsidR="00B61BFD" w:rsidRDefault="00B61BFD" w:rsidP="00F70668">
      <w:pPr>
        <w:tabs>
          <w:tab w:val="clear" w:pos="454"/>
          <w:tab w:val="clear" w:pos="680"/>
          <w:tab w:val="clear" w:pos="907"/>
        </w:tabs>
        <w:ind w:left="1560" w:right="-27"/>
        <w:jc w:val="thaiDistribute"/>
        <w:rPr>
          <w:rFonts w:ascii="Angsana New" w:hAnsi="Angsana New"/>
          <w:sz w:val="28"/>
          <w:szCs w:val="28"/>
        </w:rPr>
      </w:pPr>
      <w:r w:rsidRPr="00B61BFD">
        <w:rPr>
          <w:rFonts w:ascii="Angsana New" w:hAnsi="Angsana New"/>
          <w:sz w:val="28"/>
          <w:szCs w:val="28"/>
          <w:cs/>
        </w:rPr>
        <w:t>สภาวิชาชีพบัญชีได้ออกประกาศเกี่ยวกับ</w:t>
      </w:r>
      <w:r w:rsidRPr="00B61BFD">
        <w:rPr>
          <w:rFonts w:ascii="Angsana New" w:hAnsi="Angsana New" w:hint="cs"/>
          <w:sz w:val="28"/>
          <w:szCs w:val="28"/>
          <w:cs/>
        </w:rPr>
        <w:t xml:space="preserve">มาตรฐานการบัญชี </w:t>
      </w:r>
      <w:r w:rsidRPr="00B61BFD">
        <w:rPr>
          <w:rFonts w:ascii="Angsana New" w:hAnsi="Angsana New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มาตรฐานการรายงานทางการเงินและการตีความมาตรฐานการรายงานทางการเงินฉบับใหม่</w:t>
      </w:r>
      <w:r w:rsidRPr="00B61BFD">
        <w:rPr>
          <w:rFonts w:ascii="Angsana New" w:hAnsi="Angsana New"/>
          <w:sz w:val="28"/>
          <w:szCs w:val="28"/>
        </w:rPr>
        <w:t xml:space="preserve"> </w:t>
      </w:r>
      <w:r w:rsidRPr="00B61BFD">
        <w:rPr>
          <w:rFonts w:ascii="Angsana New" w:hAnsi="Angsana New" w:hint="cs"/>
          <w:sz w:val="28"/>
          <w:szCs w:val="28"/>
          <w:cs/>
        </w:rPr>
        <w:t>ซึ่งประกาศ</w:t>
      </w:r>
      <w:r w:rsidRPr="00B61BFD">
        <w:rPr>
          <w:rFonts w:ascii="Angsana New" w:hAnsi="Angsana New"/>
          <w:sz w:val="28"/>
          <w:szCs w:val="28"/>
          <w:cs/>
        </w:rPr>
        <w:t>ในราชกิจจา</w:t>
      </w:r>
      <w:proofErr w:type="spellStart"/>
      <w:r w:rsidRPr="00B61BFD">
        <w:rPr>
          <w:rFonts w:ascii="Angsana New" w:hAnsi="Angsana New"/>
          <w:sz w:val="28"/>
          <w:szCs w:val="28"/>
          <w:cs/>
        </w:rPr>
        <w:t>นุเบกษา</w:t>
      </w:r>
      <w:proofErr w:type="spellEnd"/>
      <w:r w:rsidRPr="00B61BFD">
        <w:rPr>
          <w:rFonts w:ascii="Angsana New" w:hAnsi="Angsana New"/>
          <w:sz w:val="28"/>
          <w:szCs w:val="28"/>
          <w:cs/>
        </w:rPr>
        <w:t>แล้ว</w:t>
      </w:r>
      <w:r w:rsidRPr="00B61BFD">
        <w:rPr>
          <w:rFonts w:ascii="Angsana New" w:hAnsi="Angsana New" w:hint="cs"/>
          <w:sz w:val="28"/>
          <w:szCs w:val="28"/>
          <w:cs/>
        </w:rPr>
        <w:t xml:space="preserve"> และจะมี</w:t>
      </w:r>
      <w:r w:rsidRPr="00B61BFD">
        <w:rPr>
          <w:rFonts w:ascii="Angsana New" w:hAnsi="Angsana New"/>
          <w:sz w:val="28"/>
          <w:szCs w:val="28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B61BFD">
        <w:rPr>
          <w:rFonts w:ascii="Angsana New" w:hAnsi="Angsana New"/>
          <w:sz w:val="28"/>
          <w:szCs w:val="28"/>
        </w:rPr>
        <w:t>1</w:t>
      </w:r>
      <w:r w:rsidRPr="00B61BFD">
        <w:rPr>
          <w:rFonts w:ascii="Angsana New" w:hAnsi="Angsana New"/>
          <w:sz w:val="28"/>
          <w:szCs w:val="28"/>
          <w:cs/>
        </w:rPr>
        <w:t xml:space="preserve"> มกราคม </w:t>
      </w:r>
      <w:r w:rsidRPr="00B61BFD">
        <w:rPr>
          <w:rFonts w:ascii="Angsana New" w:hAnsi="Angsana New"/>
          <w:sz w:val="28"/>
          <w:szCs w:val="28"/>
        </w:rPr>
        <w:t>2563</w:t>
      </w:r>
      <w:r w:rsidRPr="00B61BFD">
        <w:rPr>
          <w:rFonts w:ascii="Angsana New" w:hAnsi="Angsana New"/>
          <w:sz w:val="28"/>
          <w:szCs w:val="28"/>
          <w:cs/>
        </w:rPr>
        <w:t xml:space="preserve"> เป็นต้นไป</w:t>
      </w:r>
      <w:r w:rsidRPr="00B61BFD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p w:rsidR="00B61BFD" w:rsidRDefault="00B61BFD" w:rsidP="00B61BFD">
      <w:r>
        <w:br w:type="page"/>
      </w:r>
    </w:p>
    <w:tbl>
      <w:tblPr>
        <w:tblW w:w="8221" w:type="dxa"/>
        <w:tblInd w:w="1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244"/>
      </w:tblGrid>
      <w:tr w:rsidR="00B61BFD" w:rsidRPr="00B61BFD" w:rsidTr="00B61BFD">
        <w:trPr>
          <w:tblHeader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lastRenderedPageBreak/>
              <w:t xml:space="preserve"> </w:t>
            </w:r>
            <w:r w:rsidR="00B61BFD"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มาตรฐานการบัญชี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เรื่อง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A67005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การแสดงรายการสำหรับเครื่องมือทางการเงิน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มาตรฐานการรายงานทางการเงิน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เรื่อง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การเปิดเผยข้อมูลเครื่องมือทางการเงิน</w:t>
            </w:r>
          </w:p>
        </w:tc>
      </w:tr>
      <w:tr w:rsidR="00B61BFD" w:rsidRPr="00B61BFD" w:rsidTr="00A67005">
        <w:trPr>
          <w:trHeight w:val="80"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A67005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B61BFD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สัญญาเช่า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A67005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การตีความมาตรฐาน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 </w:t>
            </w:r>
            <w:r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A670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การรายงานทางการเงิน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เรื่อง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A67005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61BFD" w:rsidRPr="00B61BFD" w:rsidTr="00B61BFD"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A67005" w:rsidP="00A67005">
            <w:pPr>
              <w:pStyle w:val="block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ฉบับที่ </w:t>
            </w:r>
            <w:r w:rsidR="00B61BFD" w:rsidRPr="00B61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BFD" w:rsidRPr="00B61BFD" w:rsidRDefault="00B61BFD" w:rsidP="001550B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rtl/>
                <w:cs/>
              </w:rPr>
            </w:pPr>
            <w:r w:rsidRPr="00B61BFD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0510F4" w:rsidRPr="000510F4" w:rsidRDefault="000510F4" w:rsidP="00A67005">
      <w:pPr>
        <w:tabs>
          <w:tab w:val="clear" w:pos="454"/>
          <w:tab w:val="clear" w:pos="680"/>
          <w:tab w:val="clear" w:pos="907"/>
          <w:tab w:val="clear" w:pos="1644"/>
        </w:tabs>
        <w:spacing w:before="120"/>
        <w:ind w:left="1560" w:right="58"/>
        <w:jc w:val="thaiDistribute"/>
        <w:rPr>
          <w:rFonts w:ascii="Angsana New" w:hAnsi="Angsana New"/>
          <w:sz w:val="28"/>
          <w:szCs w:val="28"/>
          <w:cs/>
        </w:rPr>
      </w:pPr>
      <w:r w:rsidRPr="000510F4">
        <w:rPr>
          <w:rFonts w:ascii="Angsana New" w:hAnsi="Angsana New" w:hint="cs"/>
          <w:sz w:val="28"/>
          <w:szCs w:val="28"/>
          <w:cs/>
        </w:rPr>
        <w:t xml:space="preserve">มาตรฐานการบัญชี </w:t>
      </w:r>
      <w:r w:rsidRPr="000510F4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0510F4">
        <w:rPr>
          <w:rFonts w:ascii="Angsana New" w:hAnsi="Angsana New" w:hint="cs"/>
          <w:sz w:val="28"/>
          <w:szCs w:val="28"/>
          <w:cs/>
        </w:rPr>
        <w:t xml:space="preserve"> การตีความมาตรฐานการบัญชี </w:t>
      </w:r>
      <w:r w:rsidRPr="000510F4">
        <w:rPr>
          <w:rFonts w:ascii="Angsana New" w:hAnsi="Angsana New"/>
          <w:sz w:val="28"/>
          <w:szCs w:val="28"/>
          <w:cs/>
        </w:rPr>
        <w:t>และการตีความมาตรฐานการรายงานทางการเงิน</w:t>
      </w:r>
      <w:r w:rsidRPr="000510F4">
        <w:rPr>
          <w:rFonts w:ascii="Angsana New" w:hAnsi="Angsana New" w:hint="cs"/>
          <w:sz w:val="28"/>
          <w:szCs w:val="28"/>
          <w:cs/>
        </w:rPr>
        <w:t xml:space="preserve"> </w:t>
      </w:r>
      <w:r w:rsidRPr="000510F4">
        <w:rPr>
          <w:rFonts w:ascii="Angsana New" w:hAnsi="Angsana New"/>
          <w:sz w:val="28"/>
          <w:szCs w:val="28"/>
        </w:rPr>
        <w:t>(</w:t>
      </w:r>
      <w:r w:rsidRPr="000510F4">
        <w:rPr>
          <w:rFonts w:ascii="Angsana New" w:hAnsi="Angsana New" w:hint="cs"/>
          <w:sz w:val="28"/>
          <w:szCs w:val="28"/>
          <w:cs/>
        </w:rPr>
        <w:t xml:space="preserve">ปรับปรุง </w:t>
      </w:r>
      <w:r w:rsidRPr="000510F4">
        <w:rPr>
          <w:rFonts w:ascii="Angsana New" w:hAnsi="Angsana New"/>
          <w:sz w:val="28"/>
          <w:szCs w:val="28"/>
        </w:rPr>
        <w:t xml:space="preserve">2562) </w:t>
      </w:r>
      <w:r w:rsidRPr="000510F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0510F4">
        <w:rPr>
          <w:rFonts w:ascii="Angsana New" w:hAnsi="Angsana New"/>
          <w:sz w:val="28"/>
          <w:szCs w:val="28"/>
        </w:rPr>
        <w:t xml:space="preserve">46 </w:t>
      </w:r>
      <w:r w:rsidRPr="000510F4">
        <w:rPr>
          <w:rFonts w:ascii="Angsana New" w:hAnsi="Angsana New" w:hint="cs"/>
          <w:sz w:val="28"/>
          <w:szCs w:val="28"/>
          <w:cs/>
        </w:rPr>
        <w:t>ฉบับ ได้ประกาศ</w:t>
      </w:r>
      <w:r w:rsidRPr="000510F4">
        <w:rPr>
          <w:rFonts w:ascii="Angsana New" w:hAnsi="Angsana New"/>
          <w:sz w:val="28"/>
          <w:szCs w:val="28"/>
          <w:cs/>
        </w:rPr>
        <w:t>ในราชกิจจา</w:t>
      </w:r>
      <w:proofErr w:type="spellStart"/>
      <w:r w:rsidRPr="000510F4">
        <w:rPr>
          <w:rFonts w:ascii="Angsana New" w:hAnsi="Angsana New"/>
          <w:sz w:val="28"/>
          <w:szCs w:val="28"/>
          <w:cs/>
        </w:rPr>
        <w:t>นุเบกษา</w:t>
      </w:r>
      <w:proofErr w:type="spellEnd"/>
      <w:r w:rsidRPr="000510F4">
        <w:rPr>
          <w:rFonts w:ascii="Angsana New" w:hAnsi="Angsana New"/>
          <w:sz w:val="28"/>
          <w:szCs w:val="28"/>
          <w:cs/>
        </w:rPr>
        <w:t>แล้</w:t>
      </w:r>
      <w:r w:rsidRPr="000510F4">
        <w:rPr>
          <w:rFonts w:ascii="Angsana New" w:hAnsi="Angsana New" w:hint="cs"/>
          <w:sz w:val="28"/>
          <w:szCs w:val="28"/>
          <w:cs/>
        </w:rPr>
        <w:t xml:space="preserve">วเมื่อวันที่ </w:t>
      </w:r>
      <w:r w:rsidRPr="000510F4">
        <w:rPr>
          <w:rFonts w:ascii="Angsana New" w:hAnsi="Angsana New"/>
          <w:sz w:val="28"/>
          <w:szCs w:val="28"/>
        </w:rPr>
        <w:t xml:space="preserve">24 </w:t>
      </w:r>
      <w:r w:rsidRPr="000510F4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0510F4">
        <w:rPr>
          <w:rFonts w:ascii="Angsana New" w:hAnsi="Angsana New"/>
          <w:sz w:val="28"/>
          <w:szCs w:val="28"/>
        </w:rPr>
        <w:t xml:space="preserve">2562 </w:t>
      </w:r>
      <w:r w:rsidRPr="000510F4">
        <w:rPr>
          <w:rFonts w:ascii="Angsana New" w:hAnsi="Angsana New" w:hint="cs"/>
          <w:sz w:val="28"/>
          <w:szCs w:val="28"/>
          <w:cs/>
        </w:rPr>
        <w:t>โดยไม่ได้เปลี่ยนแปลงหลักการที่เป็นสาระสำคัญ ซึ่งจะมี</w:t>
      </w:r>
      <w:r w:rsidRPr="000510F4">
        <w:rPr>
          <w:rFonts w:ascii="Angsana New" w:hAnsi="Angsana New"/>
          <w:sz w:val="28"/>
          <w:szCs w:val="28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0510F4">
        <w:rPr>
          <w:rFonts w:ascii="Angsana New" w:hAnsi="Angsana New"/>
          <w:sz w:val="28"/>
          <w:szCs w:val="28"/>
        </w:rPr>
        <w:t>1</w:t>
      </w:r>
      <w:r w:rsidRPr="000510F4">
        <w:rPr>
          <w:rFonts w:ascii="Angsana New" w:hAnsi="Angsana New"/>
          <w:sz w:val="28"/>
          <w:szCs w:val="28"/>
          <w:cs/>
        </w:rPr>
        <w:t xml:space="preserve"> มกราคม </w:t>
      </w:r>
      <w:r w:rsidRPr="000510F4">
        <w:rPr>
          <w:rFonts w:ascii="Angsana New" w:hAnsi="Angsana New"/>
          <w:sz w:val="28"/>
          <w:szCs w:val="28"/>
        </w:rPr>
        <w:t>2563</w:t>
      </w:r>
      <w:r w:rsidRPr="000510F4">
        <w:rPr>
          <w:rFonts w:ascii="Angsana New" w:hAnsi="Angsana New"/>
          <w:sz w:val="28"/>
          <w:szCs w:val="28"/>
          <w:cs/>
        </w:rPr>
        <w:t xml:space="preserve"> เป็นต้นไป</w:t>
      </w:r>
    </w:p>
    <w:p w:rsidR="000510F4" w:rsidRDefault="000510F4" w:rsidP="00A67005">
      <w:pPr>
        <w:tabs>
          <w:tab w:val="clear" w:pos="454"/>
          <w:tab w:val="clear" w:pos="680"/>
          <w:tab w:val="clear" w:pos="907"/>
          <w:tab w:val="clear" w:pos="1644"/>
        </w:tabs>
        <w:spacing w:before="120"/>
        <w:ind w:left="1560" w:right="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ผู้บริหารของ</w:t>
      </w:r>
      <w:r w:rsidRPr="000510F4">
        <w:rPr>
          <w:rFonts w:ascii="Angsana New" w:hAnsi="Angsana New"/>
          <w:sz w:val="28"/>
          <w:szCs w:val="28"/>
          <w:cs/>
        </w:rPr>
        <w:t>บริษัทจะนำมาตรฐานการรายงานทางการเงินที่เกี่ยวข้องมาเริ</w:t>
      </w:r>
      <w:r>
        <w:rPr>
          <w:rFonts w:ascii="Angsana New" w:hAnsi="Angsana New"/>
          <w:sz w:val="28"/>
          <w:szCs w:val="28"/>
          <w:cs/>
        </w:rPr>
        <w:t>่มถือปฏิบัติกับงบการเงินของ</w:t>
      </w:r>
      <w:r w:rsidRPr="000510F4">
        <w:rPr>
          <w:rFonts w:ascii="Angsana New" w:hAnsi="Angsana New"/>
          <w:sz w:val="28"/>
          <w:szCs w:val="28"/>
          <w:cs/>
        </w:rPr>
        <w:t>บริษัท เมื่อมาตรฐานการรายงานทางการเงินดังกล่าวมี</w:t>
      </w:r>
      <w:r>
        <w:rPr>
          <w:rFonts w:ascii="Angsana New" w:hAnsi="Angsana New"/>
          <w:sz w:val="28"/>
          <w:szCs w:val="28"/>
          <w:cs/>
        </w:rPr>
        <w:t>ผลบังคับใช้ โดยผู้บริหารของ</w:t>
      </w:r>
      <w:r w:rsidRPr="000510F4">
        <w:rPr>
          <w:rFonts w:ascii="Angsana New" w:hAnsi="Angsana New"/>
          <w:sz w:val="28"/>
          <w:szCs w:val="28"/>
          <w:cs/>
        </w:rPr>
        <w:t>บริษัทอยู่ระหว่างการประเมินผลกระทบจากมาตรฐานการรายงานทางการเงินดัง</w:t>
      </w:r>
      <w:r>
        <w:rPr>
          <w:rFonts w:ascii="Angsana New" w:hAnsi="Angsana New"/>
          <w:sz w:val="28"/>
          <w:szCs w:val="28"/>
          <w:cs/>
        </w:rPr>
        <w:t>กล่าวที่มีผลต่องบการเงินของ</w:t>
      </w:r>
      <w:r w:rsidRPr="000510F4">
        <w:rPr>
          <w:rFonts w:ascii="Angsana New" w:hAnsi="Angsana New"/>
          <w:sz w:val="28"/>
          <w:szCs w:val="28"/>
          <w:cs/>
        </w:rPr>
        <w:t>บริษัทในงวดที่จะเริ่มถือปฏิบัติ</w:t>
      </w:r>
    </w:p>
    <w:p w:rsidR="00335DBA" w:rsidRPr="00335DBA" w:rsidRDefault="00335DBA" w:rsidP="00335DB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43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335DBA" w:rsidRPr="00335DBA" w:rsidRDefault="00335DBA" w:rsidP="00335DBA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43"/>
        <w:jc w:val="thaiDistribute"/>
        <w:rPr>
          <w:rFonts w:ascii="Angsana New" w:hAnsi="Angsana New"/>
          <w:vanish/>
          <w:sz w:val="28"/>
          <w:szCs w:val="28"/>
          <w:cs/>
        </w:rPr>
      </w:pPr>
    </w:p>
    <w:p w:rsidR="00DB1498" w:rsidRDefault="00DB1498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153CF" w:rsidRPr="00DB1498" w:rsidRDefault="006153CF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697C40" w:rsidRPr="00A34A96" w:rsidRDefault="00097BE1" w:rsidP="008577C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26"/>
          <w:tab w:val="left" w:pos="3828"/>
        </w:tabs>
        <w:spacing w:before="120" w:after="120"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</w:t>
      </w:r>
    </w:p>
    <w:p w:rsidR="00FF5390" w:rsidRPr="008577CE" w:rsidRDefault="00FF5390" w:rsidP="00857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577CE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เกณฑ์ในการจัดทำงบการเงินที่แสดงเงินลงทุนตามวิธีส่วนได้เสีย</w:t>
      </w:r>
    </w:p>
    <w:p w:rsidR="00FF5390" w:rsidRPr="008577CE" w:rsidRDefault="00FF5390" w:rsidP="00857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  <w:lang w:val="en-GB"/>
        </w:rPr>
      </w:pPr>
      <w:r w:rsidRPr="008577CE">
        <w:rPr>
          <w:rFonts w:ascii="Angsana New" w:hAnsi="Angsana New"/>
          <w:sz w:val="28"/>
          <w:szCs w:val="28"/>
          <w:cs/>
          <w:lang w:val="en-GB"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697C40" w:rsidRDefault="00697C40" w:rsidP="00DB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5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8577CE">
        <w:rPr>
          <w:rFonts w:ascii="Angsana New" w:hAnsi="Angsana New"/>
          <w:b/>
          <w:bCs/>
          <w:sz w:val="28"/>
          <w:szCs w:val="28"/>
          <w:cs/>
          <w:lang w:val="en-GB"/>
        </w:rPr>
        <w:t>รายการ</w:t>
      </w:r>
      <w:r w:rsidRPr="008577CE">
        <w:rPr>
          <w:rFonts w:ascii="Angsana New" w:hAnsi="Angsana New"/>
          <w:b/>
          <w:bCs/>
          <w:sz w:val="28"/>
          <w:szCs w:val="28"/>
          <w:cs/>
        </w:rPr>
        <w:t>บัญชีที่เป็น</w:t>
      </w:r>
      <w:r w:rsidRPr="00697C40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:rsidR="00697C40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697C40">
        <w:rPr>
          <w:rFonts w:ascii="Angsana New" w:hAnsi="Angsana New"/>
          <w:sz w:val="28"/>
          <w:szCs w:val="28"/>
          <w:cs/>
          <w:lang w:val="en-GB"/>
        </w:rPr>
        <w:t>รายการ</w:t>
      </w:r>
      <w:r w:rsidRPr="00697C40">
        <w:rPr>
          <w:rFonts w:ascii="Angsana New" w:hAnsi="Angsana New"/>
          <w:sz w:val="28"/>
          <w:szCs w:val="28"/>
          <w:cs/>
        </w:rPr>
        <w:t>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:rsidR="00697C40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:rsidR="00697C40" w:rsidRPr="00BB6D65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7C40">
        <w:rPr>
          <w:rFonts w:ascii="Angsana New" w:hAnsi="Angsana New"/>
          <w:b/>
          <w:bCs/>
          <w:sz w:val="28"/>
          <w:szCs w:val="28"/>
          <w:cs/>
          <w:lang w:val="en-GB"/>
        </w:rPr>
        <w:t>รายงาน</w:t>
      </w:r>
      <w:r w:rsidRPr="00BB6D65">
        <w:rPr>
          <w:rFonts w:ascii="Angsana New" w:hAnsi="Angsana New"/>
          <w:b/>
          <w:bCs/>
          <w:sz w:val="28"/>
          <w:szCs w:val="28"/>
          <w:cs/>
        </w:rPr>
        <w:t>ทางการเงินจำแนกตามส่วนงาน</w:t>
      </w:r>
    </w:p>
    <w:p w:rsidR="00697C40" w:rsidRPr="00BB6D65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:rsidR="00697C40" w:rsidRPr="00B10B0C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</w:t>
      </w:r>
      <w:r w:rsidR="00B23C7E">
        <w:rPr>
          <w:rFonts w:ascii="Angsana New" w:hAnsi="Angsana New"/>
          <w:sz w:val="28"/>
          <w:szCs w:val="28"/>
          <w:cs/>
        </w:rPr>
        <w:t>ริษัทเป็นเกณฑ์ในการกำหนดส่วน</w:t>
      </w:r>
      <w:r w:rsidR="00B23C7E" w:rsidRPr="00850398">
        <w:rPr>
          <w:rFonts w:ascii="Angsana New" w:hAnsi="Angsana New"/>
          <w:sz w:val="28"/>
          <w:szCs w:val="28"/>
          <w:cs/>
        </w:rPr>
        <w:t>งาน</w:t>
      </w:r>
      <w:r w:rsidR="00097BE1" w:rsidRPr="00850398">
        <w:rPr>
          <w:rFonts w:ascii="Angsana New" w:hAnsi="Angsana New"/>
          <w:sz w:val="28"/>
          <w:szCs w:val="28"/>
        </w:rPr>
        <w:t xml:space="preserve"> </w:t>
      </w:r>
      <w:r w:rsidRPr="00850398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1C3B61">
        <w:rPr>
          <w:rFonts w:ascii="Angsana New" w:hAnsi="Angsana New"/>
          <w:sz w:val="28"/>
          <w:szCs w:val="28"/>
        </w:rPr>
        <w:t>22</w:t>
      </w:r>
      <w:r w:rsidRPr="00850398">
        <w:rPr>
          <w:rFonts w:ascii="Angsana New" w:hAnsi="Angsana New"/>
          <w:sz w:val="28"/>
          <w:szCs w:val="28"/>
        </w:rPr>
        <w:t>)</w:t>
      </w:r>
    </w:p>
    <w:p w:rsidR="00697C40" w:rsidRPr="00B10B0C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เงิน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สดและรายการเทียบเท่าเงินสด</w:t>
      </w:r>
    </w:p>
    <w:p w:rsidR="00021D81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เงินสดและรายการเทียบเท่าเงินสดประกอบด้วย เงินสด เงินฝากธนาคารประเภทเผื่อเรียก และเงินลงทุนระยะสั้นที่มีสภาพคล่องสูง</w:t>
      </w:r>
    </w:p>
    <w:p w:rsidR="002A7F05" w:rsidRPr="00021D81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การค้าและลูกหนี้อื่น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ลูกหนี้การค้าและลูกหนี้อื่น แสดงในราคาตามใบแจ้งหนี้หักค่าเผื่อหนี้สงสัยจะสูญ</w:t>
      </w:r>
      <w:r w:rsidRPr="00B10B0C">
        <w:rPr>
          <w:rFonts w:ascii="Angsana New" w:hAnsi="Angsana New"/>
          <w:sz w:val="28"/>
          <w:szCs w:val="28"/>
        </w:rPr>
        <w:t xml:space="preserve"> </w:t>
      </w:r>
    </w:p>
    <w:p w:rsidR="006D39F2" w:rsidRPr="00DB1498" w:rsidRDefault="002A7F05" w:rsidP="00DB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บริษัทตั้งค่าเผื่อหนี้สงสัยจะสูญตามจำนวนที่คาดว่าจะเรียกเก็บเงินจากลูกหนี้ไม่ได้ ทั้งนี้ โดยพิจารณาจากประสบการณ์ในการเรียกเก็บหนี้ในอดีตควบคู่กับการวิเคราะห์ฐานะปัจจุบันของลูกหนี้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:rsidR="00B23C7E" w:rsidRDefault="002A7F05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697C40" w:rsidRPr="00697C40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  <w:cs/>
        </w:rPr>
      </w:pPr>
      <w:r w:rsidRPr="00B10B0C">
        <w:rPr>
          <w:rFonts w:ascii="Angsana New" w:hAnsi="Angsana New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หักขาดทุนจากการด้อยค่า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นอกเหนือจากที่ถือไว้เพื่อค้าหรือตั้งใจถือไว้จนครบกำหนด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จัดประเภทเป็นหลักทรัพย์เผื่อขายและแสดงในมูลค่ายุติธรรม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กำไรหรือขาดทุนจากการตีราคาหลักทรัพย์ได้บันทึกในกำไรเบ็ดเสร็จอื่น</w:t>
      </w:r>
    </w:p>
    <w:p w:rsidR="001A7A78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965FA0" w:rsidRPr="004255C9" w:rsidRDefault="00965FA0" w:rsidP="0096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4255C9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  <w:r w:rsidRPr="004255C9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:rsidR="00965FA0" w:rsidRPr="004255C9" w:rsidRDefault="00965FA0" w:rsidP="00965FA0">
      <w:pPr>
        <w:tabs>
          <w:tab w:val="clear" w:pos="680"/>
          <w:tab w:val="left" w:pos="284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:rsidR="00965FA0" w:rsidRDefault="00965FA0" w:rsidP="00965FA0">
      <w:pPr>
        <w:tabs>
          <w:tab w:val="clear" w:pos="680"/>
          <w:tab w:val="left" w:pos="284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>บริษัท เลือกวิธีราคาทุนสำหรับการบันทึกบัญชีอสังหาริมทรัพย์เพื่อการลงทุน ด้วยราคาทุนหักค่าเผื่อการด้อยค่าของสินทรัพย์ (ถ้ามี)</w:t>
      </w: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ที่ดิน อาคารและอุปกรณ์แสดงด้วยราคาทุนหักค่าเสื่อมราคาสะสมและค่าเผื่อผลขาดทุนจากการด้อยค่า (ถ้ามี)</w:t>
      </w:r>
    </w:p>
    <w:p w:rsidR="00697C40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</w:t>
      </w:r>
      <w:r w:rsidRPr="00B10B0C">
        <w:rPr>
          <w:rFonts w:ascii="Angsana New" w:eastAsia="Arial Unicode MS" w:hAnsi="Angsana New"/>
          <w:sz w:val="28"/>
          <w:szCs w:val="28"/>
          <w:cs/>
        </w:rPr>
        <w:t>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</w:t>
      </w:r>
      <w:r w:rsidRPr="00B10B0C">
        <w:rPr>
          <w:rFonts w:ascii="Angsana New" w:hAnsi="Angsana New"/>
          <w:sz w:val="28"/>
          <w:szCs w:val="28"/>
          <w:cs/>
        </w:rPr>
        <w:t xml:space="preserve">  </w:t>
      </w:r>
      <w:r w:rsidRPr="00B10B0C">
        <w:rPr>
          <w:rFonts w:ascii="Angsana New" w:eastAsia="Arial Unicode MS" w:hAnsi="Angsana New"/>
          <w:sz w:val="28"/>
          <w:szCs w:val="28"/>
          <w:cs/>
        </w:rPr>
        <w:t>อายุการใช้ประโยชน์ของสินทรัพย์โดยประมาณแสดงได้ดังนี้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984"/>
      </w:tblGrid>
      <w:tr w:rsidR="0003514E" w:rsidRPr="00B10B0C" w:rsidTr="00965FA0">
        <w:tc>
          <w:tcPr>
            <w:tcW w:w="7229" w:type="dxa"/>
          </w:tcPr>
          <w:p w:rsidR="0003514E" w:rsidRPr="00B10B0C" w:rsidRDefault="0003514E" w:rsidP="006A120C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3514E" w:rsidRPr="00B10B0C" w:rsidRDefault="0003514E" w:rsidP="006A120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ระยะเวลา (ปี)</w:t>
            </w:r>
          </w:p>
        </w:tc>
      </w:tr>
      <w:tr w:rsidR="0003514E" w:rsidRPr="00B10B0C" w:rsidTr="00965FA0">
        <w:trPr>
          <w:trHeight w:val="328"/>
        </w:trPr>
        <w:tc>
          <w:tcPr>
            <w:tcW w:w="7229" w:type="dxa"/>
          </w:tcPr>
          <w:p w:rsidR="0003514E" w:rsidRPr="00B10B0C" w:rsidRDefault="0003514E" w:rsidP="00B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</w:tcPr>
          <w:p w:rsidR="0003514E" w:rsidRPr="00B10B0C" w:rsidRDefault="0003514E" w:rsidP="006A120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10B0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3514E" w:rsidRPr="00B10B0C" w:rsidTr="00965FA0">
        <w:tc>
          <w:tcPr>
            <w:tcW w:w="7229" w:type="dxa"/>
          </w:tcPr>
          <w:p w:rsidR="0003514E" w:rsidRPr="00B10B0C" w:rsidRDefault="0003514E" w:rsidP="00B23C7E">
            <w:pPr>
              <w:tabs>
                <w:tab w:val="clear" w:pos="454"/>
                <w:tab w:val="clear" w:pos="680"/>
                <w:tab w:val="clear" w:pos="907"/>
              </w:tabs>
              <w:ind w:left="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4" w:type="dxa"/>
          </w:tcPr>
          <w:p w:rsidR="0003514E" w:rsidRPr="00B10B0C" w:rsidRDefault="0003514E" w:rsidP="006A120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514E" w:rsidRPr="00B10B0C" w:rsidTr="00965FA0">
        <w:tc>
          <w:tcPr>
            <w:tcW w:w="7229" w:type="dxa"/>
          </w:tcPr>
          <w:p w:rsidR="0003514E" w:rsidRPr="00B10B0C" w:rsidRDefault="0003514E" w:rsidP="00B23C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4" w:type="dxa"/>
          </w:tcPr>
          <w:p w:rsidR="0003514E" w:rsidRPr="00B10B0C" w:rsidRDefault="0003514E" w:rsidP="006A120C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697C40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</w:t>
      </w:r>
      <w:r w:rsidRPr="0003514E">
        <w:rPr>
          <w:rFonts w:ascii="Angsana New" w:eastAsia="Arial Unicode MS" w:hAnsi="Angsana New"/>
          <w:sz w:val="28"/>
          <w:szCs w:val="28"/>
          <w:cs/>
        </w:rPr>
        <w:t>ไม่</w:t>
      </w:r>
      <w:r w:rsidRPr="00B10B0C">
        <w:rPr>
          <w:rFonts w:ascii="Angsana New" w:hAnsi="Angsana New"/>
          <w:sz w:val="28"/>
          <w:szCs w:val="28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:rsidR="00965FA0" w:rsidRPr="004255C9" w:rsidRDefault="00965FA0" w:rsidP="0096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255C9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:rsidR="00965FA0" w:rsidRPr="004255C9" w:rsidRDefault="00965FA0" w:rsidP="00965FA0">
      <w:pPr>
        <w:tabs>
          <w:tab w:val="left" w:pos="1276"/>
          <w:tab w:val="left" w:pos="1701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 w:hint="cs"/>
          <w:sz w:val="28"/>
          <w:szCs w:val="28"/>
          <w:cs/>
        </w:rPr>
        <w:t xml:space="preserve">บริษัทแสดงสินทรัพย์ไม่มีตัวตน ด้วยราคาทุนหักค่าตัดจำหน่ายสะสม ค่าตัดจำหน่ายของสินทรัพย์ไม่ตัวตนคำนวณจากราคาทุนของสินทรัพย์ โดยวิธีเส้นตรงตามอายุการใช้งานโดยประมาณ </w:t>
      </w:r>
      <w:r w:rsidRPr="004255C9">
        <w:rPr>
          <w:rFonts w:ascii="Angsana New" w:hAnsi="Angsana New"/>
          <w:sz w:val="28"/>
          <w:szCs w:val="28"/>
        </w:rPr>
        <w:t>10</w:t>
      </w:r>
      <w:r w:rsidRPr="004255C9">
        <w:rPr>
          <w:rFonts w:ascii="Angsana New" w:hAnsi="Angsana New" w:hint="cs"/>
          <w:sz w:val="28"/>
          <w:szCs w:val="28"/>
          <w:cs/>
        </w:rPr>
        <w:t xml:space="preserve"> ปีสินทรัพย์ไม่มีตัวตนประกอบด้วย โปรแกรมคอมพิวเตอร์ </w:t>
      </w:r>
    </w:p>
    <w:p w:rsidR="0003514E" w:rsidRPr="00B10B0C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</w:p>
    <w:p w:rsidR="0003514E" w:rsidRPr="00B10B0C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936237">
        <w:rPr>
          <w:rFonts w:ascii="Angsana New" w:hAnsi="Angsana New"/>
          <w:sz w:val="28"/>
          <w:szCs w:val="28"/>
          <w:cs/>
        </w:rPr>
        <w:t>สิทธิ</w:t>
      </w:r>
      <w:r w:rsidRPr="00B10B0C">
        <w:rPr>
          <w:rFonts w:ascii="Angsana New" w:eastAsia="Arial Unicode MS" w:hAnsi="Angsana New"/>
          <w:sz w:val="28"/>
          <w:szCs w:val="28"/>
          <w:cs/>
        </w:rPr>
        <w:t>การเช่าแสดงในราคาทุนหักค่าตัดจำหน่ายสะสมและค่าเผื่อผลขาดทุนจากการด้อยค่า</w:t>
      </w:r>
    </w:p>
    <w:p w:rsidR="00697C40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ค่าตัดจำหน่ายที่บันทึกเป็นค่าใช้จ่ายในกำไรหรือขาดทุน คำนวณโดยวิธีเส้นตรง</w:t>
      </w:r>
      <w:r w:rsidRPr="00D03ACE">
        <w:rPr>
          <w:rFonts w:ascii="Angsana New" w:hAnsi="Angsana New"/>
          <w:sz w:val="28"/>
          <w:szCs w:val="28"/>
          <w:cs/>
        </w:rPr>
        <w:t xml:space="preserve">ตามอายุของสัญญาเช่าระยะเวลา </w:t>
      </w:r>
      <w:r w:rsidR="00B23C7E">
        <w:rPr>
          <w:rFonts w:ascii="Angsana New" w:hAnsi="Angsana New"/>
          <w:sz w:val="28"/>
          <w:szCs w:val="28"/>
        </w:rPr>
        <w:t xml:space="preserve">26 </w:t>
      </w:r>
      <w:r w:rsidRPr="00D03ACE">
        <w:rPr>
          <w:rFonts w:ascii="Angsana New" w:hAnsi="Angsana New"/>
          <w:sz w:val="28"/>
          <w:szCs w:val="28"/>
          <w:cs/>
        </w:rPr>
        <w:t>ถึง</w:t>
      </w:r>
      <w:r w:rsidRPr="00D03ACE">
        <w:rPr>
          <w:rFonts w:ascii="Angsana New" w:hAnsi="Angsana New"/>
          <w:sz w:val="28"/>
          <w:szCs w:val="28"/>
        </w:rPr>
        <w:t xml:space="preserve"> 27 </w:t>
      </w:r>
      <w:r w:rsidRPr="00D03ACE">
        <w:rPr>
          <w:rFonts w:ascii="Angsana New" w:hAnsi="Angsana New"/>
          <w:sz w:val="28"/>
          <w:szCs w:val="28"/>
          <w:cs/>
        </w:rPr>
        <w:t>ปี</w:t>
      </w:r>
    </w:p>
    <w:p w:rsidR="00936237" w:rsidRPr="00A026C3" w:rsidRDefault="00936237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D03ACE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:rsidR="002B6243" w:rsidRPr="00A026C3" w:rsidRDefault="002B6243" w:rsidP="002B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ยอดสินทรัพย์คงเหลือตามบัญชีของบริษัทได้รับการทบทวน ณ ทุกวันที่ในรายงานว่า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  <w:cs/>
        </w:rPr>
        <w:t>มีข้อบ่งชี้เรื่องการด้อยค่าหรือไม่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</w:rPr>
        <w:t>(</w:t>
      </w:r>
      <w:r w:rsidRPr="00A026C3">
        <w:rPr>
          <w:rFonts w:ascii="Angsana New" w:hAnsi="Angsana New"/>
          <w:sz w:val="28"/>
          <w:szCs w:val="28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2B6243" w:rsidRDefault="002B6243" w:rsidP="002B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 โดยการลดมูลค่าของราคาตามบัญชีให้เท่ากับมูลค่าที่คาดว่าจะได้รับคืนและรับรู้ในกำไรหรือขาดทุน และบริษัทจะบันทึกโอนกลับรายการขาดทุนจากการด้อยค่าโดยถือเป็นรายได้อื่น เมื่อมีข้อบ่งชี้ว่าการด้อยค่าดังกล่าวไม่มีอยู่อีกต่อไปหรือยังคง มีอยู่แต่เป็นไปในทางที่ลดลง</w:t>
      </w:r>
    </w:p>
    <w:p w:rsidR="00936237" w:rsidRPr="00A026C3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6C3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03514E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936237" w:rsidRPr="00A026C3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026C3">
        <w:rPr>
          <w:rFonts w:ascii="Angsana New" w:hAnsi="Angsana New"/>
          <w:b/>
          <w:bCs/>
          <w:sz w:val="28"/>
          <w:szCs w:val="28"/>
          <w:cs/>
        </w:rPr>
        <w:lastRenderedPageBreak/>
        <w:t>ผลประโยชน์พนักงาน</w:t>
      </w:r>
    </w:p>
    <w:p w:rsidR="00936237" w:rsidRPr="00936237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220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>
        <w:rPr>
          <w:rFonts w:ascii="Angsana New" w:hAnsi="Angsana New"/>
          <w:sz w:val="28"/>
          <w:szCs w:val="28"/>
          <w:lang w:val="en-GB"/>
        </w:rPr>
        <w:t xml:space="preserve">-   </w:t>
      </w:r>
      <w:r w:rsidRPr="00936237">
        <w:rPr>
          <w:rFonts w:ascii="Angsana New" w:hAnsi="Angsana New"/>
          <w:sz w:val="28"/>
          <w:szCs w:val="28"/>
          <w:cs/>
          <w:lang w:val="en-GB"/>
        </w:rPr>
        <w:t>กองทุน</w:t>
      </w:r>
      <w:r w:rsidRPr="00936237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สำรองเลี้ยงชีพพนักงาน</w:t>
      </w:r>
    </w:p>
    <w:p w:rsidR="0003514E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  <w:cs/>
        </w:rPr>
      </w:pPr>
      <w:r w:rsidRPr="004B4853">
        <w:rPr>
          <w:rFonts w:ascii="Angsana New" w:hAnsi="Angsana New"/>
          <w:sz w:val="28"/>
          <w:szCs w:val="28"/>
          <w:cs/>
        </w:rPr>
        <w:t>บริษัท</w:t>
      </w:r>
      <w:r w:rsidRPr="00A026C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</w:t>
      </w:r>
      <w:r w:rsidRPr="0019656A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กองทุนภายนอก กองทุนสำรองเลี้ยงชีพดังกล่าวได้รับเงินสะสมเข้ากองทุนจากพนักงาน</w:t>
      </w:r>
      <w:r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>ในอัตราร้อย</w:t>
      </w:r>
      <w:r w:rsidRPr="0019656A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 xml:space="preserve">ละ </w:t>
      </w:r>
      <w:r w:rsidRPr="0019656A">
        <w:rPr>
          <w:rFonts w:ascii="Angsana New" w:hAnsi="Angsana New"/>
          <w:spacing w:val="-2"/>
          <w:sz w:val="28"/>
          <w:szCs w:val="28"/>
          <w:lang w:eastAsia="x-none"/>
        </w:rPr>
        <w:t>2 - 15</w:t>
      </w:r>
      <w:r w:rsidRPr="0019656A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 </w:t>
      </w:r>
      <w:r w:rsidRPr="0019656A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ของเงินเดือน และบริษัทจ่ายสมทบเป็นรายเดือนเข้ากองทุนนี้ ในอัตราร้อยละ </w:t>
      </w:r>
      <w:r w:rsidRPr="0019656A">
        <w:rPr>
          <w:rFonts w:ascii="Angsana New" w:hAnsi="Angsana New"/>
          <w:spacing w:val="-2"/>
          <w:sz w:val="28"/>
          <w:szCs w:val="28"/>
          <w:lang w:eastAsia="x-none"/>
        </w:rPr>
        <w:t>2</w:t>
      </w:r>
      <w:r w:rsidRPr="0019656A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 ของเงินเดือนพนักงาน เงิน</w:t>
      </w:r>
      <w:r w:rsidRPr="00A026C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:rsidR="004B4853" w:rsidRPr="004B4853" w:rsidRDefault="004B4853" w:rsidP="00B23C7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218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4B4853">
        <w:rPr>
          <w:rFonts w:ascii="Angsana New" w:hAnsi="Angsana New"/>
          <w:sz w:val="28"/>
          <w:szCs w:val="28"/>
          <w:cs/>
          <w:lang w:val="en-GB"/>
        </w:rPr>
        <w:t>ผลประโยชน์</w:t>
      </w: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พนักงาน</w:t>
      </w:r>
    </w:p>
    <w:p w:rsidR="004B4853" w:rsidRP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4B4853">
        <w:rPr>
          <w:rFonts w:ascii="Angsana New" w:hAnsi="Angsana New"/>
          <w:i/>
          <w:iCs/>
          <w:sz w:val="28"/>
          <w:szCs w:val="28"/>
          <w:cs/>
        </w:rPr>
        <w:t>ผลประโยชน์</w:t>
      </w: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ระยะสั้นของพนักงาน</w:t>
      </w:r>
    </w:p>
    <w:p w:rsidR="004B4853" w:rsidRPr="00A026C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บริ</w:t>
      </w:r>
      <w:r w:rsidRPr="00A026C3">
        <w:rPr>
          <w:rFonts w:ascii="Angsana New" w:hAnsi="Angsana New"/>
          <w:sz w:val="28"/>
          <w:szCs w:val="28"/>
          <w:cs/>
        </w:rPr>
        <w:t>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36237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i/>
          <w:iCs/>
          <w:sz w:val="28"/>
          <w:szCs w:val="28"/>
        </w:rPr>
      </w:pPr>
      <w:r w:rsidRPr="00A026C3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</w:t>
      </w:r>
      <w:r>
        <w:rPr>
          <w:rFonts w:ascii="Angsana New" w:hAnsi="Angsana New" w:hint="cs"/>
          <w:i/>
          <w:iCs/>
          <w:sz w:val="28"/>
          <w:szCs w:val="28"/>
          <w:cs/>
        </w:rPr>
        <w:t>น</w:t>
      </w:r>
    </w:p>
    <w:p w:rsidR="004B4853" w:rsidRP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  <w:u w:val="single"/>
        </w:rPr>
      </w:pPr>
      <w:r w:rsidRPr="004B4853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:rsidR="00A34A96" w:rsidRPr="006D39F2" w:rsidRDefault="004B4853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2B6243" w:rsidRPr="00A026C3" w:rsidRDefault="002B6243" w:rsidP="002B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</w:p>
    <w:p w:rsidR="002B6243" w:rsidRPr="00A026C3" w:rsidRDefault="002B6243" w:rsidP="002B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A026C3">
        <w:rPr>
          <w:rFonts w:ascii="Angsana New" w:hAnsi="Angsana New"/>
          <w:sz w:val="28"/>
          <w:szCs w:val="28"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 xml:space="preserve">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2B6243" w:rsidRPr="00A026C3" w:rsidRDefault="002B6243" w:rsidP="002B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026C3">
        <w:rPr>
          <w:rFonts w:ascii="Angsana New" w:hAnsi="Angsana New"/>
          <w:sz w:val="28"/>
          <w:szCs w:val="28"/>
        </w:rPr>
        <w:t>Projected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Unit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Credit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Method)</w:t>
      </w:r>
      <w:r w:rsidRPr="00A026C3">
        <w:rPr>
          <w:rFonts w:ascii="Angsana New" w:hAnsi="Angsana New"/>
          <w:sz w:val="28"/>
          <w:szCs w:val="28"/>
          <w:cs/>
        </w:rPr>
        <w:t xml:space="preserve"> โดยบริษัทได้ทำการประเมินภาระผูกพันดังกล่าวตามหลักคณิตศาสตร์ประกันภัย </w:t>
      </w:r>
    </w:p>
    <w:p w:rsidR="002B6243" w:rsidRDefault="002B6243" w:rsidP="002B6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9E3EF0">
        <w:rPr>
          <w:rFonts w:ascii="Angsana New" w:hAnsi="Angsana New"/>
          <w:spacing w:val="4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9E3EF0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E3EF0">
        <w:rPr>
          <w:rFonts w:asciiTheme="majorBidi" w:hAnsiTheme="majorBidi" w:cstheme="majorBidi"/>
          <w:spacing w:val="4"/>
          <w:sz w:val="28"/>
          <w:szCs w:val="28"/>
        </w:rPr>
        <w:t>(Actuarial gains and losses)</w:t>
      </w:r>
      <w:r w:rsidRPr="009E3EF0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E3EF0">
        <w:rPr>
          <w:rFonts w:ascii="Angsana New" w:hAnsi="Angsana New"/>
          <w:spacing w:val="4"/>
          <w:sz w:val="28"/>
          <w:szCs w:val="28"/>
          <w:cs/>
        </w:rPr>
        <w:t>สำหรับโครงการ</w:t>
      </w:r>
      <w:r w:rsidRPr="00A026C3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B10B0C">
        <w:rPr>
          <w:rFonts w:ascii="Angsana New" w:hAnsi="Angsana New"/>
          <w:b/>
          <w:bCs/>
          <w:sz w:val="28"/>
          <w:szCs w:val="28"/>
          <w:cs/>
          <w:lang w:val="th-TH"/>
        </w:rPr>
        <w:t>ประมาณการ</w:t>
      </w:r>
      <w:r w:rsidRPr="004B4853">
        <w:rPr>
          <w:rFonts w:ascii="Angsana New" w:hAnsi="Angsana New"/>
          <w:b/>
          <w:bCs/>
          <w:sz w:val="28"/>
          <w:szCs w:val="28"/>
          <w:cs/>
        </w:rPr>
        <w:t>หนี้สิน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 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 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4B4853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รายได้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4255C9">
        <w:rPr>
          <w:rFonts w:ascii="Angsana New" w:hAnsi="Angsana New"/>
          <w:sz w:val="28"/>
          <w:szCs w:val="28"/>
          <w:cs/>
        </w:rPr>
        <w:t>รายได้จะรับรู้ในกำไรหรือขาดทุนเมื่อ</w:t>
      </w:r>
      <w:r w:rsidR="000E7FF7" w:rsidRPr="004255C9">
        <w:rPr>
          <w:rFonts w:ascii="Angsana New" w:hAnsi="Angsana New" w:hint="cs"/>
          <w:sz w:val="28"/>
          <w:szCs w:val="28"/>
          <w:cs/>
        </w:rPr>
        <w:t>บริษัทได้โอนอำนาจควบคุมในสินค้าให้แก่ลูกค้าแล้ว</w:t>
      </w:r>
      <w:r w:rsidRPr="004255C9">
        <w:rPr>
          <w:rFonts w:ascii="Angsana New" w:hAnsi="Angsana New"/>
          <w:sz w:val="28"/>
          <w:szCs w:val="28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4B4853">
        <w:rPr>
          <w:rFonts w:ascii="Angsana New" w:hAnsi="Angsana New"/>
          <w:b/>
          <w:bCs/>
          <w:sz w:val="28"/>
          <w:szCs w:val="28"/>
          <w:cs/>
          <w:lang w:val="th-TH"/>
        </w:rPr>
        <w:t>ค่าใช้จ่าย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ภาษี</w:t>
      </w:r>
      <w:r w:rsidRPr="004B4853">
        <w:rPr>
          <w:rFonts w:ascii="Angsana New" w:hAnsi="Angsana New"/>
          <w:b/>
          <w:bCs/>
          <w:sz w:val="28"/>
          <w:szCs w:val="28"/>
          <w:cs/>
          <w:lang w:val="th-TH"/>
        </w:rPr>
        <w:t>เงิน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ได้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             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</w:t>
      </w:r>
      <w:r w:rsidRPr="004B4853">
        <w:rPr>
          <w:rFonts w:ascii="Angsana New" w:hAnsi="Angsana New"/>
          <w:sz w:val="28"/>
          <w:szCs w:val="28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  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ณ วันที่รายงาน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301009" w:rsidRDefault="00301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6153CF" w:rsidRPr="006E3D85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5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E3D85">
        <w:rPr>
          <w:rFonts w:ascii="Angsana New" w:hAnsi="Angsana New"/>
          <w:b/>
          <w:bCs/>
          <w:sz w:val="28"/>
          <w:szCs w:val="28"/>
          <w:cs/>
        </w:rPr>
        <w:lastRenderedPageBreak/>
        <w:t>กำไร</w:t>
      </w:r>
      <w:r w:rsidRPr="006E3D85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6E3D85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:rsidR="006153CF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6E3D85">
        <w:rPr>
          <w:rFonts w:ascii="Angsana New" w:hAnsi="Angsana New"/>
          <w:sz w:val="28"/>
          <w:szCs w:val="28"/>
          <w:cs/>
        </w:rPr>
        <w:t>กำไร</w:t>
      </w:r>
      <w:r w:rsidRPr="006E3D85">
        <w:rPr>
          <w:rFonts w:ascii="Angsana New" w:hAnsi="Angsana New" w:hint="cs"/>
          <w:sz w:val="28"/>
          <w:szCs w:val="28"/>
          <w:cs/>
        </w:rPr>
        <w:t>(ขาดทุน)</w:t>
      </w:r>
      <w:r w:rsidRPr="006E3D85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:rsidR="006153CF" w:rsidRPr="00C71117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71117">
        <w:rPr>
          <w:rFonts w:ascii="Angsana New" w:hAnsi="Angsana New" w:hint="cs"/>
          <w:b/>
          <w:bCs/>
          <w:sz w:val="28"/>
          <w:szCs w:val="28"/>
          <w:cs/>
        </w:rPr>
        <w:t>ข้อมูลจำแนกส่วนงาน</w:t>
      </w:r>
    </w:p>
    <w:p w:rsidR="006153CF" w:rsidRPr="00C71117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:rsidR="006153CF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ข้อมูลจำแนกตามส่วนงานแสดงโดยแบ่งตามส่วนงานธุรกิจของบริษัท</w:t>
      </w:r>
    </w:p>
    <w:p w:rsidR="006153CF" w:rsidRPr="00A34A96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34A96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:rsidR="006153CF" w:rsidRPr="00A34A96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6153CF" w:rsidRPr="00A34A96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153CF" w:rsidRPr="00A34A96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/>
          <w:sz w:val="28"/>
          <w:szCs w:val="28"/>
        </w:rPr>
        <w:t xml:space="preserve">        </w:t>
      </w:r>
      <w:r w:rsidRPr="00A34A9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153CF" w:rsidRPr="00A34A96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2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:rsidR="006153CF" w:rsidRPr="00A34A96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3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6153CF" w:rsidRDefault="006153CF" w:rsidP="00615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ณ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153CF" w:rsidRDefault="006153CF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659E6" w:rsidRPr="00B10B0C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การใช้ประมาณการ</w:t>
      </w:r>
    </w:p>
    <w:p w:rsidR="008659E6" w:rsidRPr="00B10B0C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 ประมาณการและข้อสมมติฐานที่กระทบต่อรายได้  ค่าใช้จ่าย สินทรัพย์ และหนี้สิน เพื่อประโยชน์ในการกำหนดมูลค่าของสินทรัพย์  หนี้ส</w:t>
      </w:r>
      <w:r w:rsidR="009211F5">
        <w:rPr>
          <w:rFonts w:ascii="Angsana New" w:hAnsi="Angsana New"/>
          <w:sz w:val="28"/>
          <w:szCs w:val="28"/>
          <w:cs/>
        </w:rPr>
        <w:t xml:space="preserve">ิน ตลอดจนหนี้สินที่อาจเกิดขึ้น </w:t>
      </w:r>
      <w:r w:rsidRPr="00B10B0C">
        <w:rPr>
          <w:rFonts w:ascii="Angsana New" w:hAnsi="Angsana New"/>
          <w:sz w:val="28"/>
          <w:szCs w:val="28"/>
          <w:cs/>
        </w:rPr>
        <w:t>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8659E6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8659E6" w:rsidRPr="00961BD3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61BD3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การใช้ดุลยพินิจและการประมาณการที่สำคัญ ได้แก่</w:t>
      </w:r>
    </w:p>
    <w:p w:rsidR="007D2C42" w:rsidRPr="007D2C42" w:rsidRDefault="007D2C42" w:rsidP="007D2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C42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:rsidR="007D2C42" w:rsidRPr="007D2C42" w:rsidRDefault="007D2C42" w:rsidP="007D2C42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7D2C42">
        <w:rPr>
          <w:rFonts w:ascii="Angsana New" w:hAnsi="Angsana New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:rsidR="00C13A93" w:rsidRPr="00C13A93" w:rsidRDefault="00C13A93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13A93">
        <w:rPr>
          <w:rFonts w:ascii="Angsana New" w:hAnsi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C13A93" w:rsidRDefault="00C13A93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13A93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:rsidR="00C13A93" w:rsidRPr="00C13A93" w:rsidRDefault="00C13A93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13A93">
        <w:rPr>
          <w:rFonts w:ascii="Angsana New" w:hAnsi="Angsana New"/>
          <w:b/>
          <w:b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:rsidR="00C13A93" w:rsidRDefault="00C13A93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13A93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จำนวนเงินเดือน ที่คาดว่าจะเพิ่มขึ้นในอนาคต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 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:rsidR="0087042F" w:rsidRDefault="0087042F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87042F" w:rsidRDefault="0087042F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87042F" w:rsidRDefault="0087042F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87042F" w:rsidRPr="00C13A93" w:rsidRDefault="0087042F" w:rsidP="00C1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:rsidR="00AF1930" w:rsidRPr="00A34A96" w:rsidRDefault="00F2053F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A34A9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F2053F" w:rsidRPr="00C8551D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หมายถึง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283"/>
        <w:gridCol w:w="4394"/>
      </w:tblGrid>
      <w:tr w:rsidR="00F2053F" w:rsidRPr="00C8551D" w:rsidTr="00EC00BC">
        <w:trPr>
          <w:trHeight w:hRule="exact" w:val="432"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F2053F" w:rsidRPr="00C8551D" w:rsidRDefault="00F2053F" w:rsidP="00F2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</w:t>
            </w:r>
            <w:r w:rsidR="00EC00BC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F22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สุพัฒนี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left="1457" w:right="-108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แวนซ์อโกรเทค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ซิตี้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สหพัฒน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พิบูล จำกัด (มหาชน)</w:t>
            </w:r>
            <w:r w:rsidR="00E0034D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697D9A" w:rsidRPr="00C40706" w:rsidRDefault="00697D9A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</w:t>
            </w:r>
            <w:r w:rsidR="00E0034D">
              <w:rPr>
                <w:rFonts w:ascii="Angsana New" w:hAnsi="Angsana New"/>
                <w:b/>
                <w:sz w:val="28"/>
                <w:szCs w:val="28"/>
                <w:cs/>
              </w:rPr>
              <w:t>ท โชคชัยพิบูล จำกัด (บริษัทย่อย</w:t>
            </w:r>
            <w:r w:rsidR="00E0034D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E0034D">
              <w:rPr>
                <w:rFonts w:ascii="Angsana New" w:hAnsi="Angsana New" w:hint="cs"/>
                <w:b/>
                <w:sz w:val="28"/>
                <w:szCs w:val="28"/>
                <w:cs/>
              </w:rPr>
              <w:t>ขอ</w:t>
            </w:r>
            <w:r w:rsidR="00E0034D" w:rsidRPr="004F53A3">
              <w:rPr>
                <w:rFonts w:ascii="Angsana New" w:hAnsi="Angsana New" w:hint="cs"/>
                <w:b/>
                <w:sz w:val="28"/>
                <w:szCs w:val="28"/>
                <w:cs/>
              </w:rPr>
              <w:t>ง</w:t>
            </w:r>
            <w:r w:rsidR="00E0034D" w:rsidRPr="004F53A3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C40706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697D9A" w:rsidRPr="00C8551D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697D9A" w:rsidRPr="00C8551D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0590E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20590E" w:rsidRPr="00C8551D" w:rsidRDefault="0020590E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0590E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</w:t>
            </w:r>
            <w:proofErr w:type="spellStart"/>
            <w:r w:rsidRPr="0020590E">
              <w:rPr>
                <w:rFonts w:ascii="Angsana New" w:hAnsi="Angsana New"/>
                <w:b/>
                <w:sz w:val="28"/>
                <w:szCs w:val="28"/>
                <w:cs/>
              </w:rPr>
              <w:t>เก</w:t>
            </w:r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>อร์</w:t>
            </w:r>
            <w:proofErr w:type="spellEnd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proofErr w:type="spellStart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>ดิสทริบิวชั่น</w:t>
            </w:r>
            <w:proofErr w:type="spellEnd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proofErr w:type="spellStart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>แอนด์</w:t>
            </w:r>
            <w:proofErr w:type="spellEnd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proofErr w:type="spellStart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>โล</w:t>
            </w:r>
            <w:proofErr w:type="spellEnd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>จิ</w:t>
            </w:r>
            <w:proofErr w:type="spellStart"/>
            <w:r w:rsidR="004255C9">
              <w:rPr>
                <w:rFonts w:ascii="Angsana New" w:hAnsi="Angsana New"/>
                <w:b/>
                <w:sz w:val="28"/>
                <w:szCs w:val="28"/>
                <w:cs/>
              </w:rPr>
              <w:t>สติ</w:t>
            </w:r>
            <w:r w:rsidR="004255C9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20590E">
              <w:rPr>
                <w:rFonts w:ascii="Angsana New" w:hAnsi="Angsana New"/>
                <w:b/>
                <w:sz w:val="28"/>
                <w:szCs w:val="28"/>
                <w:cs/>
              </w:rPr>
              <w:t>ส์</w:t>
            </w:r>
            <w:proofErr w:type="spellEnd"/>
            <w:r w:rsidRPr="0020590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:rsidR="0020590E" w:rsidRPr="00C8551D" w:rsidRDefault="0020590E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20590E" w:rsidRPr="00C8551D" w:rsidRDefault="0020590E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="004255C9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F2053F" w:rsidRPr="00C8551D" w:rsidTr="00EC00BC">
        <w:tc>
          <w:tcPr>
            <w:tcW w:w="4962" w:type="dxa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6E1D17" w:rsidRPr="00C8551D" w:rsidRDefault="00EA4DE6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144"/>
      </w:tblGrid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C8551D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าที่ตกลงร่วมกับฝ่ายบริหาร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C8551D" w:rsidRDefault="004302A6" w:rsidP="001447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C8551D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C8551D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C8551D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C8551D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="00B23BB2" w:rsidRPr="00C8551D">
        <w:rPr>
          <w:rFonts w:ascii="Angsana New" w:hAnsi="Angsana New"/>
          <w:sz w:val="28"/>
          <w:szCs w:val="28"/>
          <w:cs/>
        </w:rPr>
        <w:t xml:space="preserve"> </w:t>
      </w:r>
      <w:r w:rsidR="007422C5" w:rsidRPr="00C8551D">
        <w:rPr>
          <w:rFonts w:ascii="Angsana New" w:hAnsi="Angsana New"/>
          <w:sz w:val="28"/>
          <w:szCs w:val="28"/>
          <w:cs/>
        </w:rPr>
        <w:t>ธันวาคม</w:t>
      </w:r>
      <w:r w:rsidR="00D174F3" w:rsidRPr="00C8551D">
        <w:rPr>
          <w:rFonts w:ascii="Angsana New" w:hAnsi="Angsana New"/>
          <w:sz w:val="28"/>
          <w:szCs w:val="28"/>
          <w:cs/>
        </w:rPr>
        <w:t xml:space="preserve"> </w:t>
      </w:r>
      <w:r w:rsidR="00D264A9">
        <w:rPr>
          <w:rFonts w:ascii="Angsana New" w:hAnsi="Angsana New"/>
          <w:sz w:val="28"/>
          <w:szCs w:val="28"/>
        </w:rPr>
        <w:t>2562</w:t>
      </w:r>
      <w:r w:rsidR="00B5724F">
        <w:rPr>
          <w:rFonts w:ascii="Angsana New" w:hAnsi="Angsana New"/>
          <w:sz w:val="28"/>
          <w:szCs w:val="28"/>
        </w:rPr>
        <w:t xml:space="preserve"> </w:t>
      </w:r>
      <w:r w:rsidR="00B5724F">
        <w:rPr>
          <w:rFonts w:ascii="Angsana New" w:hAnsi="Angsana New" w:hint="cs"/>
          <w:sz w:val="28"/>
          <w:szCs w:val="28"/>
          <w:cs/>
        </w:rPr>
        <w:t xml:space="preserve">และ </w:t>
      </w:r>
      <w:r w:rsidR="00D264A9">
        <w:rPr>
          <w:rFonts w:ascii="Angsana New" w:hAnsi="Angsana New"/>
          <w:sz w:val="28"/>
          <w:szCs w:val="28"/>
        </w:rPr>
        <w:t>2561</w:t>
      </w:r>
      <w:r w:rsidR="009D0E8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84"/>
        <w:gridCol w:w="1928"/>
      </w:tblGrid>
      <w:tr w:rsidR="005C39A8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5E74" w:rsidRPr="00C8551D" w:rsidRDefault="00A95E7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969" w:rsidRPr="00C8551D" w:rsidRDefault="00B5724F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EE7C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969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EE7C4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11969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C8551D" w:rsidTr="00B5724F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969" w:rsidRPr="00C8551D" w:rsidRDefault="00F11969" w:rsidP="00B572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C8551D" w:rsidTr="00B75FC3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EE7C4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C8551D" w:rsidTr="00EE7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7C49" w:rsidRPr="00C8551D" w:rsidRDefault="00693D23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</w:tr>
      <w:tr w:rsidR="00EE7C4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7C49" w:rsidRPr="00C8551D" w:rsidTr="00B75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</w:tr>
      <w:tr w:rsidR="00EE7C49" w:rsidRPr="00C8551D" w:rsidTr="005D2E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693D2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93D2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</w:tbl>
    <w:p w:rsidR="005D2E39" w:rsidRDefault="005D2E39"/>
    <w:p w:rsidR="00CC3048" w:rsidRDefault="00CC3048"/>
    <w:p w:rsidR="00CC3048" w:rsidRDefault="00CC3048"/>
    <w:p w:rsidR="00CC3048" w:rsidRDefault="00CC3048"/>
    <w:p w:rsidR="00CC3048" w:rsidRDefault="00CC3048"/>
    <w:p w:rsidR="00FC7703" w:rsidRDefault="00FC7703"/>
    <w:p w:rsidR="00FC7703" w:rsidRDefault="00FC7703"/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5489"/>
        <w:gridCol w:w="284"/>
        <w:gridCol w:w="1929"/>
        <w:gridCol w:w="284"/>
        <w:gridCol w:w="1929"/>
        <w:gridCol w:w="8"/>
      </w:tblGrid>
      <w:tr w:rsidR="00CC3048" w:rsidRPr="00C8551D" w:rsidTr="00EF3BEB">
        <w:trPr>
          <w:trHeight w:hRule="exact" w:val="432"/>
        </w:trPr>
        <w:tc>
          <w:tcPr>
            <w:tcW w:w="5489" w:type="dxa"/>
            <w:vAlign w:val="bottom"/>
          </w:tcPr>
          <w:p w:rsidR="00CC3048" w:rsidRPr="00C8551D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CC3048" w:rsidRPr="00C8551D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048" w:rsidRPr="000023BC" w:rsidRDefault="00CC3048" w:rsidP="00CC304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23B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CC3048" w:rsidRPr="00C8551D" w:rsidTr="00EF3BEB">
        <w:trPr>
          <w:trHeight w:hRule="exact" w:val="432"/>
        </w:trPr>
        <w:tc>
          <w:tcPr>
            <w:tcW w:w="5489" w:type="dxa"/>
            <w:vAlign w:val="bottom"/>
          </w:tcPr>
          <w:p w:rsidR="00CC3048" w:rsidRPr="00C8551D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CC3048" w:rsidRPr="00C8551D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3048" w:rsidRPr="00C8551D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C3048" w:rsidRPr="00C8551D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3048" w:rsidRPr="00C8551D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C3048" w:rsidRPr="00C8551D" w:rsidTr="00EF3BEB">
        <w:trPr>
          <w:trHeight w:hRule="exact" w:val="432"/>
        </w:trPr>
        <w:tc>
          <w:tcPr>
            <w:tcW w:w="5489" w:type="dxa"/>
            <w:vAlign w:val="bottom"/>
          </w:tcPr>
          <w:p w:rsidR="00CC3048" w:rsidRPr="00C8551D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CC3048" w:rsidRPr="00C8551D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048" w:rsidRPr="00C8551D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:rsidR="00CC3048" w:rsidRPr="00C8551D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048" w:rsidRPr="00C8551D" w:rsidRDefault="00CC3048" w:rsidP="00CC30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81B3E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6102E5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7C49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สหพัฒน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พิบูล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EE7C49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ซิตี้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EE7C49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F67B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EE7C49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EE7C49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FC7703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115,019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114,559</w:t>
            </w:r>
          </w:p>
        </w:tc>
      </w:tr>
      <w:tr w:rsidR="00EE7C49" w:rsidRPr="00C8551D" w:rsidTr="00EF3BEB">
        <w:trPr>
          <w:gridAfter w:val="1"/>
          <w:wAfter w:w="8" w:type="dxa"/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136,163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E7C49" w:rsidRPr="00C8551D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135,703</w:t>
            </w:r>
          </w:p>
        </w:tc>
      </w:tr>
    </w:tbl>
    <w:p w:rsidR="00AE202B" w:rsidRDefault="00AE202B"/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31"/>
      </w:tblGrid>
      <w:tr w:rsidR="00981B3E" w:rsidRPr="00C8551D" w:rsidTr="00A418ED">
        <w:trPr>
          <w:trHeight w:hRule="exact" w:val="432"/>
        </w:trPr>
        <w:tc>
          <w:tcPr>
            <w:tcW w:w="5494" w:type="dxa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AE202B">
        <w:trPr>
          <w:trHeight w:hRule="exact" w:val="432"/>
        </w:trPr>
        <w:tc>
          <w:tcPr>
            <w:tcW w:w="5494" w:type="dxa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7C49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แวนซ์อโกรเทค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EE7C49" w:rsidRPr="00147F2A" w:rsidRDefault="003C44EE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EE7C49" w:rsidRPr="00147F2A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F2A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EE7C49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อเมริกันฟู้ด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7C49" w:rsidRPr="00147F2A" w:rsidRDefault="003C44EE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EE7C49" w:rsidRPr="00147F2A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F2A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EE7C49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C49" w:rsidRPr="00147F2A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C49" w:rsidRPr="00147F2A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47F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EE7C49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7C49" w:rsidRPr="00147F2A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6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7C49" w:rsidRPr="00147F2A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7F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EE7C49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EE7C49" w:rsidRPr="00C8551D" w:rsidRDefault="005A2130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7C49" w:rsidRPr="00147F2A" w:rsidRDefault="003C44EE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6" w:type="dxa"/>
            <w:vAlign w:val="bottom"/>
          </w:tcPr>
          <w:p w:rsidR="00EE7C49" w:rsidRPr="00C8551D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7C49" w:rsidRPr="00147F2A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7F2A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:rsidR="00EF3BEB" w:rsidRDefault="00EF3BEB"/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31"/>
      </w:tblGrid>
      <w:tr w:rsidR="00464A30" w:rsidRPr="00C8551D" w:rsidTr="00EF3BEB">
        <w:trPr>
          <w:trHeight w:hRule="exact" w:val="432"/>
        </w:trPr>
        <w:tc>
          <w:tcPr>
            <w:tcW w:w="5494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64A30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DCD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722DCD" w:rsidRPr="00C8551D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:rsidR="00722DCD" w:rsidRPr="00C8551D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2DCD" w:rsidRPr="00C8551D" w:rsidRDefault="003C44EE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DCD" w:rsidRPr="00C8551D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2DCD" w:rsidRPr="00C8551D" w:rsidRDefault="00722DCD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87,183</w:t>
            </w:r>
          </w:p>
        </w:tc>
      </w:tr>
      <w:tr w:rsidR="00722DCD" w:rsidRPr="00C8551D" w:rsidTr="00722DCD">
        <w:trPr>
          <w:trHeight w:hRule="exact" w:val="432"/>
        </w:trPr>
        <w:tc>
          <w:tcPr>
            <w:tcW w:w="5494" w:type="dxa"/>
            <w:vAlign w:val="bottom"/>
          </w:tcPr>
          <w:p w:rsidR="00722DCD" w:rsidRPr="00C8551D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722DCD" w:rsidRPr="00C8551D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2DCD" w:rsidRPr="00C8551D" w:rsidRDefault="003C44EE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2DCD" w:rsidRPr="00C8551D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2DCD" w:rsidRPr="00C8551D" w:rsidRDefault="00722DCD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87,183</w:t>
            </w:r>
          </w:p>
        </w:tc>
      </w:tr>
    </w:tbl>
    <w:p w:rsidR="00EF3BEB" w:rsidRDefault="00EF3BEB"/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31"/>
      </w:tblGrid>
      <w:tr w:rsidR="00464A30" w:rsidRPr="00C8551D" w:rsidTr="00AE202B">
        <w:trPr>
          <w:trHeight w:hRule="exact" w:val="432"/>
        </w:trPr>
        <w:tc>
          <w:tcPr>
            <w:tcW w:w="5494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vAlign w:val="center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4A30" w:rsidRPr="00C8551D" w:rsidTr="00A418ED">
        <w:trPr>
          <w:trHeight w:hRule="exact" w:val="432"/>
        </w:trPr>
        <w:tc>
          <w:tcPr>
            <w:tcW w:w="5494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64A30" w:rsidRPr="00C8551D" w:rsidTr="00A418ED">
        <w:trPr>
          <w:trHeight w:hRule="exact" w:val="432"/>
        </w:trPr>
        <w:tc>
          <w:tcPr>
            <w:tcW w:w="5494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4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A30" w:rsidRPr="00C8551D" w:rsidRDefault="003C44EE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464A30" w:rsidRPr="00C8551D" w:rsidTr="00A418ED">
        <w:trPr>
          <w:trHeight w:hRule="exact" w:val="432"/>
        </w:trPr>
        <w:tc>
          <w:tcPr>
            <w:tcW w:w="5494" w:type="dxa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A30" w:rsidRPr="00C8551D" w:rsidRDefault="003C44E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:rsidR="0048682A" w:rsidRPr="00C8551D" w:rsidRDefault="000E38F9" w:rsidP="007E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8551D">
        <w:rPr>
          <w:rFonts w:ascii="Angsana New" w:hAnsi="Angsana New"/>
          <w:sz w:val="28"/>
          <w:szCs w:val="28"/>
          <w:cs/>
        </w:rPr>
        <w:t>สำหรับ</w:t>
      </w:r>
      <w:r w:rsidR="000C50AC">
        <w:rPr>
          <w:rFonts w:ascii="Angsana New" w:hAnsi="Angsana New" w:hint="cs"/>
          <w:sz w:val="28"/>
          <w:szCs w:val="28"/>
          <w:cs/>
        </w:rPr>
        <w:t>ปี</w:t>
      </w:r>
      <w:r w:rsidR="00D51A19" w:rsidRPr="00C8551D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0C50AC">
        <w:rPr>
          <w:rFonts w:ascii="Angsana New" w:hAnsi="Angsana New"/>
          <w:sz w:val="28"/>
          <w:szCs w:val="28"/>
        </w:rPr>
        <w:t>31</w:t>
      </w:r>
      <w:r w:rsidR="008302BC" w:rsidRPr="00C8551D">
        <w:rPr>
          <w:rFonts w:ascii="Angsana New" w:hAnsi="Angsana New"/>
          <w:sz w:val="28"/>
          <w:szCs w:val="28"/>
        </w:rPr>
        <w:t xml:space="preserve"> </w:t>
      </w:r>
      <w:r w:rsidR="000C50AC">
        <w:rPr>
          <w:rFonts w:ascii="Angsana New" w:hAnsi="Angsana New" w:hint="cs"/>
          <w:sz w:val="28"/>
          <w:szCs w:val="28"/>
          <w:cs/>
        </w:rPr>
        <w:t>ธันวาคม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722DCD">
        <w:rPr>
          <w:rFonts w:ascii="Angsana New" w:hAnsi="Angsana New"/>
          <w:sz w:val="28"/>
          <w:szCs w:val="28"/>
        </w:rPr>
        <w:t>256</w:t>
      </w:r>
      <w:r w:rsidR="00722DCD">
        <w:rPr>
          <w:rFonts w:ascii="Angsana New" w:hAnsi="Angsana New" w:hint="cs"/>
          <w:sz w:val="28"/>
          <w:szCs w:val="28"/>
          <w:cs/>
        </w:rPr>
        <w:t>2</w:t>
      </w:r>
      <w:r w:rsidR="00D51A19" w:rsidRPr="00C8551D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sz w:val="28"/>
          <w:szCs w:val="28"/>
        </w:rPr>
        <w:t>256</w:t>
      </w:r>
      <w:r w:rsidR="00722DCD">
        <w:rPr>
          <w:rFonts w:ascii="Angsana New" w:hAnsi="Angsana New"/>
          <w:sz w:val="28"/>
          <w:szCs w:val="28"/>
        </w:rPr>
        <w:t>1</w:t>
      </w:r>
      <w:r w:rsidR="00E0083B" w:rsidRPr="00C8551D">
        <w:rPr>
          <w:rFonts w:ascii="Angsana New" w:hAnsi="Angsana New"/>
          <w:sz w:val="28"/>
          <w:szCs w:val="28"/>
          <w:cs/>
        </w:rPr>
        <w:t xml:space="preserve"> </w:t>
      </w:r>
      <w:r w:rsidR="009C3690"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4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0C50AC" w:rsidRPr="00C8551D" w:rsidTr="00151B07">
        <w:trPr>
          <w:trHeight w:hRule="exact" w:val="432"/>
        </w:trPr>
        <w:tc>
          <w:tcPr>
            <w:tcW w:w="5353" w:type="dxa"/>
          </w:tcPr>
          <w:p w:rsidR="000C50AC" w:rsidRPr="00C8551D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:rsidR="000C50AC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:rsidR="00DF57BF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F57BF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D4FA3" w:rsidRDefault="003D4FA3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D4FA3" w:rsidRPr="00C8551D" w:rsidRDefault="003D4FA3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</w:tcPr>
          <w:p w:rsidR="000C50AC" w:rsidRPr="00C8551D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0AC" w:rsidRPr="00613099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0AC" w:rsidRPr="00613099" w:rsidRDefault="00DF57BF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  <w:vAlign w:val="center"/>
          </w:tcPr>
          <w:p w:rsidR="000C50AC" w:rsidRPr="00C8551D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50AC" w:rsidRPr="00C8551D" w:rsidTr="00DF57BF">
        <w:trPr>
          <w:trHeight w:hRule="exact" w:val="432"/>
        </w:trPr>
        <w:tc>
          <w:tcPr>
            <w:tcW w:w="5353" w:type="dxa"/>
            <w:vAlign w:val="center"/>
          </w:tcPr>
          <w:p w:rsidR="000C50AC" w:rsidRPr="00C8551D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:rsidR="000C50AC" w:rsidRPr="00C8551D" w:rsidRDefault="000C50AC" w:rsidP="00D32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AC" w:rsidRPr="00C8551D" w:rsidTr="00DF57BF">
        <w:trPr>
          <w:trHeight w:hRule="exact" w:val="432"/>
        </w:trPr>
        <w:tc>
          <w:tcPr>
            <w:tcW w:w="5353" w:type="dxa"/>
            <w:shd w:val="clear" w:color="auto" w:fill="auto"/>
            <w:vAlign w:val="center"/>
          </w:tcPr>
          <w:p w:rsidR="000C50AC" w:rsidRPr="00C8551D" w:rsidRDefault="000C50AC" w:rsidP="000C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0C50AC" w:rsidRPr="00C8551D" w:rsidRDefault="003C44EE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375</w:t>
            </w:r>
          </w:p>
        </w:tc>
        <w:tc>
          <w:tcPr>
            <w:tcW w:w="284" w:type="dxa"/>
            <w:vAlign w:val="bottom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0C50AC" w:rsidRPr="00DF57BF" w:rsidRDefault="00DF57BF" w:rsidP="000C50AC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57BF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  <w:vAlign w:val="center"/>
          </w:tcPr>
          <w:p w:rsidR="000C50AC" w:rsidRPr="00C8551D" w:rsidRDefault="000C50AC" w:rsidP="000C50AC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50AC" w:rsidRPr="00C8551D" w:rsidRDefault="003C44EE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284" w:type="dxa"/>
            <w:vAlign w:val="bottom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0AC" w:rsidRPr="00EF118D" w:rsidRDefault="00DF57BF" w:rsidP="000C50AC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429</w:t>
            </w:r>
          </w:p>
        </w:tc>
      </w:tr>
    </w:tbl>
    <w:p w:rsidR="005E4961" w:rsidRDefault="005E4961"/>
    <w:tbl>
      <w:tblPr>
        <w:tblW w:w="974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0C50AC" w:rsidRPr="00C8551D" w:rsidTr="002D7903">
        <w:trPr>
          <w:trHeight w:val="369"/>
        </w:trPr>
        <w:tc>
          <w:tcPr>
            <w:tcW w:w="5353" w:type="dxa"/>
            <w:vAlign w:val="bottom"/>
          </w:tcPr>
          <w:p w:rsidR="000C50AC" w:rsidRPr="00C8551D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C50AC" w:rsidRPr="00C8551D" w:rsidTr="002D7903">
        <w:trPr>
          <w:trHeight w:val="369"/>
        </w:trPr>
        <w:tc>
          <w:tcPr>
            <w:tcW w:w="5353" w:type="dxa"/>
            <w:vAlign w:val="bottom"/>
          </w:tcPr>
          <w:p w:rsidR="000C50AC" w:rsidRPr="00C8551D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174C6D" w:rsidRPr="00C8551D" w:rsidTr="007412A1">
        <w:trPr>
          <w:trHeight w:val="369"/>
        </w:trPr>
        <w:tc>
          <w:tcPr>
            <w:tcW w:w="5353" w:type="dxa"/>
            <w:vAlign w:val="bottom"/>
          </w:tcPr>
          <w:p w:rsidR="00174C6D" w:rsidRPr="008E29BA" w:rsidRDefault="00174C6D" w:rsidP="00174C6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29B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E29BA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8E29BA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8E29BA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8E29B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shd w:val="clear" w:color="auto" w:fill="auto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174C6D" w:rsidRPr="00C8551D" w:rsidRDefault="003C44EE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291,562</w:t>
            </w:r>
          </w:p>
        </w:tc>
        <w:tc>
          <w:tcPr>
            <w:tcW w:w="284" w:type="dxa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338,946</w:t>
            </w:r>
          </w:p>
        </w:tc>
      </w:tr>
      <w:tr w:rsidR="00174C6D" w:rsidRPr="00C8551D" w:rsidTr="00D03813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174C6D" w:rsidRPr="00C8551D" w:rsidRDefault="00174C6D" w:rsidP="00174C6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74C6D" w:rsidRPr="00C8551D" w:rsidTr="00151B07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174C6D" w:rsidRPr="00C8551D" w:rsidRDefault="00174C6D" w:rsidP="00174C6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shd w:val="clear" w:color="auto" w:fill="auto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4C6D" w:rsidRPr="00C8551D" w:rsidRDefault="00FC7703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174C6D" w:rsidRPr="00C8551D" w:rsidTr="00151B07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174C6D" w:rsidRPr="00C8551D" w:rsidRDefault="00174C6D" w:rsidP="00174C6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74C6D" w:rsidRPr="00C8551D" w:rsidRDefault="003C44EE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291,562</w:t>
            </w:r>
          </w:p>
        </w:tc>
        <w:tc>
          <w:tcPr>
            <w:tcW w:w="284" w:type="dxa"/>
            <w:vAlign w:val="bottom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4C6D" w:rsidRPr="00C8551D" w:rsidRDefault="00174C6D" w:rsidP="00174C6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338,947</w:t>
            </w:r>
          </w:p>
        </w:tc>
      </w:tr>
    </w:tbl>
    <w:p w:rsidR="009E2131" w:rsidRDefault="009E2131"/>
    <w:tbl>
      <w:tblPr>
        <w:tblW w:w="974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690CF1" w:rsidRPr="002524D0" w:rsidTr="00174C6D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284" w:type="dxa"/>
          </w:tcPr>
          <w:p w:rsidR="00690CF1" w:rsidRPr="002524D0" w:rsidRDefault="00690CF1" w:rsidP="00690CF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690CF1" w:rsidRPr="002524D0" w:rsidRDefault="00690CF1" w:rsidP="00690CF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0CF1" w:rsidRPr="002524D0" w:rsidTr="002D7903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4" w:type="dxa"/>
            <w:shd w:val="clear" w:color="auto" w:fill="auto"/>
          </w:tcPr>
          <w:p w:rsidR="00690CF1" w:rsidRPr="002524D0" w:rsidRDefault="00690CF1" w:rsidP="00690CF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0CF1" w:rsidRPr="002524D0" w:rsidTr="002D7903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:rsidR="00690CF1" w:rsidRPr="002524D0" w:rsidRDefault="00690CF1" w:rsidP="00690CF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90CF1" w:rsidRPr="002524D0" w:rsidTr="007412A1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สหพัฒน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>พิบูล จำกัด (มหาชน)</w:t>
            </w:r>
          </w:p>
        </w:tc>
        <w:tc>
          <w:tcPr>
            <w:tcW w:w="284" w:type="dxa"/>
            <w:shd w:val="clear" w:color="auto" w:fill="auto"/>
          </w:tcPr>
          <w:p w:rsidR="00690CF1" w:rsidRPr="002524D0" w:rsidRDefault="00690CF1" w:rsidP="00690CF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690CF1" w:rsidRPr="002524D0" w:rsidRDefault="003C44EE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2,701</w:t>
            </w:r>
          </w:p>
        </w:tc>
      </w:tr>
      <w:tr w:rsidR="00690CF1" w:rsidRPr="002524D0" w:rsidTr="00870EA2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สห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ลดิ้ง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shd w:val="clear" w:color="auto" w:fill="auto"/>
          </w:tcPr>
          <w:p w:rsidR="00690CF1" w:rsidRPr="002524D0" w:rsidRDefault="00690CF1" w:rsidP="00690CF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690CF1" w:rsidRPr="002524D0" w:rsidRDefault="003C44EE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281</w:t>
            </w:r>
          </w:p>
        </w:tc>
      </w:tr>
      <w:tr w:rsidR="00690CF1" w:rsidRPr="00705AEF" w:rsidTr="00870EA2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ซิตี้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shd w:val="clear" w:color="auto" w:fill="auto"/>
          </w:tcPr>
          <w:p w:rsidR="00690CF1" w:rsidRPr="00705AEF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690CF1" w:rsidRPr="002524D0" w:rsidRDefault="003C44EE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705AEF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690CF1" w:rsidRPr="002524D0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</w:tr>
      <w:tr w:rsidR="00690CF1" w:rsidRPr="00705AEF" w:rsidTr="00870EA2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70EA2">
              <w:rPr>
                <w:rFonts w:ascii="Angsana New" w:hAnsi="Angsana New"/>
                <w:sz w:val="28"/>
                <w:szCs w:val="28"/>
                <w:cs/>
              </w:rPr>
              <w:t>สุพัฒนี</w:t>
            </w:r>
            <w:proofErr w:type="spellEnd"/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shd w:val="clear" w:color="auto" w:fill="auto"/>
          </w:tcPr>
          <w:p w:rsidR="00690CF1" w:rsidRPr="00705AEF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0CF1" w:rsidRDefault="003C44EE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705AEF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0CF1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1,605</w:t>
            </w:r>
          </w:p>
        </w:tc>
      </w:tr>
      <w:tr w:rsidR="00690CF1" w:rsidRPr="002524D0" w:rsidTr="00151B07">
        <w:trPr>
          <w:trHeight w:val="369"/>
        </w:trPr>
        <w:tc>
          <w:tcPr>
            <w:tcW w:w="5353" w:type="dxa"/>
            <w:vAlign w:val="bottom"/>
          </w:tcPr>
          <w:p w:rsidR="00690CF1" w:rsidRPr="002524D0" w:rsidRDefault="00690CF1" w:rsidP="00690CF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690CF1" w:rsidRPr="00855207" w:rsidRDefault="00690CF1" w:rsidP="00690CF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0CF1" w:rsidRPr="00151B07" w:rsidRDefault="003C44EE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3,425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90CF1" w:rsidRPr="00151B07" w:rsidRDefault="00690CF1" w:rsidP="00690CF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90CF1" w:rsidRPr="00151B07" w:rsidRDefault="00690CF1" w:rsidP="00690C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51B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</w:tr>
    </w:tbl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p w:rsidR="009E2131" w:rsidRDefault="009E2131"/>
    <w:tbl>
      <w:tblPr>
        <w:tblW w:w="9747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:rsidR="009E2131" w:rsidRPr="00C8551D" w:rsidRDefault="009E2131" w:rsidP="009E213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131" w:rsidRPr="00613099" w:rsidRDefault="009E2131" w:rsidP="009E213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9E2131" w:rsidRPr="00C8551D" w:rsidRDefault="009E2131" w:rsidP="009E213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2131" w:rsidRPr="00613099" w:rsidRDefault="009E2131" w:rsidP="009E213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ind w:left="563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ind w:left="563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550BDB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สหพัฒน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พิบูล จำกัด (มหาชน)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550BDB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2,966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2,701</w:t>
            </w: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สห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ลดิ้ง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550BDB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281</w:t>
            </w:r>
          </w:p>
        </w:tc>
      </w:tr>
      <w:tr w:rsidR="009E2131" w:rsidRPr="002524D0" w:rsidTr="00841EC9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บริษัท ไอที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ซิตี้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bottom"/>
          </w:tcPr>
          <w:p w:rsidR="009E2131" w:rsidRPr="00550BDB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</w:tr>
      <w:tr w:rsidR="009E2131" w:rsidRPr="002524D0" w:rsidTr="00841EC9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70EA2">
              <w:rPr>
                <w:rFonts w:ascii="Angsana New" w:hAnsi="Angsana New"/>
                <w:sz w:val="28"/>
                <w:szCs w:val="28"/>
                <w:cs/>
              </w:rPr>
              <w:t>สุพัฒนี</w:t>
            </w:r>
            <w:proofErr w:type="spellEnd"/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bottom w:val="nil"/>
            </w:tcBorders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2131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E213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1,605</w:t>
            </w:r>
          </w:p>
        </w:tc>
      </w:tr>
      <w:tr w:rsidR="009E2131" w:rsidRPr="002524D0" w:rsidTr="00841EC9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131" w:rsidRPr="00550BDB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4,017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2131" w:rsidRPr="00550BDB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5,594</w:t>
            </w:r>
          </w:p>
        </w:tc>
      </w:tr>
    </w:tbl>
    <w:p w:rsidR="007D0AC5" w:rsidRDefault="007D0AC5"/>
    <w:tbl>
      <w:tblPr>
        <w:tblW w:w="9747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B10B0C" w:rsidRDefault="00CF6345" w:rsidP="00D573C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438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1,001</w:t>
            </w: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E2131" w:rsidRPr="002524D0" w:rsidTr="00841EC9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bottom"/>
          </w:tcPr>
          <w:p w:rsidR="009E2131" w:rsidRPr="00B10B0C" w:rsidRDefault="00D573C3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144</w:t>
            </w:r>
          </w:p>
        </w:tc>
      </w:tr>
      <w:tr w:rsidR="009E2131" w:rsidRPr="002524D0" w:rsidTr="00D0289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สห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พัฒนาอินเตอร์โฮ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</w:t>
            </w:r>
            <w:r>
              <w:rPr>
                <w:rFonts w:ascii="Angsana New" w:hAnsi="Angsana New" w:hint="cs"/>
                <w:noProof/>
                <w:sz w:val="28"/>
                <w:szCs w:val="28"/>
                <w:cs/>
              </w:rPr>
              <w:t>ำกัด (มหาชน)</w:t>
            </w:r>
          </w:p>
        </w:tc>
        <w:tc>
          <w:tcPr>
            <w:tcW w:w="284" w:type="dxa"/>
            <w:tcBorders>
              <w:bottom w:val="nil"/>
            </w:tcBorders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2131" w:rsidRPr="00F565DE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E2131" w:rsidRPr="00F565DE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</w:tr>
      <w:tr w:rsidR="009E2131" w:rsidRPr="002524D0" w:rsidTr="00D02896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131" w:rsidRPr="00F565DE" w:rsidRDefault="00CF6345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589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2131" w:rsidRPr="00F565DE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1,155</w:t>
            </w:r>
          </w:p>
        </w:tc>
      </w:tr>
    </w:tbl>
    <w:p w:rsidR="00D02896" w:rsidRDefault="00D02896"/>
    <w:tbl>
      <w:tblPr>
        <w:tblW w:w="9747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F565DE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F565DE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B10B0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F565DE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F565DE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กิจการ</w:t>
            </w: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7412A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7412A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สหพัฒน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พิบูล จำกัด (มหาชน)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7412A1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1,843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7412A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1,682</w:t>
            </w:r>
          </w:p>
        </w:tc>
      </w:tr>
      <w:tr w:rsidR="009E2131" w:rsidRPr="002524D0" w:rsidTr="009E2131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10B0C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2131" w:rsidRPr="007412A1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E2131" w:rsidRPr="007412A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457</w:t>
            </w:r>
          </w:p>
        </w:tc>
      </w:tr>
      <w:tr w:rsidR="009E2131" w:rsidRPr="002524D0" w:rsidTr="003C44EE">
        <w:trPr>
          <w:trHeight w:val="369"/>
        </w:trPr>
        <w:tc>
          <w:tcPr>
            <w:tcW w:w="5353" w:type="dxa"/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4" w:type="dxa"/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bottom"/>
          </w:tcPr>
          <w:p w:rsidR="009E2131" w:rsidRPr="007412A1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9E2131" w:rsidRPr="007412A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</w:tr>
      <w:tr w:rsidR="009E2131" w:rsidRPr="002524D0" w:rsidTr="003C44EE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bottom w:val="nil"/>
            </w:tcBorders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bottom"/>
          </w:tcPr>
          <w:p w:rsidR="009E2131" w:rsidRPr="007412A1" w:rsidRDefault="00C600A2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1,060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9E2131" w:rsidRPr="007412A1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284</w:t>
            </w:r>
          </w:p>
        </w:tc>
      </w:tr>
      <w:tr w:rsidR="003C44EE" w:rsidRPr="002524D0" w:rsidTr="003C44EE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3C44EE" w:rsidRPr="00B10B0C" w:rsidRDefault="003C44EE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เกอร์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ดิสทริบิวชั่น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แอนด์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bottom w:val="nil"/>
            </w:tcBorders>
          </w:tcPr>
          <w:p w:rsidR="003C44EE" w:rsidRPr="00B10B0C" w:rsidRDefault="003C44EE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C44EE" w:rsidRDefault="0015270D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2,998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C44EE" w:rsidRPr="00B10B0C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bottom"/>
          </w:tcPr>
          <w:p w:rsidR="003C44EE" w:rsidRPr="007412A1" w:rsidRDefault="003C44EE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9E2131" w:rsidRPr="002524D0" w:rsidTr="00194421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9E2131" w:rsidRPr="00B10B0C" w:rsidRDefault="009E2131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:rsidR="009E2131" w:rsidRPr="00B10B0C" w:rsidRDefault="009E2131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2131" w:rsidRPr="004255C9" w:rsidRDefault="00C600A2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6,861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9E2131" w:rsidRPr="004255C9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2131" w:rsidRPr="004255C9" w:rsidRDefault="009E2131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55C9">
              <w:rPr>
                <w:rFonts w:ascii="Angsana New" w:hAnsi="Angsana New"/>
                <w:sz w:val="28"/>
                <w:szCs w:val="28"/>
                <w:lang w:val="en-US"/>
              </w:rPr>
              <w:t>4,383</w:t>
            </w:r>
          </w:p>
        </w:tc>
      </w:tr>
    </w:tbl>
    <w:p w:rsidR="00194421" w:rsidRDefault="00194421"/>
    <w:p w:rsidR="00194421" w:rsidRDefault="00194421"/>
    <w:p w:rsidR="004255C9" w:rsidRDefault="004255C9"/>
    <w:p w:rsidR="004255C9" w:rsidRDefault="004255C9"/>
    <w:p w:rsidR="004255C9" w:rsidRDefault="004255C9"/>
    <w:p w:rsidR="00194421" w:rsidRDefault="00194421"/>
    <w:tbl>
      <w:tblPr>
        <w:tblW w:w="9747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194421" w:rsidRPr="002524D0" w:rsidTr="00194421">
        <w:trPr>
          <w:trHeight w:val="369"/>
        </w:trPr>
        <w:tc>
          <w:tcPr>
            <w:tcW w:w="5353" w:type="dxa"/>
            <w:vAlign w:val="bottom"/>
          </w:tcPr>
          <w:p w:rsidR="00194421" w:rsidRPr="00B10B0C" w:rsidRDefault="00194421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4421" w:rsidRPr="00B10B0C" w:rsidRDefault="00194421" w:rsidP="0019442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4421" w:rsidRPr="00C8551D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94421" w:rsidRPr="002524D0" w:rsidTr="00194421">
        <w:trPr>
          <w:trHeight w:val="369"/>
        </w:trPr>
        <w:tc>
          <w:tcPr>
            <w:tcW w:w="5353" w:type="dxa"/>
            <w:vAlign w:val="bottom"/>
          </w:tcPr>
          <w:p w:rsidR="00194421" w:rsidRPr="00B10B0C" w:rsidRDefault="00194421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94421" w:rsidRPr="00B10B0C" w:rsidRDefault="00194421" w:rsidP="0019442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4421" w:rsidRPr="00613099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194421" w:rsidRPr="00C8551D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4421" w:rsidRPr="00613099" w:rsidRDefault="00194421" w:rsidP="0019442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94421" w:rsidRPr="002524D0" w:rsidTr="00194421">
        <w:trPr>
          <w:trHeight w:val="369"/>
        </w:trPr>
        <w:tc>
          <w:tcPr>
            <w:tcW w:w="5353" w:type="dxa"/>
            <w:vAlign w:val="bottom"/>
          </w:tcPr>
          <w:p w:rsidR="00194421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284" w:type="dxa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94421" w:rsidRPr="002524D0" w:rsidTr="00194421">
        <w:trPr>
          <w:trHeight w:val="283"/>
        </w:trPr>
        <w:tc>
          <w:tcPr>
            <w:tcW w:w="5353" w:type="dxa"/>
            <w:tcBorders>
              <w:bottom w:val="nil"/>
            </w:tcBorders>
            <w:vAlign w:val="bottom"/>
          </w:tcPr>
          <w:p w:rsidR="00194421" w:rsidRPr="00AD739B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284" w:type="dxa"/>
            <w:tcBorders>
              <w:bottom w:val="nil"/>
            </w:tcBorders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bottom"/>
          </w:tcPr>
          <w:p w:rsidR="00194421" w:rsidRPr="00B10B0C" w:rsidRDefault="003C44EE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13,674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14,631</w:t>
            </w:r>
          </w:p>
        </w:tc>
      </w:tr>
      <w:tr w:rsidR="00194421" w:rsidRPr="002524D0" w:rsidTr="00194421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194421" w:rsidRPr="00B10B0C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bottom w:val="nil"/>
            </w:tcBorders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4421" w:rsidRPr="00B10B0C" w:rsidRDefault="003C44EE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266</w:t>
            </w:r>
          </w:p>
        </w:tc>
      </w:tr>
      <w:tr w:rsidR="00194421" w:rsidRPr="002524D0" w:rsidTr="00194421">
        <w:trPr>
          <w:trHeight w:val="369"/>
        </w:trPr>
        <w:tc>
          <w:tcPr>
            <w:tcW w:w="5353" w:type="dxa"/>
            <w:tcBorders>
              <w:bottom w:val="nil"/>
            </w:tcBorders>
            <w:vAlign w:val="bottom"/>
          </w:tcPr>
          <w:p w:rsidR="00194421" w:rsidRPr="00B10B0C" w:rsidRDefault="00194421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:rsidR="00194421" w:rsidRPr="00B10B0C" w:rsidRDefault="00194421" w:rsidP="0019442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4421" w:rsidRPr="007731E4" w:rsidRDefault="003C44EE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14,036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194421" w:rsidRPr="00B10B0C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4421" w:rsidRPr="007731E4" w:rsidRDefault="00194421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14,897</w:t>
            </w:r>
          </w:p>
        </w:tc>
      </w:tr>
    </w:tbl>
    <w:p w:rsidR="007B3030" w:rsidRPr="00E815C3" w:rsidRDefault="0012600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675" w:type="dxa"/>
        <w:tblInd w:w="108" w:type="dxa"/>
        <w:tblLook w:val="0000" w:firstRow="0" w:lastRow="0" w:firstColumn="0" w:lastColumn="0" w:noHBand="0" w:noVBand="0"/>
      </w:tblPr>
      <w:tblGrid>
        <w:gridCol w:w="4535"/>
        <w:gridCol w:w="1106"/>
        <w:gridCol w:w="236"/>
        <w:gridCol w:w="1757"/>
        <w:gridCol w:w="284"/>
        <w:gridCol w:w="1757"/>
      </w:tblGrid>
      <w:tr w:rsidR="006E53F1" w:rsidRPr="00C8551D" w:rsidTr="00433883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6E53F1" w:rsidRPr="00C8551D" w:rsidRDefault="006E53F1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014A" w:rsidRPr="00C8551D" w:rsidTr="0081014A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81014A" w:rsidRPr="00C8551D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1014A" w:rsidRPr="00C8551D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</w:tcBorders>
            <w:vAlign w:val="bottom"/>
          </w:tcPr>
          <w:p w:rsidR="0081014A" w:rsidRPr="00C8551D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433883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433883" w:rsidRPr="00C8551D" w:rsidTr="00433883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433883" w:rsidRPr="00C8551D" w:rsidRDefault="00433883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433883" w:rsidRPr="00C8551D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Align w:val="bottom"/>
          </w:tcPr>
          <w:p w:rsidR="00433883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14A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81014A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1014A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81014A" w:rsidRPr="00C8551D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1014A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C74A72" w:rsidRPr="00C8551D" w:rsidRDefault="003C44EE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139,948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140,11</w:t>
            </w:r>
            <w:r w:rsidR="002C38D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146,207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(3,620)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(5,206)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136,49</w:t>
            </w:r>
            <w:r w:rsidR="002C38D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141,001</w:t>
            </w:r>
          </w:p>
        </w:tc>
      </w:tr>
      <w:tr w:rsidR="00C74A72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C74A72" w:rsidRPr="00C8551D" w:rsidRDefault="003C44EE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C74A72" w:rsidRPr="00C8551D" w:rsidRDefault="00C74A72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C74A72" w:rsidRPr="00C8551D" w:rsidRDefault="003C44EE" w:rsidP="00F733F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13,79</w:t>
            </w:r>
            <w:r w:rsidR="00F733F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C74A72" w:rsidRPr="00C8551D" w:rsidRDefault="00C74A72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12,508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C74A72" w:rsidRPr="00C8551D" w:rsidRDefault="003C44EE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C74A72" w:rsidRPr="00C8551D" w:rsidRDefault="00C74A72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F733F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</w:t>
            </w:r>
            <w:r w:rsidR="00F733F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C74A72" w:rsidRPr="00C8551D" w:rsidRDefault="00C74A72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1,746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15,593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A72" w:rsidRPr="00C8551D" w:rsidRDefault="00C74A72" w:rsidP="00C74A7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06" w:type="dxa"/>
          </w:tcPr>
          <w:p w:rsidR="00C74A72" w:rsidRPr="00C8551D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74A72" w:rsidRPr="00C8551D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152,088</w:t>
            </w:r>
          </w:p>
        </w:tc>
        <w:tc>
          <w:tcPr>
            <w:tcW w:w="284" w:type="dxa"/>
            <w:vAlign w:val="center"/>
          </w:tcPr>
          <w:p w:rsidR="00C74A72" w:rsidRPr="00C8551D" w:rsidRDefault="00C74A72" w:rsidP="00C74A7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74A72" w:rsidRPr="00C8551D" w:rsidRDefault="00C74A72" w:rsidP="00C74A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156,155</w:t>
            </w:r>
          </w:p>
        </w:tc>
      </w:tr>
    </w:tbl>
    <w:p w:rsidR="00A4096F" w:rsidRPr="00C8551D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C8551D" w:rsidRDefault="00A4096F" w:rsidP="00A4096F">
      <w:pPr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br w:type="page"/>
      </w:r>
    </w:p>
    <w:p w:rsidR="00D127B9" w:rsidRPr="00C8551D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C8551D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C8551D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417130" w:rsidRPr="00C8551D" w:rsidTr="00433883">
        <w:trPr>
          <w:trHeight w:hRule="exact" w:val="432"/>
        </w:trPr>
        <w:tc>
          <w:tcPr>
            <w:tcW w:w="4360" w:type="dxa"/>
          </w:tcPr>
          <w:p w:rsidR="00417130" w:rsidRPr="00C8551D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:rsidR="00417130" w:rsidRPr="00C8551D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C8551D" w:rsidTr="00313595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433883" w:rsidRPr="00C8551D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:rsidR="00433883" w:rsidRPr="00C8551D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433883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C8551D" w:rsidTr="00433883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433883" w:rsidRPr="00C8551D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:rsidR="00433883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C8551D" w:rsidTr="000F18C6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433883" w:rsidRPr="00C8551D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33883" w:rsidRPr="00C8551D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3883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433883" w:rsidRPr="00C8551D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:rsidR="00433883" w:rsidRPr="00C8551D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C8551D" w:rsidTr="000F18C6">
        <w:trPr>
          <w:trHeight w:hRule="exact" w:val="432"/>
        </w:trPr>
        <w:tc>
          <w:tcPr>
            <w:tcW w:w="4360" w:type="dxa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33883" w:rsidRPr="00C8551D" w:rsidRDefault="00433883" w:rsidP="00C74A7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3883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74A72" w:rsidRPr="00C8551D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C8551D" w:rsidRDefault="003C44EE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C8551D" w:rsidRDefault="00C74A72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</w:tr>
      <w:tr w:rsidR="00C74A72" w:rsidRPr="00C8551D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C8551D" w:rsidRDefault="003C44EE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74A72" w:rsidRPr="00C8551D" w:rsidRDefault="00C74A72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C8551D" w:rsidRDefault="00C74A72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</w:tr>
      <w:tr w:rsidR="00C74A72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C74A72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119,462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113,964</w:t>
            </w:r>
          </w:p>
        </w:tc>
      </w:tr>
      <w:tr w:rsidR="00C74A72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16,442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24,560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2,433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1,325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3,271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3,880</w:t>
            </w:r>
          </w:p>
        </w:tc>
      </w:tr>
      <w:tr w:rsidR="00C74A72" w:rsidRPr="00C8551D" w:rsidTr="0031781C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74A72" w:rsidRPr="00C8551D" w:rsidRDefault="003C44EE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139,948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C74A72" w:rsidRPr="00C8551D" w:rsidRDefault="00C74A72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74A72" w:rsidRPr="00C8551D" w:rsidRDefault="00C74A72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146,162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(3,620)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(5,206)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3C44EE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136,328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140,956</w:t>
            </w:r>
          </w:p>
        </w:tc>
      </w:tr>
    </w:tbl>
    <w:p w:rsidR="00277882" w:rsidRPr="00C8551D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C8551D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C8551D">
        <w:rPr>
          <w:rFonts w:ascii="Angsana New" w:hAnsi="Angsana New" w:cs="Angsana New"/>
          <w:cs/>
        </w:rPr>
        <w:t>ค่าเผื่อหนี้สงสัยจะสูญ</w:t>
      </w:r>
      <w:r w:rsidRPr="00C8551D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C8551D">
        <w:rPr>
          <w:rFonts w:ascii="Angsana New" w:hAnsi="Angsana New" w:cs="Angsana New"/>
          <w:cs/>
        </w:rPr>
        <w:t xml:space="preserve">ณ </w:t>
      </w:r>
      <w:r w:rsidRPr="00C8551D">
        <w:rPr>
          <w:rFonts w:ascii="Angsana New" w:hAnsi="Angsana New" w:cs="Angsana New"/>
          <w:cs/>
        </w:rPr>
        <w:t xml:space="preserve">วันที่ </w:t>
      </w:r>
      <w:r w:rsidR="00074A1A" w:rsidRPr="00074A1A">
        <w:rPr>
          <w:rFonts w:ascii="Angsana New" w:hAnsi="Angsana New" w:cs="Angsana New"/>
        </w:rPr>
        <w:t xml:space="preserve">31 </w:t>
      </w:r>
      <w:r w:rsidR="00074A1A" w:rsidRPr="00074A1A">
        <w:rPr>
          <w:rFonts w:ascii="Angsana New" w:hAnsi="Angsana New" w:cs="Angsana New" w:hint="cs"/>
          <w:cs/>
        </w:rPr>
        <w:t>ธันวาคม</w:t>
      </w:r>
      <w:r w:rsidR="00074A1A" w:rsidRPr="00074A1A">
        <w:rPr>
          <w:rFonts w:ascii="Angsana New" w:hAnsi="Angsana New" w:cs="Angsana New"/>
          <w:cs/>
        </w:rPr>
        <w:t xml:space="preserve"> </w:t>
      </w:r>
      <w:r w:rsidR="00C74A72">
        <w:rPr>
          <w:rFonts w:ascii="Angsana New" w:hAnsi="Angsana New" w:cs="Angsana New"/>
        </w:rPr>
        <w:t>2562</w:t>
      </w:r>
      <w:r w:rsidRPr="00C8551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370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211"/>
        <w:gridCol w:w="1701"/>
      </w:tblGrid>
      <w:tr w:rsidR="006C7998" w:rsidRPr="00C8551D" w:rsidTr="00014D18">
        <w:trPr>
          <w:cantSplit/>
          <w:trHeight w:hRule="exact" w:val="432"/>
        </w:trPr>
        <w:tc>
          <w:tcPr>
            <w:tcW w:w="4324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6C7998" w:rsidRPr="00C8551D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655A7B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:rsidR="002D7D4D" w:rsidRPr="00E0766A" w:rsidRDefault="002D7D4D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E076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076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076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0766A">
              <w:rPr>
                <w:rFonts w:ascii="Angsana New" w:hAnsi="Angsana New"/>
                <w:sz w:val="28"/>
                <w:szCs w:val="28"/>
              </w:rPr>
              <w:t>256</w:t>
            </w:r>
            <w:r w:rsidR="00083FB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D7D4D" w:rsidRPr="00655A7B" w:rsidRDefault="0031781C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(5,206</w:t>
            </w:r>
            <w:r w:rsidR="00655A7B" w:rsidRPr="00655A7B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  <w:tr w:rsidR="002D7D4D" w:rsidRPr="00C8551D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:rsidR="002D7D4D" w:rsidRPr="002D7D4D" w:rsidRDefault="002D7D4D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2D7D4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655A7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ยอดลดลงระหว่างปี</w:t>
            </w:r>
          </w:p>
        </w:tc>
        <w:tc>
          <w:tcPr>
            <w:tcW w:w="1134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7D4D" w:rsidRPr="00C8551D" w:rsidRDefault="003C44EE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1,586</w:t>
            </w:r>
          </w:p>
        </w:tc>
      </w:tr>
      <w:tr w:rsidR="002D7D4D" w:rsidRPr="00C8551D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:rsidR="002D7D4D" w:rsidRPr="00E0766A" w:rsidRDefault="002D7D4D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E0766A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E0766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0766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74A1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0766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74A1A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  <w:r w:rsidRPr="00E0766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0766A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D7D4D" w:rsidRPr="00E0766A" w:rsidRDefault="003C44EE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(3,620)</w:t>
            </w:r>
          </w:p>
        </w:tc>
      </w:tr>
    </w:tbl>
    <w:p w:rsidR="006C7B9F" w:rsidRPr="00C8551D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0940DA" w:rsidRPr="009D2D95" w:rsidRDefault="000940DA" w:rsidP="009D2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cs/>
        </w:rPr>
      </w:pPr>
    </w:p>
    <w:p w:rsidR="007B3030" w:rsidRDefault="009D2D95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074A1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Pr="00074A1A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74A1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528"/>
        <w:gridCol w:w="284"/>
        <w:gridCol w:w="1701"/>
        <w:gridCol w:w="236"/>
        <w:gridCol w:w="1607"/>
      </w:tblGrid>
      <w:tr w:rsidR="009D2D95" w:rsidRPr="00B10B0C" w:rsidTr="00433883">
        <w:trPr>
          <w:cantSplit/>
          <w:trHeight w:val="340"/>
        </w:trPr>
        <w:tc>
          <w:tcPr>
            <w:tcW w:w="5528" w:type="dxa"/>
          </w:tcPr>
          <w:p w:rsidR="009D2D95" w:rsidRPr="00B10B0C" w:rsidRDefault="009D2D95" w:rsidP="006A120C">
            <w:pPr>
              <w:pStyle w:val="1"/>
              <w:widowControl/>
              <w:spacing w:line="216" w:lineRule="auto"/>
              <w:ind w:left="284" w:right="0" w:firstLine="142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9D2D95" w:rsidRPr="00B10B0C" w:rsidRDefault="009D2D95" w:rsidP="006A12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9D2D95" w:rsidRPr="00B10B0C" w:rsidRDefault="009D2D95" w:rsidP="006A12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B10B0C" w:rsidTr="00433883">
        <w:trPr>
          <w:cantSplit/>
          <w:trHeight w:val="340"/>
        </w:trPr>
        <w:tc>
          <w:tcPr>
            <w:tcW w:w="5528" w:type="dxa"/>
          </w:tcPr>
          <w:p w:rsidR="00AE39AC" w:rsidRPr="00B10B0C" w:rsidRDefault="00AE39AC" w:rsidP="006A120C">
            <w:pPr>
              <w:pStyle w:val="1"/>
              <w:widowControl/>
              <w:spacing w:line="216" w:lineRule="auto"/>
              <w:ind w:left="284" w:right="0" w:firstLine="142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AE39AC" w:rsidRPr="00B10B0C" w:rsidRDefault="00AE39AC" w:rsidP="006A12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  <w:vAlign w:val="center"/>
          </w:tcPr>
          <w:p w:rsidR="00AE39AC" w:rsidRPr="00B10B0C" w:rsidRDefault="00AE39AC" w:rsidP="00AE39A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B5F0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</w:tc>
      </w:tr>
      <w:tr w:rsidR="00433883" w:rsidRPr="00B10B0C" w:rsidTr="00433883">
        <w:trPr>
          <w:cantSplit/>
          <w:trHeight w:val="340"/>
        </w:trPr>
        <w:tc>
          <w:tcPr>
            <w:tcW w:w="5528" w:type="dxa"/>
          </w:tcPr>
          <w:p w:rsidR="00433883" w:rsidRPr="00B10B0C" w:rsidRDefault="00433883" w:rsidP="00433883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3883" w:rsidRPr="00B10B0C" w:rsidRDefault="00433883" w:rsidP="0043388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B10B0C" w:rsidTr="00433883">
        <w:trPr>
          <w:cantSplit/>
          <w:trHeight w:val="340"/>
        </w:trPr>
        <w:tc>
          <w:tcPr>
            <w:tcW w:w="5528" w:type="dxa"/>
          </w:tcPr>
          <w:p w:rsidR="00433883" w:rsidRPr="00B10B0C" w:rsidRDefault="00433883" w:rsidP="00433883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3883" w:rsidRPr="00B10B0C" w:rsidRDefault="00433883" w:rsidP="0043388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1D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1D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B10B0C" w:rsidTr="009D2D95">
        <w:trPr>
          <w:cantSplit/>
          <w:trHeight w:val="340"/>
        </w:trPr>
        <w:tc>
          <w:tcPr>
            <w:tcW w:w="5528" w:type="dxa"/>
          </w:tcPr>
          <w:p w:rsidR="00433883" w:rsidRPr="00B10B0C" w:rsidRDefault="00433883" w:rsidP="00433883">
            <w:pPr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284" w:type="dxa"/>
          </w:tcPr>
          <w:p w:rsidR="00433883" w:rsidRPr="00B10B0C" w:rsidRDefault="00433883" w:rsidP="0043388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ind w:firstLine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261D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:rsidR="00433883" w:rsidRPr="00D261D5" w:rsidRDefault="00433883" w:rsidP="00C74A72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1D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61D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74A7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3883" w:rsidRPr="00B10B0C" w:rsidTr="007412A1">
        <w:trPr>
          <w:trHeight w:val="17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B10B0C" w:rsidRDefault="00433883" w:rsidP="00433883">
            <w:pPr>
              <w:tabs>
                <w:tab w:val="clear" w:pos="227"/>
                <w:tab w:val="clear" w:pos="454"/>
              </w:tabs>
              <w:spacing w:line="216" w:lineRule="auto"/>
              <w:ind w:left="17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33883" w:rsidRPr="00B10B0C" w:rsidRDefault="00433883" w:rsidP="00433883">
            <w:pPr>
              <w:spacing w:line="216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33883" w:rsidRPr="00B10B0C" w:rsidRDefault="00FE2FAE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355,009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433883" w:rsidRPr="00B10B0C" w:rsidRDefault="00433883" w:rsidP="00433883">
            <w:pPr>
              <w:spacing w:line="216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33883" w:rsidRPr="00B10B0C" w:rsidRDefault="00C74A72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308,614</w:t>
            </w:r>
          </w:p>
        </w:tc>
      </w:tr>
    </w:tbl>
    <w:p w:rsidR="002D7D4D" w:rsidRPr="009D2D95" w:rsidRDefault="009D2D95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D2D95">
        <w:rPr>
          <w:rFonts w:ascii="Angsana New" w:hAnsi="Angsana New"/>
          <w:b/>
          <w:bCs/>
          <w:sz w:val="28"/>
          <w:szCs w:val="28"/>
          <w:cs/>
          <w:lang w:val="en-GB"/>
        </w:rPr>
        <w:t>เงินลงทุน</w:t>
      </w:r>
      <w:r w:rsidR="00AB165F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ในหลักทรัพย์เผื่อขาย - หุ้นทุน </w:t>
      </w:r>
      <w:r w:rsidR="00AB165F">
        <w:rPr>
          <w:rFonts w:ascii="Angsana New" w:hAnsi="Angsana New"/>
          <w:b/>
          <w:bCs/>
          <w:sz w:val="28"/>
          <w:szCs w:val="28"/>
        </w:rPr>
        <w:t>-</w:t>
      </w:r>
      <w:r w:rsidRPr="009D2D95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77"/>
        <w:gridCol w:w="1734"/>
        <w:gridCol w:w="236"/>
        <w:gridCol w:w="1560"/>
        <w:gridCol w:w="236"/>
        <w:gridCol w:w="1479"/>
      </w:tblGrid>
      <w:tr w:rsidR="00BA3355" w:rsidRPr="00C8551D" w:rsidTr="00313595">
        <w:trPr>
          <w:trHeight w:hRule="exact" w:val="432"/>
        </w:trPr>
        <w:tc>
          <w:tcPr>
            <w:tcW w:w="4077" w:type="dxa"/>
          </w:tcPr>
          <w:p w:rsidR="00BA3355" w:rsidRPr="00C8551D" w:rsidRDefault="00BA3355" w:rsidP="002D7D4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C8551D" w:rsidTr="00313595">
        <w:trPr>
          <w:trHeight w:hRule="exact" w:val="371"/>
        </w:trPr>
        <w:tc>
          <w:tcPr>
            <w:tcW w:w="4077" w:type="dxa"/>
          </w:tcPr>
          <w:p w:rsidR="00AE39AC" w:rsidRPr="00C8551D" w:rsidRDefault="00AE39AC" w:rsidP="0031359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AE39AC" w:rsidRPr="00AE39AC" w:rsidRDefault="00AE39AC" w:rsidP="0031359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AE39A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595" w:rsidRPr="00C8551D" w:rsidTr="00313595">
        <w:trPr>
          <w:trHeight w:hRule="exact" w:val="432"/>
        </w:trPr>
        <w:tc>
          <w:tcPr>
            <w:tcW w:w="4077" w:type="dxa"/>
          </w:tcPr>
          <w:p w:rsidR="00313595" w:rsidRPr="00313595" w:rsidRDefault="0031359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31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313595">
        <w:trPr>
          <w:trHeight w:hRule="exact" w:val="432"/>
        </w:trPr>
        <w:tc>
          <w:tcPr>
            <w:tcW w:w="4077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313595">
        <w:trPr>
          <w:trHeight w:hRule="exact" w:val="432"/>
        </w:trPr>
        <w:tc>
          <w:tcPr>
            <w:tcW w:w="4077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A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6644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EC00BC" w:rsidRPr="0096644D">
              <w:rPr>
                <w:rFonts w:ascii="Angsana New" w:hAnsi="Angsana New"/>
                <w:sz w:val="28"/>
                <w:szCs w:val="28"/>
              </w:rPr>
              <w:t>4</w:t>
            </w:r>
            <w:r w:rsidRPr="009664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D2D95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C086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</w:t>
            </w:r>
            <w:r w:rsidR="001076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</w:t>
            </w:r>
            <w:r w:rsidR="003F2A7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119,20</w:t>
            </w:r>
            <w:r w:rsidR="00253F6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136,163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20,56</w:t>
            </w:r>
            <w:r w:rsidR="0010769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0603D6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156,73</w:t>
            </w:r>
            <w:r w:rsidR="0010769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3714E2" w:rsidRPr="00C8551D" w:rsidTr="00C74A72">
        <w:trPr>
          <w:trHeight w:hRule="exact" w:val="431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C086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74A7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C74A7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119,288</w:t>
            </w:r>
          </w:p>
        </w:tc>
      </w:tr>
      <w:tr w:rsidR="00C74A7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135,703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156,813</w:t>
            </w:r>
          </w:p>
        </w:tc>
      </w:tr>
    </w:tbl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B7A6B" w:rsidRDefault="000B7A6B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B7A6B" w:rsidRDefault="000B7A6B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B7A6B" w:rsidRDefault="000B7A6B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BA3355" w:rsidRPr="00C8551D" w:rsidRDefault="00BA3355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cs/>
        </w:rPr>
        <w:sectPr w:rsidR="00BA3355" w:rsidRPr="00C8551D" w:rsidSect="00AF2634">
          <w:headerReference w:type="default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8"/>
          <w:cols w:space="720"/>
          <w:docGrid w:linePitch="245"/>
        </w:sectPr>
      </w:pPr>
    </w:p>
    <w:p w:rsidR="00CD4062" w:rsidRPr="00C35082" w:rsidRDefault="006E3C5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12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4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57"/>
        <w:gridCol w:w="1418"/>
        <w:gridCol w:w="283"/>
        <w:gridCol w:w="993"/>
        <w:gridCol w:w="236"/>
        <w:gridCol w:w="1039"/>
        <w:gridCol w:w="284"/>
        <w:gridCol w:w="850"/>
        <w:gridCol w:w="284"/>
        <w:gridCol w:w="992"/>
        <w:gridCol w:w="284"/>
        <w:gridCol w:w="1134"/>
        <w:gridCol w:w="283"/>
        <w:gridCol w:w="992"/>
        <w:gridCol w:w="284"/>
        <w:gridCol w:w="1134"/>
      </w:tblGrid>
      <w:tr w:rsidR="007B231F" w:rsidRPr="00C8551D" w:rsidTr="00C35082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C8551D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C8551D" w:rsidTr="00C35082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C8551D" w:rsidTr="00C35082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001476" w:rsidRPr="00C8551D" w:rsidTr="00C35082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:rsidR="00001476" w:rsidRPr="0090275D" w:rsidRDefault="00C35082" w:rsidP="00C35082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  <w:vAlign w:val="bottom"/>
          </w:tcPr>
          <w:p w:rsidR="00001476" w:rsidRPr="0090275D" w:rsidRDefault="00613099" w:rsidP="00C35082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90275D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001476" w:rsidRPr="0090275D" w:rsidRDefault="00C35082" w:rsidP="00C74A72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001476" w:rsidRPr="00723FF3" w:rsidRDefault="00613099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3" w:type="dxa"/>
            <w:vAlign w:val="bottom"/>
          </w:tcPr>
          <w:p w:rsidR="00001476" w:rsidRPr="0090275D" w:rsidRDefault="00001476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001476" w:rsidRPr="00723FF3" w:rsidRDefault="00C35082" w:rsidP="00C74A72">
            <w:pPr>
              <w:pStyle w:val="a4"/>
              <w:widowControl/>
              <w:ind w:left="-143" w:right="-78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001476" w:rsidRPr="00723FF3" w:rsidRDefault="00613099" w:rsidP="00C74A72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C74A72" w:rsidRPr="00C8551D" w:rsidTr="00C35082">
        <w:trPr>
          <w:trHeight w:hRule="exact" w:val="432"/>
        </w:trPr>
        <w:tc>
          <w:tcPr>
            <w:tcW w:w="3424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36" w:type="dxa"/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84" w:type="dxa"/>
          </w:tcPr>
          <w:p w:rsidR="00C74A72" w:rsidRPr="00C8551D" w:rsidRDefault="00C74A72" w:rsidP="00C74A7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4" w:type="dxa"/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283" w:type="dxa"/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4" w:type="dxa"/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74A72" w:rsidRPr="00C8551D" w:rsidRDefault="00C74A72" w:rsidP="00C74A72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B70FF9" w:rsidRPr="00C8551D" w:rsidTr="00C35082">
        <w:trPr>
          <w:trHeight w:hRule="exact" w:val="432"/>
        </w:trPr>
        <w:tc>
          <w:tcPr>
            <w:tcW w:w="3424" w:type="dxa"/>
          </w:tcPr>
          <w:p w:rsidR="00B70FF9" w:rsidRPr="00C8551D" w:rsidRDefault="00B70FF9" w:rsidP="00AB165F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57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C74A72" w:rsidRPr="00C8551D" w:rsidTr="007412A1">
        <w:trPr>
          <w:trHeight w:hRule="exact" w:val="432"/>
        </w:trPr>
        <w:tc>
          <w:tcPr>
            <w:tcW w:w="3424" w:type="dxa"/>
          </w:tcPr>
          <w:p w:rsidR="00C74A72" w:rsidRPr="00C8551D" w:rsidRDefault="00C74A72" w:rsidP="00C74A72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 w:cs="Angsana New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 w:cs="Angsana New"/>
                <w:cs/>
              </w:rPr>
              <w:t>นิ</w:t>
            </w:r>
            <w:proofErr w:type="spellStart"/>
            <w:r w:rsidRPr="00C8551D">
              <w:rPr>
                <w:rFonts w:ascii="Angsana New" w:hAnsi="Angsana New" w:cs="Angsana New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 w:cs="Angsana New"/>
                <w:cs/>
              </w:rPr>
              <w:t xml:space="preserve"> จำกัด (มหาชน)</w:t>
            </w:r>
          </w:p>
        </w:tc>
        <w:tc>
          <w:tcPr>
            <w:tcW w:w="257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C74A72" w:rsidRPr="00C8551D" w:rsidRDefault="00C74A72" w:rsidP="0032608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4A72" w:rsidRPr="0010769F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10769F"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14</w:t>
            </w:r>
            <w:r w:rsidRPr="00C8551D">
              <w:rPr>
                <w:rFonts w:ascii="Angsana New" w:hAnsi="Angsana New" w:cs="Angsana New"/>
                <w:cs/>
              </w:rPr>
              <w:t>.</w:t>
            </w:r>
            <w:r w:rsidRPr="00613099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/>
              </w:rPr>
              <w:t>,</w:t>
            </w:r>
            <w:r w:rsidRPr="00613099">
              <w:rPr>
                <w:rFonts w:ascii="Angsana New" w:hAnsi="Angsana New" w:cs="Angsana New"/>
              </w:rPr>
              <w:t>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74A72" w:rsidRPr="00C8551D" w:rsidRDefault="000603D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74A72" w:rsidRPr="00C8551D" w:rsidRDefault="000603D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48,988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46,595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3424" w:type="dxa"/>
          </w:tcPr>
          <w:p w:rsidR="00C74A72" w:rsidRPr="00C8551D" w:rsidRDefault="00C74A72" w:rsidP="00C74A72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551D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57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4A72" w:rsidRPr="0010769F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0603D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(6,110)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(7,619)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0603D6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74A72" w:rsidRPr="00C8551D" w:rsidTr="007412A1">
        <w:trPr>
          <w:trHeight w:hRule="exact" w:val="432"/>
        </w:trPr>
        <w:tc>
          <w:tcPr>
            <w:tcW w:w="3424" w:type="dxa"/>
          </w:tcPr>
          <w:p w:rsidR="00C74A72" w:rsidRPr="00C8551D" w:rsidRDefault="00C74A72" w:rsidP="00C74A72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C8551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57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C74A72" w:rsidRPr="00C8551D" w:rsidRDefault="00C74A72" w:rsidP="00C74A7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4A72" w:rsidRPr="00C8551D" w:rsidRDefault="000603D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63,822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62,313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4A72" w:rsidRPr="00C8551D" w:rsidRDefault="000603D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48,988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74A72" w:rsidRPr="00C8551D" w:rsidRDefault="00C74A72" w:rsidP="00C74A72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4A72" w:rsidRPr="00C8551D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46,595</w:t>
            </w:r>
          </w:p>
        </w:tc>
      </w:tr>
    </w:tbl>
    <w:p w:rsidR="00B76E70" w:rsidRDefault="00B76E70"/>
    <w:p w:rsidR="00B76E70" w:rsidRPr="00B76E70" w:rsidRDefault="00B76E70" w:rsidP="00AB165F">
      <w:pPr>
        <w:tabs>
          <w:tab w:val="clear" w:pos="227"/>
          <w:tab w:val="clear" w:pos="454"/>
          <w:tab w:val="clear" w:pos="680"/>
          <w:tab w:val="clear" w:pos="907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ที่มีการซื้อ</w:t>
      </w:r>
      <w:r w:rsidRPr="000603D6">
        <w:rPr>
          <w:rFonts w:ascii="Angsana New" w:hAnsi="Angsana New" w:hint="cs"/>
          <w:sz w:val="28"/>
          <w:szCs w:val="28"/>
          <w:cs/>
        </w:rPr>
        <w:t xml:space="preserve">ขายในตลาดหลักทรัพย์ฯ ณ วันที่  </w:t>
      </w:r>
      <w:r w:rsidRPr="000603D6">
        <w:rPr>
          <w:rFonts w:ascii="Angsana New" w:hAnsi="Angsana New"/>
          <w:sz w:val="28"/>
          <w:szCs w:val="28"/>
        </w:rPr>
        <w:t xml:space="preserve">31 </w:t>
      </w:r>
      <w:r w:rsidRPr="000603D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74A72" w:rsidRPr="000603D6">
        <w:rPr>
          <w:rFonts w:ascii="Angsana New" w:hAnsi="Angsana New"/>
          <w:sz w:val="28"/>
          <w:szCs w:val="28"/>
        </w:rPr>
        <w:t>2562</w:t>
      </w:r>
      <w:r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0603D6">
        <w:rPr>
          <w:rFonts w:ascii="Angsana New" w:hAnsi="Angsana New"/>
          <w:sz w:val="28"/>
          <w:szCs w:val="28"/>
        </w:rPr>
        <w:t>256</w:t>
      </w:r>
      <w:r w:rsidR="00C74A72" w:rsidRPr="000603D6">
        <w:rPr>
          <w:rFonts w:ascii="Angsana New" w:hAnsi="Angsana New"/>
          <w:sz w:val="28"/>
          <w:szCs w:val="28"/>
        </w:rPr>
        <w:t>1</w:t>
      </w:r>
      <w:r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0603D6" w:rsidRPr="000603D6">
        <w:rPr>
          <w:rFonts w:ascii="Angsana New" w:hAnsi="Angsana New"/>
          <w:sz w:val="28"/>
          <w:szCs w:val="28"/>
        </w:rPr>
        <w:t>6.11</w:t>
      </w:r>
      <w:r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C74A72" w:rsidRPr="000603D6">
        <w:rPr>
          <w:rFonts w:ascii="Angsana New" w:hAnsi="Angsana New"/>
          <w:sz w:val="28"/>
          <w:szCs w:val="28"/>
        </w:rPr>
        <w:t xml:space="preserve">7.62 </w:t>
      </w:r>
      <w:r w:rsidRPr="000603D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B91E99">
        <w:rPr>
          <w:rFonts w:ascii="Angsana New" w:hAnsi="Angsana New"/>
          <w:sz w:val="28"/>
          <w:szCs w:val="28"/>
        </w:rPr>
        <w:t>2562</w:t>
      </w:r>
      <w:r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 w:hint="cs"/>
          <w:sz w:val="28"/>
          <w:szCs w:val="28"/>
          <w:cs/>
        </w:rPr>
        <w:t>บริษัทบันทึกการโอนกลับค่าเผื่อการด้อยค่</w:t>
      </w:r>
      <w:r w:rsidR="007412A1" w:rsidRPr="000603D6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0603D6" w:rsidRPr="000603D6">
        <w:rPr>
          <w:rFonts w:ascii="Angsana New" w:hAnsi="Angsana New"/>
          <w:sz w:val="28"/>
          <w:szCs w:val="28"/>
        </w:rPr>
        <w:t xml:space="preserve"> 1.51</w:t>
      </w:r>
      <w:r w:rsidRPr="000603D6">
        <w:rPr>
          <w:rFonts w:ascii="Angsana New" w:hAnsi="Angsana New"/>
          <w:sz w:val="28"/>
          <w:szCs w:val="28"/>
        </w:rPr>
        <w:t xml:space="preserve"> </w:t>
      </w:r>
      <w:r w:rsidRPr="000603D6">
        <w:rPr>
          <w:rFonts w:ascii="Angsana New" w:hAnsi="Angsana New" w:hint="cs"/>
          <w:sz w:val="28"/>
          <w:szCs w:val="28"/>
          <w:cs/>
        </w:rPr>
        <w:t>ล้านบาท เนื่องจากราคาซื้อขายครั้งล่าสุดสูงขึ้นจากปีก่อน</w:t>
      </w:r>
    </w:p>
    <w:p w:rsidR="000E19AF" w:rsidRPr="00B76E70" w:rsidRDefault="000E19AF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0E19AF" w:rsidRPr="00B76E70" w:rsidSect="008A7A57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1440" w:bottom="994" w:left="1411" w:header="1282" w:footer="446" w:gutter="0"/>
          <w:cols w:space="720"/>
          <w:docGrid w:linePitch="245"/>
        </w:sect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D3AA6" w:rsidRPr="0075603C" w:rsidRDefault="009A229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-2"/>
          <w:sz w:val="28"/>
          <w:szCs w:val="28"/>
          <w:lang w:val="en-US"/>
        </w:rPr>
      </w:pPr>
      <w:r w:rsidRPr="002524D0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Pr="002524D0">
        <w:rPr>
          <w:rFonts w:ascii="Angsana New" w:hAnsi="Angsana New" w:cs="Angsana New"/>
          <w:sz w:val="28"/>
          <w:szCs w:val="28"/>
          <w:cs/>
        </w:rPr>
        <w:t>ที่</w:t>
      </w:r>
      <w:r w:rsidR="00FD002A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2524D0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ณ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วันที่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FD002A">
        <w:rPr>
          <w:rFonts w:ascii="Angsana New" w:hAnsi="Angsana New" w:cs="Angsana New"/>
          <w:sz w:val="28"/>
          <w:szCs w:val="28"/>
          <w:lang w:val="en-US"/>
        </w:rPr>
        <w:t>31</w:t>
      </w:r>
      <w:r w:rsidR="00FD002A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lang w:val="en-US"/>
        </w:rPr>
        <w:t>256</w:t>
      </w:r>
      <w:r w:rsidR="00EF2B8C">
        <w:rPr>
          <w:rFonts w:ascii="Angsana New" w:hAnsi="Angsana New" w:cs="Angsana New"/>
          <w:sz w:val="28"/>
          <w:szCs w:val="28"/>
          <w:lang w:val="en-US"/>
        </w:rPr>
        <w:t>2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สำหรับปี</w:t>
      </w:r>
      <w:r w:rsidR="00FD002A">
        <w:rPr>
          <w:rFonts w:ascii="Angsana New" w:hAnsi="Angsana New" w:cs="Angsana New"/>
          <w:sz w:val="28"/>
          <w:szCs w:val="28"/>
          <w:cs/>
        </w:rPr>
        <w:t>สิ้นส</w:t>
      </w:r>
      <w:r w:rsidR="00FD002A">
        <w:rPr>
          <w:rFonts w:ascii="Angsana New" w:hAnsi="Angsana New" w:cs="Angsana New" w:hint="cs"/>
          <w:sz w:val="28"/>
          <w:szCs w:val="28"/>
          <w:cs/>
        </w:rPr>
        <w:t>ุด</w:t>
      </w:r>
      <w:r w:rsidRPr="002524D0">
        <w:rPr>
          <w:rFonts w:ascii="Angsana New" w:hAnsi="Angsana New" w:cs="Angsana New"/>
          <w:sz w:val="28"/>
          <w:szCs w:val="28"/>
          <w:cs/>
        </w:rPr>
        <w:t>วันที่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B10B0C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</w:t>
      </w:r>
      <w:r w:rsidR="00FD002A" w:rsidRPr="00B10B0C">
        <w:rPr>
          <w:rFonts w:ascii="Angsana New" w:hAnsi="Angsana New" w:cs="Angsana New"/>
          <w:sz w:val="28"/>
          <w:szCs w:val="28"/>
          <w:lang w:val="en-US"/>
        </w:rPr>
        <w:t>256</w:t>
      </w:r>
      <w:r w:rsidR="00C74A72">
        <w:rPr>
          <w:rFonts w:ascii="Angsana New" w:hAnsi="Angsana New" w:cs="Angsana New"/>
          <w:sz w:val="28"/>
          <w:szCs w:val="28"/>
          <w:lang w:val="en-US"/>
        </w:rPr>
        <w:t>2</w:t>
      </w:r>
      <w:r w:rsidR="00FD002A" w:rsidRPr="00B10B0C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รวม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>สำหรับปี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B10B0C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B10B0C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</w:t>
      </w:r>
      <w:r w:rsidR="00FD002A">
        <w:rPr>
          <w:rFonts w:ascii="Angsana New" w:hAnsi="Angsana New" w:cs="Angsana New"/>
          <w:sz w:val="28"/>
          <w:szCs w:val="28"/>
          <w:lang w:val="en-US"/>
        </w:rPr>
        <w:t>256</w:t>
      </w:r>
      <w:r w:rsidR="00C74A72">
        <w:rPr>
          <w:rFonts w:ascii="Angsana New" w:hAnsi="Angsana New" w:cs="Angsana New"/>
          <w:sz w:val="28"/>
          <w:szCs w:val="28"/>
          <w:lang w:val="en-US"/>
        </w:rPr>
        <w:t>2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proofErr w:type="spellStart"/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นิวพลัส</w:t>
      </w:r>
      <w:proofErr w:type="spellEnd"/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นิ</w:t>
      </w:r>
      <w:proofErr w:type="spellStart"/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ตติ้ง</w:t>
      </w:r>
      <w:proofErr w:type="spellEnd"/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จำกัด(มหาชน) และบริษัทย่อย ซึ่ง</w:t>
      </w:r>
      <w:r w:rsidR="00385EF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255085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FD002A" w:rsidRPr="00255085">
        <w:rPr>
          <w:rFonts w:ascii="Angsana New" w:hAnsi="Angsana New" w:cs="Angsana New"/>
          <w:sz w:val="28"/>
          <w:szCs w:val="28"/>
          <w:cs/>
          <w:lang w:val="en-US"/>
        </w:rPr>
        <w:t>ธันวาคม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C74A72">
        <w:rPr>
          <w:rFonts w:ascii="Angsana New" w:hAnsi="Angsana New" w:cs="Angsana New"/>
          <w:sz w:val="28"/>
          <w:szCs w:val="28"/>
          <w:lang w:val="en-US"/>
        </w:rPr>
        <w:t>2562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C74A72">
        <w:rPr>
          <w:rFonts w:ascii="Angsana New" w:hAnsi="Angsana New" w:cs="Angsana New"/>
          <w:sz w:val="28"/>
          <w:szCs w:val="28"/>
          <w:lang w:val="en-US"/>
        </w:rPr>
        <w:t>61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0E6766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031905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48.98</w:t>
      </w:r>
      <w:r w:rsidRPr="00AC7DA9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AC7DA9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>บาท</w:t>
      </w:r>
      <w:r w:rsidRPr="000E6766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และ </w:t>
      </w:r>
      <w:r w:rsidR="00C74A72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46.60</w:t>
      </w:r>
      <w:r w:rsidRPr="00255085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ส่วน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แบ่งกำไร</w:t>
      </w:r>
      <w:r w:rsidR="00247BC6"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FD002A"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สำหรับปีสิ้นสุด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FD002A"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FD002A"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C74A72"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>2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 </w:t>
      </w:r>
      <w:r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>25</w:t>
      </w:r>
      <w:r w:rsidR="000E6766"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>6</w:t>
      </w:r>
      <w:r w:rsidR="00C74A72"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Pr="0075603C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75603C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031905" w:rsidRPr="0075603C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3.03</w:t>
      </w:r>
      <w:r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ล้านบาท และ </w:t>
      </w:r>
      <w:r w:rsidR="00C74A72" w:rsidRPr="0075603C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5.22</w:t>
      </w:r>
      <w:r w:rsidR="00C74A72" w:rsidRPr="0075603C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75603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 ตามลำดั</w:t>
      </w:r>
      <w:r w:rsidRPr="0075603C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บ</w:t>
      </w:r>
    </w:p>
    <w:p w:rsidR="008D3AA6" w:rsidRDefault="008D3AA6" w:rsidP="008D3AA6">
      <w:pPr>
        <w:pStyle w:val="a"/>
        <w:tabs>
          <w:tab w:val="clear" w:pos="1080"/>
        </w:tabs>
        <w:spacing w:before="24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10B0C">
        <w:rPr>
          <w:rFonts w:ascii="Angsana New" w:hAnsi="Angsana New" w:cs="Angsana New"/>
          <w:sz w:val="28"/>
          <w:szCs w:val="28"/>
          <w:cs/>
        </w:rPr>
        <w:t xml:space="preserve">บริษัทได้รับเงินปันผลจากบริษัท </w:t>
      </w:r>
      <w:proofErr w:type="spellStart"/>
      <w:r w:rsidRPr="00B10B0C">
        <w:rPr>
          <w:rFonts w:ascii="Angsana New" w:hAnsi="Angsana New" w:cs="Angsana New"/>
          <w:sz w:val="28"/>
          <w:szCs w:val="28"/>
          <w:cs/>
        </w:rPr>
        <w:t>นิวพลัส</w:t>
      </w:r>
      <w:proofErr w:type="spellEnd"/>
      <w:r w:rsidRPr="00B10B0C">
        <w:rPr>
          <w:rFonts w:ascii="Angsana New" w:hAnsi="Angsana New" w:cs="Angsana New"/>
          <w:sz w:val="28"/>
          <w:szCs w:val="28"/>
          <w:cs/>
        </w:rPr>
        <w:t>นิ</w:t>
      </w:r>
      <w:proofErr w:type="spellStart"/>
      <w:r w:rsidRPr="00B10B0C">
        <w:rPr>
          <w:rFonts w:ascii="Angsana New" w:hAnsi="Angsana New" w:cs="Angsana New"/>
          <w:sz w:val="28"/>
          <w:szCs w:val="28"/>
          <w:cs/>
        </w:rPr>
        <w:t>ตติ้ง</w:t>
      </w:r>
      <w:proofErr w:type="spellEnd"/>
      <w:r w:rsidRPr="00B10B0C">
        <w:rPr>
          <w:rFonts w:ascii="Angsana New" w:hAnsi="Angsana New" w:cs="Angsana New"/>
          <w:sz w:val="28"/>
          <w:szCs w:val="28"/>
          <w:cs/>
        </w:rPr>
        <w:t xml:space="preserve"> จำกัด (มหาชน) สำหรับปีสิ้นสุดวันที่ </w:t>
      </w:r>
      <w:r w:rsidRPr="00B10B0C">
        <w:rPr>
          <w:rFonts w:ascii="Angsana New" w:hAnsi="Angsana New" w:cs="Angsana New"/>
          <w:sz w:val="28"/>
          <w:szCs w:val="28"/>
          <w:lang w:val="en-US"/>
        </w:rPr>
        <w:t>31</w:t>
      </w:r>
      <w:r w:rsidRPr="00B10B0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74A72">
        <w:rPr>
          <w:rFonts w:ascii="Angsana New" w:hAnsi="Angsana New" w:cs="Angsana New"/>
          <w:sz w:val="28"/>
          <w:szCs w:val="28"/>
          <w:lang w:val="en-US"/>
        </w:rPr>
        <w:t>2562</w:t>
      </w:r>
      <w:r w:rsidRPr="00B10B0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C74A72">
        <w:rPr>
          <w:rFonts w:ascii="Angsana New" w:hAnsi="Angsana New" w:cs="Angsana New"/>
          <w:sz w:val="28"/>
          <w:szCs w:val="28"/>
          <w:lang w:val="en-US"/>
        </w:rPr>
        <w:t>2561</w:t>
      </w:r>
      <w:r w:rsidRPr="00B10B0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>เป็นจำนวน</w:t>
      </w:r>
      <w:r w:rsidRPr="00BE64D0">
        <w:rPr>
          <w:rFonts w:ascii="Angsana New" w:hAnsi="Angsana New" w:cs="Angsana New"/>
          <w:sz w:val="28"/>
          <w:szCs w:val="28"/>
          <w:cs/>
          <w:lang w:val="en-US"/>
        </w:rPr>
        <w:t>เงิน</w:t>
      </w:r>
      <w:r w:rsidR="00031905">
        <w:rPr>
          <w:rFonts w:ascii="Angsana New" w:hAnsi="Angsana New" w:cs="Angsana New"/>
          <w:sz w:val="28"/>
          <w:szCs w:val="28"/>
          <w:lang w:val="en-US"/>
        </w:rPr>
        <w:t xml:space="preserve"> 0.59</w:t>
      </w:r>
      <w:r w:rsidRPr="00BE64D0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บาท และ </w:t>
      </w:r>
      <w:r w:rsidR="00C74A72">
        <w:rPr>
          <w:rFonts w:ascii="Angsana New" w:hAnsi="Angsana New" w:cs="Angsana New"/>
          <w:sz w:val="28"/>
          <w:szCs w:val="28"/>
          <w:lang w:val="en-US"/>
        </w:rPr>
        <w:t>0.37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</w:t>
      </w:r>
    </w:p>
    <w:p w:rsidR="008D3AA6" w:rsidRDefault="00FD002A" w:rsidP="00FD002A">
      <w:pPr>
        <w:pStyle w:val="a"/>
        <w:tabs>
          <w:tab w:val="clear" w:pos="1080"/>
        </w:tabs>
        <w:spacing w:before="24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10B0C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5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283"/>
        <w:gridCol w:w="1985"/>
        <w:gridCol w:w="284"/>
        <w:gridCol w:w="1847"/>
      </w:tblGrid>
      <w:tr w:rsidR="00FD002A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74A72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EF2B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EF2B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C74A72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5A5161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197,399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4A72" w:rsidRPr="005A5161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210,358</w:t>
            </w: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5A5161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298,667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74A72" w:rsidRPr="005A5161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298,661</w:t>
            </w: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5A5161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33,991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74A72" w:rsidRPr="005A5161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64,936</w:t>
            </w: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5A5161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30,611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74A72" w:rsidRPr="005A5161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22,759</w:t>
            </w:r>
          </w:p>
        </w:tc>
      </w:tr>
      <w:tr w:rsidR="00C74A72" w:rsidRPr="00B10B0C" w:rsidTr="00EC00BC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B10B0C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339,467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C74A72" w:rsidRPr="00B10B0C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286,531</w:t>
            </w: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D27B6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D27B6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C74A72" w:rsidRPr="00D27B6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D27B6F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14,454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D27B6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D27B6F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31,129</w:t>
            </w: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4A72" w:rsidRPr="00B10B0C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4A72" w:rsidRPr="00B10B0C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(197)</w:t>
            </w:r>
          </w:p>
        </w:tc>
      </w:tr>
      <w:tr w:rsidR="00C74A72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72" w:rsidRPr="00B10B0C" w:rsidRDefault="00C74A72" w:rsidP="00C74A7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74A72" w:rsidRPr="00B10B0C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14,140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4A72" w:rsidRPr="00B10B0C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74A72" w:rsidRPr="00B10B0C" w:rsidRDefault="00031905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30,392</w:t>
            </w:r>
          </w:p>
        </w:tc>
      </w:tr>
      <w:tr w:rsidR="0057374A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C74A72" w:rsidRDefault="00C7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CD4062" w:rsidRPr="0057374A" w:rsidRDefault="00555BC9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  <w:cs/>
        </w:rPr>
      </w:pP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เงินลงทุนทั่วไป</w:t>
      </w:r>
      <w:r w:rsidR="004E3F0A"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 w:rsidRPr="008D3AA6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3700A6" w:rsidRPr="00C8551D" w:rsidTr="00313595">
        <w:trPr>
          <w:trHeight w:hRule="exact" w:val="432"/>
        </w:trPr>
        <w:tc>
          <w:tcPr>
            <w:tcW w:w="3935" w:type="dxa"/>
            <w:vAlign w:val="center"/>
          </w:tcPr>
          <w:p w:rsidR="003700A6" w:rsidRPr="00C8551D" w:rsidRDefault="003700A6" w:rsidP="00B82C0B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161DC" w:rsidRPr="00C8551D" w:rsidTr="00313595">
        <w:trPr>
          <w:trHeight w:hRule="exact" w:val="511"/>
        </w:trPr>
        <w:tc>
          <w:tcPr>
            <w:tcW w:w="3935" w:type="dxa"/>
            <w:vAlign w:val="center"/>
          </w:tcPr>
          <w:p w:rsidR="008161DC" w:rsidRPr="008161DC" w:rsidRDefault="008161DC" w:rsidP="00B82C0B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:rsidR="008161DC" w:rsidRPr="008161DC" w:rsidRDefault="008161DC" w:rsidP="00313595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246AAC">
              <w:rPr>
                <w:rFonts w:ascii="Angsana New" w:hAnsi="Angsana New"/>
                <w:sz w:val="28"/>
                <w:szCs w:val="28"/>
              </w:rPr>
              <w:t>4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277D5F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A12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6A120C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1A6D2C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C086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</w:t>
            </w:r>
            <w:r w:rsidR="001076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10769F" w:rsidP="005A7E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</w:t>
            </w:r>
            <w:r w:rsidR="0003190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</w:t>
            </w:r>
            <w:r w:rsidR="003F2A7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</w:t>
            </w:r>
            <w:r w:rsidR="001076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03190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B3472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C086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0869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EC0869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C0869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C0869" w:rsidRPr="00C8551D" w:rsidRDefault="00EC0869" w:rsidP="00EC08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031905" w:rsidRPr="00031905" w:rsidRDefault="00031905" w:rsidP="0003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:rsidR="00772391" w:rsidRDefault="00772391" w:rsidP="0003190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772391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อสังหาริมทรัพย์เพื่อการลงทุน </w:t>
      </w:r>
      <w:r w:rsidR="00E820DA" w:rsidRPr="00E820DA">
        <w:rPr>
          <w:rFonts w:ascii="Angsana New" w:hAnsi="Angsana New"/>
          <w:b/>
          <w:bCs/>
          <w:sz w:val="28"/>
          <w:szCs w:val="28"/>
        </w:rPr>
        <w:t xml:space="preserve">- </w:t>
      </w:r>
      <w:r w:rsidR="00E820DA" w:rsidRPr="00E820D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803" w:type="pct"/>
        <w:tblInd w:w="250" w:type="dxa"/>
        <w:tblLook w:val="0000" w:firstRow="0" w:lastRow="0" w:firstColumn="0" w:lastColumn="0" w:noHBand="0" w:noVBand="0"/>
      </w:tblPr>
      <w:tblGrid>
        <w:gridCol w:w="5528"/>
        <w:gridCol w:w="1843"/>
        <w:gridCol w:w="285"/>
        <w:gridCol w:w="1653"/>
      </w:tblGrid>
      <w:tr w:rsidR="00772391" w:rsidRPr="00772391" w:rsidTr="00772391">
        <w:trPr>
          <w:trHeight w:hRule="exact" w:val="369"/>
        </w:trPr>
        <w:tc>
          <w:tcPr>
            <w:tcW w:w="2969" w:type="pct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1" w:type="pct"/>
            <w:gridSpan w:val="3"/>
            <w:tcBorders>
              <w:bottom w:val="single" w:sz="4" w:space="0" w:color="auto"/>
            </w:tcBorders>
          </w:tcPr>
          <w:p w:rsidR="00772391" w:rsidRPr="00772391" w:rsidRDefault="00772391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772391" w:rsidRPr="00772391" w:rsidTr="00772391">
        <w:trPr>
          <w:trHeight w:hRule="exact" w:val="770"/>
        </w:trPr>
        <w:tc>
          <w:tcPr>
            <w:tcW w:w="2969" w:type="pct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2391" w:rsidRPr="00772391" w:rsidRDefault="00772391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77239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</w:p>
          <w:p w:rsidR="00772391" w:rsidRPr="00772391" w:rsidRDefault="00772391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:rsidR="00772391" w:rsidRPr="00772391" w:rsidRDefault="00772391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723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single" w:sz="4" w:space="0" w:color="auto"/>
            </w:tcBorders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" w:type="pct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3F38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72391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2391" w:rsidRPr="00772391" w:rsidRDefault="00352743" w:rsidP="00772391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13,823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:rsidR="00772391" w:rsidRPr="00772391" w:rsidRDefault="0035274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13,823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3F38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723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772391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ระหว่างปี / โอนเข้า</w:t>
            </w:r>
          </w:p>
        </w:tc>
        <w:tc>
          <w:tcPr>
            <w:tcW w:w="990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3F38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723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ขาย</w:t>
            </w:r>
            <w:r w:rsidRPr="007723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72391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990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3F38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723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77239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ค่าเสื่อมราคา / โอนออก</w:t>
            </w:r>
          </w:p>
        </w:tc>
        <w:tc>
          <w:tcPr>
            <w:tcW w:w="990" w:type="pct"/>
            <w:shd w:val="clear" w:color="auto" w:fill="auto"/>
            <w:vAlign w:val="bottom"/>
          </w:tcPr>
          <w:p w:rsidR="00772391" w:rsidRPr="00772391" w:rsidRDefault="00352743" w:rsidP="00772391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(7,370)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:rsidR="00772391" w:rsidRPr="00772391" w:rsidRDefault="00352743" w:rsidP="00772391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(7,370)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3F38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723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77239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0769F">
              <w:rPr>
                <w:rFonts w:ascii="Angsana New" w:hAnsi="Angsana New"/>
                <w:sz w:val="28"/>
                <w:szCs w:val="28"/>
              </w:rPr>
              <w:t>3,836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0769F">
              <w:rPr>
                <w:rFonts w:ascii="Angsana New" w:hAnsi="Angsana New"/>
                <w:sz w:val="28"/>
                <w:szCs w:val="28"/>
              </w:rPr>
              <w:t>3,836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72391" w:rsidRPr="00772391" w:rsidTr="00772391">
        <w:trPr>
          <w:trHeight w:hRule="exact" w:val="403"/>
        </w:trPr>
        <w:tc>
          <w:tcPr>
            <w:tcW w:w="2969" w:type="pct"/>
          </w:tcPr>
          <w:p w:rsidR="00772391" w:rsidRPr="00772391" w:rsidRDefault="00772391" w:rsidP="003F38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772391">
              <w:rPr>
                <w:rFonts w:ascii="Angsana New" w:hAnsi="Angsana New"/>
                <w:sz w:val="28"/>
                <w:szCs w:val="28"/>
                <w:cs/>
              </w:rPr>
              <w:t xml:space="preserve">ราคาตามมูลค่า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</w:t>
            </w:r>
            <w:r w:rsidR="001076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" w:type="pct"/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391" w:rsidRPr="00772391" w:rsidRDefault="00772391" w:rsidP="00772391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</w:t>
            </w:r>
            <w:r w:rsidR="0010769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  <w:sectPr w:rsidR="006A120C" w:rsidSect="00C91024">
          <w:headerReference w:type="default" r:id="rId15"/>
          <w:footerReference w:type="default" r:id="rId16"/>
          <w:pgSz w:w="11909" w:h="16834" w:code="9"/>
          <w:pgMar w:top="1440" w:right="994" w:bottom="576" w:left="1440" w:header="1276" w:footer="448" w:gutter="0"/>
          <w:cols w:space="720"/>
          <w:docGrid w:linePitch="245"/>
        </w:sectPr>
      </w:pPr>
    </w:p>
    <w:p w:rsidR="0033708A" w:rsidRPr="00246AAC" w:rsidRDefault="00A93AB8" w:rsidP="00EC08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after="120" w:line="240" w:lineRule="auto"/>
        <w:ind w:left="1134" w:hanging="425"/>
        <w:rPr>
          <w:rFonts w:ascii="Angsana New" w:hAnsi="Angsana New"/>
          <w:b/>
          <w:bCs/>
          <w:sz w:val="28"/>
          <w:szCs w:val="28"/>
          <w:lang w:val="en-GB"/>
        </w:rPr>
      </w:pPr>
      <w:r w:rsidRPr="00246AAC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ที่ดิน อาคาร และอุปกรณ์ - สุทธิ </w:t>
      </w:r>
    </w:p>
    <w:tbl>
      <w:tblPr>
        <w:tblW w:w="4729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4543"/>
        <w:gridCol w:w="1729"/>
        <w:gridCol w:w="259"/>
        <w:gridCol w:w="1729"/>
        <w:gridCol w:w="259"/>
        <w:gridCol w:w="1720"/>
        <w:gridCol w:w="259"/>
        <w:gridCol w:w="1720"/>
        <w:gridCol w:w="259"/>
        <w:gridCol w:w="1729"/>
        <w:gridCol w:w="11"/>
      </w:tblGrid>
      <w:tr w:rsidR="006A120C" w:rsidRPr="00B10B0C" w:rsidTr="008D34F3">
        <w:trPr>
          <w:gridAfter w:val="1"/>
          <w:wAfter w:w="4" w:type="pct"/>
          <w:trHeight w:val="340"/>
        </w:trPr>
        <w:tc>
          <w:tcPr>
            <w:tcW w:w="1598" w:type="pct"/>
          </w:tcPr>
          <w:p w:rsidR="006A120C" w:rsidRPr="00B10B0C" w:rsidRDefault="006A120C" w:rsidP="006A120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398" w:type="pct"/>
            <w:gridSpan w:val="9"/>
            <w:tcBorders>
              <w:bottom w:val="single" w:sz="4" w:space="0" w:color="auto"/>
            </w:tcBorders>
          </w:tcPr>
          <w:p w:rsidR="006A120C" w:rsidRPr="00B10B0C" w:rsidRDefault="006A120C" w:rsidP="006A120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61DC" w:rsidRPr="00B10B0C" w:rsidTr="008D34F3">
        <w:trPr>
          <w:gridAfter w:val="1"/>
          <w:wAfter w:w="4" w:type="pct"/>
          <w:trHeight w:val="340"/>
        </w:trPr>
        <w:tc>
          <w:tcPr>
            <w:tcW w:w="1598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398" w:type="pct"/>
            <w:gridSpan w:val="9"/>
            <w:tcBorders>
              <w:top w:val="single" w:sz="4" w:space="0" w:color="auto"/>
            </w:tcBorders>
            <w:vAlign w:val="center"/>
          </w:tcPr>
          <w:p w:rsidR="008161DC" w:rsidRPr="008161DC" w:rsidRDefault="008161DC" w:rsidP="008161D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34F3" w:rsidRPr="00B10B0C" w:rsidTr="008D34F3">
        <w:trPr>
          <w:trHeight w:val="340"/>
        </w:trPr>
        <w:tc>
          <w:tcPr>
            <w:tcW w:w="1598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4F3" w:rsidRPr="00B10B0C" w:rsidTr="008D34F3">
        <w:trPr>
          <w:trHeight w:val="340"/>
        </w:trPr>
        <w:tc>
          <w:tcPr>
            <w:tcW w:w="1598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34F3" w:rsidRPr="00B10B0C" w:rsidTr="008D34F3">
        <w:trPr>
          <w:trHeight w:val="340"/>
        </w:trPr>
        <w:tc>
          <w:tcPr>
            <w:tcW w:w="1598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34F3" w:rsidRPr="00B10B0C" w:rsidTr="008D34F3">
        <w:trPr>
          <w:trHeight w:val="340"/>
        </w:trPr>
        <w:tc>
          <w:tcPr>
            <w:tcW w:w="1598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BF149F" w:rsidRPr="00B10B0C" w:rsidRDefault="00BF149F" w:rsidP="00BF149F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B01F5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608" w:type="pct"/>
            <w:vAlign w:val="center"/>
          </w:tcPr>
          <w:p w:rsidR="00BF149F" w:rsidRPr="000F30E4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91" w:type="pct"/>
            <w:vAlign w:val="center"/>
          </w:tcPr>
          <w:p w:rsidR="00BF149F" w:rsidRPr="000F30E4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149F" w:rsidRPr="00913908" w:rsidRDefault="00913908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03190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91" w:type="pct"/>
            <w:vAlign w:val="center"/>
          </w:tcPr>
          <w:p w:rsidR="00BF149F" w:rsidRPr="000F30E4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:rsidR="00BF149F" w:rsidRPr="00913908" w:rsidRDefault="00913908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BF149F" w:rsidRPr="000F30E4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91" w:type="pct"/>
            <w:vAlign w:val="center"/>
          </w:tcPr>
          <w:p w:rsidR="00BF149F" w:rsidRPr="000F30E4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vAlign w:val="center"/>
          </w:tcPr>
          <w:p w:rsidR="00BF149F" w:rsidRPr="00913908" w:rsidRDefault="00913908" w:rsidP="00913908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BF149F" w:rsidRPr="000F30E4">
              <w:rPr>
                <w:rFonts w:ascii="Angsana New" w:hAnsi="Angsana New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075</w:t>
            </w:r>
          </w:p>
        </w:tc>
        <w:tc>
          <w:tcPr>
            <w:tcW w:w="91" w:type="pct"/>
            <w:vAlign w:val="center"/>
          </w:tcPr>
          <w:p w:rsidR="00BF149F" w:rsidRPr="000F30E4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:rsidR="00BF149F" w:rsidRPr="00913908" w:rsidRDefault="00913908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="0003190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BF149F" w:rsidRPr="00B10B0C" w:rsidRDefault="00BF149F" w:rsidP="00BF149F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608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4,354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4,354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BF149F" w:rsidRPr="00B10B0C" w:rsidRDefault="00BF149F" w:rsidP="00BF149F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8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(79)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(3,582)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(950)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(4,611)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BF149F" w:rsidRPr="00B10B0C" w:rsidRDefault="00BF149F" w:rsidP="00BF149F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โอนออก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8" w:type="pct"/>
            <w:vAlign w:val="center"/>
          </w:tcPr>
          <w:p w:rsidR="00BF149F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149F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:rsidR="00BF149F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vAlign w:val="center"/>
          </w:tcPr>
          <w:p w:rsidR="00BF149F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F149F" w:rsidRPr="00B10B0C" w:rsidRDefault="00BF149F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:rsidR="00BF149F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  <w:vAlign w:val="bottom"/>
          </w:tcPr>
          <w:p w:rsidR="00BF149F" w:rsidRPr="00B10B0C" w:rsidRDefault="00BF149F" w:rsidP="00E86055">
            <w:pPr>
              <w:pStyle w:val="BlockText"/>
              <w:spacing w:line="240" w:lineRule="atLeast"/>
              <w:ind w:left="314" w:right="0" w:firstLine="0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B01F5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:rsidR="00BF149F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4,404</w:t>
            </w:r>
          </w:p>
        </w:tc>
        <w:tc>
          <w:tcPr>
            <w:tcW w:w="91" w:type="pct"/>
            <w:vAlign w:val="center"/>
          </w:tcPr>
          <w:p w:rsidR="00BF149F" w:rsidRPr="0058702E" w:rsidRDefault="00BF149F" w:rsidP="0040519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:rsidR="00BF149F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91" w:type="pct"/>
            <w:vAlign w:val="center"/>
          </w:tcPr>
          <w:p w:rsidR="00BF149F" w:rsidRPr="0058702E" w:rsidRDefault="00BF149F" w:rsidP="0040519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:rsidR="00BF149F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77,562</w:t>
            </w:r>
          </w:p>
        </w:tc>
        <w:tc>
          <w:tcPr>
            <w:tcW w:w="91" w:type="pct"/>
            <w:vAlign w:val="center"/>
          </w:tcPr>
          <w:p w:rsidR="00BF149F" w:rsidRPr="0058702E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:rsidR="00BF149F" w:rsidRPr="0058702E" w:rsidRDefault="00BF149F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4,125</w:t>
            </w:r>
          </w:p>
        </w:tc>
        <w:tc>
          <w:tcPr>
            <w:tcW w:w="91" w:type="pct"/>
            <w:vAlign w:val="center"/>
          </w:tcPr>
          <w:p w:rsidR="00BF149F" w:rsidRPr="0058702E" w:rsidRDefault="00BF149F" w:rsidP="0040519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vAlign w:val="center"/>
          </w:tcPr>
          <w:p w:rsidR="00BF149F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131,504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3,958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1,347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5,305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8161DC" w:rsidRPr="00B10B0C" w:rsidRDefault="006D0DC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(323</w:t>
            </w:r>
            <w:r w:rsidR="0003190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:rsidR="008161DC" w:rsidRPr="00B10B0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(323)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  <w:vAlign w:val="bottom"/>
          </w:tcPr>
          <w:p w:rsidR="008161DC" w:rsidRPr="00B10B0C" w:rsidRDefault="008161DC" w:rsidP="00E86055">
            <w:pPr>
              <w:pStyle w:val="BlockText"/>
              <w:spacing w:line="240" w:lineRule="atLeast"/>
              <w:ind w:left="314" w:right="0" w:firstLine="0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โอนออก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161D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8161D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8161D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(59)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:rsidR="008161D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4051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:rsidR="008161DC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(59)</w:t>
            </w:r>
          </w:p>
        </w:tc>
      </w:tr>
      <w:tr w:rsidR="008D34F3" w:rsidRPr="00B10B0C" w:rsidTr="0040519A">
        <w:trPr>
          <w:trHeight w:val="340"/>
        </w:trPr>
        <w:tc>
          <w:tcPr>
            <w:tcW w:w="1598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B01F5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4,404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40519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40519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81,461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5,14</w:t>
            </w:r>
            <w:r w:rsidR="006D0DC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40519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031905" w:rsidP="0040519A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136,427</w:t>
            </w:r>
          </w:p>
        </w:tc>
      </w:tr>
    </w:tbl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Pr="00E86055" w:rsidRDefault="006A120C" w:rsidP="00A94DE6">
      <w:pPr>
        <w:rPr>
          <w:rFonts w:ascii="Angsana New" w:hAnsi="Angsana New"/>
          <w:b/>
          <w:bCs/>
          <w:sz w:val="28"/>
          <w:szCs w:val="28"/>
        </w:rPr>
      </w:pPr>
      <w:r>
        <w:rPr>
          <w:lang w:val="en-GB"/>
        </w:rPr>
        <w:br w:type="page"/>
      </w:r>
    </w:p>
    <w:tbl>
      <w:tblPr>
        <w:tblpPr w:leftFromText="180" w:rightFromText="180" w:vertAnchor="text" w:horzAnchor="margin" w:tblpX="889" w:tblpY="-114"/>
        <w:tblW w:w="4712" w:type="pct"/>
        <w:tblLayout w:type="fixed"/>
        <w:tblLook w:val="0000" w:firstRow="0" w:lastRow="0" w:firstColumn="0" w:lastColumn="0" w:noHBand="0" w:noVBand="0"/>
      </w:tblPr>
      <w:tblGrid>
        <w:gridCol w:w="4501"/>
        <w:gridCol w:w="1723"/>
        <w:gridCol w:w="258"/>
        <w:gridCol w:w="1725"/>
        <w:gridCol w:w="258"/>
        <w:gridCol w:w="1725"/>
        <w:gridCol w:w="258"/>
        <w:gridCol w:w="1723"/>
        <w:gridCol w:w="258"/>
        <w:gridCol w:w="1737"/>
      </w:tblGrid>
      <w:tr w:rsidR="007449D9" w:rsidRPr="00B10B0C" w:rsidTr="00713261">
        <w:trPr>
          <w:trHeight w:val="283"/>
        </w:trPr>
        <w:tc>
          <w:tcPr>
            <w:tcW w:w="1589" w:type="pct"/>
          </w:tcPr>
          <w:p w:rsidR="00C22F61" w:rsidRPr="00B10B0C" w:rsidRDefault="00C22F61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10" w:type="pct"/>
            <w:gridSpan w:val="9"/>
            <w:tcBorders>
              <w:bottom w:val="single" w:sz="4" w:space="0" w:color="auto"/>
            </w:tcBorders>
          </w:tcPr>
          <w:p w:rsidR="00C22F61" w:rsidRPr="00B10B0C" w:rsidRDefault="00C22F61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49D9" w:rsidRPr="00B10B0C" w:rsidTr="00713261">
        <w:trPr>
          <w:trHeight w:val="283"/>
        </w:trPr>
        <w:tc>
          <w:tcPr>
            <w:tcW w:w="1589" w:type="pct"/>
          </w:tcPr>
          <w:p w:rsidR="008161DC" w:rsidRPr="00B10B0C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10" w:type="pct"/>
            <w:gridSpan w:val="9"/>
            <w:tcBorders>
              <w:top w:val="single" w:sz="4" w:space="0" w:color="auto"/>
            </w:tcBorders>
            <w:vAlign w:val="center"/>
          </w:tcPr>
          <w:p w:rsidR="008161DC" w:rsidRPr="008161DC" w:rsidRDefault="008161DC" w:rsidP="00365D2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261" w:rsidRPr="00B10B0C" w:rsidTr="00713261">
        <w:trPr>
          <w:trHeight w:val="283"/>
        </w:trPr>
        <w:tc>
          <w:tcPr>
            <w:tcW w:w="1589" w:type="pct"/>
          </w:tcPr>
          <w:p w:rsidR="008161DC" w:rsidRPr="007449D9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261" w:rsidRPr="00B10B0C" w:rsidTr="00713261">
        <w:trPr>
          <w:trHeight w:val="283"/>
        </w:trPr>
        <w:tc>
          <w:tcPr>
            <w:tcW w:w="1589" w:type="pct"/>
          </w:tcPr>
          <w:p w:rsidR="008161DC" w:rsidRPr="00B10B0C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3261" w:rsidRPr="00B10B0C" w:rsidTr="00713261">
        <w:trPr>
          <w:trHeight w:val="283"/>
        </w:trPr>
        <w:tc>
          <w:tcPr>
            <w:tcW w:w="1589" w:type="pct"/>
          </w:tcPr>
          <w:p w:rsidR="008161DC" w:rsidRPr="00B10B0C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13261" w:rsidRPr="00B10B0C" w:rsidTr="00713261">
        <w:trPr>
          <w:trHeight w:val="283"/>
        </w:trPr>
        <w:tc>
          <w:tcPr>
            <w:tcW w:w="1589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08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B01F5D" w:rsidRPr="00B10B0C" w:rsidRDefault="00B01F5D" w:rsidP="00B01F5D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608" w:type="pct"/>
            <w:vAlign w:val="center"/>
          </w:tcPr>
          <w:p w:rsidR="00B01F5D" w:rsidRPr="00B01F5D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F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01F5D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01F5D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34,88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91" w:type="pct"/>
            <w:vAlign w:val="center"/>
          </w:tcPr>
          <w:p w:rsidR="00B01F5D" w:rsidRPr="00B01F5D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01F5D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F5D">
              <w:rPr>
                <w:rFonts w:ascii="Angsana New" w:hAnsi="Angsana New"/>
                <w:sz w:val="28"/>
                <w:szCs w:val="28"/>
                <w:lang w:val="en-US"/>
              </w:rPr>
              <w:t>65,042</w:t>
            </w:r>
          </w:p>
        </w:tc>
        <w:tc>
          <w:tcPr>
            <w:tcW w:w="91" w:type="pct"/>
            <w:vAlign w:val="center"/>
          </w:tcPr>
          <w:p w:rsidR="00B01F5D" w:rsidRPr="00B01F5D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01F5D" w:rsidRPr="00B01F5D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1F5D">
              <w:rPr>
                <w:rFonts w:ascii="Angsana New" w:hAnsi="Angsana New"/>
                <w:sz w:val="28"/>
                <w:szCs w:val="28"/>
                <w:lang w:val="en-US"/>
              </w:rPr>
              <w:t>4,714</w:t>
            </w:r>
          </w:p>
        </w:tc>
        <w:tc>
          <w:tcPr>
            <w:tcW w:w="91" w:type="pct"/>
            <w:vAlign w:val="center"/>
          </w:tcPr>
          <w:p w:rsidR="00B01F5D" w:rsidRPr="00B01F5D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B01F5D" w:rsidRPr="00B01F5D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104,64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B01F5D" w:rsidRPr="00B10B0C" w:rsidRDefault="00B01F5D" w:rsidP="00B01F5D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08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4,755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B01F5D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4,876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B01F5D" w:rsidRPr="00B10B0C" w:rsidRDefault="00B01F5D" w:rsidP="00B01F5D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8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(3,582)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(950)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B01F5D" w:rsidRPr="00B10B0C" w:rsidRDefault="000D4559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(4,54</w:t>
            </w:r>
            <w:r w:rsidR="002E78AA">
              <w:rPr>
                <w:rFonts w:ascii="Angsana New" w:hAnsi="Angsana New"/>
                <w:sz w:val="28"/>
                <w:szCs w:val="28"/>
                <w:lang w:val="en-US"/>
              </w:rPr>
              <w:t>9)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B01F5D" w:rsidRPr="00B10B0C" w:rsidRDefault="00B01F5D" w:rsidP="00B01F5D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โอนออก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8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B01F5D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  <w:vAlign w:val="bottom"/>
          </w:tcPr>
          <w:p w:rsidR="00B01F5D" w:rsidRPr="00B10B0C" w:rsidRDefault="00B01F5D" w:rsidP="00713261">
            <w:pPr>
              <w:pStyle w:val="BlockText"/>
              <w:spacing w:line="240" w:lineRule="atLeast"/>
              <w:ind w:left="284" w:right="0" w:firstLine="0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77CD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:rsidR="00B01F5D" w:rsidRPr="0058702E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1" w:type="pct"/>
            <w:vAlign w:val="center"/>
          </w:tcPr>
          <w:p w:rsidR="00B01F5D" w:rsidRPr="0058702E" w:rsidRDefault="00B01F5D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:rsidR="00B01F5D" w:rsidRPr="0058702E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34,90</w:t>
            </w:r>
            <w:r w:rsidR="00DC61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1" w:type="pct"/>
            <w:vAlign w:val="center"/>
          </w:tcPr>
          <w:p w:rsidR="00B01F5D" w:rsidRPr="0058702E" w:rsidRDefault="00B01F5D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:rsidR="00B01F5D" w:rsidRPr="0058702E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66,215</w:t>
            </w:r>
          </w:p>
        </w:tc>
        <w:tc>
          <w:tcPr>
            <w:tcW w:w="91" w:type="pct"/>
            <w:vAlign w:val="center"/>
          </w:tcPr>
          <w:p w:rsidR="00B01F5D" w:rsidRPr="0058702E" w:rsidRDefault="00B01F5D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:rsidR="00B01F5D" w:rsidRPr="0058702E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3,852</w:t>
            </w:r>
          </w:p>
        </w:tc>
        <w:tc>
          <w:tcPr>
            <w:tcW w:w="91" w:type="pct"/>
            <w:vAlign w:val="center"/>
          </w:tcPr>
          <w:p w:rsidR="00B01F5D" w:rsidRPr="0058702E" w:rsidRDefault="00B01F5D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:rsidR="00B01F5D" w:rsidRPr="0058702E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104,96</w:t>
            </w:r>
            <w:r w:rsidR="00DC61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06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A5582F">
              <w:rPr>
                <w:rFonts w:ascii="Angsana New" w:hAnsi="Angsana New"/>
                <w:sz w:val="28"/>
                <w:szCs w:val="28"/>
                <w:lang w:val="en-US"/>
              </w:rPr>
              <w:t>67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  <w:vAlign w:val="bottom"/>
          </w:tcPr>
          <w:p w:rsidR="008161DC" w:rsidRPr="00B10B0C" w:rsidRDefault="008161DC" w:rsidP="00713261">
            <w:pPr>
              <w:pStyle w:val="BlockText"/>
              <w:spacing w:line="240" w:lineRule="atLeast"/>
              <w:ind w:left="284" w:right="0" w:firstLine="0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โอนออก</w:t>
            </w:r>
            <w:r w:rsidR="007E4E7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:rsidR="008161DC" w:rsidRPr="00B10B0C" w:rsidRDefault="00DC6155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8161DC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8161DC" w:rsidRPr="00B10B0C" w:rsidRDefault="00DC6155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  <w:vAlign w:val="bottom"/>
          </w:tcPr>
          <w:p w:rsidR="008161DC" w:rsidRPr="00B10B0C" w:rsidRDefault="008161DC" w:rsidP="00713261">
            <w:pPr>
              <w:pStyle w:val="BlockText"/>
              <w:spacing w:line="240" w:lineRule="atLeast"/>
              <w:ind w:left="284" w:right="0" w:firstLine="0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B01F5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34,93</w:t>
            </w:r>
            <w:r w:rsidR="00DC61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70,</w:t>
            </w:r>
            <w:r w:rsidR="00DC61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897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DC6155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3,736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58702E" w:rsidRDefault="008161DC" w:rsidP="0081395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61DC" w:rsidRPr="0058702E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109,56</w:t>
            </w:r>
            <w:r w:rsidR="00DC615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  <w:vAlign w:val="bottom"/>
          </w:tcPr>
          <w:p w:rsidR="008161DC" w:rsidRPr="00B10B0C" w:rsidRDefault="008161DC" w:rsidP="00713261">
            <w:pPr>
              <w:pStyle w:val="BlockText"/>
              <w:spacing w:line="240" w:lineRule="atLeast"/>
              <w:ind w:left="284" w:right="0" w:firstLine="0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608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:rsidR="008161DC" w:rsidRPr="00B10B0C" w:rsidRDefault="008161DC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  <w:shd w:val="clear" w:color="auto" w:fill="auto"/>
            <w:vAlign w:val="bottom"/>
          </w:tcPr>
          <w:p w:rsidR="00B01F5D" w:rsidRPr="00B10B0C" w:rsidRDefault="00B01F5D" w:rsidP="00713261">
            <w:pPr>
              <w:pStyle w:val="BlockText"/>
              <w:spacing w:line="240" w:lineRule="atLeast"/>
              <w:ind w:left="284" w:right="0" w:firstLine="0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01F5D" w:rsidRPr="00477CB4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B01F5D" w:rsidRPr="00477CB4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01F5D" w:rsidRPr="00477CB4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2E78A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11,347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01F5D" w:rsidRPr="00B10B0C" w:rsidRDefault="00B01F5D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B01F5D" w:rsidRPr="00B10B0C" w:rsidRDefault="00B01F5D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01F5D" w:rsidRPr="00B10B0C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26,536</w:t>
            </w:r>
          </w:p>
        </w:tc>
      </w:tr>
      <w:tr w:rsidR="00713261" w:rsidRPr="00B10B0C" w:rsidTr="0081395B">
        <w:trPr>
          <w:trHeight w:val="283"/>
        </w:trPr>
        <w:tc>
          <w:tcPr>
            <w:tcW w:w="1589" w:type="pct"/>
            <w:vAlign w:val="bottom"/>
          </w:tcPr>
          <w:p w:rsidR="008161DC" w:rsidRPr="00B10B0C" w:rsidRDefault="008161DC" w:rsidP="00713261">
            <w:pPr>
              <w:pStyle w:val="BlockText"/>
              <w:spacing w:line="240" w:lineRule="atLeast"/>
              <w:ind w:left="284" w:right="0" w:firstLine="0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B01F5D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161DC" w:rsidRPr="00477CB4" w:rsidRDefault="002E78AA" w:rsidP="0081395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477CB4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161DC" w:rsidRPr="00477CB4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91" w:type="pct"/>
            <w:shd w:val="clear" w:color="auto" w:fill="auto"/>
            <w:vAlign w:val="center"/>
          </w:tcPr>
          <w:p w:rsidR="008161DC" w:rsidRPr="00B10B0C" w:rsidRDefault="008161DC" w:rsidP="008139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161DC" w:rsidRPr="00B10B0C" w:rsidRDefault="002E78AA" w:rsidP="00DC615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26,86</w:t>
            </w:r>
            <w:r w:rsidR="00DC615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</w:tbl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DE1A48" w:rsidRDefault="00DE1A48" w:rsidP="00735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F2A7D" w:rsidRDefault="00540AAF" w:rsidP="003F2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-18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</w:p>
    <w:p w:rsidR="003F2A7D" w:rsidRDefault="003F2A7D" w:rsidP="003F2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-180"/>
        <w:rPr>
          <w:rFonts w:ascii="Angsana New" w:hAnsi="Angsana New"/>
          <w:sz w:val="28"/>
          <w:szCs w:val="28"/>
        </w:rPr>
      </w:pPr>
    </w:p>
    <w:p w:rsidR="007351B4" w:rsidRPr="007351B4" w:rsidRDefault="00842154" w:rsidP="00E87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134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772391">
        <w:rPr>
          <w:rFonts w:ascii="Angsana New" w:hAnsi="Angsana New" w:hint="cs"/>
          <w:sz w:val="28"/>
          <w:szCs w:val="28"/>
          <w:cs/>
        </w:rPr>
        <w:t>รา</w:t>
      </w:r>
      <w:r w:rsidR="007351B4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7351B4">
        <w:rPr>
          <w:rFonts w:ascii="Angsana New" w:hAnsi="Angsana New"/>
          <w:sz w:val="28"/>
          <w:szCs w:val="28"/>
        </w:rPr>
        <w:t xml:space="preserve">31 </w:t>
      </w:r>
      <w:r w:rsidR="007351B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634DA">
        <w:rPr>
          <w:rFonts w:ascii="Angsana New" w:hAnsi="Angsana New"/>
          <w:sz w:val="28"/>
          <w:szCs w:val="28"/>
        </w:rPr>
        <w:t>2562</w:t>
      </w:r>
      <w:r w:rsidR="007351B4">
        <w:rPr>
          <w:rFonts w:ascii="Angsana New" w:hAnsi="Angsana New"/>
          <w:sz w:val="28"/>
          <w:szCs w:val="28"/>
        </w:rPr>
        <w:t xml:space="preserve"> </w:t>
      </w:r>
      <w:r w:rsidR="007351B4">
        <w:rPr>
          <w:rFonts w:ascii="Angsana New" w:hAnsi="Angsana New" w:hint="cs"/>
          <w:sz w:val="28"/>
          <w:szCs w:val="28"/>
          <w:cs/>
        </w:rPr>
        <w:t xml:space="preserve">และ </w:t>
      </w:r>
      <w:r w:rsidR="009634DA">
        <w:rPr>
          <w:rFonts w:ascii="Angsana New" w:hAnsi="Angsana New"/>
          <w:sz w:val="28"/>
          <w:szCs w:val="28"/>
        </w:rPr>
        <w:t>2561</w:t>
      </w:r>
      <w:r w:rsidR="007351B4">
        <w:rPr>
          <w:rFonts w:ascii="Angsana New" w:hAnsi="Angsana New"/>
          <w:sz w:val="28"/>
          <w:szCs w:val="28"/>
        </w:rPr>
        <w:t xml:space="preserve"> </w:t>
      </w:r>
      <w:r w:rsidR="007351B4">
        <w:rPr>
          <w:rFonts w:ascii="Angsana New" w:hAnsi="Angsana New" w:hint="cs"/>
          <w:sz w:val="28"/>
          <w:szCs w:val="28"/>
          <w:cs/>
        </w:rPr>
        <w:t>มี</w:t>
      </w:r>
      <w:r w:rsidR="007351B4" w:rsidRPr="002E78AA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2E78AA" w:rsidRPr="002E78AA">
        <w:rPr>
          <w:rFonts w:ascii="Angsana New" w:hAnsi="Angsana New"/>
          <w:sz w:val="28"/>
          <w:szCs w:val="28"/>
        </w:rPr>
        <w:t>91.58</w:t>
      </w:r>
      <w:r w:rsidR="007351B4">
        <w:rPr>
          <w:rFonts w:ascii="Angsana New" w:hAnsi="Angsana New"/>
          <w:sz w:val="28"/>
          <w:szCs w:val="28"/>
        </w:rPr>
        <w:t xml:space="preserve"> </w:t>
      </w:r>
      <w:r w:rsidR="007351B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2E78AA">
        <w:rPr>
          <w:rFonts w:ascii="Angsana New" w:hAnsi="Angsana New"/>
          <w:sz w:val="28"/>
          <w:szCs w:val="28"/>
        </w:rPr>
        <w:t>91.33</w:t>
      </w:r>
      <w:r w:rsidR="009634DA">
        <w:rPr>
          <w:rFonts w:ascii="Angsana New" w:hAnsi="Angsana New"/>
          <w:sz w:val="28"/>
          <w:szCs w:val="28"/>
        </w:rPr>
        <w:t xml:space="preserve"> </w:t>
      </w:r>
      <w:r w:rsidR="007351B4">
        <w:rPr>
          <w:rFonts w:ascii="Angsana New" w:hAnsi="Angsana New" w:hint="cs"/>
          <w:sz w:val="28"/>
          <w:szCs w:val="28"/>
          <w:cs/>
        </w:rPr>
        <w:t>ล้านบาทตามลำดับ</w:t>
      </w:r>
    </w:p>
    <w:p w:rsidR="00604A65" w:rsidRPr="007351B4" w:rsidRDefault="00604A65" w:rsidP="00735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604A65" w:rsidRPr="007351B4" w:rsidSect="007351B4">
          <w:headerReference w:type="default" r:id="rId17"/>
          <w:pgSz w:w="16834" w:h="11909" w:orient="landscape" w:code="9"/>
          <w:pgMar w:top="1440" w:right="1440" w:bottom="992" w:left="578" w:header="1304" w:footer="170" w:gutter="0"/>
          <w:cols w:space="720"/>
          <w:docGrid w:linePitch="245"/>
        </w:sectPr>
      </w:pPr>
    </w:p>
    <w:p w:rsidR="00FA01F7" w:rsidRPr="00FA01F7" w:rsidRDefault="00645CCE" w:rsidP="00FE2F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7D26A9">
        <w:rPr>
          <w:rFonts w:ascii="Angsana New" w:hAnsi="Angsana New"/>
          <w:b/>
          <w:bCs/>
          <w:sz w:val="28"/>
          <w:szCs w:val="28"/>
        </w:rPr>
        <w:t xml:space="preserve"> - </w:t>
      </w:r>
      <w:r w:rsidR="007D26A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978" w:type="dxa"/>
        <w:tblLayout w:type="fixed"/>
        <w:tblLook w:val="0000" w:firstRow="0" w:lastRow="0" w:firstColumn="0" w:lastColumn="0" w:noHBand="0" w:noVBand="0"/>
      </w:tblPr>
      <w:tblGrid>
        <w:gridCol w:w="2324"/>
        <w:gridCol w:w="1304"/>
        <w:gridCol w:w="284"/>
        <w:gridCol w:w="1304"/>
        <w:gridCol w:w="284"/>
        <w:gridCol w:w="1304"/>
        <w:gridCol w:w="279"/>
        <w:gridCol w:w="1304"/>
        <w:gridCol w:w="284"/>
        <w:gridCol w:w="1307"/>
      </w:tblGrid>
      <w:tr w:rsidR="00FA01F7" w:rsidRPr="00D8500E" w:rsidTr="00985F84">
        <w:trPr>
          <w:trHeight w:hRule="exact" w:val="369"/>
        </w:trPr>
        <w:tc>
          <w:tcPr>
            <w:tcW w:w="232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4" w:type="dxa"/>
            <w:gridSpan w:val="9"/>
            <w:tcBorders>
              <w:bottom w:val="single" w:sz="4" w:space="0" w:color="auto"/>
            </w:tcBorders>
            <w:vAlign w:val="bottom"/>
          </w:tcPr>
          <w:p w:rsidR="00FA01F7" w:rsidRPr="00645CCE" w:rsidRDefault="00FA01F7" w:rsidP="00985F84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FA01F7" w:rsidRPr="00D8500E" w:rsidTr="00985F84">
        <w:trPr>
          <w:trHeight w:hRule="exact" w:val="369"/>
        </w:trPr>
        <w:tc>
          <w:tcPr>
            <w:tcW w:w="232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F7" w:rsidRPr="00645CCE" w:rsidRDefault="00985F84" w:rsidP="00985F84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  <w:r w:rsidR="00FA01F7" w:rsidRPr="00645CC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1F7" w:rsidRPr="00D8500E" w:rsidTr="00985F84">
        <w:trPr>
          <w:trHeight w:hRule="exact" w:val="1222"/>
        </w:trPr>
        <w:tc>
          <w:tcPr>
            <w:tcW w:w="232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1</w:t>
            </w:r>
            <w:r w:rsidR="00985F8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985F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FA01F7" w:rsidRPr="00645CCE" w:rsidRDefault="00FA01F7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FA01F7" w:rsidRPr="00645CCE" w:rsidRDefault="00FA01F7" w:rsidP="00985F84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รับโอน</w:t>
            </w:r>
          </w:p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</w:p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</w:rPr>
              <w:t>(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45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FA01F7" w:rsidRPr="00645CCE" w:rsidRDefault="00FA01F7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01F7" w:rsidRPr="00645CCE" w:rsidRDefault="00FA01F7" w:rsidP="00985F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  ณ วันที่ </w:t>
            </w:r>
            <w:r w:rsidRPr="00645CCE">
              <w:rPr>
                <w:rFonts w:ascii="Angsana New" w:hAnsi="Angsana New"/>
                <w:sz w:val="28"/>
                <w:szCs w:val="28"/>
              </w:rPr>
              <w:t>31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45CC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A01F7" w:rsidRPr="00D8500E" w:rsidTr="00985F84">
        <w:trPr>
          <w:trHeight w:hRule="exact" w:val="369"/>
        </w:trPr>
        <w:tc>
          <w:tcPr>
            <w:tcW w:w="2324" w:type="dxa"/>
            <w:vAlign w:val="bottom"/>
          </w:tcPr>
          <w:p w:rsidR="00FA01F7" w:rsidRPr="00645CCE" w:rsidRDefault="00FA01F7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318"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FA01F7" w:rsidRPr="00645CCE" w:rsidRDefault="00FA01F7" w:rsidP="00FA01F7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FA01F7" w:rsidRPr="00645CCE" w:rsidRDefault="00FA01F7" w:rsidP="00FA01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CCE" w:rsidRPr="000764A7" w:rsidTr="00985F84">
        <w:trPr>
          <w:trHeight w:hRule="exact" w:val="369"/>
        </w:trPr>
        <w:tc>
          <w:tcPr>
            <w:tcW w:w="232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8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645CCE" w:rsidRPr="000764A7" w:rsidTr="00985F84">
        <w:trPr>
          <w:trHeight w:hRule="exact" w:val="369"/>
        </w:trPr>
        <w:tc>
          <w:tcPr>
            <w:tcW w:w="232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 w:rsidR="0010769F">
              <w:rPr>
                <w:rFonts w:ascii="Angsana New" w:hAnsi="Angsana New" w:hint="cs"/>
                <w:sz w:val="28"/>
                <w:szCs w:val="28"/>
                <w:cs/>
              </w:rPr>
              <w:t>สินส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10769F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ชิ</w:t>
            </w:r>
            <w:r w:rsidR="003762B4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8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645CCE" w:rsidRPr="000764A7" w:rsidTr="00985F84">
        <w:trPr>
          <w:trHeight w:hRule="exact" w:val="369"/>
        </w:trPr>
        <w:tc>
          <w:tcPr>
            <w:tcW w:w="232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โปรแกรมคอมพิวเต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>
              <w:rPr>
                <w:rFonts w:ascii="Angsana New" w:hAnsi="Angsana New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  <w:tc>
          <w:tcPr>
            <w:tcW w:w="28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7,444</w:t>
            </w:r>
          </w:p>
        </w:tc>
      </w:tr>
      <w:tr w:rsidR="00645CCE" w:rsidRPr="000764A7" w:rsidTr="00985F84">
        <w:trPr>
          <w:trHeight w:hRule="exact" w:val="369"/>
        </w:trPr>
        <w:tc>
          <w:tcPr>
            <w:tcW w:w="232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8,964</w:t>
            </w:r>
          </w:p>
        </w:tc>
        <w:tc>
          <w:tcPr>
            <w:tcW w:w="28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3762B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9,31</w:t>
            </w:r>
            <w:r w:rsidR="00D768C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45CCE" w:rsidRPr="000764A7" w:rsidTr="00985F84">
        <w:trPr>
          <w:trHeight w:hRule="exact" w:val="369"/>
        </w:trPr>
        <w:tc>
          <w:tcPr>
            <w:tcW w:w="232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45C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(4,597)</w:t>
            </w:r>
          </w:p>
        </w:tc>
        <w:tc>
          <w:tcPr>
            <w:tcW w:w="28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CCE" w:rsidRPr="00645CCE" w:rsidRDefault="005969D8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(612</w:t>
            </w:r>
            <w:r w:rsidR="00645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CCE" w:rsidRPr="00645CCE" w:rsidRDefault="005969D8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(5,164)</w:t>
            </w:r>
          </w:p>
        </w:tc>
      </w:tr>
      <w:tr w:rsidR="00645CCE" w:rsidRPr="000764A7" w:rsidTr="00985F84">
        <w:trPr>
          <w:trHeight w:hRule="exact" w:val="369"/>
        </w:trPr>
        <w:tc>
          <w:tcPr>
            <w:tcW w:w="2324" w:type="dxa"/>
            <w:vAlign w:val="bottom"/>
          </w:tcPr>
          <w:p w:rsidR="00645CCE" w:rsidRPr="00645CCE" w:rsidRDefault="00645CCE" w:rsidP="00985F84">
            <w:pPr>
              <w:tabs>
                <w:tab w:val="clear" w:pos="227"/>
                <w:tab w:val="clear" w:pos="454"/>
                <w:tab w:val="clear" w:pos="680"/>
                <w:tab w:val="left" w:pos="851"/>
                <w:tab w:val="left" w:pos="1418"/>
                <w:tab w:val="left" w:pos="1985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45CCE">
              <w:rPr>
                <w:rFonts w:ascii="Angsana New" w:hAnsi="Angsana New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</w:t>
            </w:r>
            <w:r w:rsidR="0010769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CE" w:rsidRPr="00645CCE" w:rsidRDefault="005969D8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(265</w:t>
            </w:r>
            <w:r w:rsidR="00645C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CE" w:rsidRPr="00645CCE" w:rsidRDefault="005969D8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5CCE" w:rsidRPr="00645CCE" w:rsidRDefault="00645CCE" w:rsidP="00985F84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4,147</w:t>
            </w:r>
          </w:p>
        </w:tc>
      </w:tr>
    </w:tbl>
    <w:p w:rsidR="00645CCE" w:rsidRDefault="00645CCE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85F84" w:rsidRDefault="00985F84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F40A4A" w:rsidRDefault="00F40A4A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85F84" w:rsidRDefault="00985F84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985F84" w:rsidRDefault="00985F84" w:rsidP="00FE2F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7D26A9" w:rsidRDefault="007D26A9" w:rsidP="007D26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23101" w:rsidRPr="00C23101" w:rsidRDefault="00C23101" w:rsidP="00EF1B7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3101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สิทธิการเช่า </w:t>
      </w:r>
      <w:r w:rsidR="00C648EC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C2310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63"/>
        <w:gridCol w:w="2835"/>
      </w:tblGrid>
      <w:tr w:rsidR="00C23101" w:rsidRPr="00B10B0C" w:rsidTr="00985F84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8B3B3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61DC" w:rsidRPr="00B10B0C" w:rsidTr="00985F84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1DC" w:rsidRPr="00B10B0C" w:rsidRDefault="008161DC" w:rsidP="008B3B3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161DC" w:rsidRPr="00B10B0C" w:rsidRDefault="008161DC" w:rsidP="00985F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3101" w:rsidRPr="00B10B0C" w:rsidTr="00985F84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E3D6D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="00EE3D6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E3D6D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E3D6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2CA4" w:rsidRPr="007A5385" w:rsidRDefault="00F545AA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A53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19,025</w:t>
            </w: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101" w:rsidRPr="00B10B0C" w:rsidRDefault="00C23101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101" w:rsidRPr="00B10B0C" w:rsidRDefault="00C23101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04E3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4E3" w:rsidRPr="008E04E3" w:rsidRDefault="008E04E3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04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E04E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E04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E04E3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04E3" w:rsidRPr="008E04E3" w:rsidRDefault="008E04E3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E04E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(14,078)</w:t>
            </w:r>
          </w:p>
        </w:tc>
      </w:tr>
      <w:tr w:rsidR="008E04E3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4E3" w:rsidRPr="00B10B0C" w:rsidRDefault="008E04E3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4E3" w:rsidRPr="008E04E3" w:rsidRDefault="008E04E3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04E3">
              <w:rPr>
                <w:rFonts w:ascii="Angsana New" w:hAnsi="Angsana New"/>
                <w:sz w:val="28"/>
                <w:szCs w:val="28"/>
                <w:lang w:val="en-US"/>
              </w:rPr>
              <w:t>(713)</w:t>
            </w: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04E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101" w:rsidRPr="00636EE2" w:rsidRDefault="00792E87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(14,791</w:t>
            </w:r>
            <w:r w:rsidR="00C23101" w:rsidRPr="006F7A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3101" w:rsidRPr="00B10B0C" w:rsidRDefault="00F72804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45D5D">
              <w:rPr>
                <w:rFonts w:ascii="Angsana New" w:hAnsi="Angsana New"/>
                <w:sz w:val="28"/>
                <w:szCs w:val="28"/>
                <w:lang w:val="en-US"/>
              </w:rPr>
              <w:t>714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E04E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3101" w:rsidRPr="006F7AEC" w:rsidRDefault="002E70C7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F7280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15,50</w:t>
            </w:r>
            <w:r w:rsidR="00745D5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ind w:left="363" w:hanging="2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23101" w:rsidRPr="00B10B0C" w:rsidRDefault="00C23101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23101" w:rsidRPr="00B10B0C" w:rsidRDefault="00C23101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E04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3101" w:rsidRPr="00B10B0C" w:rsidRDefault="008E04E3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4,23</w:t>
            </w:r>
            <w:r w:rsidR="0059727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C23101" w:rsidRPr="00B10B0C" w:rsidTr="00FC6759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985F84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10B0C">
              <w:rPr>
                <w:rFonts w:ascii="Angsana New" w:hAnsi="Angsana New"/>
                <w:sz w:val="28"/>
                <w:szCs w:val="28"/>
              </w:rPr>
              <w:t>256</w:t>
            </w:r>
            <w:r w:rsidR="008E04E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23101" w:rsidRPr="00B10B0C" w:rsidRDefault="00F72804" w:rsidP="00FC6759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3,520</w:t>
            </w:r>
          </w:p>
        </w:tc>
      </w:tr>
    </w:tbl>
    <w:p w:rsidR="005F63D6" w:rsidRPr="00F33763" w:rsidRDefault="00C23101" w:rsidP="00633D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745D5D">
        <w:rPr>
          <w:rFonts w:ascii="Angsana New" w:hAnsi="Angsana New"/>
          <w:sz w:val="28"/>
          <w:szCs w:val="28"/>
          <w:cs/>
        </w:rPr>
        <w:t>บริษัทได้ทำสัญญาเช่าอาคาร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</w:rPr>
        <w:t>2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ฉบับเป็นระยะเวลา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</w:rPr>
        <w:t>26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ปี</w:t>
      </w:r>
      <w:r w:rsidRPr="00745D5D">
        <w:rPr>
          <w:rFonts w:ascii="Angsana New" w:hAnsi="Angsana New"/>
          <w:sz w:val="28"/>
          <w:szCs w:val="28"/>
        </w:rPr>
        <w:t xml:space="preserve"> 6 </w:t>
      </w:r>
      <w:r w:rsidRPr="00745D5D">
        <w:rPr>
          <w:rFonts w:ascii="Angsana New" w:hAnsi="Angsana New"/>
          <w:sz w:val="28"/>
          <w:szCs w:val="28"/>
          <w:cs/>
        </w:rPr>
        <w:t>เดือน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ถึง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</w:rPr>
        <w:t>27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ปี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สิ้นสุดในเดือนมกราคม</w:t>
      </w:r>
      <w:r w:rsidRPr="00745D5D">
        <w:rPr>
          <w:rFonts w:ascii="Angsana New" w:hAnsi="Angsana New"/>
          <w:sz w:val="28"/>
          <w:szCs w:val="28"/>
        </w:rPr>
        <w:t xml:space="preserve"> 2570 </w:t>
      </w:r>
      <w:r w:rsidRPr="00745D5D">
        <w:rPr>
          <w:rFonts w:ascii="Angsana New" w:hAnsi="Angsana New"/>
          <w:sz w:val="28"/>
          <w:szCs w:val="28"/>
          <w:cs/>
        </w:rPr>
        <w:t>ภายใต้เงื่อนไขของสัญญา</w:t>
      </w:r>
      <w:r w:rsidR="00F545AA"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บริษัทได้จ่ายเงินค่าสิทธิการเช่าเป็นจำนวนเงิน</w:t>
      </w:r>
      <w:r w:rsidR="00F545AA" w:rsidRPr="00745D5D">
        <w:rPr>
          <w:rFonts w:ascii="Angsana New" w:hAnsi="Angsana New"/>
          <w:sz w:val="28"/>
          <w:szCs w:val="28"/>
        </w:rPr>
        <w:t xml:space="preserve"> 19.02</w:t>
      </w:r>
      <w:r w:rsidRPr="00745D5D">
        <w:rPr>
          <w:rFonts w:ascii="Angsana New" w:hAnsi="Angsana New"/>
          <w:sz w:val="28"/>
          <w:szCs w:val="28"/>
        </w:rPr>
        <w:t xml:space="preserve"> </w:t>
      </w:r>
      <w:r w:rsidRPr="00745D5D">
        <w:rPr>
          <w:rFonts w:ascii="Angsana New" w:hAnsi="Angsana New"/>
          <w:sz w:val="28"/>
          <w:szCs w:val="28"/>
          <w:cs/>
        </w:rPr>
        <w:t>ล้านบาท</w:t>
      </w:r>
    </w:p>
    <w:p w:rsidR="005F63D6" w:rsidRPr="00F545AA" w:rsidRDefault="005F63D6" w:rsidP="00C231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  <w:highlight w:val="yellow"/>
          <w:cs/>
        </w:rPr>
        <w:sectPr w:rsidR="005F63D6" w:rsidRPr="00F545AA" w:rsidSect="00A94DE6">
          <w:headerReference w:type="default" r:id="rId18"/>
          <w:pgSz w:w="11909" w:h="16834" w:code="9"/>
          <w:pgMar w:top="1440" w:right="994" w:bottom="576" w:left="1440" w:header="1276" w:footer="448" w:gutter="0"/>
          <w:cols w:space="720"/>
          <w:docGrid w:linePitch="245"/>
        </w:sectPr>
      </w:pPr>
    </w:p>
    <w:p w:rsidR="005F63D6" w:rsidRPr="005F63D6" w:rsidRDefault="005F63D6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426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:rsidR="005F63D6" w:rsidRDefault="005F63D6" w:rsidP="00D24FB3">
      <w:pPr>
        <w:pStyle w:val="ListParagraph"/>
        <w:tabs>
          <w:tab w:val="clear" w:pos="907"/>
          <w:tab w:val="clear" w:pos="1644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5F63D6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8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275"/>
        <w:gridCol w:w="284"/>
        <w:gridCol w:w="1418"/>
      </w:tblGrid>
      <w:tr w:rsidR="005F63D6" w:rsidRPr="00B10B0C" w:rsidTr="00A47E3A">
        <w:trPr>
          <w:trHeight w:val="279"/>
        </w:trPr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4" w:type="dxa"/>
            <w:gridSpan w:val="13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5FFC">
              <w:rPr>
                <w:rFonts w:ascii="Angsana New" w:hAnsi="Angsana New"/>
                <w:sz w:val="28"/>
                <w:szCs w:val="28"/>
              </w:rPr>
              <w:t>256</w:t>
            </w:r>
            <w:r w:rsidR="00473E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6312AF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05FFC">
              <w:rPr>
                <w:rFonts w:ascii="Angsana New" w:hAnsi="Angsana New"/>
                <w:sz w:val="28"/>
                <w:szCs w:val="28"/>
              </w:rPr>
              <w:t>256</w:t>
            </w:r>
            <w:r w:rsidR="006312A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73E6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A47E3A">
            <w:pPr>
              <w:tabs>
                <w:tab w:val="clear" w:pos="227"/>
                <w:tab w:val="clear" w:pos="454"/>
                <w:tab w:val="clear" w:pos="680"/>
                <w:tab w:val="left" w:pos="596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  <w:tab w:val="left" w:pos="596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AA768E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  <w:tab w:val="left" w:pos="596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AA768E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2,259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2,259</w:t>
            </w:r>
          </w:p>
        </w:tc>
      </w:tr>
      <w:tr w:rsidR="00473E64" w:rsidRPr="00B10B0C" w:rsidTr="00EF758E">
        <w:tc>
          <w:tcPr>
            <w:tcW w:w="3827" w:type="dxa"/>
          </w:tcPr>
          <w:p w:rsidR="00985F84" w:rsidRPr="00B10B0C" w:rsidRDefault="00985F84" w:rsidP="00985F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อสั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งหาริมทรัพย์เพื่อการลงทุน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AA768E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4,386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AA768E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4,540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ขายฝาก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12,526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3E64" w:rsidRPr="00B10B0C" w:rsidRDefault="00AA768E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14,634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(1,506)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13,128</w:t>
            </w: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4C0065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21,022</w:t>
            </w:r>
          </w:p>
        </w:tc>
        <w:tc>
          <w:tcPr>
            <w:tcW w:w="284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4C0065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2,219</w:t>
            </w:r>
          </w:p>
        </w:tc>
        <w:tc>
          <w:tcPr>
            <w:tcW w:w="284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4C0065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AA768E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23,241</w:t>
            </w:r>
          </w:p>
        </w:tc>
        <w:tc>
          <w:tcPr>
            <w:tcW w:w="283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3E64" w:rsidRPr="006F7AEC" w:rsidRDefault="00F7280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3E64" w:rsidRPr="006F7AEC" w:rsidRDefault="00F7280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3E64" w:rsidRPr="006F7AEC" w:rsidRDefault="00F7280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23,249</w:t>
            </w:r>
          </w:p>
        </w:tc>
      </w:tr>
      <w:tr w:rsidR="00473E64" w:rsidRPr="00B10B0C" w:rsidTr="00A47E3A">
        <w:trPr>
          <w:trHeight w:val="20"/>
        </w:trPr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E64" w:rsidRPr="00B10B0C" w:rsidTr="00A47E3A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E64" w:rsidRPr="00B10B0C" w:rsidTr="00A47E3A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ผลต่างจากการเปลี่ยนแปลงใน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มูลค่ายุติธรรมของหุ้นกู้แปลงสภาพ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473E64" w:rsidRPr="00B10B0C" w:rsidRDefault="00B6391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73E64" w:rsidRPr="00B10B0C" w:rsidRDefault="00A4186F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73E64" w:rsidRPr="00B10B0C" w:rsidRDefault="00A4186F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มูลค่ายุติธรรมของเงินลงทุนเผื่อขาย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25,784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284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3E64" w:rsidRPr="00B10B0C" w:rsidRDefault="004C0065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73E64" w:rsidRPr="00B10B0C" w:rsidRDefault="00AA768E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23,857</w:t>
            </w:r>
          </w:p>
        </w:tc>
        <w:tc>
          <w:tcPr>
            <w:tcW w:w="283" w:type="dxa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B10B0C" w:rsidRDefault="00473E6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3E64" w:rsidRPr="00B10B0C" w:rsidRDefault="00F72804" w:rsidP="00473E64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23,841</w:t>
            </w:r>
          </w:p>
        </w:tc>
      </w:tr>
      <w:tr w:rsidR="00473E64" w:rsidRPr="00B10B0C" w:rsidTr="00EF758E">
        <w:tc>
          <w:tcPr>
            <w:tcW w:w="3827" w:type="dxa"/>
          </w:tcPr>
          <w:p w:rsidR="00473E64" w:rsidRPr="00B10B0C" w:rsidRDefault="00473E64" w:rsidP="00473E64">
            <w:pPr>
              <w:spacing w:line="260" w:lineRule="atLeast"/>
              <w:ind w:left="5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1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473E64" w:rsidRPr="00B10B0C" w:rsidRDefault="00473E64" w:rsidP="00473E64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4C0065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26,091</w:t>
            </w:r>
          </w:p>
        </w:tc>
        <w:tc>
          <w:tcPr>
            <w:tcW w:w="284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B63915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(2,234</w:t>
            </w:r>
            <w:r w:rsidR="004C006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4C0065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3E64" w:rsidRPr="006F7AEC" w:rsidRDefault="00A4186F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23,857</w:t>
            </w:r>
          </w:p>
        </w:tc>
        <w:tc>
          <w:tcPr>
            <w:tcW w:w="283" w:type="dxa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3E64" w:rsidRPr="006F7AEC" w:rsidRDefault="00A4186F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(16</w:t>
            </w:r>
            <w:r w:rsidR="00F7280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3E64" w:rsidRPr="006F7AEC" w:rsidRDefault="00F7280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73E64" w:rsidRPr="006F7AEC" w:rsidRDefault="00473E6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3E64" w:rsidRPr="006F7AEC" w:rsidRDefault="00F72804" w:rsidP="00473E64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23,841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4" w:type="dxa"/>
            <w:gridSpan w:val="13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AE0D46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705FFC">
              <w:rPr>
                <w:rFonts w:ascii="Angsana New" w:hAnsi="Angsana New"/>
                <w:sz w:val="28"/>
                <w:szCs w:val="28"/>
              </w:rPr>
              <w:t>6</w:t>
            </w:r>
            <w:r w:rsidR="005D226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0B0C">
              <w:rPr>
                <w:rFonts w:ascii="Angsana New" w:hAnsi="Angsana New"/>
                <w:sz w:val="28"/>
                <w:szCs w:val="28"/>
              </w:rPr>
              <w:t>25</w:t>
            </w:r>
            <w:r w:rsidR="00705FFC">
              <w:rPr>
                <w:rFonts w:ascii="Angsana New" w:hAnsi="Angsana New"/>
                <w:sz w:val="28"/>
                <w:szCs w:val="28"/>
              </w:rPr>
              <w:t>6</w:t>
            </w:r>
            <w:r w:rsidR="006312A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0B0C">
              <w:rPr>
                <w:rFonts w:ascii="Angsana New" w:hAnsi="Angsana New"/>
                <w:sz w:val="28"/>
                <w:szCs w:val="28"/>
              </w:rPr>
              <w:t>256</w:t>
            </w:r>
            <w:r w:rsidR="005D226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2,541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(1,017)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45D5D">
              <w:rPr>
                <w:rFonts w:ascii="Angsana New" w:hAnsi="Angsana New"/>
                <w:sz w:val="28"/>
                <w:szCs w:val="28"/>
              </w:rPr>
              <w:t>302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2,259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2,259</w:t>
            </w: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985F84" w:rsidP="00563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อสั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งหาริมทรัพย์เพื่อการลงทุน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4,386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4,540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ขายฝาก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12,526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2,108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14,634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(1,506)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13,128</w:t>
            </w:r>
          </w:p>
        </w:tc>
      </w:tr>
      <w:tr w:rsidR="00563FFD" w:rsidRPr="007F05CD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23,563</w:t>
            </w:r>
          </w:p>
        </w:tc>
        <w:tc>
          <w:tcPr>
            <w:tcW w:w="284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1,202</w:t>
            </w:r>
          </w:p>
        </w:tc>
        <w:tc>
          <w:tcPr>
            <w:tcW w:w="284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24,765</w:t>
            </w:r>
          </w:p>
        </w:tc>
        <w:tc>
          <w:tcPr>
            <w:tcW w:w="283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FFD" w:rsidRPr="007F05CD" w:rsidRDefault="00F72804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(294)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FFD" w:rsidRPr="007F05CD" w:rsidRDefault="00BE1247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FFD" w:rsidRPr="007F05CD" w:rsidRDefault="00BE1247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24,471</w:t>
            </w:r>
          </w:p>
        </w:tc>
      </w:tr>
      <w:tr w:rsidR="00563FFD" w:rsidRPr="00B10B0C" w:rsidTr="00A47E3A">
        <w:tc>
          <w:tcPr>
            <w:tcW w:w="3827" w:type="dxa"/>
          </w:tcPr>
          <w:p w:rsidR="00563FFD" w:rsidRPr="00B10B0C" w:rsidRDefault="00563FFD" w:rsidP="00563FFD">
            <w:pPr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FFD" w:rsidRPr="00B10B0C" w:rsidTr="00A47E3A">
        <w:tc>
          <w:tcPr>
            <w:tcW w:w="3827" w:type="dxa"/>
          </w:tcPr>
          <w:p w:rsidR="00563FFD" w:rsidRPr="00B10B0C" w:rsidRDefault="00563FFD" w:rsidP="00563FFD">
            <w:pPr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FFD" w:rsidRPr="00B10B0C" w:rsidTr="00A47E3A">
        <w:tc>
          <w:tcPr>
            <w:tcW w:w="3827" w:type="dxa"/>
          </w:tcPr>
          <w:p w:rsidR="00563FFD" w:rsidRPr="00B10B0C" w:rsidRDefault="00563FFD" w:rsidP="00563FFD">
            <w:pPr>
              <w:spacing w:line="260" w:lineRule="atLeast"/>
              <w:ind w:left="595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ผลต่างจากการเปลี่ยนแปลงใน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มูลค่ายุติธรรมของหุ้นกู้แปลงสภาพ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563FFD" w:rsidRPr="00B10B0C" w:rsidRDefault="00A4186F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563FFD" w:rsidRPr="00B10B0C" w:rsidRDefault="00A4186F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63FFD" w:rsidRPr="00B10B0C" w:rsidRDefault="00A4186F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3FFD" w:rsidRPr="00B10B0C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มูลค่ายุติธรรมของเงินลงทุนเผื่อขาย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25,784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284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23,857</w:t>
            </w:r>
          </w:p>
        </w:tc>
        <w:tc>
          <w:tcPr>
            <w:tcW w:w="283" w:type="dxa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D" w:rsidRPr="00B10B0C" w:rsidRDefault="00F72804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B10B0C" w:rsidRDefault="00563FFD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3FFD" w:rsidRPr="00B10B0C" w:rsidRDefault="00BE1247" w:rsidP="00563FFD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23,841</w:t>
            </w:r>
          </w:p>
        </w:tc>
      </w:tr>
      <w:tr w:rsidR="00563FFD" w:rsidRPr="007F05CD" w:rsidTr="00EF758E">
        <w:tc>
          <w:tcPr>
            <w:tcW w:w="3827" w:type="dxa"/>
          </w:tcPr>
          <w:p w:rsidR="00563FFD" w:rsidRPr="00B10B0C" w:rsidRDefault="00563FFD" w:rsidP="00563FFD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1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563FFD" w:rsidRPr="00B10B0C" w:rsidRDefault="00563FFD" w:rsidP="00563FFD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26,091</w:t>
            </w:r>
          </w:p>
        </w:tc>
        <w:tc>
          <w:tcPr>
            <w:tcW w:w="284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96771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(2,234</w:t>
            </w:r>
            <w:r w:rsidR="00563FF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3FFD" w:rsidRPr="007F05CD" w:rsidRDefault="00A4186F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23,857</w:t>
            </w:r>
          </w:p>
        </w:tc>
        <w:tc>
          <w:tcPr>
            <w:tcW w:w="283" w:type="dxa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FFD" w:rsidRPr="007F05CD" w:rsidRDefault="00A4186F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(16)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FFD" w:rsidRPr="007F05CD" w:rsidRDefault="00BE1247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3FFD" w:rsidRPr="007F05CD" w:rsidRDefault="00563FFD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63FFD" w:rsidRPr="007F05CD" w:rsidRDefault="00BE1247" w:rsidP="00563FFD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23,841</w:t>
            </w:r>
          </w:p>
        </w:tc>
      </w:tr>
    </w:tbl>
    <w:p w:rsidR="00705FFC" w:rsidRDefault="00705FFC" w:rsidP="005F63D6">
      <w:pPr>
        <w:pStyle w:val="ListParagraph"/>
        <w:spacing w:before="120" w:after="120"/>
        <w:ind w:left="1495"/>
        <w:jc w:val="thaiDistribute"/>
        <w:rPr>
          <w:rFonts w:ascii="Angsana New" w:hAnsi="Angsana New"/>
          <w:sz w:val="28"/>
          <w:szCs w:val="28"/>
        </w:rPr>
        <w:sectPr w:rsidR="00705FFC" w:rsidSect="00705FFC">
          <w:headerReference w:type="default" r:id="rId19"/>
          <w:pgSz w:w="16834" w:h="11909" w:orient="landscape" w:code="9"/>
          <w:pgMar w:top="1440" w:right="1440" w:bottom="992" w:left="709" w:header="1134" w:footer="448" w:gutter="0"/>
          <w:cols w:space="720"/>
          <w:docGrid w:linePitch="245"/>
        </w:sectPr>
      </w:pPr>
    </w:p>
    <w:p w:rsidR="006F3440" w:rsidRDefault="006F3440" w:rsidP="00940FAD">
      <w:pPr>
        <w:tabs>
          <w:tab w:val="clear" w:pos="227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ค่าใช้จ่ายภาษีเงินได้</w:t>
      </w:r>
    </w:p>
    <w:p w:rsidR="006F3440" w:rsidRPr="00B52449" w:rsidRDefault="006F3440" w:rsidP="00940FAD">
      <w:pPr>
        <w:tabs>
          <w:tab w:val="clear" w:pos="227"/>
        </w:tabs>
        <w:spacing w:after="120"/>
        <w:jc w:val="thaiDistribute"/>
        <w:rPr>
          <w:rFonts w:ascii="Angsana New" w:hAnsi="Angsana New"/>
          <w:sz w:val="28"/>
          <w:szCs w:val="28"/>
          <w:cs/>
        </w:rPr>
      </w:pPr>
      <w:r w:rsidRPr="00B52449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52449">
        <w:rPr>
          <w:rFonts w:ascii="Angsana New" w:hAnsi="Angsana New"/>
          <w:sz w:val="28"/>
          <w:szCs w:val="28"/>
        </w:rPr>
        <w:t xml:space="preserve">31 </w:t>
      </w:r>
      <w:r w:rsidRPr="00B5244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D2262">
        <w:rPr>
          <w:rFonts w:ascii="Angsana New" w:hAnsi="Angsana New"/>
          <w:sz w:val="28"/>
          <w:szCs w:val="28"/>
        </w:rPr>
        <w:t>2562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 xml:space="preserve">และ </w:t>
      </w:r>
      <w:r w:rsidR="005D2262">
        <w:rPr>
          <w:rFonts w:ascii="Angsana New" w:hAnsi="Angsana New"/>
          <w:sz w:val="28"/>
          <w:szCs w:val="28"/>
        </w:rPr>
        <w:t>2561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p w:rsidR="006F3440" w:rsidRPr="00B10B0C" w:rsidRDefault="006F3440" w:rsidP="00940FAD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8"/>
          <w:szCs w:val="28"/>
          <w:u w:val="single"/>
        </w:rPr>
      </w:pPr>
      <w:r w:rsidRPr="00B10B0C">
        <w:rPr>
          <w:rFonts w:ascii="Angsana New" w:hAnsi="Angsana New"/>
          <w:sz w:val="28"/>
          <w:szCs w:val="28"/>
          <w:u w:val="single"/>
          <w:cs/>
        </w:rPr>
        <w:t>งบการเงินที่แสดงเงินลงทุนตามวิธีส่วนได้เสีย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283"/>
        <w:gridCol w:w="1985"/>
        <w:gridCol w:w="240"/>
        <w:gridCol w:w="1886"/>
      </w:tblGrid>
      <w:tr w:rsidR="00B93292" w:rsidRPr="00B10B0C" w:rsidTr="00FE70ED"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B93292" w:rsidRPr="00B10B0C" w:rsidRDefault="00B93292" w:rsidP="008B3B3B">
            <w:pPr>
              <w:spacing w:line="260" w:lineRule="atLeas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D2262" w:rsidRPr="00B10B0C" w:rsidTr="00FE70ED">
        <w:trPr>
          <w:trHeight w:val="169"/>
        </w:trPr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D2262" w:rsidRPr="00B10B0C" w:rsidTr="00FE70ED">
        <w:trPr>
          <w:trHeight w:val="169"/>
        </w:trPr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D2262" w:rsidRPr="00B10B0C" w:rsidTr="00EF758E">
        <w:trPr>
          <w:trHeight w:val="175"/>
        </w:trPr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A313EC" w:rsidRDefault="00A313EC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177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3,766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ind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  <w:tab w:val="left" w:pos="567"/>
              </w:tabs>
              <w:ind w:left="284"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262" w:rsidRPr="006E3C52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(8)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(2,220)</w:t>
            </w:r>
          </w:p>
        </w:tc>
      </w:tr>
      <w:tr w:rsidR="005D2262" w:rsidRPr="007D057F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2262" w:rsidRPr="006E3C52" w:rsidRDefault="00A313EC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1,546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ind w:left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3292" w:rsidRPr="006E3C52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:rsidR="00B93292" w:rsidRPr="00B10B0C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ind w:right="2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B10B0C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5D2262" w:rsidRPr="00B10B0C" w:rsidTr="00EF758E">
        <w:trPr>
          <w:trHeight w:val="163"/>
        </w:trPr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ind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2262" w:rsidRPr="00A313EC" w:rsidRDefault="00A313EC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vAlign w:val="bottom"/>
          </w:tcPr>
          <w:p w:rsidR="005D2262" w:rsidRPr="00A313E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20,</w:t>
            </w:r>
            <w:r w:rsidR="00A313E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635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ind w:left="284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5D2262" w:rsidRPr="00B10B0C" w:rsidRDefault="005D2262" w:rsidP="005D2262">
            <w:pPr>
              <w:spacing w:line="260" w:lineRule="atLeast"/>
              <w:ind w:left="284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B10B0C">
              <w:rPr>
                <w:rFonts w:ascii="Angsana New" w:hAnsi="Angsana New"/>
                <w:sz w:val="28"/>
                <w:szCs w:val="28"/>
              </w:rPr>
              <w:t>20%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A313EC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A313E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,696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127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ind w:left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6E3C52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(1,011)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(1,461)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6E3C52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(606)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5D2262" w:rsidRPr="006E3C52" w:rsidRDefault="00E3365F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(1,045</w:t>
            </w:r>
            <w:r w:rsidR="005D226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D2262" w:rsidRPr="00B10B0C" w:rsidTr="00EF758E">
        <w:trPr>
          <w:trHeight w:val="242"/>
        </w:trPr>
        <w:tc>
          <w:tcPr>
            <w:tcW w:w="5070" w:type="dxa"/>
            <w:tcBorders>
              <w:bottom w:val="nil"/>
            </w:tcBorders>
          </w:tcPr>
          <w:p w:rsidR="005D2262" w:rsidRPr="00B10B0C" w:rsidRDefault="005D2262" w:rsidP="005D2262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  <w:tcBorders>
              <w:bottom w:val="nil"/>
            </w:tcBorders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:rsidR="005D2262" w:rsidRPr="006E3C52" w:rsidRDefault="00A313EC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90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nil"/>
            </w:tcBorders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(75)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2262" w:rsidRPr="006E3C52" w:rsidRDefault="00A313EC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240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2262" w:rsidRPr="006E3C52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1,546</w:t>
            </w:r>
          </w:p>
        </w:tc>
      </w:tr>
    </w:tbl>
    <w:p w:rsidR="006F3440" w:rsidRDefault="006F3440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E41145" w:rsidRDefault="00E41145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E41145" w:rsidRDefault="00E41145" w:rsidP="00E41145">
      <w:pPr>
        <w:spacing w:before="120" w:after="120" w:line="120" w:lineRule="atLeast"/>
        <w:ind w:left="284"/>
        <w:jc w:val="both"/>
        <w:rPr>
          <w:rFonts w:ascii="Angsana New" w:hAnsi="Angsana New"/>
          <w:sz w:val="28"/>
          <w:szCs w:val="28"/>
          <w:u w:val="single"/>
        </w:rPr>
      </w:pPr>
    </w:p>
    <w:p w:rsidR="00B93292" w:rsidRDefault="00E41145" w:rsidP="00E965FC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u w:val="single"/>
          <w:cs/>
        </w:rPr>
        <w:lastRenderedPageBreak/>
        <w:t>งบการเงินเฉพาะกิจการ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283"/>
        <w:gridCol w:w="1985"/>
        <w:gridCol w:w="283"/>
        <w:gridCol w:w="1843"/>
      </w:tblGrid>
      <w:tr w:rsidR="00E41145" w:rsidRPr="00B10B0C" w:rsidTr="00FE70ED">
        <w:tc>
          <w:tcPr>
            <w:tcW w:w="5070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E41145" w:rsidRPr="00B10B0C" w:rsidRDefault="00E41145" w:rsidP="000A7CA7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D2262" w:rsidRPr="00B10B0C" w:rsidTr="00FE70ED">
        <w:trPr>
          <w:trHeight w:val="169"/>
        </w:trPr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pStyle w:val="BodyText3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D2262" w:rsidRPr="00B10B0C" w:rsidTr="00FE70ED">
        <w:trPr>
          <w:trHeight w:val="169"/>
        </w:trPr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D2262" w:rsidRPr="00B10B0C" w:rsidTr="00EF758E">
        <w:trPr>
          <w:trHeight w:val="175"/>
        </w:trPr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826D36" w:rsidRDefault="004D2544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177</w:t>
            </w: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3,765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9558E1">
            <w:pPr>
              <w:tabs>
                <w:tab w:val="clear" w:pos="227"/>
                <w:tab w:val="clear" w:pos="454"/>
              </w:tabs>
              <w:spacing w:line="260" w:lineRule="atLeast"/>
              <w:ind w:left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262" w:rsidRPr="00826D36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294</w:t>
            </w: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D2262" w:rsidRPr="00826D36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(1,201</w:t>
            </w:r>
            <w:r w:rsidR="005D226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5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2262" w:rsidRPr="00826D36" w:rsidRDefault="004D2544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471</w:t>
            </w: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5D2262" w:rsidRPr="00975231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2,56</w:t>
            </w:r>
            <w:r w:rsidR="0097523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rPr>
          <w:trHeight w:val="163"/>
        </w:trPr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D2262" w:rsidRPr="00B6156B" w:rsidRDefault="004D2544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7,552</w:t>
            </w: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5D2262" w:rsidRPr="00B6156B" w:rsidRDefault="00975231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20,868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10B0C">
              <w:rPr>
                <w:rFonts w:ascii="Angsana New" w:hAnsi="Angsana New"/>
                <w:sz w:val="28"/>
                <w:szCs w:val="28"/>
              </w:rPr>
              <w:t>20%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B6156B" w:rsidRDefault="004D2544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1,510</w:t>
            </w: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5D2262" w:rsidRPr="00B6156B" w:rsidRDefault="00975231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4,174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D2262" w:rsidRPr="00826D36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(1,129)</w:t>
            </w:r>
          </w:p>
        </w:tc>
        <w:tc>
          <w:tcPr>
            <w:tcW w:w="283" w:type="dxa"/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5D2262" w:rsidRPr="00826D36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(1,535)</w:t>
            </w:r>
          </w:p>
        </w:tc>
      </w:tr>
      <w:tr w:rsidR="005D2262" w:rsidRPr="00B10B0C" w:rsidTr="00EF758E">
        <w:trPr>
          <w:trHeight w:val="242"/>
        </w:trPr>
        <w:tc>
          <w:tcPr>
            <w:tcW w:w="5070" w:type="dxa"/>
            <w:tcBorders>
              <w:bottom w:val="nil"/>
            </w:tcBorders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  <w:tcBorders>
              <w:bottom w:val="nil"/>
            </w:tcBorders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:rsidR="005D2262" w:rsidRPr="00B10B0C" w:rsidRDefault="004D2544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5D2262" w:rsidRPr="00B10B0C" w:rsidRDefault="005D2262" w:rsidP="005D226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(75)</w:t>
            </w:r>
          </w:p>
        </w:tc>
      </w:tr>
      <w:tr w:rsidR="005D2262" w:rsidRPr="00B10B0C" w:rsidTr="00EF758E">
        <w:tc>
          <w:tcPr>
            <w:tcW w:w="5070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5D2262" w:rsidRPr="00B10B0C" w:rsidRDefault="005D2262" w:rsidP="005D2262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2262" w:rsidRPr="00B6156B" w:rsidRDefault="004D2544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83" w:type="dxa"/>
            <w:vAlign w:val="bottom"/>
          </w:tcPr>
          <w:p w:rsidR="005D2262" w:rsidRPr="00826D36" w:rsidRDefault="005D2262" w:rsidP="005D226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2262" w:rsidRPr="00B6156B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2,56</w:t>
            </w:r>
            <w:r w:rsidR="00C47BE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6F3440" w:rsidRDefault="006F3440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Pr="006F3440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9A2297" w:rsidRPr="00A94DE6" w:rsidRDefault="00A94DE6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A94DE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38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783"/>
        <w:gridCol w:w="1710"/>
        <w:gridCol w:w="236"/>
        <w:gridCol w:w="1654"/>
      </w:tblGrid>
      <w:tr w:rsidR="00A94DE6" w:rsidRPr="00C8551D" w:rsidTr="00842154">
        <w:trPr>
          <w:trHeight w:hRule="exact" w:val="403"/>
        </w:trPr>
        <w:tc>
          <w:tcPr>
            <w:tcW w:w="5783" w:type="dxa"/>
          </w:tcPr>
          <w:p w:rsidR="00A94DE6" w:rsidRPr="00C8551D" w:rsidRDefault="00A94DE6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0" w:name="_GoBack" w:colFirst="0" w:colLast="0"/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3595" w:rsidRPr="00C8551D" w:rsidTr="00842154">
        <w:trPr>
          <w:trHeight w:hRule="exact" w:val="478"/>
        </w:trPr>
        <w:tc>
          <w:tcPr>
            <w:tcW w:w="5783" w:type="dxa"/>
          </w:tcPr>
          <w:p w:rsidR="00313595" w:rsidRPr="00C8551D" w:rsidRDefault="00313595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</w:tcBorders>
            <w:vAlign w:val="center"/>
          </w:tcPr>
          <w:p w:rsidR="008A43EA" w:rsidRPr="00212075" w:rsidRDefault="00D768C1" w:rsidP="00D768C1">
            <w:pPr>
              <w:tabs>
                <w:tab w:val="clear" w:pos="227"/>
              </w:tabs>
              <w:spacing w:before="120" w:after="120" w:line="12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8A43EA"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นตามวิธีส่วนเสีย</w:t>
            </w:r>
          </w:p>
          <w:p w:rsidR="00313595" w:rsidRPr="00212075" w:rsidRDefault="00313595" w:rsidP="00D76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595" w:rsidRPr="00C8551D" w:rsidTr="00842154">
        <w:trPr>
          <w:trHeight w:hRule="exact" w:val="409"/>
        </w:trPr>
        <w:tc>
          <w:tcPr>
            <w:tcW w:w="5783" w:type="dxa"/>
          </w:tcPr>
          <w:p w:rsidR="00313595" w:rsidRPr="00C8551D" w:rsidRDefault="00313595" w:rsidP="00313595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:rsidR="00313595" w:rsidRPr="008161DC" w:rsidRDefault="008A43EA" w:rsidP="008A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ได้เสีย</w:t>
            </w:r>
            <w:r w:rsidR="00313595" w:rsidRPr="00313595">
              <w:rPr>
                <w:rFonts w:ascii="Angsana New" w:hAnsi="Angsana New"/>
                <w:sz w:val="28"/>
                <w:szCs w:val="28"/>
              </w:rPr>
              <w:t>/</w:t>
            </w:r>
            <w:r w:rsidR="00313595"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</w:tcPr>
          <w:p w:rsidR="005D2262" w:rsidRPr="00C8551D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</w:tcPr>
          <w:p w:rsidR="005D2262" w:rsidRPr="00C8551D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</w:tcPr>
          <w:p w:rsidR="005D2262" w:rsidRPr="00C8551D" w:rsidRDefault="005D2262" w:rsidP="005D2262">
            <w:pPr>
              <w:pStyle w:val="Heading5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710" w:type="dxa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BE1247" w:rsidRDefault="005D2262" w:rsidP="005D2262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อัตราดอกเบี้ยร้อยละ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6.87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7.75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BE124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</w:tcPr>
          <w:p w:rsidR="005D2262" w:rsidRPr="00C8551D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47446C" w:rsidRDefault="005D2262" w:rsidP="005D2262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ละ 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C8355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ปี ณ วันที่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D2262" w:rsidRPr="00C8551D" w:rsidRDefault="00BE1247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31,953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30,369</w:t>
            </w: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47446C" w:rsidRDefault="005D2262" w:rsidP="005D2262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47446C" w:rsidRDefault="005D2262" w:rsidP="005D2262">
            <w:pPr>
              <w:pStyle w:val="Heading5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BE1247" w:rsidRDefault="005D2262" w:rsidP="005D2262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อัตราดอกเบี้ยร้อยละ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BE1247"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1.95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="00BE1247"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2.40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BE124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BE1247" w:rsidRDefault="005D2262" w:rsidP="005D2262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C83558"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2.30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  <w:r w:rsidRPr="00BE124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D2262" w:rsidRPr="00C8551D" w:rsidRDefault="00BE1247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60,000</w:t>
            </w:r>
          </w:p>
        </w:tc>
      </w:tr>
      <w:tr w:rsidR="005D2262" w:rsidRPr="00C8551D" w:rsidTr="00842154">
        <w:trPr>
          <w:trHeight w:hRule="exact" w:val="403"/>
        </w:trPr>
        <w:tc>
          <w:tcPr>
            <w:tcW w:w="5783" w:type="dxa"/>
            <w:shd w:val="clear" w:color="auto" w:fill="auto"/>
          </w:tcPr>
          <w:p w:rsidR="005D2262" w:rsidRPr="00C8551D" w:rsidRDefault="005D2262" w:rsidP="005D2262">
            <w:pPr>
              <w:pStyle w:val="Heading5"/>
              <w:spacing w:line="240" w:lineRule="auto"/>
              <w:ind w:left="563" w:hanging="425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744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2262" w:rsidRPr="00C8551D" w:rsidRDefault="00BE1247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156,953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2262" w:rsidRPr="00C8551D" w:rsidRDefault="005D2262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90,369</w:t>
            </w:r>
          </w:p>
        </w:tc>
      </w:tr>
    </w:tbl>
    <w:bookmarkEnd w:id="0"/>
    <w:p w:rsidR="004809D2" w:rsidRDefault="00A94DE6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4809D2">
        <w:rPr>
          <w:rFonts w:ascii="Angsana New" w:hAnsi="Angsana New"/>
          <w:sz w:val="28"/>
          <w:szCs w:val="28"/>
        </w:rPr>
        <w:t xml:space="preserve">31 </w:t>
      </w:r>
      <w:r w:rsidR="004809D2" w:rsidRPr="004809D2">
        <w:rPr>
          <w:rFonts w:ascii="Angsana New" w:hAnsi="Angsana New" w:hint="cs"/>
          <w:sz w:val="28"/>
          <w:szCs w:val="28"/>
          <w:cs/>
        </w:rPr>
        <w:t>ธันวาคม</w:t>
      </w:r>
      <w:r w:rsidR="004809D2" w:rsidRPr="004809D2">
        <w:rPr>
          <w:rFonts w:ascii="Angsana New" w:hAnsi="Angsana New"/>
          <w:sz w:val="28"/>
          <w:szCs w:val="28"/>
        </w:rPr>
        <w:t xml:space="preserve"> </w:t>
      </w:r>
      <w:r w:rsidR="005D2262">
        <w:rPr>
          <w:rFonts w:ascii="Angsana New" w:hAnsi="Angsana New"/>
          <w:sz w:val="28"/>
          <w:szCs w:val="28"/>
        </w:rPr>
        <w:t>2562</w:t>
      </w:r>
      <w:r w:rsidRPr="00C8551D">
        <w:rPr>
          <w:rFonts w:ascii="Angsana New" w:hAnsi="Angsana New"/>
          <w:sz w:val="28"/>
          <w:szCs w:val="28"/>
          <w:cs/>
        </w:rPr>
        <w:t xml:space="preserve"> และ </w:t>
      </w:r>
      <w:r w:rsidR="005D2262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>
        <w:rPr>
          <w:rFonts w:ascii="Angsana New" w:hAnsi="Angsana New"/>
          <w:sz w:val="28"/>
          <w:szCs w:val="28"/>
          <w:cs/>
        </w:rPr>
        <w:t>จำนวน</w:t>
      </w:r>
      <w:r w:rsidR="00BE1247">
        <w:rPr>
          <w:rFonts w:ascii="Angsana New" w:hAnsi="Angsana New"/>
          <w:sz w:val="28"/>
          <w:szCs w:val="28"/>
        </w:rPr>
        <w:t xml:space="preserve"> 262</w:t>
      </w:r>
      <w:r w:rsidRPr="005D4837">
        <w:rPr>
          <w:rFonts w:ascii="Angsana New" w:hAnsi="Angsana New"/>
          <w:sz w:val="28"/>
          <w:szCs w:val="28"/>
          <w:cs/>
        </w:rPr>
        <w:t xml:space="preserve"> ล้าน</w:t>
      </w:r>
      <w:r w:rsidRPr="0018254E">
        <w:rPr>
          <w:rFonts w:ascii="Angsana New" w:hAnsi="Angsana New"/>
          <w:sz w:val="28"/>
          <w:szCs w:val="28"/>
          <w:cs/>
        </w:rPr>
        <w:t>บาท</w:t>
      </w:r>
      <w:r w:rsidRPr="00C8551D">
        <w:rPr>
          <w:rFonts w:ascii="Angsana New" w:hAnsi="Angsana New"/>
          <w:sz w:val="28"/>
          <w:szCs w:val="28"/>
          <w:cs/>
        </w:rPr>
        <w:t xml:space="preserve"> และ </w:t>
      </w:r>
      <w:r w:rsidR="005D2262" w:rsidRPr="005D4837">
        <w:rPr>
          <w:rFonts w:ascii="Angsana New" w:hAnsi="Angsana New"/>
          <w:sz w:val="28"/>
          <w:szCs w:val="28"/>
        </w:rPr>
        <w:t>328</w:t>
      </w:r>
      <w:r w:rsidRPr="00C8551D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4B4A44" w:rsidRPr="004B4A44" w:rsidRDefault="004B4A44" w:rsidP="00C0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4B4A44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4B4A44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4B4A44">
        <w:rPr>
          <w:rFonts w:ascii="Angsana New" w:hAnsi="Angsana New"/>
          <w:sz w:val="28"/>
          <w:szCs w:val="28"/>
        </w:rPr>
        <w:t xml:space="preserve">31 </w:t>
      </w:r>
      <w:r w:rsidRPr="004B4A4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B4A44">
        <w:rPr>
          <w:rFonts w:ascii="Angsana New" w:hAnsi="Angsana New"/>
          <w:sz w:val="28"/>
          <w:szCs w:val="28"/>
        </w:rPr>
        <w:t>2562</w:t>
      </w:r>
      <w:r w:rsidRPr="004B4A4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55" w:type="pct"/>
        <w:tblInd w:w="250" w:type="dxa"/>
        <w:tblLook w:val="0000" w:firstRow="0" w:lastRow="0" w:firstColumn="0" w:lastColumn="0" w:noHBand="0" w:noVBand="0"/>
      </w:tblPr>
      <w:tblGrid>
        <w:gridCol w:w="5689"/>
        <w:gridCol w:w="3721"/>
      </w:tblGrid>
      <w:tr w:rsidR="00C01784" w:rsidRPr="004B4A44" w:rsidTr="00EC1A98">
        <w:trPr>
          <w:trHeight w:hRule="exact" w:val="369"/>
        </w:trPr>
        <w:tc>
          <w:tcPr>
            <w:tcW w:w="3023" w:type="pct"/>
          </w:tcPr>
          <w:p w:rsidR="00C01784" w:rsidRPr="004B4A44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pct"/>
            <w:tcBorders>
              <w:bottom w:val="single" w:sz="4" w:space="0" w:color="auto"/>
            </w:tcBorders>
          </w:tcPr>
          <w:p w:rsidR="00C01784" w:rsidRPr="00C01784" w:rsidRDefault="00C01784" w:rsidP="00C017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1784">
              <w:rPr>
                <w:rFonts w:ascii="Angsana New" w:hAnsi="Angsana New" w:hint="cs"/>
                <w:szCs w:val="28"/>
                <w:cs/>
              </w:rPr>
              <w:t>พันบาท</w:t>
            </w:r>
          </w:p>
        </w:tc>
      </w:tr>
      <w:tr w:rsidR="00EC1A98" w:rsidRPr="00EC1A98" w:rsidTr="00EC1A98">
        <w:trPr>
          <w:trHeight w:hRule="exact" w:val="369"/>
        </w:trPr>
        <w:tc>
          <w:tcPr>
            <w:tcW w:w="3023" w:type="pct"/>
          </w:tcPr>
          <w:p w:rsidR="00EC1A98" w:rsidRPr="004B4A44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pct"/>
            <w:tcBorders>
              <w:top w:val="single" w:sz="4" w:space="0" w:color="auto"/>
            </w:tcBorders>
            <w:vAlign w:val="bottom"/>
          </w:tcPr>
          <w:p w:rsidR="00EC1A98" w:rsidRPr="00212075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นตามวิธีส่วนเสีย</w:t>
            </w:r>
          </w:p>
          <w:p w:rsidR="00EC1A98" w:rsidRPr="00212075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4B4A44" w:rsidTr="00EC1A98">
        <w:trPr>
          <w:trHeight w:hRule="exact" w:val="369"/>
        </w:trPr>
        <w:tc>
          <w:tcPr>
            <w:tcW w:w="3023" w:type="pct"/>
          </w:tcPr>
          <w:p w:rsidR="00EC1A98" w:rsidRPr="004B4A44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pct"/>
            <w:tcBorders>
              <w:bottom w:val="single" w:sz="4" w:space="0" w:color="auto"/>
            </w:tcBorders>
            <w:vAlign w:val="bottom"/>
          </w:tcPr>
          <w:p w:rsidR="00EC1A98" w:rsidRPr="008161DC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ได้เสีย</w:t>
            </w:r>
            <w:r w:rsidRPr="00313595">
              <w:rPr>
                <w:rFonts w:ascii="Angsana New" w:hAnsi="Angsana New"/>
                <w:sz w:val="28"/>
                <w:szCs w:val="28"/>
              </w:rPr>
              <w:t>/</w:t>
            </w: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784" w:rsidRPr="004B4A44" w:rsidTr="00EC1A98">
        <w:trPr>
          <w:trHeight w:hRule="exact" w:val="369"/>
        </w:trPr>
        <w:tc>
          <w:tcPr>
            <w:tcW w:w="3023" w:type="pct"/>
            <w:vAlign w:val="bottom"/>
          </w:tcPr>
          <w:p w:rsidR="00C01784" w:rsidRPr="004B4A44" w:rsidRDefault="00C01784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rPr>
                <w:rFonts w:ascii="Angsana New" w:hAnsi="Angsana New"/>
                <w:sz w:val="28"/>
                <w:szCs w:val="28"/>
              </w:rPr>
            </w:pPr>
            <w:r w:rsidRPr="004B4A44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Pr="004B4A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4A44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4B4A4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B4A4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B4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77" w:type="pct"/>
            <w:tcBorders>
              <w:top w:val="single" w:sz="4" w:space="0" w:color="auto"/>
            </w:tcBorders>
            <w:vAlign w:val="bottom"/>
          </w:tcPr>
          <w:p w:rsidR="00C01784" w:rsidRPr="00C01784" w:rsidRDefault="00C0178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C01784" w:rsidRPr="004B4A44" w:rsidTr="00EC1A98">
        <w:trPr>
          <w:trHeight w:hRule="exact" w:val="369"/>
        </w:trPr>
        <w:tc>
          <w:tcPr>
            <w:tcW w:w="3023" w:type="pct"/>
            <w:vAlign w:val="bottom"/>
          </w:tcPr>
          <w:p w:rsidR="00C01784" w:rsidRPr="004B4A44" w:rsidRDefault="00C01784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4B4A44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B4A44">
              <w:rPr>
                <w:rFonts w:ascii="Angsana New" w:hAnsi="Angsana New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977" w:type="pct"/>
            <w:vAlign w:val="bottom"/>
          </w:tcPr>
          <w:p w:rsidR="00C01784" w:rsidRPr="00C01784" w:rsidRDefault="00C0178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</w:tr>
      <w:tr w:rsidR="00C01784" w:rsidRPr="004B4A44" w:rsidTr="00FC6759">
        <w:trPr>
          <w:trHeight w:hRule="exact" w:val="369"/>
        </w:trPr>
        <w:tc>
          <w:tcPr>
            <w:tcW w:w="3023" w:type="pct"/>
            <w:vAlign w:val="bottom"/>
          </w:tcPr>
          <w:p w:rsidR="00C01784" w:rsidRPr="004B4A44" w:rsidRDefault="00C01784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4B4A4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B4A44">
              <w:rPr>
                <w:rFonts w:ascii="Angsana New" w:hAnsi="Angsana New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1977" w:type="pct"/>
            <w:tcBorders>
              <w:bottom w:val="single" w:sz="4" w:space="0" w:color="auto"/>
            </w:tcBorders>
            <w:vAlign w:val="bottom"/>
          </w:tcPr>
          <w:p w:rsidR="00C01784" w:rsidRPr="00C01784" w:rsidRDefault="00C0178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(60,000)</w:t>
            </w:r>
          </w:p>
        </w:tc>
      </w:tr>
      <w:tr w:rsidR="00C01784" w:rsidRPr="004B4A44" w:rsidTr="00FC6759">
        <w:trPr>
          <w:trHeight w:hRule="exact" w:val="369"/>
        </w:trPr>
        <w:tc>
          <w:tcPr>
            <w:tcW w:w="3023" w:type="pct"/>
            <w:vAlign w:val="bottom"/>
          </w:tcPr>
          <w:p w:rsidR="00C01784" w:rsidRPr="004B4A44" w:rsidRDefault="00C01784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</w:rPr>
            </w:pPr>
            <w:r w:rsidRPr="004B4A44">
              <w:rPr>
                <w:rFonts w:ascii="Angsana New" w:hAnsi="Angsana New"/>
                <w:sz w:val="28"/>
                <w:szCs w:val="28"/>
                <w:cs/>
              </w:rPr>
              <w:t xml:space="preserve">ยอดยกไป ณ </w:t>
            </w:r>
            <w:r w:rsidRPr="004B4A4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4A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B4A4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784" w:rsidRPr="00C01784" w:rsidRDefault="00C01784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</w:tr>
    </w:tbl>
    <w:p w:rsidR="004B4A44" w:rsidRPr="004B4A44" w:rsidRDefault="004B4A44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4B4A44" w:rsidRDefault="004B4A44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4B4A44" w:rsidRDefault="004B4A44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4B4A44" w:rsidRDefault="004B4A44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6775F6" w:rsidRDefault="006775F6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6775F6" w:rsidRDefault="006775F6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FA01F7" w:rsidRPr="00FA01F7" w:rsidRDefault="004809D2" w:rsidP="00FA01F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446947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ประมาณ</w:t>
      </w:r>
      <w:r w:rsidR="00FA01F7">
        <w:rPr>
          <w:rFonts w:ascii="Angsana New" w:hAnsi="Angsana New" w:hint="cs"/>
          <w:b/>
          <w:bCs/>
          <w:sz w:val="28"/>
          <w:szCs w:val="28"/>
          <w:cs/>
        </w:rPr>
        <w:t>การหนี้สิน</w:t>
      </w:r>
      <w:r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tbl>
      <w:tblPr>
        <w:tblpPr w:leftFromText="180" w:rightFromText="180" w:vertAnchor="text" w:horzAnchor="margin" w:tblpX="250" w:tblpY="351"/>
        <w:tblW w:w="9378" w:type="dxa"/>
        <w:tblLook w:val="04A0" w:firstRow="1" w:lastRow="0" w:firstColumn="1" w:lastColumn="0" w:noHBand="0" w:noVBand="1"/>
      </w:tblPr>
      <w:tblGrid>
        <w:gridCol w:w="1205"/>
        <w:gridCol w:w="1439"/>
        <w:gridCol w:w="3044"/>
        <w:gridCol w:w="285"/>
        <w:gridCol w:w="1605"/>
        <w:gridCol w:w="287"/>
        <w:gridCol w:w="1513"/>
      </w:tblGrid>
      <w:tr w:rsidR="00745D5D" w:rsidRPr="00545603" w:rsidTr="00F562FB">
        <w:trPr>
          <w:trHeight w:hRule="exact" w:val="397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F562FB" w:rsidRPr="00F562FB" w:rsidTr="003B264E">
        <w:trPr>
          <w:trHeight w:hRule="exact" w:val="397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562FB" w:rsidRPr="00212075" w:rsidRDefault="00F562FB" w:rsidP="00F5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นตามวิธีส่วนเสีย</w:t>
            </w:r>
          </w:p>
          <w:p w:rsidR="00F562FB" w:rsidRPr="00212075" w:rsidRDefault="00F562FB" w:rsidP="00F5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62FB" w:rsidRPr="00545603" w:rsidTr="00F562FB">
        <w:trPr>
          <w:trHeight w:hRule="exact" w:val="397"/>
        </w:trPr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562FB" w:rsidRPr="00FA01F7" w:rsidRDefault="00F562FB" w:rsidP="00F562F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562FB" w:rsidRPr="008161DC" w:rsidRDefault="00F562FB" w:rsidP="00F5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ได้เสีย</w:t>
            </w:r>
            <w:r w:rsidRPr="00313595">
              <w:rPr>
                <w:rFonts w:ascii="Angsana New" w:hAnsi="Angsana New"/>
                <w:sz w:val="28"/>
                <w:szCs w:val="28"/>
              </w:rPr>
              <w:t>/</w:t>
            </w: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5D" w:rsidRPr="00545603" w:rsidTr="00745D5D"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B37D0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1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745D5D" w:rsidRPr="00FA01F7" w:rsidRDefault="002B37D0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45D5D" w:rsidRPr="00FA01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45D5D" w:rsidRPr="00FA01F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37D0" w:rsidRDefault="002B37D0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:rsidR="00745D5D" w:rsidRPr="00FA01F7" w:rsidRDefault="002B37D0" w:rsidP="00FA01F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 w:rsidR="00745D5D" w:rsidRPr="00FA01F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45D5D" w:rsidRPr="00FA01F7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745D5D" w:rsidRPr="00545603" w:rsidTr="00745D5D">
        <w:trPr>
          <w:trHeight w:hRule="exact" w:val="405"/>
        </w:trPr>
        <w:tc>
          <w:tcPr>
            <w:tcW w:w="5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D5D" w:rsidRPr="00545603" w:rsidTr="00745D5D">
        <w:trPr>
          <w:trHeight w:hRule="exact" w:val="405"/>
        </w:trPr>
        <w:tc>
          <w:tcPr>
            <w:tcW w:w="5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D768C1" w:rsidP="00D768C1">
            <w:pPr>
              <w:tabs>
                <w:tab w:val="left" w:pos="851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FA01F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</w:tr>
      <w:tr w:rsidR="00745D5D" w:rsidRPr="00545603" w:rsidTr="00745D5D">
        <w:trPr>
          <w:trHeight w:hRule="exact" w:val="397"/>
        </w:trPr>
        <w:tc>
          <w:tcPr>
            <w:tcW w:w="5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D768C1" w:rsidP="00D768C1">
            <w:pPr>
              <w:tabs>
                <w:tab w:val="left" w:pos="762"/>
                <w:tab w:val="left" w:pos="851"/>
              </w:tabs>
              <w:spacing w:line="240" w:lineRule="auto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FA01F7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="00745D5D" w:rsidRPr="00FA01F7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30,752</w:t>
            </w:r>
          </w:p>
        </w:tc>
        <w:tc>
          <w:tcPr>
            <w:tcW w:w="2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20,933</w:t>
            </w:r>
          </w:p>
        </w:tc>
      </w:tr>
      <w:tr w:rsidR="00745D5D" w:rsidRPr="00545603" w:rsidTr="00745D5D">
        <w:trPr>
          <w:trHeight w:hRule="exact" w:val="397"/>
        </w:trPr>
        <w:tc>
          <w:tcPr>
            <w:tcW w:w="56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745D5D" w:rsidRDefault="00D768C1" w:rsidP="00D768C1">
            <w:pPr>
              <w:tabs>
                <w:tab w:val="clear" w:pos="227"/>
                <w:tab w:val="left" w:pos="762"/>
                <w:tab w:val="left" w:pos="851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5D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FA01F7" w:rsidRDefault="00745D5D" w:rsidP="00FA01F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D5D" w:rsidRPr="00745D5D" w:rsidRDefault="00745D5D" w:rsidP="00FA01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5D5D">
              <w:rPr>
                <w:rFonts w:ascii="Angsana New" w:hAnsi="Angsana New"/>
                <w:b/>
                <w:bCs/>
                <w:sz w:val="28"/>
                <w:szCs w:val="28"/>
              </w:rPr>
              <w:t>31,863</w:t>
            </w: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D5D" w:rsidRPr="00745D5D" w:rsidRDefault="00745D5D" w:rsidP="00FA01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D5D" w:rsidRPr="00745D5D" w:rsidRDefault="00745D5D" w:rsidP="00FA01F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5D5D">
              <w:rPr>
                <w:rFonts w:ascii="Angsana New" w:hAnsi="Angsana New"/>
                <w:b/>
                <w:bCs/>
                <w:sz w:val="28"/>
                <w:szCs w:val="28"/>
              </w:rPr>
              <w:t>22,707</w:t>
            </w:r>
          </w:p>
        </w:tc>
      </w:tr>
    </w:tbl>
    <w:p w:rsidR="004809D2" w:rsidRDefault="004809D2" w:rsidP="0044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(ไม่ได้จัดเป็นกองทุน) มีดังนี้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5954"/>
        <w:gridCol w:w="1559"/>
        <w:gridCol w:w="249"/>
        <w:gridCol w:w="1594"/>
      </w:tblGrid>
      <w:tr w:rsidR="00446947" w:rsidRPr="00B10B0C" w:rsidTr="00446947">
        <w:tc>
          <w:tcPr>
            <w:tcW w:w="5954" w:type="dxa"/>
          </w:tcPr>
          <w:p w:rsidR="00446947" w:rsidRPr="00B10B0C" w:rsidRDefault="00446947" w:rsidP="000A7C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446947" w:rsidRPr="00B10B0C" w:rsidRDefault="00446947" w:rsidP="000A7C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D2262" w:rsidRPr="00B10B0C" w:rsidTr="00FA01F7">
        <w:tc>
          <w:tcPr>
            <w:tcW w:w="5954" w:type="dxa"/>
          </w:tcPr>
          <w:p w:rsidR="005D2262" w:rsidRPr="00B10B0C" w:rsidRDefault="005D2262" w:rsidP="005D226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D2262" w:rsidRPr="00B10B0C" w:rsidRDefault="00FA01F7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5D2262" w:rsidRPr="00B10B0C" w:rsidRDefault="00FA01F7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A01F7" w:rsidRPr="00B10B0C" w:rsidTr="00FA01F7">
        <w:tc>
          <w:tcPr>
            <w:tcW w:w="5954" w:type="dxa"/>
          </w:tcPr>
          <w:p w:rsidR="00FA01F7" w:rsidRPr="00B10B0C" w:rsidRDefault="00FA01F7" w:rsidP="00FA01F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A01F7" w:rsidRPr="00B10B0C" w:rsidRDefault="002B37D0" w:rsidP="00FA01F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A01F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A01F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9" w:type="dxa"/>
            <w:vAlign w:val="bottom"/>
          </w:tcPr>
          <w:p w:rsidR="00FA01F7" w:rsidRPr="00B10B0C" w:rsidRDefault="00FA01F7" w:rsidP="00FA01F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FA01F7" w:rsidRPr="00B10B0C" w:rsidRDefault="002B37D0" w:rsidP="00FA01F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A01F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A01F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D2262" w:rsidRPr="00B10B0C" w:rsidTr="00FA01F7">
        <w:trPr>
          <w:trHeight w:val="114"/>
        </w:trPr>
        <w:tc>
          <w:tcPr>
            <w:tcW w:w="5954" w:type="dxa"/>
          </w:tcPr>
          <w:p w:rsidR="005D2262" w:rsidRPr="00B10B0C" w:rsidRDefault="005D2262" w:rsidP="005D226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D2262" w:rsidRPr="00B10B0C" w:rsidRDefault="005D2262" w:rsidP="005D2262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5D2262" w:rsidRPr="00B10B0C" w:rsidRDefault="005D2262" w:rsidP="005D2262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2262" w:rsidRPr="00B10B0C" w:rsidTr="005D483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22,707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21,935</w:t>
            </w:r>
          </w:p>
        </w:tc>
      </w:tr>
      <w:tr w:rsidR="005D2262" w:rsidRPr="00B10B0C" w:rsidTr="005D483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5D2262" w:rsidRPr="00B10B0C" w:rsidTr="005D483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D2262" w:rsidRPr="00B10B0C" w:rsidTr="005D483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680"/>
              </w:tabs>
              <w:ind w:left="316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D2262" w:rsidRPr="00B10B0C" w:rsidTr="005D483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1,670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1,147</w:t>
            </w:r>
          </w:p>
        </w:tc>
      </w:tr>
      <w:tr w:rsidR="005D2262" w:rsidRPr="00B10B0C" w:rsidTr="00BE124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4" w:type="dxa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484</w:t>
            </w:r>
          </w:p>
        </w:tc>
      </w:tr>
      <w:tr w:rsidR="005D2262" w:rsidRPr="00B10B0C" w:rsidTr="00BE124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(1,254)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4" w:type="dxa"/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(859)</w:t>
            </w:r>
          </w:p>
        </w:tc>
      </w:tr>
      <w:tr w:rsidR="005D2262" w:rsidRPr="00B10B0C" w:rsidTr="00BE1247">
        <w:trPr>
          <w:trHeight w:val="317"/>
        </w:trPr>
        <w:tc>
          <w:tcPr>
            <w:tcW w:w="5954" w:type="dxa"/>
          </w:tcPr>
          <w:p w:rsidR="005D2262" w:rsidRPr="00B10B0C" w:rsidRDefault="00FA01F7" w:rsidP="00FA0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ผลกระทบการ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กฏหมาย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แรงงานที่มีผลบังคับใช้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7,820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D2262" w:rsidRPr="00B10B0C" w:rsidTr="00BE124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9,156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772</w:t>
            </w:r>
          </w:p>
        </w:tc>
      </w:tr>
      <w:tr w:rsidR="005D2262" w:rsidRPr="00B10B0C" w:rsidTr="00BE1247">
        <w:trPr>
          <w:trHeight w:val="317"/>
        </w:trPr>
        <w:tc>
          <w:tcPr>
            <w:tcW w:w="5954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2262" w:rsidRPr="00215EFF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31,863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2262" w:rsidRPr="00215EFF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22,707</w:t>
            </w:r>
          </w:p>
        </w:tc>
      </w:tr>
    </w:tbl>
    <w:p w:rsidR="00C01784" w:rsidRDefault="00C01784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C01784" w:rsidRDefault="00C01784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C01784" w:rsidRDefault="00C01784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D768C1" w:rsidRDefault="00D768C1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D768C1" w:rsidRDefault="00D768C1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446947" w:rsidRPr="006066F4" w:rsidRDefault="00D3760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73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62"/>
        <w:gridCol w:w="2268"/>
        <w:gridCol w:w="236"/>
        <w:gridCol w:w="2270"/>
      </w:tblGrid>
      <w:tr w:rsidR="00D37605" w:rsidRPr="006066F4" w:rsidTr="00054134">
        <w:trPr>
          <w:trHeight w:val="389"/>
        </w:trPr>
        <w:tc>
          <w:tcPr>
            <w:tcW w:w="4962" w:type="dxa"/>
          </w:tcPr>
          <w:p w:rsidR="00D37605" w:rsidRPr="006066F4" w:rsidRDefault="00D37605" w:rsidP="0005413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774" w:type="dxa"/>
            <w:gridSpan w:val="3"/>
            <w:tcBorders>
              <w:bottom w:val="single" w:sz="4" w:space="0" w:color="auto"/>
            </w:tcBorders>
          </w:tcPr>
          <w:p w:rsidR="00F562FB" w:rsidRDefault="00F562FB" w:rsidP="0005413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</w:p>
          <w:p w:rsidR="00D37605" w:rsidRPr="006066F4" w:rsidRDefault="00D37605" w:rsidP="0005413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262" w:rsidRPr="00A135CE" w:rsidTr="00A135CE">
        <w:tblPrEx>
          <w:tblLook w:val="0000" w:firstRow="0" w:lastRow="0" w:firstColumn="0" w:lastColumn="0" w:noHBand="0" w:noVBand="0"/>
        </w:tblPrEx>
        <w:trPr>
          <w:trHeight w:val="359"/>
        </w:trPr>
        <w:tc>
          <w:tcPr>
            <w:tcW w:w="4962" w:type="dxa"/>
            <w:vAlign w:val="bottom"/>
          </w:tcPr>
          <w:p w:rsidR="005D2262" w:rsidRPr="006066F4" w:rsidRDefault="005D2262" w:rsidP="00A135CE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D2262" w:rsidRPr="006066F4" w:rsidRDefault="005D2262" w:rsidP="00A135CE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:rsidR="005D2262" w:rsidRPr="006066F4" w:rsidRDefault="005D2262" w:rsidP="00A135CE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:rsidR="005D2262" w:rsidRPr="006066F4" w:rsidRDefault="005D2262" w:rsidP="00A135CE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5D2262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5D2262" w:rsidRPr="006066F4" w:rsidRDefault="005D2262" w:rsidP="005D2262">
            <w:pPr>
              <w:tabs>
                <w:tab w:val="left" w:pos="339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268" w:type="dxa"/>
            <w:shd w:val="clear" w:color="auto" w:fill="auto"/>
          </w:tcPr>
          <w:p w:rsidR="005D2262" w:rsidRPr="006066F4" w:rsidRDefault="00BE1247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2.77</w:t>
            </w:r>
          </w:p>
        </w:tc>
        <w:tc>
          <w:tcPr>
            <w:tcW w:w="236" w:type="dxa"/>
            <w:shd w:val="clear" w:color="auto" w:fill="auto"/>
          </w:tcPr>
          <w:p w:rsidR="005D2262" w:rsidRPr="006066F4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5D2262" w:rsidRPr="006066F4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2.77</w:t>
            </w:r>
          </w:p>
        </w:tc>
      </w:tr>
      <w:tr w:rsidR="005D2262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5D2262" w:rsidRPr="006066F4" w:rsidRDefault="005D2262" w:rsidP="005D2262">
            <w:pPr>
              <w:tabs>
                <w:tab w:val="left" w:pos="339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6066F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68" w:type="dxa"/>
            <w:shd w:val="clear" w:color="auto" w:fill="auto"/>
          </w:tcPr>
          <w:p w:rsidR="005D2262" w:rsidRPr="006066F4" w:rsidRDefault="00BE1247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:rsidR="005D2262" w:rsidRPr="006066F4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5D2262" w:rsidRPr="006066F4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</w:tr>
      <w:tr w:rsidR="00BE1247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268" w:type="dxa"/>
            <w:shd w:val="clear" w:color="auto" w:fill="auto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36" w:type="dxa"/>
            <w:shd w:val="clear" w:color="auto" w:fill="auto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BE1247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066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BE1247" w:rsidRPr="006066F4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:rsidR="00D37605" w:rsidRDefault="00D3760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6066F4">
        <w:rPr>
          <w:rFonts w:ascii="Angsana New" w:hAnsi="Angsana New"/>
          <w:spacing w:val="4"/>
          <w:sz w:val="28"/>
          <w:szCs w:val="28"/>
        </w:rPr>
        <w:t>(</w:t>
      </w:r>
      <w:r w:rsidRPr="006066F4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6066F4">
        <w:rPr>
          <w:rFonts w:ascii="Angsana New" w:hAnsi="Angsana New"/>
          <w:spacing w:val="4"/>
          <w:sz w:val="28"/>
          <w:szCs w:val="28"/>
        </w:rPr>
        <w:t xml:space="preserve">)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5D2262">
        <w:rPr>
          <w:rFonts w:ascii="Angsana New" w:hAnsi="Angsana New"/>
          <w:spacing w:val="4"/>
          <w:sz w:val="28"/>
          <w:szCs w:val="28"/>
        </w:rPr>
        <w:t>2562</w:t>
      </w:r>
      <w:r w:rsidR="0086064B"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="0086064B" w:rsidRPr="006066F4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5D2262">
        <w:rPr>
          <w:rFonts w:ascii="Angsana New" w:hAnsi="Angsana New"/>
          <w:spacing w:val="4"/>
          <w:sz w:val="28"/>
          <w:szCs w:val="28"/>
        </w:rPr>
        <w:t xml:space="preserve"> 2561</w:t>
      </w:r>
      <w:r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9781" w:type="dxa"/>
        <w:tblInd w:w="-8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4"/>
        <w:gridCol w:w="1415"/>
        <w:gridCol w:w="144"/>
        <w:gridCol w:w="1415"/>
        <w:gridCol w:w="144"/>
        <w:gridCol w:w="1557"/>
      </w:tblGrid>
      <w:tr w:rsidR="00043980" w:rsidRPr="0083173B" w:rsidTr="005D1841">
        <w:trPr>
          <w:cantSplit/>
          <w:trHeight w:val="351"/>
          <w:tblHeader/>
        </w:trPr>
        <w:tc>
          <w:tcPr>
            <w:tcW w:w="3544" w:type="dxa"/>
          </w:tcPr>
          <w:p w:rsidR="00043980" w:rsidRPr="0083173B" w:rsidRDefault="00043980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043980" w:rsidRPr="0083173B" w:rsidRDefault="009E2BA7" w:rsidP="00B23C7E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  <w:r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043980"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43980" w:rsidRPr="0083173B" w:rsidTr="005D1841">
        <w:trPr>
          <w:cantSplit/>
          <w:trHeight w:val="351"/>
          <w:tblHeader/>
        </w:trPr>
        <w:tc>
          <w:tcPr>
            <w:tcW w:w="3544" w:type="dxa"/>
          </w:tcPr>
          <w:p w:rsidR="00043980" w:rsidRPr="0083173B" w:rsidRDefault="00043980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043980" w:rsidRPr="0083173B" w:rsidRDefault="00043980" w:rsidP="00B23C7E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5D1841" w:rsidRPr="0083173B" w:rsidTr="00B23C7E">
        <w:trPr>
          <w:cantSplit/>
          <w:trHeight w:val="351"/>
          <w:tblHeader/>
        </w:trPr>
        <w:tc>
          <w:tcPr>
            <w:tcW w:w="3544" w:type="dxa"/>
          </w:tcPr>
          <w:p w:rsidR="005D1841" w:rsidRPr="0083173B" w:rsidRDefault="005D1841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D1841" w:rsidRPr="00F562FB" w:rsidRDefault="00F562FB" w:rsidP="00F562FB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841" w:rsidRPr="0083173B" w:rsidTr="005D1841">
        <w:trPr>
          <w:cantSplit/>
          <w:trHeight w:val="351"/>
          <w:tblHeader/>
        </w:trPr>
        <w:tc>
          <w:tcPr>
            <w:tcW w:w="3544" w:type="dxa"/>
          </w:tcPr>
          <w:p w:rsidR="005D1841" w:rsidRPr="0083173B" w:rsidRDefault="005D1841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1841" w:rsidRPr="0083173B" w:rsidRDefault="005D1841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D2262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5D1841" w:rsidRPr="0083173B" w:rsidRDefault="005D1841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1841" w:rsidRPr="0083173B" w:rsidRDefault="005D2262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2561</w:t>
            </w:r>
          </w:p>
        </w:tc>
      </w:tr>
      <w:tr w:rsidR="008A43EA" w:rsidRPr="0083173B" w:rsidTr="00745D5D">
        <w:trPr>
          <w:cantSplit/>
          <w:trHeight w:val="351"/>
          <w:tblHeader/>
        </w:trPr>
        <w:tc>
          <w:tcPr>
            <w:tcW w:w="3544" w:type="dxa"/>
          </w:tcPr>
          <w:p w:rsidR="008A43EA" w:rsidRPr="0083173B" w:rsidRDefault="008A43EA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</w:tcPr>
          <w:p w:rsidR="008A43EA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</w:tcBorders>
          </w:tcPr>
          <w:p w:rsidR="008A43EA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</w:tr>
      <w:tr w:rsidR="005D2262" w:rsidRPr="0083173B" w:rsidTr="00397EBB">
        <w:trPr>
          <w:cantSplit/>
        </w:trPr>
        <w:tc>
          <w:tcPr>
            <w:tcW w:w="3544" w:type="dxa"/>
            <w:vAlign w:val="bottom"/>
          </w:tcPr>
          <w:p w:rsidR="005D2262" w:rsidRPr="00BE1247" w:rsidRDefault="005D2262" w:rsidP="005D2262">
            <w:pPr>
              <w:tabs>
                <w:tab w:val="left" w:pos="3390"/>
              </w:tabs>
              <w:spacing w:line="240" w:lineRule="auto"/>
              <w:ind w:left="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  <w:r w:rsidR="00BE124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E124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BE1247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BE124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D2262" w:rsidRPr="00397EBB" w:rsidRDefault="00BE1247" w:rsidP="005D2262">
            <w:pPr>
              <w:spacing w:line="240" w:lineRule="auto"/>
              <w:ind w:left="-108" w:right="3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317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5D2262" w:rsidRPr="00397EBB" w:rsidRDefault="00BE1247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(4,628)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(4,098)</w:t>
            </w:r>
          </w:p>
        </w:tc>
      </w:tr>
      <w:tr w:rsidR="005D2262" w:rsidRPr="0083173B" w:rsidTr="00397EBB">
        <w:trPr>
          <w:cantSplit/>
        </w:trPr>
        <w:tc>
          <w:tcPr>
            <w:tcW w:w="3544" w:type="dxa"/>
            <w:vAlign w:val="bottom"/>
          </w:tcPr>
          <w:p w:rsidR="005D2262" w:rsidRPr="0083173B" w:rsidRDefault="005D2262" w:rsidP="005D2262">
            <w:pPr>
              <w:tabs>
                <w:tab w:val="left" w:pos="3390"/>
              </w:tabs>
              <w:spacing w:line="240" w:lineRule="auto"/>
              <w:ind w:left="7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="00BE124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BE1247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BE124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5D2262" w:rsidRPr="00397EBB" w:rsidRDefault="00BE1247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(5,328)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</w:tcPr>
          <w:p w:rsidR="005D2262" w:rsidRPr="00397EBB" w:rsidRDefault="00BE1247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1,234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(4,370)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1,431</w:t>
            </w:r>
          </w:p>
        </w:tc>
      </w:tr>
      <w:tr w:rsidR="005D2262" w:rsidRPr="0083173B" w:rsidTr="00397EBB">
        <w:trPr>
          <w:cantSplit/>
          <w:trHeight w:val="87"/>
        </w:trPr>
        <w:tc>
          <w:tcPr>
            <w:tcW w:w="3544" w:type="dxa"/>
            <w:vAlign w:val="bottom"/>
          </w:tcPr>
          <w:p w:rsidR="005D2262" w:rsidRPr="0083173B" w:rsidRDefault="005D2262" w:rsidP="005D2262">
            <w:pPr>
              <w:tabs>
                <w:tab w:val="left" w:pos="3390"/>
              </w:tabs>
              <w:spacing w:line="240" w:lineRule="auto"/>
              <w:ind w:left="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="00BE124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(ร้อยละ </w:t>
            </w:r>
            <w:r w:rsidR="00BE1247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="00BE124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5D2262" w:rsidRPr="00397EBB" w:rsidRDefault="00BE1247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7,414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</w:tcPr>
          <w:p w:rsidR="005D2262" w:rsidRPr="00397EBB" w:rsidRDefault="00BE1247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1546D">
              <w:rPr>
                <w:rFonts w:ascii="AngsanaUPC" w:hAnsi="AngsanaUPC" w:cs="AngsanaUPC"/>
                <w:sz w:val="28"/>
                <w:szCs w:val="28"/>
              </w:rPr>
              <w:t>(14,353</w:t>
            </w:r>
            <w:r w:rsidR="00745D5D" w:rsidRPr="00F1546D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4,953</w:t>
            </w:r>
          </w:p>
        </w:tc>
        <w:tc>
          <w:tcPr>
            <w:tcW w:w="144" w:type="dxa"/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5D2262" w:rsidRPr="00397EBB" w:rsidRDefault="005D2262" w:rsidP="005D22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(9,311)</w:t>
            </w:r>
          </w:p>
        </w:tc>
      </w:tr>
    </w:tbl>
    <w:p w:rsidR="00D37605" w:rsidRPr="006066F4" w:rsidRDefault="00D37605" w:rsidP="005D1841">
      <w:pPr>
        <w:tabs>
          <w:tab w:val="clear" w:pos="227"/>
          <w:tab w:val="clear" w:pos="454"/>
        </w:tabs>
        <w:spacing w:before="24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</w:t>
      </w:r>
      <w:r w:rsidR="00F562FB">
        <w:rPr>
          <w:rFonts w:ascii="Angsana New" w:hAnsi="Angsana New" w:hint="cs"/>
          <w:spacing w:val="4"/>
          <w:sz w:val="28"/>
          <w:szCs w:val="28"/>
          <w:cs/>
        </w:rPr>
        <w:t>ค</w:t>
      </w:r>
      <w:r w:rsidRPr="006066F4">
        <w:rPr>
          <w:rFonts w:ascii="Angsana New" w:hAnsi="Angsana New"/>
          <w:spacing w:val="4"/>
          <w:sz w:val="28"/>
          <w:szCs w:val="28"/>
          <w:cs/>
        </w:rPr>
        <w:t>วามสัมพันธ์กัน</w:t>
      </w:r>
    </w:p>
    <w:p w:rsidR="00D37605" w:rsidRDefault="00D3760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5D2262">
        <w:rPr>
          <w:rFonts w:ascii="Angsana New" w:hAnsi="Angsana New"/>
          <w:spacing w:val="4"/>
          <w:sz w:val="28"/>
          <w:szCs w:val="28"/>
        </w:rPr>
        <w:t>2562</w:t>
      </w:r>
      <w:r w:rsidR="005D1841"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="005D1841" w:rsidRPr="006066F4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5D2262">
        <w:rPr>
          <w:rFonts w:ascii="Angsana New" w:hAnsi="Angsana New"/>
          <w:spacing w:val="4"/>
          <w:sz w:val="28"/>
          <w:szCs w:val="28"/>
        </w:rPr>
        <w:t>2561</w:t>
      </w:r>
      <w:r w:rsidR="005D1841"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มีรายละเอียดดังนี้</w:t>
      </w:r>
    </w:p>
    <w:tbl>
      <w:tblPr>
        <w:tblW w:w="978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29"/>
        <w:gridCol w:w="1984"/>
        <w:gridCol w:w="281"/>
        <w:gridCol w:w="1993"/>
      </w:tblGrid>
      <w:tr w:rsidR="009D25D4" w:rsidRPr="00030032" w:rsidTr="00F562FB">
        <w:trPr>
          <w:trHeight w:val="389"/>
        </w:trPr>
        <w:tc>
          <w:tcPr>
            <w:tcW w:w="5529" w:type="dxa"/>
          </w:tcPr>
          <w:p w:rsidR="009D25D4" w:rsidRPr="00030032" w:rsidRDefault="009D25D4" w:rsidP="0005413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</w:tcPr>
          <w:p w:rsidR="009D25D4" w:rsidRPr="00030032" w:rsidRDefault="009D25D4" w:rsidP="0005413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562FB" w:rsidRPr="00030032" w:rsidTr="00F562FB">
        <w:trPr>
          <w:trHeight w:val="389"/>
        </w:trPr>
        <w:tc>
          <w:tcPr>
            <w:tcW w:w="5529" w:type="dxa"/>
          </w:tcPr>
          <w:p w:rsidR="00F562FB" w:rsidRPr="00030032" w:rsidRDefault="00F562FB" w:rsidP="0005413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</w:tcBorders>
          </w:tcPr>
          <w:p w:rsidR="00F562FB" w:rsidRDefault="00F562FB" w:rsidP="00F562FB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075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212075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212075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ได้เสีย/</w:t>
            </w:r>
          </w:p>
        </w:tc>
      </w:tr>
      <w:tr w:rsidR="009D25D4" w:rsidRPr="00030032" w:rsidTr="00F562F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9D25D4" w:rsidRPr="00030032" w:rsidRDefault="009D25D4" w:rsidP="0005413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3"/>
            <w:shd w:val="clear" w:color="auto" w:fill="auto"/>
            <w:vAlign w:val="center"/>
          </w:tcPr>
          <w:p w:rsidR="009D25D4" w:rsidRPr="00030032" w:rsidRDefault="009D25D4" w:rsidP="009D2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262" w:rsidRPr="00030032" w:rsidTr="00D0381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5D2262" w:rsidRPr="00030032" w:rsidRDefault="005D2262" w:rsidP="005D2262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2262" w:rsidRPr="00030032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5D2262" w:rsidRPr="00030032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D2262" w:rsidRPr="00030032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5D2262" w:rsidRPr="00030032" w:rsidTr="00BE124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5D2262" w:rsidRPr="00030032" w:rsidRDefault="005D2262" w:rsidP="005D2262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2262" w:rsidRPr="00963E38" w:rsidRDefault="00BE1247" w:rsidP="00BE124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707E96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281" w:type="dxa"/>
            <w:shd w:val="clear" w:color="auto" w:fill="auto"/>
          </w:tcPr>
          <w:p w:rsidR="005D2262" w:rsidRPr="00963E38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  <w:vAlign w:val="bottom"/>
          </w:tcPr>
          <w:p w:rsidR="005D2262" w:rsidRPr="00963E38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1,774</w:t>
            </w:r>
          </w:p>
        </w:tc>
      </w:tr>
      <w:tr w:rsidR="005D2262" w:rsidRPr="00030032" w:rsidTr="00BE124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5D2262" w:rsidRPr="00030032" w:rsidRDefault="005D2262" w:rsidP="005D2262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2262" w:rsidRPr="00631F77" w:rsidRDefault="00C23309" w:rsidP="00BE124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9,234</w:t>
            </w:r>
          </w:p>
        </w:tc>
        <w:tc>
          <w:tcPr>
            <w:tcW w:w="281" w:type="dxa"/>
            <w:shd w:val="clear" w:color="auto" w:fill="auto"/>
          </w:tcPr>
          <w:p w:rsidR="005D2262" w:rsidRPr="00963E38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:rsidR="005D2262" w:rsidRPr="00963E38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13,488</w:t>
            </w:r>
          </w:p>
        </w:tc>
      </w:tr>
      <w:tr w:rsidR="005D2262" w:rsidRPr="00030032" w:rsidTr="00631F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5D2262" w:rsidRPr="00030032" w:rsidRDefault="005D2262" w:rsidP="005D2262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D2262" w:rsidRPr="00631F77" w:rsidRDefault="00631F77" w:rsidP="00BE1247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1F77">
              <w:rPr>
                <w:rFonts w:ascii="Angsana New" w:hAnsi="Angsana New"/>
                <w:color w:val="000000"/>
                <w:sz w:val="28"/>
                <w:szCs w:val="28"/>
              </w:rPr>
              <w:t>71,390</w:t>
            </w:r>
          </w:p>
        </w:tc>
        <w:tc>
          <w:tcPr>
            <w:tcW w:w="281" w:type="dxa"/>
            <w:shd w:val="clear" w:color="auto" w:fill="auto"/>
          </w:tcPr>
          <w:p w:rsidR="005D2262" w:rsidRPr="00963E38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:rsidR="005D2262" w:rsidRPr="00963E38" w:rsidRDefault="005D2262" w:rsidP="005D2262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34,707</w:t>
            </w:r>
          </w:p>
        </w:tc>
      </w:tr>
    </w:tbl>
    <w:p w:rsidR="00511569" w:rsidRPr="00B10B0C" w:rsidRDefault="00511569" w:rsidP="0051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11569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511569">
        <w:rPr>
          <w:rFonts w:ascii="Angsana New" w:hAnsi="Angsana New"/>
          <w:sz w:val="28"/>
          <w:szCs w:val="28"/>
        </w:rPr>
        <w:t>13</w:t>
      </w:r>
      <w:r w:rsidRPr="0051156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11569">
        <w:rPr>
          <w:rFonts w:ascii="Angsana New" w:hAnsi="Angsana New"/>
          <w:sz w:val="28"/>
          <w:szCs w:val="28"/>
        </w:rPr>
        <w:t>2561</w:t>
      </w:r>
      <w:r w:rsidRPr="00511569">
        <w:rPr>
          <w:rFonts w:ascii="Angsana New" w:hAnsi="Angsana New" w:hint="cs"/>
          <w:sz w:val="28"/>
          <w:szCs w:val="28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</w:t>
      </w:r>
      <w:r w:rsidRPr="00511569">
        <w:rPr>
          <w:rFonts w:ascii="Angsana New" w:hAnsi="Angsana New"/>
          <w:sz w:val="28"/>
          <w:szCs w:val="28"/>
          <w:cs/>
        </w:rPr>
        <w:t>กฎหมายดังกล่าวอยู่ในระหว่างรอประกาศในราชกิจจา</w:t>
      </w:r>
      <w:proofErr w:type="spellStart"/>
      <w:r w:rsidRPr="00511569">
        <w:rPr>
          <w:rFonts w:ascii="Angsana New" w:hAnsi="Angsana New"/>
          <w:sz w:val="28"/>
          <w:szCs w:val="28"/>
          <w:cs/>
        </w:rPr>
        <w:t>นุเบกษา</w:t>
      </w:r>
      <w:proofErr w:type="spellEnd"/>
      <w:r w:rsidRPr="00511569">
        <w:rPr>
          <w:rFonts w:ascii="Angsana New" w:hAnsi="Angsana New"/>
          <w:sz w:val="28"/>
          <w:szCs w:val="28"/>
          <w:cs/>
        </w:rPr>
        <w:t xml:space="preserve">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11569">
        <w:rPr>
          <w:rFonts w:ascii="Angsana New" w:hAnsi="Angsana New"/>
          <w:sz w:val="28"/>
          <w:szCs w:val="28"/>
        </w:rPr>
        <w:t>20</w:t>
      </w:r>
      <w:r w:rsidRPr="00511569">
        <w:rPr>
          <w:rFonts w:ascii="Angsana New" w:hAnsi="Angsana New" w:hint="cs"/>
          <w:sz w:val="28"/>
          <w:szCs w:val="28"/>
          <w:cs/>
        </w:rPr>
        <w:t xml:space="preserve"> ปีขึ้นไปให้มีสิทธิได้รับค่าชดเชยไม่</w:t>
      </w:r>
      <w:r w:rsidRPr="00511569">
        <w:rPr>
          <w:rFonts w:ascii="Angsana New" w:hAnsi="Angsana New"/>
          <w:sz w:val="28"/>
          <w:szCs w:val="28"/>
          <w:cs/>
        </w:rPr>
        <w:t xml:space="preserve">น้อยกว่าอัตราค่าจ้างล่าสุด </w:t>
      </w:r>
      <w:r w:rsidRPr="00511569">
        <w:rPr>
          <w:rFonts w:ascii="Angsana New" w:hAnsi="Angsana New"/>
          <w:sz w:val="28"/>
          <w:szCs w:val="28"/>
        </w:rPr>
        <w:t>400</w:t>
      </w:r>
      <w:r w:rsidRPr="00511569">
        <w:rPr>
          <w:rFonts w:ascii="Angsana New" w:hAnsi="Angsana New" w:hint="cs"/>
          <w:sz w:val="28"/>
          <w:szCs w:val="28"/>
          <w:cs/>
        </w:rPr>
        <w:t xml:space="preserve"> วันสุดท้าย การเปลี่ยนแปลงดังกล่าวถือเป็นการแก้ไขโครงการสำหรับโครงการ</w:t>
      </w:r>
      <w:r w:rsidR="003B1A55">
        <w:rPr>
          <w:rFonts w:ascii="Angsana New" w:hAnsi="Angsana New" w:hint="cs"/>
          <w:sz w:val="28"/>
          <w:szCs w:val="28"/>
          <w:cs/>
        </w:rPr>
        <w:t>ผลประโยชน์หลังออกจากงาน บริษัท</w:t>
      </w:r>
      <w:r w:rsidRPr="00511569">
        <w:rPr>
          <w:rFonts w:ascii="Angsana New" w:hAnsi="Angsana New" w:hint="cs"/>
          <w:sz w:val="28"/>
          <w:szCs w:val="28"/>
          <w:cs/>
        </w:rPr>
        <w:t xml:space="preserve"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เป็นจำนวน </w:t>
      </w:r>
      <w:r w:rsidR="00D768C1">
        <w:rPr>
          <w:rFonts w:ascii="Angsana New" w:hAnsi="Angsana New"/>
          <w:sz w:val="28"/>
          <w:szCs w:val="28"/>
        </w:rPr>
        <w:t>7.82</w:t>
      </w:r>
      <w:r w:rsidRPr="00511569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A10FC0" w:rsidRDefault="00A10FC0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10FC0">
        <w:rPr>
          <w:rFonts w:ascii="Angsana New" w:hAnsi="Angsana New"/>
          <w:b/>
          <w:bCs/>
          <w:sz w:val="28"/>
          <w:szCs w:val="28"/>
          <w:cs/>
          <w:lang w:val="en-GB"/>
        </w:rPr>
        <w:t>ทุนสำรองตามกฎหมาย</w:t>
      </w:r>
    </w:p>
    <w:p w:rsidR="00CE6185" w:rsidRPr="00A10FC0" w:rsidRDefault="00CE6185" w:rsidP="00C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ตาม</w:t>
      </w:r>
      <w:r w:rsidRPr="00B10B0C">
        <w:rPr>
          <w:rFonts w:ascii="Angsana New" w:hAnsi="Angsana New"/>
          <w:sz w:val="28"/>
          <w:szCs w:val="28"/>
          <w:cs/>
        </w:rPr>
        <w:t>บทบัญญัติแห่งพระราชบัญญัติบริษัทมหาชนจำกัด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พ.ศ.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2535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มาตรา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116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บร</w:t>
      </w:r>
      <w:r w:rsidR="008209CC">
        <w:rPr>
          <w:rFonts w:ascii="Angsana New" w:hAnsi="Angsana New"/>
          <w:sz w:val="28"/>
          <w:szCs w:val="28"/>
          <w:cs/>
        </w:rPr>
        <w:t>ิษัทจะต้องจัดสรรทุนสำรอง</w:t>
      </w:r>
      <w:r w:rsidR="003027BD">
        <w:rPr>
          <w:rFonts w:ascii="Angsana New" w:hAnsi="Angsana New"/>
          <w:sz w:val="28"/>
          <w:szCs w:val="28"/>
        </w:rPr>
        <w:t xml:space="preserve">            </w:t>
      </w:r>
      <w:r w:rsidRPr="00B10B0C">
        <w:rPr>
          <w:rFonts w:ascii="Angsana New" w:hAnsi="Angsana New"/>
          <w:sz w:val="28"/>
          <w:szCs w:val="28"/>
          <w:cs/>
        </w:rPr>
        <w:t>(</w:t>
      </w:r>
      <w:r w:rsidRPr="00B10B0C">
        <w:rPr>
          <w:rFonts w:ascii="Angsana New" w:hAnsi="Angsana New"/>
          <w:sz w:val="28"/>
          <w:szCs w:val="28"/>
        </w:rPr>
        <w:t>“</w:t>
      </w:r>
      <w:r w:rsidRPr="00B10B0C">
        <w:rPr>
          <w:rFonts w:ascii="Angsana New" w:hAnsi="Angsana New"/>
          <w:sz w:val="28"/>
          <w:szCs w:val="28"/>
          <w:cs/>
        </w:rPr>
        <w:t>ทุนสำรองตามกฎหมาย</w:t>
      </w:r>
      <w:r w:rsidRPr="00B10B0C">
        <w:rPr>
          <w:rFonts w:ascii="Angsana New" w:hAnsi="Angsana New"/>
          <w:sz w:val="28"/>
          <w:szCs w:val="28"/>
        </w:rPr>
        <w:t>”</w:t>
      </w:r>
      <w:r w:rsidRPr="00B10B0C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B10B0C">
        <w:rPr>
          <w:rFonts w:ascii="Angsana New" w:hAnsi="Angsana New"/>
          <w:sz w:val="28"/>
          <w:szCs w:val="28"/>
        </w:rPr>
        <w:t xml:space="preserve">5 </w:t>
      </w:r>
      <w:r w:rsidRPr="00B10B0C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B10B0C">
        <w:rPr>
          <w:rFonts w:ascii="Angsana New" w:hAnsi="Angsana New"/>
          <w:sz w:val="28"/>
          <w:szCs w:val="28"/>
        </w:rPr>
        <w:t xml:space="preserve">10 </w:t>
      </w:r>
      <w:r w:rsidRPr="00B10B0C">
        <w:rPr>
          <w:rFonts w:ascii="Angsana New" w:hAnsi="Angsana New"/>
          <w:sz w:val="28"/>
          <w:szCs w:val="28"/>
          <w:cs/>
        </w:rPr>
        <w:t>ของทุนจดทะเบียน</w:t>
      </w:r>
      <w:r w:rsidRPr="00B10B0C">
        <w:rPr>
          <w:rFonts w:ascii="Angsana New" w:hAnsi="Angsana New"/>
          <w:color w:val="FFFFFF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ทุนสำรองนี้จะนำไปจ่ายเป็นเงินปันผลไม่ได้</w:t>
      </w:r>
    </w:p>
    <w:p w:rsidR="00CE6185" w:rsidRDefault="00CE6185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:rsidR="00CE6185" w:rsidRDefault="00CE6185" w:rsidP="00C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ค่าใช้จ่าย</w:t>
      </w:r>
      <w:r w:rsidRPr="00B10B0C">
        <w:rPr>
          <w:rFonts w:ascii="Angsana New" w:hAnsi="Angsana New"/>
          <w:sz w:val="28"/>
          <w:szCs w:val="28"/>
          <w:cs/>
        </w:rPr>
        <w:t>ตามลักษณะที่สำคัญ</w:t>
      </w:r>
      <w:r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</w:t>
      </w:r>
      <w:r w:rsidR="005D2262">
        <w:rPr>
          <w:rFonts w:ascii="Angsana New" w:hAnsi="Angsana New"/>
          <w:sz w:val="28"/>
          <w:szCs w:val="28"/>
        </w:rPr>
        <w:t>562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 w:rsidR="005D2262">
        <w:rPr>
          <w:rFonts w:ascii="Angsana New" w:hAnsi="Angsana New"/>
          <w:sz w:val="28"/>
          <w:szCs w:val="28"/>
        </w:rPr>
        <w:t>2561</w:t>
      </w:r>
      <w:r w:rsidRPr="00B10B0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16" w:type="dxa"/>
        <w:tblInd w:w="392" w:type="dxa"/>
        <w:tblLook w:val="04A0" w:firstRow="1" w:lastRow="0" w:firstColumn="1" w:lastColumn="0" w:noHBand="0" w:noVBand="1"/>
      </w:tblPr>
      <w:tblGrid>
        <w:gridCol w:w="5953"/>
        <w:gridCol w:w="1460"/>
        <w:gridCol w:w="249"/>
        <w:gridCol w:w="1354"/>
      </w:tblGrid>
      <w:tr w:rsidR="00CE6185" w:rsidRPr="00B10B0C" w:rsidTr="000A7CA7">
        <w:tc>
          <w:tcPr>
            <w:tcW w:w="5953" w:type="dxa"/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:rsidR="00CE6185" w:rsidRPr="00B10B0C" w:rsidRDefault="00CE6185" w:rsidP="000A7C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D2262" w:rsidRPr="00B10B0C" w:rsidTr="000A7CA7">
        <w:tc>
          <w:tcPr>
            <w:tcW w:w="5953" w:type="dxa"/>
          </w:tcPr>
          <w:p w:rsidR="005D2262" w:rsidRPr="00B10B0C" w:rsidRDefault="005D2262" w:rsidP="005D226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5D2262" w:rsidRPr="00B10B0C" w:rsidRDefault="005D2262" w:rsidP="005D2262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5D2262" w:rsidRPr="00B10B0C" w:rsidTr="000A7CA7">
        <w:tc>
          <w:tcPr>
            <w:tcW w:w="5953" w:type="dxa"/>
          </w:tcPr>
          <w:p w:rsidR="005D2262" w:rsidRPr="00B10B0C" w:rsidRDefault="005D2262" w:rsidP="005D226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5D2262" w:rsidRPr="00B10B0C" w:rsidRDefault="005D2262" w:rsidP="005D226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5D2262" w:rsidRPr="00B10B0C" w:rsidRDefault="005D2262" w:rsidP="005D226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B10B0C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46,395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34,113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4C3E3A" w:rsidRDefault="00BE1247" w:rsidP="00BE12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3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468,212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490,748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4C3E3A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3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149,664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143,482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4C3E3A" w:rsidRDefault="009943E0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12,826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5,039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4C3E3A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3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16,108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15,514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4C3E3A" w:rsidRDefault="00BE1247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3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5,863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5,209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4C3E3A" w:rsidRDefault="00390C01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3E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6,296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6,216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B10B0C" w:rsidRDefault="00217CD6" w:rsidP="009943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</w:t>
            </w:r>
            <w:r w:rsidR="009943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5,481</w:t>
            </w:r>
          </w:p>
        </w:tc>
      </w:tr>
      <w:tr w:rsidR="005D2262" w:rsidRPr="00B10B0C" w:rsidTr="005D4837">
        <w:tc>
          <w:tcPr>
            <w:tcW w:w="5953" w:type="dxa"/>
          </w:tcPr>
          <w:p w:rsidR="005D2262" w:rsidRPr="00B10B0C" w:rsidRDefault="005D2262" w:rsidP="005D2262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5D2262" w:rsidRPr="00B10B0C" w:rsidRDefault="00390C01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3,832</w:t>
            </w:r>
          </w:p>
        </w:tc>
        <w:tc>
          <w:tcPr>
            <w:tcW w:w="249" w:type="dxa"/>
            <w:vAlign w:val="bottom"/>
          </w:tcPr>
          <w:p w:rsidR="005D2262" w:rsidRPr="00B10B0C" w:rsidRDefault="005D2262" w:rsidP="005D226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5D2262" w:rsidRPr="00B10B0C" w:rsidRDefault="005D2262" w:rsidP="005D22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3,098</w:t>
            </w:r>
          </w:p>
        </w:tc>
      </w:tr>
    </w:tbl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10FC0" w:rsidRPr="000E5E83" w:rsidRDefault="0019469C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E5E83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0E5E83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0E5E83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0E5E83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19469C" w:rsidRDefault="00CE618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B639B3">
        <w:rPr>
          <w:rFonts w:ascii="Angsana New" w:hAnsi="Angsana New"/>
          <w:sz w:val="28"/>
          <w:szCs w:val="28"/>
          <w:cs/>
        </w:rPr>
        <w:t xml:space="preserve">กำไร(ขาดทุน)ต่อหุ้นขั้นพื้นฐานสำหรับปีสิ้นสุดวันที่ </w:t>
      </w:r>
      <w:r w:rsidRPr="00B639B3">
        <w:rPr>
          <w:rFonts w:ascii="Angsana New" w:hAnsi="Angsana New"/>
          <w:sz w:val="28"/>
          <w:szCs w:val="28"/>
        </w:rPr>
        <w:t xml:space="preserve">31 </w:t>
      </w:r>
      <w:r w:rsidRPr="00B639B3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2262">
        <w:rPr>
          <w:rFonts w:ascii="Angsana New" w:hAnsi="Angsana New"/>
          <w:sz w:val="28"/>
          <w:szCs w:val="28"/>
        </w:rPr>
        <w:t>2562</w:t>
      </w:r>
      <w:r w:rsidRPr="00B639B3">
        <w:rPr>
          <w:rFonts w:ascii="Angsana New" w:hAnsi="Angsana New"/>
          <w:sz w:val="28"/>
          <w:szCs w:val="28"/>
        </w:rPr>
        <w:t xml:space="preserve"> </w:t>
      </w:r>
      <w:r w:rsidRPr="00B639B3">
        <w:rPr>
          <w:rFonts w:ascii="Angsana New" w:hAnsi="Angsana New"/>
          <w:sz w:val="28"/>
          <w:szCs w:val="28"/>
          <w:cs/>
        </w:rPr>
        <w:t xml:space="preserve">และ </w:t>
      </w:r>
      <w:r w:rsidR="005D2262">
        <w:rPr>
          <w:rFonts w:ascii="Angsana New" w:hAnsi="Angsana New"/>
          <w:sz w:val="28"/>
          <w:szCs w:val="28"/>
        </w:rPr>
        <w:t xml:space="preserve">2561 </w:t>
      </w:r>
      <w:r w:rsidRPr="00B639B3">
        <w:rPr>
          <w:rFonts w:ascii="Angsana New" w:hAnsi="Angsana New"/>
          <w:sz w:val="28"/>
          <w:szCs w:val="28"/>
          <w:cs/>
        </w:rPr>
        <w:t>คำนวณจากกำไร(ขาดทุน)สำหรับปีที่เป็นส่วนของผู้ถือหุ้นสามั</w:t>
      </w:r>
      <w:r>
        <w:rPr>
          <w:rFonts w:ascii="Angsana New" w:hAnsi="Angsana New" w:hint="cs"/>
          <w:sz w:val="28"/>
          <w:szCs w:val="28"/>
          <w:cs/>
        </w:rPr>
        <w:t>ญ</w:t>
      </w:r>
      <w:r w:rsidRPr="00B639B3">
        <w:rPr>
          <w:rFonts w:ascii="Angsana New" w:hAnsi="Angsana New"/>
          <w:sz w:val="28"/>
          <w:szCs w:val="28"/>
          <w:cs/>
        </w:rPr>
        <w:t>ของบริษัทและจำนวนหุ้นสามัญที่ออกจำหน่ายแล้วระหว่างปีในแต่ละปี โดยแสดงการคำนวณดังนี้</w:t>
      </w:r>
    </w:p>
    <w:tbl>
      <w:tblPr>
        <w:tblW w:w="9016" w:type="dxa"/>
        <w:tblInd w:w="392" w:type="dxa"/>
        <w:tblLook w:val="04A0" w:firstRow="1" w:lastRow="0" w:firstColumn="1" w:lastColumn="0" w:noHBand="0" w:noVBand="1"/>
      </w:tblPr>
      <w:tblGrid>
        <w:gridCol w:w="5953"/>
        <w:gridCol w:w="1460"/>
        <w:gridCol w:w="249"/>
        <w:gridCol w:w="1354"/>
      </w:tblGrid>
      <w:tr w:rsidR="00CB7FE9" w:rsidRPr="00B10B0C" w:rsidTr="00932CA4">
        <w:tc>
          <w:tcPr>
            <w:tcW w:w="5953" w:type="dxa"/>
          </w:tcPr>
          <w:p w:rsidR="00CB7FE9" w:rsidRPr="00B10B0C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:rsidR="00CB7FE9" w:rsidRPr="00B10B0C" w:rsidRDefault="00CB7FE9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5DCA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CB7FE9" w:rsidRPr="00B10B0C" w:rsidTr="00932CA4">
        <w:tc>
          <w:tcPr>
            <w:tcW w:w="5953" w:type="dxa"/>
          </w:tcPr>
          <w:p w:rsidR="00CB7FE9" w:rsidRPr="00B10B0C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CB7FE9" w:rsidRPr="00B10B0C" w:rsidRDefault="00CB7FE9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CB7FE9" w:rsidRPr="00B10B0C" w:rsidRDefault="00CB7FE9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CB7FE9" w:rsidRPr="00B10B0C" w:rsidRDefault="00CB7FE9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CB7FE9" w:rsidRPr="00B10B0C" w:rsidTr="00CB7FE9">
        <w:tc>
          <w:tcPr>
            <w:tcW w:w="5953" w:type="dxa"/>
          </w:tcPr>
          <w:p w:rsidR="00CB7FE9" w:rsidRPr="00B10B0C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CB7FE9" w:rsidRPr="00B10B0C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CB7FE9" w:rsidRPr="00B10B0C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B7FE9" w:rsidRPr="00B10B0C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FE9" w:rsidRPr="00B10B0C" w:rsidTr="00CB7FE9">
        <w:tc>
          <w:tcPr>
            <w:tcW w:w="5953" w:type="dxa"/>
          </w:tcPr>
          <w:p w:rsidR="00CB7FE9" w:rsidRPr="00B10B0C" w:rsidRDefault="003B1A55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CB7FE9" w:rsidRPr="00960925">
              <w:rPr>
                <w:rFonts w:ascii="Angsana New" w:eastAsia="Calibri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B7FE9" w:rsidRPr="00B10B0C" w:rsidRDefault="004D2544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7,081</w:t>
            </w:r>
          </w:p>
        </w:tc>
        <w:tc>
          <w:tcPr>
            <w:tcW w:w="249" w:type="dxa"/>
            <w:vAlign w:val="bottom"/>
          </w:tcPr>
          <w:p w:rsidR="00CB7FE9" w:rsidRPr="00B10B0C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:rsidR="00CB7FE9" w:rsidRPr="00B10B0C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18,305</w:t>
            </w:r>
          </w:p>
        </w:tc>
      </w:tr>
      <w:tr w:rsidR="00CB7FE9" w:rsidRPr="00B10B0C" w:rsidTr="00CB7FE9">
        <w:tc>
          <w:tcPr>
            <w:tcW w:w="5953" w:type="dxa"/>
          </w:tcPr>
          <w:p w:rsidR="00CB7FE9" w:rsidRPr="00B10B0C" w:rsidRDefault="00CB7FE9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B7FE9" w:rsidRPr="00B10B0C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CB7FE9" w:rsidRPr="00B10B0C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:rsidR="00CB7FE9" w:rsidRPr="00B10B0C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B7FE9" w:rsidRPr="00B10B0C" w:rsidTr="00CB7FE9">
        <w:tc>
          <w:tcPr>
            <w:tcW w:w="5953" w:type="dxa"/>
          </w:tcPr>
          <w:p w:rsidR="00CB7FE9" w:rsidRPr="00B10B0C" w:rsidRDefault="00CB7FE9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DCA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B7FE9" w:rsidRPr="00B10B0C" w:rsidRDefault="00390C01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49" w:type="dxa"/>
            <w:vAlign w:val="bottom"/>
          </w:tcPr>
          <w:p w:rsidR="00CB7FE9" w:rsidRPr="00B10B0C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CB7FE9" w:rsidRPr="00B10B0C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CB7FE9" w:rsidRPr="00B10B0C" w:rsidTr="00CB7FE9">
        <w:tc>
          <w:tcPr>
            <w:tcW w:w="5953" w:type="dxa"/>
          </w:tcPr>
          <w:p w:rsidR="00CB7FE9" w:rsidRPr="00B10B0C" w:rsidRDefault="00CB7FE9" w:rsidP="00932CA4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DCA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Pr="00335DCA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335DCA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7FE9" w:rsidRPr="00B10B0C" w:rsidRDefault="004D2544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0.47</w:t>
            </w:r>
          </w:p>
        </w:tc>
        <w:tc>
          <w:tcPr>
            <w:tcW w:w="249" w:type="dxa"/>
            <w:vAlign w:val="bottom"/>
          </w:tcPr>
          <w:p w:rsidR="00CB7FE9" w:rsidRPr="00B10B0C" w:rsidRDefault="00CB7FE9" w:rsidP="00932C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7FE9" w:rsidRPr="00B10B0C" w:rsidRDefault="00CB7FE9" w:rsidP="00932C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1.22</w:t>
            </w:r>
          </w:p>
        </w:tc>
      </w:tr>
    </w:tbl>
    <w:p w:rsidR="00CB7FE9" w:rsidRDefault="00CB7FE9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CB7FE9" w:rsidRPr="00C8551D" w:rsidRDefault="00CB7FE9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C14CF6" w:rsidRDefault="00C14CF6" w:rsidP="00D449F1">
      <w:pPr>
        <w:rPr>
          <w:cs/>
          <w:lang w:val="en-GB"/>
        </w:rPr>
        <w:sectPr w:rsidR="00C14CF6" w:rsidSect="000E5E83">
          <w:headerReference w:type="default" r:id="rId20"/>
          <w:pgSz w:w="11909" w:h="16834" w:code="9"/>
          <w:pgMar w:top="1440" w:right="994" w:bottom="576" w:left="1440" w:header="1276" w:footer="170" w:gutter="0"/>
          <w:cols w:space="720"/>
          <w:docGrid w:linePitch="245"/>
        </w:sectPr>
      </w:pPr>
    </w:p>
    <w:p w:rsidR="00C8551D" w:rsidRPr="00C8551D" w:rsidRDefault="00C8551D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14CF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="00725C7D">
        <w:rPr>
          <w:rFonts w:ascii="Angsana New" w:hAnsi="Angsana New"/>
          <w:b/>
          <w:bCs/>
          <w:sz w:val="28"/>
          <w:szCs w:val="28"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>
        <w:rPr>
          <w:rFonts w:ascii="Angsana New" w:hAnsi="Angsana New"/>
          <w:b/>
          <w:bCs/>
          <w:sz w:val="28"/>
          <w:szCs w:val="28"/>
          <w:lang w:val="en-GB"/>
        </w:rPr>
        <w:t>)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tbl>
      <w:tblPr>
        <w:tblW w:w="14555" w:type="dxa"/>
        <w:tblInd w:w="534" w:type="dxa"/>
        <w:tblLook w:val="04A0" w:firstRow="1" w:lastRow="0" w:firstColumn="1" w:lastColumn="0" w:noHBand="0" w:noVBand="1"/>
      </w:tblPr>
      <w:tblGrid>
        <w:gridCol w:w="4876"/>
        <w:gridCol w:w="1418"/>
        <w:gridCol w:w="236"/>
        <w:gridCol w:w="1395"/>
        <w:gridCol w:w="236"/>
        <w:gridCol w:w="1381"/>
        <w:gridCol w:w="236"/>
        <w:gridCol w:w="1409"/>
        <w:gridCol w:w="236"/>
        <w:gridCol w:w="1431"/>
        <w:gridCol w:w="236"/>
        <w:gridCol w:w="1465"/>
      </w:tblGrid>
      <w:tr w:rsidR="00824C84" w:rsidRPr="00904E93" w:rsidTr="00904E93">
        <w:trPr>
          <w:trHeight w:val="263"/>
        </w:trPr>
        <w:tc>
          <w:tcPr>
            <w:tcW w:w="487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79" w:type="dxa"/>
            <w:gridSpan w:val="11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  <w:vAlign w:val="bottom"/>
          </w:tcPr>
          <w:p w:rsidR="00824C84" w:rsidRPr="00904E93" w:rsidRDefault="00824C84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824C84" w:rsidRPr="00904E93" w:rsidRDefault="00824C84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  <w:vAlign w:val="bottom"/>
          </w:tcPr>
          <w:p w:rsidR="00824C84" w:rsidRPr="00904E93" w:rsidRDefault="00824C84" w:rsidP="00497D70">
            <w:pPr>
              <w:tabs>
                <w:tab w:val="clear" w:pos="454"/>
                <w:tab w:val="clear" w:pos="680"/>
              </w:tabs>
              <w:ind w:left="601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04E9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</w:tcPr>
          <w:p w:rsidR="00824C84" w:rsidRPr="00904E93" w:rsidRDefault="00824C84" w:rsidP="00497D70">
            <w:pPr>
              <w:tabs>
                <w:tab w:val="clear" w:pos="454"/>
                <w:tab w:val="clear" w:pos="680"/>
              </w:tabs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418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</w:tcPr>
          <w:p w:rsidR="00824C84" w:rsidRPr="00904E93" w:rsidRDefault="00824C84" w:rsidP="000A7CA7">
            <w:pPr>
              <w:ind w:left="88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1418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</w:tcPr>
          <w:p w:rsidR="00824C84" w:rsidRPr="00904E93" w:rsidRDefault="00824C84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24C84" w:rsidRPr="00904E93" w:rsidTr="00904E93">
        <w:trPr>
          <w:trHeight w:val="369"/>
        </w:trPr>
        <w:tc>
          <w:tcPr>
            <w:tcW w:w="4876" w:type="dxa"/>
          </w:tcPr>
          <w:p w:rsidR="00824C84" w:rsidRPr="00904E93" w:rsidRDefault="00824C84" w:rsidP="00824C8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1418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824C84" w:rsidRPr="00904E93" w:rsidRDefault="00824C84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467" w:rsidRPr="00904E93" w:rsidTr="00904E93">
        <w:trPr>
          <w:trHeight w:val="369"/>
        </w:trPr>
        <w:tc>
          <w:tcPr>
            <w:tcW w:w="4876" w:type="dxa"/>
          </w:tcPr>
          <w:p w:rsidR="00FF2467" w:rsidRPr="00904E93" w:rsidRDefault="00FF2467" w:rsidP="00FF2467">
            <w:pPr>
              <w:ind w:left="743" w:firstLine="19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(66)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(9,633)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1,927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(7,706)</w:t>
            </w:r>
          </w:p>
        </w:tc>
      </w:tr>
      <w:tr w:rsidR="00FF2467" w:rsidRPr="00904E93" w:rsidTr="00904E93">
        <w:trPr>
          <w:trHeight w:val="369"/>
        </w:trPr>
        <w:tc>
          <w:tcPr>
            <w:tcW w:w="4876" w:type="dxa"/>
          </w:tcPr>
          <w:p w:rsidR="00FF2467" w:rsidRPr="00904E93" w:rsidRDefault="00FF2467" w:rsidP="00FF246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467" w:rsidRPr="00904E93" w:rsidTr="00904E93">
        <w:trPr>
          <w:trHeight w:val="369"/>
        </w:trPr>
        <w:tc>
          <w:tcPr>
            <w:tcW w:w="4876" w:type="dxa"/>
          </w:tcPr>
          <w:p w:rsidR="00FF2467" w:rsidRPr="00904E93" w:rsidRDefault="00FF2467" w:rsidP="00FF2467">
            <w:pPr>
              <w:ind w:left="743" w:firstLine="19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 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หุ้นกู้แปลงสภาพ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1,533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7)</w:t>
            </w:r>
          </w:p>
        </w:tc>
      </w:tr>
      <w:tr w:rsidR="00FF2467" w:rsidRPr="00904E93" w:rsidTr="00904E93">
        <w:trPr>
          <w:trHeight w:val="369"/>
        </w:trPr>
        <w:tc>
          <w:tcPr>
            <w:tcW w:w="4876" w:type="dxa"/>
          </w:tcPr>
          <w:p w:rsidR="00FF2467" w:rsidRPr="00904E93" w:rsidRDefault="00FF2467" w:rsidP="00FF246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43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2467" w:rsidRPr="00904E93" w:rsidTr="00904E93">
        <w:trPr>
          <w:trHeight w:val="369"/>
        </w:trPr>
        <w:tc>
          <w:tcPr>
            <w:tcW w:w="4876" w:type="dxa"/>
          </w:tcPr>
          <w:p w:rsidR="00FF2467" w:rsidRPr="00904E93" w:rsidRDefault="00FF2467" w:rsidP="00FF2467">
            <w:pPr>
              <w:ind w:left="885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จากการวัดมูลค่าเงินลงทุนเผื่อขาย</w:t>
            </w: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90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90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F2467" w:rsidRPr="00904E93" w:rsidTr="00904E93">
        <w:trPr>
          <w:trHeight w:val="369"/>
        </w:trPr>
        <w:tc>
          <w:tcPr>
            <w:tcW w:w="4876" w:type="dxa"/>
          </w:tcPr>
          <w:p w:rsidR="00FF2467" w:rsidRPr="00904E93" w:rsidRDefault="00FF2467" w:rsidP="00FF2467">
            <w:pPr>
              <w:tabs>
                <w:tab w:val="clear" w:pos="454"/>
                <w:tab w:val="left" w:pos="601"/>
              </w:tabs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04E9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467" w:rsidRPr="00904E93" w:rsidRDefault="00390C01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(112</w:t>
            </w:r>
            <w:r w:rsidR="00390C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(11,206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2,233</w:t>
            </w:r>
          </w:p>
        </w:tc>
        <w:tc>
          <w:tcPr>
            <w:tcW w:w="236" w:type="dxa"/>
            <w:vAlign w:val="bottom"/>
          </w:tcPr>
          <w:p w:rsidR="00FF2467" w:rsidRPr="00904E93" w:rsidRDefault="00FF246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2467" w:rsidRPr="00904E93" w:rsidRDefault="00F5775D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(8,973</w:t>
            </w:r>
            <w:r w:rsidR="00FF2467" w:rsidRPr="00904E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:rsidR="00C16410" w:rsidRDefault="00C16410"/>
    <w:p w:rsidR="00C8551D" w:rsidRDefault="00C8551D" w:rsidP="00C8551D">
      <w:pPr>
        <w:spacing w:before="240"/>
        <w:rPr>
          <w:rFonts w:ascii="Angsana New" w:hAnsi="Angsana New"/>
          <w:color w:val="000000"/>
          <w:sz w:val="28"/>
          <w:szCs w:val="28"/>
        </w:rPr>
      </w:pPr>
    </w:p>
    <w:p w:rsidR="00390C01" w:rsidRDefault="00390C01" w:rsidP="00C8551D">
      <w:pPr>
        <w:spacing w:before="240"/>
        <w:rPr>
          <w:rFonts w:ascii="Angsana New" w:hAnsi="Angsana New"/>
          <w:color w:val="000000"/>
          <w:sz w:val="28"/>
          <w:szCs w:val="28"/>
          <w:cs/>
        </w:rPr>
      </w:pPr>
    </w:p>
    <w:tbl>
      <w:tblPr>
        <w:tblW w:w="14515" w:type="dxa"/>
        <w:tblInd w:w="534" w:type="dxa"/>
        <w:tblLook w:val="04A0" w:firstRow="1" w:lastRow="0" w:firstColumn="1" w:lastColumn="0" w:noHBand="0" w:noVBand="1"/>
      </w:tblPr>
      <w:tblGrid>
        <w:gridCol w:w="4876"/>
        <w:gridCol w:w="1417"/>
        <w:gridCol w:w="236"/>
        <w:gridCol w:w="1395"/>
        <w:gridCol w:w="236"/>
        <w:gridCol w:w="1376"/>
        <w:gridCol w:w="236"/>
        <w:gridCol w:w="1409"/>
        <w:gridCol w:w="236"/>
        <w:gridCol w:w="1417"/>
        <w:gridCol w:w="236"/>
        <w:gridCol w:w="1445"/>
      </w:tblGrid>
      <w:tr w:rsidR="00C01A77" w:rsidRPr="009E3F6E" w:rsidTr="009E3F6E">
        <w:trPr>
          <w:trHeight w:val="369"/>
        </w:trPr>
        <w:tc>
          <w:tcPr>
            <w:tcW w:w="487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9" w:type="dxa"/>
            <w:gridSpan w:val="11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A57FB"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A57FB"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9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  <w:vAlign w:val="bottom"/>
          </w:tcPr>
          <w:p w:rsidR="00C01A77" w:rsidRPr="009E3F6E" w:rsidRDefault="00C01A77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  <w:vAlign w:val="bottom"/>
          </w:tcPr>
          <w:p w:rsidR="00C01A77" w:rsidRPr="009E3F6E" w:rsidRDefault="00C01A77" w:rsidP="00497D70">
            <w:pPr>
              <w:ind w:left="601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E3F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C01A77" w:rsidRPr="009E3F6E" w:rsidRDefault="00C01A77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</w:tcPr>
          <w:p w:rsidR="00C01A77" w:rsidRPr="009E3F6E" w:rsidRDefault="00C01A77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</w:tcPr>
          <w:p w:rsidR="00C01A77" w:rsidRPr="009E3F6E" w:rsidRDefault="00C01A77" w:rsidP="000A7CA7">
            <w:pPr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417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95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7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5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</w:tcPr>
          <w:p w:rsidR="00C01A77" w:rsidRPr="009E3F6E" w:rsidRDefault="00C01A77" w:rsidP="000A7CA7">
            <w:pPr>
              <w:ind w:left="88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1417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95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7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445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green"/>
              </w:rPr>
            </w:pPr>
          </w:p>
        </w:tc>
      </w:tr>
      <w:tr w:rsidR="00C01A77" w:rsidRPr="009E3F6E" w:rsidTr="009E3F6E">
        <w:trPr>
          <w:trHeight w:val="369"/>
        </w:trPr>
        <w:tc>
          <w:tcPr>
            <w:tcW w:w="4876" w:type="dxa"/>
          </w:tcPr>
          <w:p w:rsidR="00C01A77" w:rsidRPr="009E3F6E" w:rsidRDefault="00C01A77" w:rsidP="00C01A7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firstLine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:rsidR="00C01A77" w:rsidRPr="009E3F6E" w:rsidRDefault="00C01A77" w:rsidP="000A7CA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A57FB" w:rsidRPr="009E3F6E" w:rsidTr="009E3F6E">
        <w:trPr>
          <w:trHeight w:val="369"/>
        </w:trPr>
        <w:tc>
          <w:tcPr>
            <w:tcW w:w="4876" w:type="dxa"/>
          </w:tcPr>
          <w:p w:rsidR="004A57FB" w:rsidRPr="009E3F6E" w:rsidRDefault="004A57FB" w:rsidP="004A57FB">
            <w:pPr>
              <w:ind w:left="601" w:firstLine="2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(66)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(9,633)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1,927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(7,706)</w:t>
            </w:r>
          </w:p>
        </w:tc>
      </w:tr>
      <w:tr w:rsidR="004A57FB" w:rsidRPr="009E3F6E" w:rsidTr="009E3F6E">
        <w:trPr>
          <w:trHeight w:val="369"/>
        </w:trPr>
        <w:tc>
          <w:tcPr>
            <w:tcW w:w="4876" w:type="dxa"/>
          </w:tcPr>
          <w:p w:rsidR="004A57FB" w:rsidRPr="009E3F6E" w:rsidRDefault="004A57FB" w:rsidP="004A57F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6" w:firstLine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</w:t>
            </w:r>
            <w:r w:rsidR="00DF1E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</w:t>
            </w: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ทุน) จากการวัดมูลค่าเงินลงทุน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A57FB" w:rsidRPr="009E3F6E" w:rsidTr="009E3F6E">
        <w:trPr>
          <w:trHeight w:val="369"/>
        </w:trPr>
        <w:tc>
          <w:tcPr>
            <w:tcW w:w="4876" w:type="dxa"/>
          </w:tcPr>
          <w:p w:rsidR="004A57FB" w:rsidRPr="009E3F6E" w:rsidRDefault="004A57FB" w:rsidP="004A57FB">
            <w:pPr>
              <w:ind w:left="601" w:firstLine="2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 </w:t>
            </w: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หุ้นกู้แปลงสภาพ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:rsidR="004A57FB" w:rsidRPr="009E3F6E" w:rsidRDefault="00B458A0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57FB"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1,533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4A57FB" w:rsidRPr="009E3F6E" w:rsidRDefault="00B458A0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:rsidR="004A57FB" w:rsidRPr="009E3F6E" w:rsidRDefault="00B458A0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A57FB"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7)</w:t>
            </w:r>
          </w:p>
        </w:tc>
      </w:tr>
      <w:tr w:rsidR="004A57FB" w:rsidRPr="009E3F6E" w:rsidTr="009E3F6E">
        <w:trPr>
          <w:trHeight w:val="369"/>
        </w:trPr>
        <w:tc>
          <w:tcPr>
            <w:tcW w:w="4876" w:type="dxa"/>
          </w:tcPr>
          <w:p w:rsidR="004A57FB" w:rsidRPr="009E3F6E" w:rsidRDefault="004A57FB" w:rsidP="004A57FB">
            <w:pPr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E3F6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57FB" w:rsidRPr="009E3F6E" w:rsidRDefault="00390C01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(66)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7FB" w:rsidRPr="009E3F6E" w:rsidRDefault="00B458A0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(11,166</w:t>
            </w:r>
            <w:r w:rsidR="004A57FB"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7FB" w:rsidRPr="009E3F6E" w:rsidRDefault="00B458A0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2,233</w:t>
            </w:r>
          </w:p>
        </w:tc>
        <w:tc>
          <w:tcPr>
            <w:tcW w:w="236" w:type="dxa"/>
            <w:vAlign w:val="bottom"/>
          </w:tcPr>
          <w:p w:rsidR="004A57FB" w:rsidRPr="009E3F6E" w:rsidRDefault="004A57FB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7FB" w:rsidRPr="009E3F6E" w:rsidRDefault="00B458A0" w:rsidP="004A57F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(8,933</w:t>
            </w:r>
            <w:r w:rsidR="004A57FB" w:rsidRPr="009E3F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</w:tbl>
    <w:p w:rsidR="00BB0601" w:rsidRPr="00C8551D" w:rsidRDefault="00BB0601" w:rsidP="006E323D">
      <w:pPr>
        <w:spacing w:line="240" w:lineRule="auto"/>
        <w:rPr>
          <w:rFonts w:ascii="Angsana New" w:hAnsi="Angsana New"/>
          <w:sz w:val="28"/>
          <w:szCs w:val="28"/>
        </w:rPr>
      </w:pPr>
    </w:p>
    <w:p w:rsidR="00C14CF6" w:rsidRDefault="006E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  <w:sectPr w:rsidR="00C14CF6" w:rsidSect="00C14CF6">
          <w:headerReference w:type="default" r:id="rId21"/>
          <w:pgSz w:w="16834" w:h="11909" w:orient="landscape" w:code="9"/>
          <w:pgMar w:top="1440" w:right="1440" w:bottom="994" w:left="576" w:header="1276" w:footer="448" w:gutter="0"/>
          <w:cols w:space="720"/>
          <w:docGrid w:linePitch="245"/>
        </w:sect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DA5EB7" w:rsidRDefault="00DA5EB7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DA5EB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เงินปันผลจ่าย</w:t>
      </w:r>
    </w:p>
    <w:p w:rsidR="00146B86" w:rsidRPr="00D21747" w:rsidRDefault="00146B86" w:rsidP="00D21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820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D21747">
        <w:rPr>
          <w:rFonts w:ascii="Angsana New" w:hAnsi="Angsana New" w:hint="cs"/>
          <w:sz w:val="28"/>
          <w:szCs w:val="28"/>
          <w:cs/>
        </w:rPr>
        <w:t xml:space="preserve">ในการประชุมผู้ถือหุ้น เมื่อวันที่ </w:t>
      </w:r>
      <w:r w:rsidRPr="00D21747">
        <w:rPr>
          <w:rFonts w:ascii="Angsana New" w:hAnsi="Angsana New"/>
          <w:sz w:val="28"/>
          <w:szCs w:val="28"/>
        </w:rPr>
        <w:t>23</w:t>
      </w:r>
      <w:r w:rsidRPr="00D2174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D21747">
        <w:rPr>
          <w:rFonts w:ascii="Angsana New" w:hAnsi="Angsana New"/>
          <w:sz w:val="28"/>
          <w:szCs w:val="28"/>
        </w:rPr>
        <w:t xml:space="preserve">2562 </w:t>
      </w:r>
      <w:r w:rsidRPr="00D21747">
        <w:rPr>
          <w:rFonts w:ascii="Angsana New" w:hAnsi="Angsana New" w:hint="cs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D21747">
        <w:rPr>
          <w:rFonts w:ascii="Angsana New" w:hAnsi="Angsana New"/>
          <w:sz w:val="28"/>
          <w:szCs w:val="28"/>
        </w:rPr>
        <w:t xml:space="preserve">31 </w:t>
      </w:r>
      <w:r w:rsidRPr="00D2174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21747">
        <w:rPr>
          <w:rFonts w:ascii="Angsana New" w:hAnsi="Angsana New"/>
          <w:sz w:val="28"/>
          <w:szCs w:val="28"/>
        </w:rPr>
        <w:t xml:space="preserve">2561 </w:t>
      </w:r>
      <w:r w:rsidRPr="00D21747">
        <w:rPr>
          <w:rFonts w:ascii="Angsana New" w:hAnsi="Angsana New" w:hint="cs"/>
          <w:sz w:val="28"/>
          <w:szCs w:val="28"/>
          <w:cs/>
        </w:rPr>
        <w:t xml:space="preserve">เป็นเงินปันผลในอัตราหุ้นละ </w:t>
      </w:r>
      <w:r w:rsidRPr="00D21747">
        <w:rPr>
          <w:rFonts w:ascii="Angsana New" w:hAnsi="Angsana New"/>
          <w:sz w:val="28"/>
          <w:szCs w:val="28"/>
        </w:rPr>
        <w:t>0</w:t>
      </w:r>
      <w:r w:rsidRPr="00D21747">
        <w:rPr>
          <w:rFonts w:ascii="Angsana New" w:hAnsi="Angsana New"/>
          <w:sz w:val="28"/>
          <w:szCs w:val="28"/>
          <w:cs/>
        </w:rPr>
        <w:t>.</w:t>
      </w:r>
      <w:r w:rsidRPr="00D21747">
        <w:rPr>
          <w:rFonts w:ascii="Angsana New" w:hAnsi="Angsana New"/>
          <w:sz w:val="28"/>
          <w:szCs w:val="28"/>
        </w:rPr>
        <w:t>35</w:t>
      </w:r>
      <w:r w:rsidRPr="00D21747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D21747">
        <w:rPr>
          <w:rFonts w:ascii="Angsana New" w:hAnsi="Angsana New"/>
          <w:sz w:val="28"/>
          <w:szCs w:val="28"/>
        </w:rPr>
        <w:t xml:space="preserve">14,951,000 </w:t>
      </w:r>
      <w:r w:rsidRPr="00D21747">
        <w:rPr>
          <w:rFonts w:ascii="Angsana New" w:hAnsi="Angsana New" w:hint="cs"/>
          <w:sz w:val="28"/>
          <w:szCs w:val="28"/>
          <w:cs/>
        </w:rPr>
        <w:t>หุ้น เป็นจำนวนเงิน</w:t>
      </w:r>
      <w:r w:rsidRPr="00D21747">
        <w:rPr>
          <w:rFonts w:ascii="Angsana New" w:hAnsi="Angsana New"/>
          <w:sz w:val="28"/>
          <w:szCs w:val="28"/>
        </w:rPr>
        <w:t xml:space="preserve"> 5.23 </w:t>
      </w:r>
      <w:r w:rsidRPr="00D21747">
        <w:rPr>
          <w:rFonts w:ascii="Angsana New" w:hAnsi="Angsana New" w:hint="cs"/>
          <w:sz w:val="28"/>
          <w:szCs w:val="28"/>
          <w:cs/>
        </w:rPr>
        <w:t>ล้านบาท</w:t>
      </w:r>
      <w:r w:rsidRPr="00D21747">
        <w:rPr>
          <w:rFonts w:ascii="Angsana New" w:hAnsi="Angsana New"/>
          <w:sz w:val="28"/>
          <w:szCs w:val="28"/>
          <w:cs/>
        </w:rPr>
        <w:t xml:space="preserve"> </w:t>
      </w:r>
      <w:r w:rsidRPr="00D21747">
        <w:rPr>
          <w:rFonts w:ascii="Angsana New" w:hAnsi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Pr="00D21747">
        <w:rPr>
          <w:rFonts w:ascii="Angsana New" w:hAnsi="Angsana New"/>
          <w:sz w:val="28"/>
          <w:szCs w:val="28"/>
        </w:rPr>
        <w:t xml:space="preserve">22 </w:t>
      </w:r>
      <w:r w:rsidRPr="00D2174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D21747">
        <w:rPr>
          <w:rFonts w:ascii="Angsana New" w:hAnsi="Angsana New"/>
          <w:sz w:val="28"/>
          <w:szCs w:val="28"/>
        </w:rPr>
        <w:t>2562</w:t>
      </w:r>
    </w:p>
    <w:p w:rsidR="00D344D5" w:rsidRPr="00D344D5" w:rsidRDefault="00B6235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D344D5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:rsidR="00F36552" w:rsidRPr="00F36552" w:rsidRDefault="00D344D5" w:rsidP="00D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ข้อมูลทางการเงินจำแนกตามส่วนงานธุรกิจของบริษัทสำหรับปีสิ้นสุดวันที่ </w:t>
      </w:r>
      <w:r w:rsidRPr="00B10B0C">
        <w:rPr>
          <w:rFonts w:ascii="Angsana New" w:hAnsi="Angsana New"/>
          <w:sz w:val="28"/>
          <w:szCs w:val="28"/>
        </w:rPr>
        <w:t xml:space="preserve">31 </w:t>
      </w:r>
      <w:r w:rsidRPr="00B10B0C">
        <w:rPr>
          <w:rFonts w:ascii="Angsana New" w:hAnsi="Angsana New"/>
          <w:sz w:val="28"/>
          <w:szCs w:val="28"/>
          <w:cs/>
        </w:rPr>
        <w:t>ธันวาคม</w:t>
      </w:r>
      <w:r w:rsidR="004A57FB">
        <w:rPr>
          <w:rFonts w:ascii="Angsana New" w:hAnsi="Angsana New"/>
          <w:sz w:val="28"/>
          <w:szCs w:val="28"/>
        </w:rPr>
        <w:t xml:space="preserve"> 2562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 xml:space="preserve">และ </w:t>
      </w:r>
      <w:r w:rsidR="004A57FB">
        <w:rPr>
          <w:rFonts w:ascii="Angsana New" w:hAnsi="Angsana New"/>
          <w:sz w:val="28"/>
          <w:szCs w:val="28"/>
        </w:rPr>
        <w:t>2561</w:t>
      </w:r>
      <w:r w:rsidRPr="00B10B0C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1157"/>
        <w:gridCol w:w="260"/>
        <w:gridCol w:w="1154"/>
        <w:gridCol w:w="236"/>
        <w:gridCol w:w="1020"/>
        <w:gridCol w:w="284"/>
        <w:gridCol w:w="1134"/>
      </w:tblGrid>
      <w:tr w:rsidR="00D344D5" w:rsidRPr="00B10B0C" w:rsidTr="000A7CA7">
        <w:tc>
          <w:tcPr>
            <w:tcW w:w="3969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B10B0C">
              <w:rPr>
                <w:rFonts w:ascii="Angsana New" w:hAnsi="Angsana New" w:cs="Angsana New"/>
              </w:rPr>
              <w:t xml:space="preserve"> </w:t>
            </w:r>
            <w:r w:rsidRPr="00B10B0C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344D5" w:rsidRPr="00B10B0C" w:rsidTr="000A7CA7">
        <w:tc>
          <w:tcPr>
            <w:tcW w:w="3969" w:type="dxa"/>
          </w:tcPr>
          <w:p w:rsidR="00D344D5" w:rsidRPr="00B10B0C" w:rsidRDefault="00D344D5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0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4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B10B0C" w:rsidTr="000A7CA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10B0C">
              <w:rPr>
                <w:rFonts w:ascii="Angsana New" w:hAnsi="Angsana New" w:cs="Angsana New"/>
                <w:u w:val="single"/>
              </w:rPr>
              <w:t>256</w:t>
            </w:r>
            <w:r w:rsidR="004A57FB">
              <w:rPr>
                <w:rFonts w:ascii="Angsana New" w:hAnsi="Angsana New" w:cs="Angsana New"/>
                <w:u w:val="single"/>
              </w:rPr>
              <w:t>2</w:t>
            </w:r>
          </w:p>
        </w:tc>
        <w:tc>
          <w:tcPr>
            <w:tcW w:w="1157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44D5" w:rsidRPr="00B10B0C" w:rsidRDefault="00D344D5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439,733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127,95</w:t>
            </w:r>
            <w:r w:rsidR="003165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637,113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157,151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46,68</w:t>
            </w:r>
            <w:r w:rsidR="003165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215,296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9,175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427BF">
              <w:rPr>
                <w:rFonts w:ascii="Angsana New" w:hAnsi="Angsana New"/>
                <w:sz w:val="28"/>
                <w:szCs w:val="28"/>
              </w:rPr>
              <w:t>214,266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(4,753)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390C01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3,030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4D5" w:rsidRPr="00B10B0C" w:rsidRDefault="007427B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(169</w:t>
            </w:r>
            <w:r w:rsidR="00390C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7427B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8,313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37B6C" w:rsidRPr="00C8551D" w:rsidRDefault="00737B6C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Default="006968D0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D21747" w:rsidRDefault="00D21747">
      <w:pPr>
        <w:rPr>
          <w:rFonts w:ascii="Angsana New" w:hAnsi="Angsana New"/>
          <w:sz w:val="28"/>
          <w:szCs w:val="28"/>
        </w:rPr>
      </w:pPr>
    </w:p>
    <w:p w:rsidR="00D21747" w:rsidRDefault="00D21747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283"/>
        <w:gridCol w:w="1134"/>
        <w:gridCol w:w="284"/>
        <w:gridCol w:w="1134"/>
        <w:gridCol w:w="282"/>
        <w:gridCol w:w="1135"/>
      </w:tblGrid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B10B0C">
              <w:rPr>
                <w:rFonts w:ascii="Angsana New" w:hAnsi="Angsana New" w:cs="Angsana New"/>
              </w:rPr>
              <w:t xml:space="preserve"> </w:t>
            </w:r>
            <w:r w:rsidRPr="00B10B0C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2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</w:t>
            </w:r>
            <w:r w:rsidR="004A57FB">
              <w:rPr>
                <w:rFonts w:ascii="Angsana New" w:hAnsi="Angsana New" w:cs="Angsana New"/>
                <w:u w:val="single"/>
              </w:rPr>
              <w:t>1</w:t>
            </w:r>
          </w:p>
        </w:tc>
        <w:tc>
          <w:tcPr>
            <w:tcW w:w="1134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460,914</w:t>
            </w: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69,594</w:t>
            </w: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135,210</w:t>
            </w: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665,718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140,868</w:t>
            </w: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12,663</w:t>
            </w: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55,551</w:t>
            </w: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209,08</w:t>
            </w:r>
            <w:r w:rsidR="00390C0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10,959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(202,381)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(2,251)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(1,546)</w:t>
            </w:r>
          </w:p>
        </w:tc>
      </w:tr>
      <w:tr w:rsidR="004A57FB" w:rsidRPr="00B10B0C" w:rsidTr="00CC213F">
        <w:tc>
          <w:tcPr>
            <w:tcW w:w="3970" w:type="dxa"/>
          </w:tcPr>
          <w:p w:rsidR="004A57FB" w:rsidRPr="00B10B0C" w:rsidRDefault="004A57FB" w:rsidP="004A57F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7FB" w:rsidRPr="00B10B0C" w:rsidRDefault="004A57FB" w:rsidP="004A57FB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19,08</w:t>
            </w:r>
            <w:r w:rsidR="00390C0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10B0C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B10B0C" w:rsidTr="008427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B10B0C">
              <w:rPr>
                <w:rFonts w:ascii="Angsana New" w:hAnsi="Angsana New" w:cs="Angsana New"/>
              </w:rPr>
              <w:t xml:space="preserve">31 </w:t>
            </w:r>
            <w:r w:rsidRPr="00B10B0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10B0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</w:t>
            </w:r>
            <w:r w:rsidR="004A57FB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7338D" w:rsidRPr="000C5537" w:rsidRDefault="00632DDC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789,516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B10B0C">
              <w:rPr>
                <w:rFonts w:ascii="Angsana New" w:hAnsi="Angsana New" w:cs="Angsana New"/>
              </w:rPr>
              <w:t xml:space="preserve">31 </w:t>
            </w:r>
            <w:r w:rsidRPr="00B10B0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10B0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56</w:t>
            </w:r>
            <w:r w:rsidR="004A57FB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38D" w:rsidRPr="000C5537" w:rsidRDefault="004A57FB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745,479</w:t>
            </w:r>
          </w:p>
        </w:tc>
      </w:tr>
    </w:tbl>
    <w:p w:rsidR="0007338D" w:rsidRDefault="0007338D" w:rsidP="00CC2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ยอดขายให้ลูกค้ารายใหญ่ในระหว่างปีสิ้นสุดวันที่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31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ธันวาคม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>
        <w:rPr>
          <w:rFonts w:ascii="Angsana New" w:hAnsi="Angsana New"/>
          <w:sz w:val="28"/>
          <w:szCs w:val="28"/>
        </w:rPr>
        <w:t>256</w:t>
      </w:r>
      <w:r w:rsidR="004A57FB">
        <w:rPr>
          <w:rFonts w:ascii="Angsana New" w:hAnsi="Angsana New"/>
          <w:sz w:val="28"/>
          <w:szCs w:val="28"/>
        </w:rPr>
        <w:t>2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และ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="004A57FB">
        <w:rPr>
          <w:rFonts w:ascii="Angsana New" w:hAnsi="Angsana New"/>
          <w:sz w:val="28"/>
          <w:szCs w:val="28"/>
        </w:rPr>
        <w:t>2561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มี</w:t>
      </w:r>
      <w:r w:rsidRPr="0084273F">
        <w:rPr>
          <w:rFonts w:ascii="Angsana New" w:hAnsi="Angsana New"/>
          <w:sz w:val="28"/>
          <w:szCs w:val="28"/>
          <w:cs/>
        </w:rPr>
        <w:t>จำนวน</w:t>
      </w:r>
      <w:r w:rsidR="001B39E7">
        <w:rPr>
          <w:rFonts w:ascii="Angsana New" w:hAnsi="Angsana New"/>
          <w:sz w:val="28"/>
          <w:szCs w:val="28"/>
        </w:rPr>
        <w:t xml:space="preserve"> 114</w:t>
      </w:r>
      <w:r w:rsidR="00FF4C8A" w:rsidRPr="0084273F">
        <w:rPr>
          <w:rFonts w:ascii="Angsana New" w:hAnsi="Angsana New"/>
          <w:sz w:val="28"/>
          <w:szCs w:val="28"/>
        </w:rPr>
        <w:t xml:space="preserve"> </w:t>
      </w:r>
      <w:r w:rsidRPr="0084273F">
        <w:rPr>
          <w:rFonts w:ascii="Angsana New" w:hAnsi="Angsana New"/>
          <w:sz w:val="28"/>
          <w:szCs w:val="28"/>
          <w:cs/>
        </w:rPr>
        <w:t>ล้าน</w:t>
      </w:r>
      <w:r w:rsidRPr="00963050">
        <w:rPr>
          <w:rFonts w:ascii="Angsana New" w:hAnsi="Angsana New"/>
          <w:sz w:val="28"/>
          <w:szCs w:val="28"/>
          <w:cs/>
        </w:rPr>
        <w:t>บาท</w:t>
      </w:r>
      <w:r w:rsidRPr="00B10B0C">
        <w:rPr>
          <w:rFonts w:ascii="Angsana New" w:hAnsi="Angsana New"/>
          <w:sz w:val="28"/>
          <w:szCs w:val="28"/>
          <w:cs/>
        </w:rPr>
        <w:t xml:space="preserve"> และ </w:t>
      </w:r>
      <w:r w:rsidR="004A57FB" w:rsidRPr="0084273F">
        <w:rPr>
          <w:rFonts w:ascii="Angsana New" w:hAnsi="Angsana New"/>
          <w:sz w:val="28"/>
          <w:szCs w:val="28"/>
        </w:rPr>
        <w:t>116</w:t>
      </w:r>
      <w:r w:rsidRPr="00B10B0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B6235B" w:rsidRPr="00C8551D" w:rsidRDefault="00B6235B" w:rsidP="00BE2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07338D">
        <w:rPr>
          <w:rFonts w:ascii="Angsana New" w:hAnsi="Angsana New" w:hint="cs"/>
          <w:sz w:val="28"/>
          <w:szCs w:val="28"/>
          <w:cs/>
        </w:rPr>
        <w:t>ปี</w:t>
      </w:r>
      <w:r w:rsidRPr="00C8551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7338D">
        <w:rPr>
          <w:rFonts w:ascii="Angsana New" w:hAnsi="Angsana New"/>
          <w:sz w:val="28"/>
          <w:szCs w:val="28"/>
        </w:rPr>
        <w:t>31</w:t>
      </w:r>
      <w:r w:rsidR="0007338D" w:rsidRPr="00B10B0C">
        <w:rPr>
          <w:rFonts w:ascii="Angsana New" w:hAnsi="Angsana New"/>
          <w:sz w:val="28"/>
          <w:szCs w:val="28"/>
          <w:cs/>
        </w:rPr>
        <w:t xml:space="preserve"> ธันวาคม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</w:t>
      </w:r>
      <w:r w:rsidR="004A57FB">
        <w:rPr>
          <w:rFonts w:ascii="Angsana New" w:hAnsi="Angsana New"/>
          <w:sz w:val="28"/>
          <w:szCs w:val="28"/>
        </w:rPr>
        <w:t>2</w:t>
      </w:r>
      <w:r w:rsidR="00B81610" w:rsidRPr="00C8551D">
        <w:rPr>
          <w:rFonts w:ascii="Angsana New" w:hAnsi="Angsana New"/>
          <w:color w:val="FFFFFF"/>
          <w:sz w:val="28"/>
          <w:szCs w:val="28"/>
        </w:rPr>
        <w:t>_</w:t>
      </w:r>
      <w:r w:rsidR="00B81610" w:rsidRPr="00C8551D">
        <w:rPr>
          <w:rFonts w:ascii="Angsana New" w:hAnsi="Angsana New"/>
          <w:sz w:val="28"/>
          <w:szCs w:val="28"/>
          <w:cs/>
        </w:rPr>
        <w:t>และ</w:t>
      </w:r>
      <w:r w:rsidR="005B388A" w:rsidRPr="00C8551D">
        <w:rPr>
          <w:rFonts w:ascii="Angsana New" w:hAnsi="Angsana New"/>
          <w:sz w:val="28"/>
          <w:szCs w:val="28"/>
        </w:rPr>
        <w:t xml:space="preserve"> </w:t>
      </w:r>
      <w:r w:rsidR="004A57FB">
        <w:rPr>
          <w:rFonts w:ascii="Angsana New" w:hAnsi="Angsana New"/>
          <w:sz w:val="28"/>
          <w:szCs w:val="28"/>
        </w:rPr>
        <w:t>2561</w:t>
      </w:r>
      <w:r w:rsidR="00B8161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418"/>
        <w:gridCol w:w="283"/>
        <w:gridCol w:w="1418"/>
      </w:tblGrid>
      <w:tr w:rsidR="0007338D" w:rsidRPr="00B10B0C" w:rsidTr="00CC213F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38D" w:rsidRPr="00B10B0C" w:rsidRDefault="0007338D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57FB" w:rsidRPr="00B10B0C" w:rsidTr="00CC213F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7FB" w:rsidRPr="00B10B0C" w:rsidRDefault="004A57FB" w:rsidP="004A57F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111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A57FB" w:rsidRPr="00B10B0C" w:rsidRDefault="004A57FB" w:rsidP="004A57F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7FB" w:rsidRPr="00B10B0C" w:rsidRDefault="004A57FB" w:rsidP="004A57F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A57FB" w:rsidRPr="00B10B0C" w:rsidTr="00CC213F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57FB" w:rsidRPr="00B10B0C" w:rsidTr="001151E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7FB" w:rsidRPr="00B10B0C" w:rsidRDefault="004A57FB" w:rsidP="004A57FB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7FB" w:rsidRPr="00A617B0" w:rsidRDefault="00390C01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A617B0" w:rsidRDefault="004A57FB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638,175</w:t>
            </w:r>
          </w:p>
        </w:tc>
      </w:tr>
      <w:tr w:rsidR="004A57FB" w:rsidRPr="00B10B0C" w:rsidTr="001151E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7FB" w:rsidRPr="00B10B0C" w:rsidRDefault="004A57FB" w:rsidP="004A57FB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57FB" w:rsidRPr="00A617B0" w:rsidRDefault="00390C01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57FB" w:rsidRPr="00A617B0" w:rsidRDefault="004A57FB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27,544</w:t>
            </w:r>
          </w:p>
        </w:tc>
      </w:tr>
      <w:tr w:rsidR="004A57FB" w:rsidRPr="00B10B0C" w:rsidTr="001151E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7FB" w:rsidRPr="00B10B0C" w:rsidRDefault="004A57FB" w:rsidP="004A57FB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A57FB" w:rsidRPr="00A617B0" w:rsidRDefault="00390C01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637,113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7FB" w:rsidRPr="00B10B0C" w:rsidRDefault="004A57FB" w:rsidP="004A57FB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A57FB" w:rsidRPr="00A617B0" w:rsidRDefault="004A57FB" w:rsidP="004A57FB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665,719</w:t>
            </w:r>
          </w:p>
        </w:tc>
      </w:tr>
    </w:tbl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0F47BB" w:rsidRDefault="000F47B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eastAsia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:rsidR="000F47BB" w:rsidRPr="000F47BB" w:rsidRDefault="000F47BB" w:rsidP="000F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F47BB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:rsidR="000F47BB" w:rsidRPr="000F47BB" w:rsidRDefault="000F47BB" w:rsidP="000F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F47BB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บริษัทไม่มีการออกเครื่องมือทางการเงินที่เป็นตราสารอนุพันธ์เพื่อการค้า</w:t>
      </w:r>
    </w:p>
    <w:p w:rsidR="000F47BB" w:rsidRPr="00B10B0C" w:rsidRDefault="000F47BB" w:rsidP="000F47B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0F47BB" w:rsidRPr="00B10B0C" w:rsidRDefault="000F47BB" w:rsidP="000F47BB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B10B0C">
        <w:rPr>
          <w:rFonts w:ascii="Angsana New" w:hAnsi="Angsana New"/>
          <w:sz w:val="28"/>
          <w:szCs w:val="28"/>
          <w:cs/>
        </w:rPr>
        <w:t>ความเสี่ยงด้านอัตราดอกเบี้ย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หมายถึง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ในตลาด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822D2B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บริษัทมีความเสี่ยงด้านอัตราดอกเบี้ยจาก</w:t>
      </w:r>
      <w:r w:rsidRPr="00822D2B">
        <w:rPr>
          <w:rFonts w:ascii="Angsana New" w:hAnsi="Angsana New"/>
          <w:spacing w:val="-4"/>
          <w:sz w:val="28"/>
          <w:szCs w:val="28"/>
        </w:rPr>
        <w:t xml:space="preserve"> </w:t>
      </w:r>
      <w:r w:rsidRPr="00822D2B">
        <w:rPr>
          <w:rFonts w:ascii="Angsana New" w:hAnsi="Angsana New"/>
          <w:spacing w:val="-4"/>
          <w:sz w:val="28"/>
          <w:szCs w:val="28"/>
          <w:cs/>
        </w:rPr>
        <w:t>การลงทุนใน</w:t>
      </w:r>
      <w:r w:rsidRPr="00B10B0C">
        <w:rPr>
          <w:rFonts w:ascii="Angsana New" w:hAnsi="Angsana New"/>
          <w:sz w:val="28"/>
          <w:szCs w:val="28"/>
          <w:cs/>
        </w:rPr>
        <w:t>สถาบันการเงิน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เงินเบิกเกินบัญชีธนาคาร เงินกู้ยืมจากธนาคารและตั๋วสัญญาใช้เงินจากสถาบันการเงิน</w:t>
      </w:r>
    </w:p>
    <w:p w:rsidR="000F47BB" w:rsidRPr="00B10B0C" w:rsidRDefault="000F47BB" w:rsidP="000F47BB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11E19">
        <w:rPr>
          <w:rFonts w:ascii="Angsana New" w:hAnsi="Angsana New"/>
          <w:sz w:val="28"/>
          <w:szCs w:val="28"/>
          <w:cs/>
        </w:rPr>
        <w:t>เนื่องจาก</w:t>
      </w:r>
      <w:r w:rsidRPr="00B11E19">
        <w:rPr>
          <w:rFonts w:ascii="Angsana New" w:eastAsia="Angsana New" w:hAnsi="Angsana New"/>
          <w:sz w:val="28"/>
          <w:szCs w:val="28"/>
          <w:cs/>
        </w:rPr>
        <w:t>สินทรัพย์ทางการเงินและหนี้สินทางการเงินมีอัตราดอกเบี้ยใกล้เคียงกับอัตราดอกเบี้ยในตลาดและจะ</w:t>
      </w:r>
      <w:r w:rsidRPr="00B11E19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B11E19">
        <w:rPr>
          <w:rFonts w:ascii="Angsana New" w:eastAsia="Angsana New" w:hAnsi="Angsana New"/>
          <w:sz w:val="28"/>
          <w:szCs w:val="28"/>
          <w:cs/>
        </w:rPr>
        <w:t>ครบกำหนดในระยะเวลาอันสั้น</w:t>
      </w:r>
      <w:r w:rsidRPr="00B11E19">
        <w:rPr>
          <w:rFonts w:ascii="Angsana New" w:hAnsi="Angsana New"/>
          <w:sz w:val="28"/>
          <w:szCs w:val="28"/>
          <w:lang w:val="en-US"/>
        </w:rPr>
        <w:t xml:space="preserve"> </w:t>
      </w:r>
      <w:r w:rsidRPr="00B11E19">
        <w:rPr>
          <w:rFonts w:ascii="Angsana New" w:hAnsi="Angsana New"/>
          <w:sz w:val="28"/>
          <w:szCs w:val="28"/>
          <w:cs/>
          <w:lang w:val="en-US"/>
        </w:rPr>
        <w:t>บริษัทจึงไม่ได้ใช้เครื่องมือทางการเงินเพื่อป้องกันความเสี่ยงดังกล่าว</w:t>
      </w:r>
    </w:p>
    <w:tbl>
      <w:tblPr>
        <w:tblW w:w="101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52"/>
        <w:gridCol w:w="979"/>
        <w:gridCol w:w="979"/>
        <w:gridCol w:w="912"/>
        <w:gridCol w:w="1212"/>
        <w:gridCol w:w="1083"/>
        <w:gridCol w:w="981"/>
        <w:gridCol w:w="1234"/>
      </w:tblGrid>
      <w:tr w:rsidR="009D25D4" w:rsidRPr="009D25D4" w:rsidTr="00632DDC">
        <w:trPr>
          <w:cantSplit/>
          <w:tblHeader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vAlign w:val="bottom"/>
            <w:hideMark/>
          </w:tcPr>
          <w:p w:rsidR="009D25D4" w:rsidRPr="004319E4" w:rsidRDefault="000E5611" w:rsidP="007E06C7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D25D4" w:rsidRPr="009D25D4" w:rsidTr="00632DDC">
        <w:trPr>
          <w:cantSplit/>
          <w:tblHeader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vAlign w:val="bottom"/>
            <w:hideMark/>
          </w:tcPr>
          <w:p w:rsidR="009D25D4" w:rsidRPr="004319E4" w:rsidRDefault="00D21747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174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217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5D4" w:rsidRPr="009D25D4" w:rsidTr="00632DDC">
        <w:trPr>
          <w:cantSplit/>
          <w:tblHeader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vAlign w:val="bottom"/>
            <w:hideMark/>
          </w:tcPr>
          <w:p w:rsidR="009D25D4" w:rsidRPr="004319E4" w:rsidRDefault="00EE124F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D3469A" w:rsidRPr="004319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3469A" w:rsidRPr="004319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201E0" w:rsidRPr="004319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25D4" w:rsidRPr="009D25D4" w:rsidTr="00632DDC">
        <w:trPr>
          <w:cantSplit/>
          <w:tblHeader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  <w:hideMark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  <w:hideMark/>
          </w:tcPr>
          <w:p w:rsidR="009D25D4" w:rsidRPr="004319E4" w:rsidRDefault="009D25D4" w:rsidP="00D21747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5D4" w:rsidRPr="009D25D4" w:rsidTr="00D21747">
        <w:trPr>
          <w:cantSplit/>
          <w:tblHeader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  <w:hideMark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  <w:hideMark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:rsidR="009D25D4" w:rsidRPr="004319E4" w:rsidRDefault="009D25D4" w:rsidP="00B23C7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  <w:hideMark/>
          </w:tcPr>
          <w:p w:rsidR="009D25D4" w:rsidRPr="004319E4" w:rsidRDefault="00D21747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9D25D4" w:rsidRPr="009D25D4" w:rsidTr="00632DDC">
        <w:trPr>
          <w:cantSplit/>
          <w:tblHeader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  <w:hideMark/>
          </w:tcPr>
          <w:p w:rsidR="009D25D4" w:rsidRPr="004319E4" w:rsidRDefault="00D21747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="009D25D4"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  <w:hideMark/>
          </w:tcPr>
          <w:p w:rsidR="009D25D4" w:rsidRPr="004319E4" w:rsidRDefault="00D21747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9D25D4"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  <w:hideMark/>
          </w:tcPr>
          <w:p w:rsidR="009D25D4" w:rsidRPr="004319E4" w:rsidRDefault="00D21747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="009D25D4"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  <w:hideMark/>
          </w:tcPr>
          <w:p w:rsidR="009D25D4" w:rsidRPr="004319E4" w:rsidRDefault="00D21747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9D25D4" w:rsidRPr="009D25D4" w:rsidTr="00632DDC">
        <w:trPr>
          <w:cantSplit/>
          <w:trHeight w:val="80"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9D25D4" w:rsidRPr="004319E4" w:rsidRDefault="009D25D4" w:rsidP="00B23C7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  <w:hideMark/>
          </w:tcPr>
          <w:p w:rsidR="009D25D4" w:rsidRPr="004319E4" w:rsidRDefault="009D25D4" w:rsidP="00B23C7E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(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431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25D4" w:rsidRPr="009D25D4" w:rsidTr="00632DDC">
        <w:trPr>
          <w:cantSplit/>
        </w:trPr>
        <w:tc>
          <w:tcPr>
            <w:tcW w:w="2752" w:type="dxa"/>
            <w:vAlign w:val="bottom"/>
            <w:hideMark/>
          </w:tcPr>
          <w:p w:rsidR="009D25D4" w:rsidRPr="004319E4" w:rsidRDefault="009D25D4" w:rsidP="00DF1094">
            <w:pPr>
              <w:tabs>
                <w:tab w:val="clear" w:pos="227"/>
              </w:tabs>
              <w:ind w:left="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5D4" w:rsidRPr="009D25D4" w:rsidTr="00632DDC">
        <w:trPr>
          <w:cantSplit/>
        </w:trPr>
        <w:tc>
          <w:tcPr>
            <w:tcW w:w="2752" w:type="dxa"/>
            <w:vAlign w:val="bottom"/>
            <w:hideMark/>
          </w:tcPr>
          <w:p w:rsidR="009D25D4" w:rsidRPr="004319E4" w:rsidRDefault="009D25D4" w:rsidP="00DF1094">
            <w:pPr>
              <w:tabs>
                <w:tab w:val="clear" w:pos="227"/>
              </w:tabs>
              <w:ind w:left="33"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:rsidR="009D25D4" w:rsidRPr="004319E4" w:rsidRDefault="00B749E5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083" w:type="dxa"/>
            <w:vAlign w:val="bottom"/>
          </w:tcPr>
          <w:p w:rsidR="009D25D4" w:rsidRPr="004319E4" w:rsidRDefault="00B749E5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4319E4" w:rsidRPr="004319E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81" w:type="dxa"/>
            <w:vAlign w:val="bottom"/>
          </w:tcPr>
          <w:p w:rsidR="009D25D4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9D25D4" w:rsidRPr="004319E4" w:rsidRDefault="004319E4" w:rsidP="004319E4">
            <w:pPr>
              <w:tabs>
                <w:tab w:val="clear" w:pos="907"/>
                <w:tab w:val="left" w:pos="795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0.12 - </w:t>
            </w:r>
            <w:r w:rsidRPr="004319E4">
              <w:rPr>
                <w:rFonts w:ascii="Angsana New" w:hAnsi="Angsana New"/>
                <w:sz w:val="28"/>
                <w:szCs w:val="28"/>
              </w:rPr>
              <w:t>0.72</w:t>
            </w:r>
          </w:p>
        </w:tc>
      </w:tr>
      <w:tr w:rsidR="009D25D4" w:rsidRPr="009D25D4" w:rsidTr="00632DDC">
        <w:trPr>
          <w:cantSplit/>
        </w:trPr>
        <w:tc>
          <w:tcPr>
            <w:tcW w:w="2752" w:type="dxa"/>
            <w:vAlign w:val="bottom"/>
            <w:hideMark/>
          </w:tcPr>
          <w:p w:rsidR="009D25D4" w:rsidRPr="004319E4" w:rsidRDefault="009D25D4" w:rsidP="00DF1094">
            <w:pPr>
              <w:tabs>
                <w:tab w:val="clear" w:pos="227"/>
              </w:tabs>
              <w:ind w:left="33"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4319E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9D25D4" w:rsidRPr="004319E4" w:rsidRDefault="00603BD5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D25D4" w:rsidRPr="004319E4" w:rsidRDefault="00603BD5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9D25D4" w:rsidRPr="004319E4" w:rsidRDefault="00603BD5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234" w:type="dxa"/>
            <w:vAlign w:val="bottom"/>
          </w:tcPr>
          <w:p w:rsidR="009D25D4" w:rsidRPr="004319E4" w:rsidRDefault="009D25D4" w:rsidP="001151EB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5D4" w:rsidRPr="009D25D4" w:rsidTr="00632DDC">
        <w:trPr>
          <w:cantSplit/>
        </w:trPr>
        <w:tc>
          <w:tcPr>
            <w:tcW w:w="2752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4319E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9D25D4" w:rsidRPr="004319E4" w:rsidRDefault="00C57A7F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D25D4" w:rsidRPr="004319E4" w:rsidRDefault="00C57A7F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152,256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9D25D4" w:rsidRPr="004319E4" w:rsidRDefault="00603BD5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152,632</w:t>
            </w:r>
          </w:p>
        </w:tc>
        <w:tc>
          <w:tcPr>
            <w:tcW w:w="1234" w:type="dxa"/>
            <w:vAlign w:val="bottom"/>
          </w:tcPr>
          <w:p w:rsidR="009D25D4" w:rsidRPr="004319E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5D4" w:rsidRPr="009D25D4" w:rsidTr="00632DDC">
        <w:trPr>
          <w:cantSplit/>
        </w:trPr>
        <w:tc>
          <w:tcPr>
            <w:tcW w:w="2752" w:type="dxa"/>
            <w:vAlign w:val="bottom"/>
            <w:hideMark/>
          </w:tcPr>
          <w:p w:rsidR="009D25D4" w:rsidRPr="004319E4" w:rsidRDefault="009D25D4" w:rsidP="00DF1094">
            <w:pPr>
              <w:tabs>
                <w:tab w:val="clear" w:pos="227"/>
              </w:tabs>
              <w:ind w:left="33" w:right="-2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9D25D4" w:rsidRPr="004319E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D25D4" w:rsidRPr="004319E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51EB" w:rsidRPr="009D25D4" w:rsidTr="00632DDC">
        <w:trPr>
          <w:cantSplit/>
        </w:trPr>
        <w:tc>
          <w:tcPr>
            <w:tcW w:w="2752" w:type="dxa"/>
            <w:vAlign w:val="bottom"/>
          </w:tcPr>
          <w:p w:rsidR="001151EB" w:rsidRPr="004319E4" w:rsidRDefault="001151EB" w:rsidP="00DF1094">
            <w:pPr>
              <w:tabs>
                <w:tab w:val="clear" w:pos="227"/>
              </w:tabs>
              <w:ind w:left="33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:rsidR="001151EB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1151EB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1151EB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1151EB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31,952</w:t>
            </w:r>
          </w:p>
        </w:tc>
        <w:tc>
          <w:tcPr>
            <w:tcW w:w="1083" w:type="dxa"/>
            <w:vAlign w:val="bottom"/>
          </w:tcPr>
          <w:p w:rsidR="001151EB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1151EB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31,95</w:t>
            </w:r>
            <w:r w:rsidR="00632DD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4" w:type="dxa"/>
            <w:vAlign w:val="bottom"/>
          </w:tcPr>
          <w:p w:rsidR="001151EB" w:rsidRPr="004319E4" w:rsidRDefault="004319E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6.87 - 7.75</w:t>
            </w:r>
          </w:p>
        </w:tc>
      </w:tr>
      <w:tr w:rsidR="001151EB" w:rsidRPr="009D25D4" w:rsidTr="00632DDC">
        <w:trPr>
          <w:cantSplit/>
        </w:trPr>
        <w:tc>
          <w:tcPr>
            <w:tcW w:w="2752" w:type="dxa"/>
            <w:vAlign w:val="bottom"/>
          </w:tcPr>
          <w:p w:rsidR="001151EB" w:rsidRPr="004319E4" w:rsidRDefault="001151EB" w:rsidP="00DF1094">
            <w:pPr>
              <w:tabs>
                <w:tab w:val="clear" w:pos="227"/>
              </w:tabs>
              <w:ind w:left="33" w:right="-228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979" w:type="dxa"/>
            <w:vAlign w:val="bottom"/>
          </w:tcPr>
          <w:p w:rsidR="001151EB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1151EB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1151EB" w:rsidRPr="004319E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1151EB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1151EB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1151EB" w:rsidRPr="004319E4" w:rsidRDefault="004319E4" w:rsidP="001151EB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234" w:type="dxa"/>
            <w:vAlign w:val="bottom"/>
          </w:tcPr>
          <w:p w:rsidR="001151EB" w:rsidRPr="004319E4" w:rsidRDefault="004319E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1.95 - 2.40</w:t>
            </w:r>
          </w:p>
        </w:tc>
      </w:tr>
      <w:tr w:rsidR="009D25D4" w:rsidRPr="009D25D4" w:rsidTr="00632DDC">
        <w:trPr>
          <w:cantSplit/>
        </w:trPr>
        <w:tc>
          <w:tcPr>
            <w:tcW w:w="2752" w:type="dxa"/>
            <w:vAlign w:val="bottom"/>
            <w:hideMark/>
          </w:tcPr>
          <w:p w:rsidR="009D25D4" w:rsidRPr="004319E4" w:rsidRDefault="009D25D4" w:rsidP="00DF1094">
            <w:pPr>
              <w:tabs>
                <w:tab w:val="clear" w:pos="227"/>
              </w:tabs>
              <w:ind w:left="33" w:right="-228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4319E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4319E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9D25D4" w:rsidRPr="004319E4" w:rsidRDefault="00603BD5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D25D4" w:rsidRPr="00A76D3F" w:rsidRDefault="00B23774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123,804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9D25D4" w:rsidRPr="00A76D3F" w:rsidRDefault="00B23774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123,804</w:t>
            </w:r>
          </w:p>
        </w:tc>
        <w:tc>
          <w:tcPr>
            <w:tcW w:w="1234" w:type="dxa"/>
            <w:vAlign w:val="bottom"/>
          </w:tcPr>
          <w:p w:rsidR="009D25D4" w:rsidRPr="004319E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5D4" w:rsidRPr="009D25D4" w:rsidTr="00253F6B">
        <w:trPr>
          <w:cantSplit/>
        </w:trPr>
        <w:tc>
          <w:tcPr>
            <w:tcW w:w="2752" w:type="dxa"/>
            <w:vAlign w:val="center"/>
          </w:tcPr>
          <w:p w:rsidR="009D25D4" w:rsidRPr="004319E4" w:rsidRDefault="009D25D4" w:rsidP="00253F6B">
            <w:pPr>
              <w:tabs>
                <w:tab w:val="clear" w:pos="227"/>
                <w:tab w:val="left" w:pos="240"/>
              </w:tabs>
              <w:ind w:left="240" w:right="-110" w:hanging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:rsidR="009D25D4" w:rsidRPr="004319E4" w:rsidRDefault="005D093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vAlign w:val="center"/>
          </w:tcPr>
          <w:p w:rsidR="009D25D4" w:rsidRPr="004319E4" w:rsidRDefault="005D093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vAlign w:val="center"/>
          </w:tcPr>
          <w:p w:rsidR="009D25D4" w:rsidRPr="004319E4" w:rsidRDefault="005D093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9D25D4" w:rsidRPr="004319E4" w:rsidRDefault="00603BD5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156,952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9D25D4" w:rsidRPr="00A76D3F" w:rsidRDefault="00B23774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123,804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D25D4" w:rsidRPr="00A76D3F" w:rsidRDefault="00B23774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280,756</w:t>
            </w:r>
          </w:p>
        </w:tc>
        <w:tc>
          <w:tcPr>
            <w:tcW w:w="1234" w:type="dxa"/>
            <w:vAlign w:val="bottom"/>
          </w:tcPr>
          <w:p w:rsidR="009D25D4" w:rsidRPr="004319E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7257D" w:rsidRDefault="0067257D"/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00"/>
        <w:gridCol w:w="979"/>
        <w:gridCol w:w="979"/>
        <w:gridCol w:w="912"/>
        <w:gridCol w:w="1212"/>
        <w:gridCol w:w="1083"/>
        <w:gridCol w:w="981"/>
        <w:gridCol w:w="1234"/>
      </w:tblGrid>
      <w:tr w:rsidR="009D25D4" w:rsidTr="00253F6B">
        <w:trPr>
          <w:cantSplit/>
          <w:trHeight w:val="207"/>
          <w:tblHeader/>
        </w:trPr>
        <w:tc>
          <w:tcPr>
            <w:tcW w:w="2700" w:type="dxa"/>
            <w:vAlign w:val="bottom"/>
          </w:tcPr>
          <w:p w:rsidR="0067257D" w:rsidRPr="004319E4" w:rsidRDefault="0067257D" w:rsidP="0067257D">
            <w:pPr>
              <w:tabs>
                <w:tab w:val="clear" w:pos="227"/>
                <w:tab w:val="left" w:pos="2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vAlign w:val="bottom"/>
            <w:hideMark/>
          </w:tcPr>
          <w:p w:rsidR="009D25D4" w:rsidRPr="004319E4" w:rsidRDefault="000E5611" w:rsidP="000E561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D25D4" w:rsidTr="0067257D">
        <w:trPr>
          <w:cantSplit/>
          <w:tblHeader/>
        </w:trPr>
        <w:tc>
          <w:tcPr>
            <w:tcW w:w="2700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vAlign w:val="bottom"/>
            <w:hideMark/>
          </w:tcPr>
          <w:p w:rsidR="009D25D4" w:rsidRPr="004319E4" w:rsidRDefault="00FB139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174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217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5D4" w:rsidTr="0067257D">
        <w:trPr>
          <w:cantSplit/>
          <w:tblHeader/>
        </w:trPr>
        <w:tc>
          <w:tcPr>
            <w:tcW w:w="2700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7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319E4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201E0" w:rsidRPr="004319E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D25D4" w:rsidTr="0067257D">
        <w:trPr>
          <w:cantSplit/>
          <w:tblHeader/>
        </w:trPr>
        <w:tc>
          <w:tcPr>
            <w:tcW w:w="2700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  <w:hideMark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  <w:hideMark/>
          </w:tcPr>
          <w:p w:rsidR="009D25D4" w:rsidRPr="004319E4" w:rsidRDefault="009D25D4" w:rsidP="005431C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5D4" w:rsidTr="005431C3">
        <w:trPr>
          <w:cantSplit/>
          <w:tblHeader/>
        </w:trPr>
        <w:tc>
          <w:tcPr>
            <w:tcW w:w="2700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  <w:hideMark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:rsidR="009D25D4" w:rsidRPr="004319E4" w:rsidRDefault="009D25D4" w:rsidP="00B23C7E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9D25D4" w:rsidRPr="004319E4" w:rsidRDefault="009D25D4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  <w:hideMark/>
          </w:tcPr>
          <w:p w:rsidR="009D25D4" w:rsidRPr="004319E4" w:rsidRDefault="005431C3" w:rsidP="00B23C7E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</w:tr>
      <w:tr w:rsidR="009D25D4" w:rsidTr="0067257D">
        <w:trPr>
          <w:cantSplit/>
          <w:tblHeader/>
        </w:trPr>
        <w:tc>
          <w:tcPr>
            <w:tcW w:w="2700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  <w:hideMark/>
          </w:tcPr>
          <w:p w:rsidR="003B264E" w:rsidRDefault="003B264E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9D25D4" w:rsidRPr="004319E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  <w:hideMark/>
          </w:tcPr>
          <w:p w:rsidR="009D25D4" w:rsidRPr="004319E4" w:rsidRDefault="003B264E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319E4">
              <w:rPr>
                <w:rFonts w:ascii="Angsana New" w:hAnsi="Angsana New"/>
                <w:sz w:val="28"/>
                <w:szCs w:val="28"/>
              </w:rPr>
              <w:t>1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9D25D4"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="009D25D4"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  <w:hideMark/>
          </w:tcPr>
          <w:p w:rsidR="005431C3" w:rsidRDefault="003B264E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</w:p>
          <w:p w:rsidR="009D25D4" w:rsidRPr="004319E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5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  <w:hideMark/>
          </w:tcPr>
          <w:p w:rsidR="009D25D4" w:rsidRPr="004319E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4" w:type="dxa"/>
            <w:vAlign w:val="bottom"/>
            <w:hideMark/>
          </w:tcPr>
          <w:p w:rsidR="005431C3" w:rsidRDefault="005431C3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  <w:p w:rsidR="009D25D4" w:rsidRPr="004319E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9D25D4" w:rsidTr="0067257D">
        <w:trPr>
          <w:cantSplit/>
        </w:trPr>
        <w:tc>
          <w:tcPr>
            <w:tcW w:w="2700" w:type="dxa"/>
            <w:vAlign w:val="bottom"/>
          </w:tcPr>
          <w:p w:rsidR="009D25D4" w:rsidRPr="004319E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9D25D4" w:rsidRPr="004319E4" w:rsidRDefault="009D25D4" w:rsidP="00B23C7E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  <w:hideMark/>
          </w:tcPr>
          <w:p w:rsidR="009D25D4" w:rsidRPr="004319E4" w:rsidRDefault="009D25D4" w:rsidP="004319E4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(</w:t>
            </w:r>
            <w:r w:rsidR="004319E4">
              <w:rPr>
                <w:rFonts w:ascii="Angsana New" w:hAnsi="Angsana New"/>
                <w:sz w:val="28"/>
                <w:szCs w:val="28"/>
                <w:cs/>
              </w:rPr>
              <w:t>ร้อยละต</w:t>
            </w:r>
            <w:r w:rsidR="004319E4">
              <w:rPr>
                <w:rFonts w:ascii="Angsana New" w:hAnsi="Angsana New" w:hint="cs"/>
                <w:sz w:val="28"/>
                <w:szCs w:val="28"/>
                <w:cs/>
              </w:rPr>
              <w:t>่อ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431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25D4" w:rsidTr="0067257D">
        <w:trPr>
          <w:cantSplit/>
        </w:trPr>
        <w:tc>
          <w:tcPr>
            <w:tcW w:w="2700" w:type="dxa"/>
            <w:vAlign w:val="bottom"/>
            <w:hideMark/>
          </w:tcPr>
          <w:p w:rsidR="009D25D4" w:rsidRPr="004319E4" w:rsidRDefault="009D25D4" w:rsidP="00DF1094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9D25D4" w:rsidRPr="004319E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1E0" w:rsidTr="0067257D">
        <w:trPr>
          <w:cantSplit/>
        </w:trPr>
        <w:tc>
          <w:tcPr>
            <w:tcW w:w="2700" w:type="dxa"/>
            <w:vAlign w:val="bottom"/>
            <w:hideMark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0.12 - 0.75</w:t>
            </w:r>
          </w:p>
        </w:tc>
      </w:tr>
      <w:tr w:rsidR="00B201E0" w:rsidTr="0067257D">
        <w:trPr>
          <w:cantSplit/>
        </w:trPr>
        <w:tc>
          <w:tcPr>
            <w:tcW w:w="2700" w:type="dxa"/>
            <w:vAlign w:val="bottom"/>
            <w:hideMark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156,920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156,920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1E0" w:rsidTr="0067257D">
        <w:trPr>
          <w:cantSplit/>
        </w:trPr>
        <w:tc>
          <w:tcPr>
            <w:tcW w:w="2700" w:type="dxa"/>
            <w:vAlign w:val="bottom"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157,290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157,381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1E0" w:rsidTr="0067257D">
        <w:trPr>
          <w:cantSplit/>
        </w:trPr>
        <w:tc>
          <w:tcPr>
            <w:tcW w:w="2700" w:type="dxa"/>
            <w:vAlign w:val="bottom"/>
            <w:hideMark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1E0" w:rsidTr="0067257D">
        <w:trPr>
          <w:cantSplit/>
        </w:trPr>
        <w:tc>
          <w:tcPr>
            <w:tcW w:w="2700" w:type="dxa"/>
            <w:vAlign w:val="bottom"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30,369</w:t>
            </w:r>
          </w:p>
        </w:tc>
        <w:tc>
          <w:tcPr>
            <w:tcW w:w="1083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30,369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6.87 - 7.75</w:t>
            </w:r>
          </w:p>
        </w:tc>
      </w:tr>
      <w:tr w:rsidR="00B201E0" w:rsidTr="0067257D">
        <w:trPr>
          <w:cantSplit/>
        </w:trPr>
        <w:tc>
          <w:tcPr>
            <w:tcW w:w="2700" w:type="dxa"/>
            <w:vAlign w:val="bottom"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083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1" w:type="dxa"/>
            <w:vAlign w:val="bottom"/>
          </w:tcPr>
          <w:p w:rsidR="00B201E0" w:rsidRPr="004319E4" w:rsidRDefault="00B201E0" w:rsidP="00B201E0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2.30 - 2.50</w:t>
            </w:r>
          </w:p>
        </w:tc>
      </w:tr>
      <w:tr w:rsidR="00B201E0" w:rsidRPr="00D522D9" w:rsidTr="0067257D">
        <w:trPr>
          <w:cantSplit/>
        </w:trPr>
        <w:tc>
          <w:tcPr>
            <w:tcW w:w="2700" w:type="dxa"/>
            <w:vAlign w:val="bottom"/>
            <w:hideMark/>
          </w:tcPr>
          <w:p w:rsidR="00B201E0" w:rsidRPr="004319E4" w:rsidRDefault="00B201E0" w:rsidP="00B201E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155,852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155,852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01E0" w:rsidTr="00253F6B">
        <w:trPr>
          <w:cantSplit/>
        </w:trPr>
        <w:tc>
          <w:tcPr>
            <w:tcW w:w="2700" w:type="dxa"/>
            <w:vAlign w:val="center"/>
          </w:tcPr>
          <w:p w:rsidR="00B201E0" w:rsidRPr="004319E4" w:rsidRDefault="00B201E0" w:rsidP="00253F6B">
            <w:pPr>
              <w:tabs>
                <w:tab w:val="clear" w:pos="227"/>
                <w:tab w:val="left" w:pos="240"/>
              </w:tabs>
              <w:ind w:left="240" w:hanging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201E0" w:rsidRPr="004319E4" w:rsidRDefault="00B201E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201E0" w:rsidRPr="004319E4" w:rsidRDefault="00B201E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B201E0" w:rsidRPr="004319E4" w:rsidRDefault="00B201E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B201E0" w:rsidRPr="004319E4" w:rsidRDefault="00B201E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90,369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201E0" w:rsidRPr="004319E4" w:rsidRDefault="00B201E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155,852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B201E0" w:rsidRPr="004319E4" w:rsidRDefault="00B201E0" w:rsidP="00253F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9E4">
              <w:rPr>
                <w:rFonts w:ascii="Angsana New" w:hAnsi="Angsana New"/>
                <w:sz w:val="28"/>
                <w:szCs w:val="28"/>
              </w:rPr>
              <w:t>246,221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B201E0" w:rsidRPr="004319E4" w:rsidRDefault="00B201E0" w:rsidP="00B201E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0F47BB" w:rsidRPr="00B10B0C" w:rsidRDefault="000F47BB" w:rsidP="007D1F6A">
      <w:pPr>
        <w:tabs>
          <w:tab w:val="left" w:pos="2268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0F47BB" w:rsidRDefault="000F47BB" w:rsidP="000F47BB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hAnsi="Angsan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</w:t>
      </w:r>
      <w:r>
        <w:rPr>
          <w:rFonts w:ascii="Angsana New" w:hAnsi="Angsana New"/>
          <w:sz w:val="28"/>
          <w:szCs w:val="28"/>
          <w:cs/>
        </w:rPr>
        <w:t>งินสดและรายการเทียบเท่าเงินสด</w:t>
      </w:r>
      <w:r w:rsidRPr="00B10B0C">
        <w:rPr>
          <w:rFonts w:ascii="Angsana New" w:hAnsi="Angsana New"/>
          <w:sz w:val="28"/>
          <w:szCs w:val="28"/>
          <w:cs/>
        </w:rPr>
        <w:t>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F95B73" w:rsidRPr="00F95B73" w:rsidRDefault="00F95B73" w:rsidP="00F95B73">
      <w:pPr>
        <w:tabs>
          <w:tab w:val="clear" w:pos="907"/>
          <w:tab w:val="left" w:pos="900"/>
          <w:tab w:val="left" w:pos="2268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95B73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:rsidR="00F95B73" w:rsidRP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95B73">
        <w:rPr>
          <w:rFonts w:ascii="Angsana New" w:hAnsi="Angsana New"/>
          <w:sz w:val="28"/>
          <w:szCs w:val="28"/>
          <w:cs/>
        </w:rPr>
        <w:t>เนื่องจาก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ทางการเงินส่วนใหญ่ของบริษัทฯจัดอยู่ในประเภทระยะสั้น</w:t>
      </w:r>
      <w:r w:rsidRPr="00F95B73">
        <w:rPr>
          <w:rFonts w:ascii="Angsana New" w:hAnsi="Angsana New" w:hint="cs"/>
          <w:sz w:val="28"/>
          <w:szCs w:val="28"/>
          <w:cs/>
        </w:rPr>
        <w:t>หรือ</w:t>
      </w:r>
      <w:r w:rsidRPr="00F95B73">
        <w:rPr>
          <w:rFonts w:ascii="Angsana New" w:hAnsi="Angsana New"/>
          <w:sz w:val="28"/>
          <w:szCs w:val="28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ทางการเงินใกล้เคียงกับมูลค่าตามบัญชีที่แสดงในงบ</w:t>
      </w:r>
      <w:r w:rsidRPr="00F95B73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:rsidR="00EF5F77" w:rsidRP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95B73">
        <w:rPr>
          <w:rFonts w:ascii="Angsana New" w:hAnsi="Angsana New" w:hint="cs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/>
        <w:ind w:left="425"/>
        <w:jc w:val="thaiDistribute"/>
        <w:rPr>
          <w:rFonts w:ascii="Angsana New" w:hAnsi="Angsana New"/>
          <w:sz w:val="32"/>
          <w:szCs w:val="32"/>
          <w:cs/>
        </w:rPr>
      </w:pPr>
    </w:p>
    <w:p w:rsidR="002670DA" w:rsidRDefault="002670DA" w:rsidP="00E05052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:rsidR="000F47BB" w:rsidRPr="009419C5" w:rsidRDefault="00EF5F77" w:rsidP="00E05052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9419C5">
        <w:rPr>
          <w:rFonts w:asciiTheme="majorBidi" w:hAnsiTheme="majorBidi" w:cstheme="majorBidi"/>
          <w:sz w:val="28"/>
          <w:szCs w:val="28"/>
          <w:cs/>
        </w:rPr>
        <w:lastRenderedPageBreak/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101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772"/>
        <w:gridCol w:w="922"/>
        <w:gridCol w:w="923"/>
        <w:gridCol w:w="922"/>
        <w:gridCol w:w="923"/>
        <w:gridCol w:w="922"/>
        <w:gridCol w:w="923"/>
        <w:gridCol w:w="922"/>
        <w:gridCol w:w="923"/>
        <w:gridCol w:w="8"/>
      </w:tblGrid>
      <w:tr w:rsidR="00EF5F77" w:rsidRPr="00EF5F77" w:rsidTr="00700CD6">
        <w:tc>
          <w:tcPr>
            <w:tcW w:w="2772" w:type="dxa"/>
            <w:vAlign w:val="bottom"/>
          </w:tcPr>
          <w:p w:rsidR="00EF5F77" w:rsidRPr="00EF5F77" w:rsidRDefault="00EF5F77" w:rsidP="0005413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88" w:type="dxa"/>
            <w:gridSpan w:val="9"/>
            <w:shd w:val="clear" w:color="auto" w:fill="auto"/>
            <w:vAlign w:val="bottom"/>
          </w:tcPr>
          <w:p w:rsidR="00EF5F77" w:rsidRPr="00700CD6" w:rsidRDefault="00700CD6" w:rsidP="0005413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พัน</w:t>
            </w:r>
            <w:r w:rsidR="00EF5F77"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EF5F77" w:rsidRPr="00EF5F77" w:rsidTr="00700CD6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EF5F77" w:rsidRDefault="00EF5F77" w:rsidP="0005413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7380" w:type="dxa"/>
            <w:gridSpan w:val="8"/>
            <w:shd w:val="clear" w:color="auto" w:fill="auto"/>
            <w:vAlign w:val="bottom"/>
          </w:tcPr>
          <w:p w:rsidR="00EF5F77" w:rsidRPr="00700CD6" w:rsidRDefault="00FB1394" w:rsidP="00FB13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D2174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2174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19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F77" w:rsidRPr="00EF5F77" w:rsidTr="00700CD6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EF5F77" w:rsidRDefault="00EF5F77" w:rsidP="0005413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201E0" w:rsidRPr="00EF5F77" w:rsidTr="00700CD6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B201E0" w:rsidRPr="00EF5F77" w:rsidRDefault="00B201E0" w:rsidP="00B201E0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700CD6" w:rsidRDefault="00B201E0" w:rsidP="00B201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</w:tr>
      <w:tr w:rsidR="00B201E0" w:rsidRPr="00EF5F77" w:rsidTr="00054134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B201E0" w:rsidRPr="00700CD6" w:rsidRDefault="00B201E0" w:rsidP="00B201E0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</w:t>
            </w:r>
          </w:p>
        </w:tc>
        <w:tc>
          <w:tcPr>
            <w:tcW w:w="922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23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B201E0" w:rsidRPr="00EF5F77" w:rsidTr="00054134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B201E0" w:rsidRPr="00700CD6" w:rsidRDefault="00B201E0" w:rsidP="00B201E0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kern w:val="28"/>
                <w:sz w:val="28"/>
                <w:szCs w:val="28"/>
                <w:cs/>
              </w:rPr>
              <w:t xml:space="preserve">    </w:t>
            </w:r>
            <w:r w:rsidRPr="008A43EA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22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23" w:type="dxa"/>
            <w:vAlign w:val="bottom"/>
          </w:tcPr>
          <w:p w:rsidR="00B201E0" w:rsidRPr="00EF5F77" w:rsidRDefault="00B201E0" w:rsidP="00B201E0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B201E0" w:rsidRPr="00EF5F77" w:rsidTr="00A56EDF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B201E0" w:rsidRPr="00700CD6" w:rsidRDefault="00B201E0" w:rsidP="00B201E0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A56EDF" w:rsidRDefault="004319E4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  <w:r w:rsidR="003F5DEA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</w:t>
            </w:r>
            <w:r w:rsidR="003F5DEA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988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A56EDF" w:rsidRDefault="004319E4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4</w:t>
            </w:r>
            <w:r w:rsidR="003F5DEA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</w:t>
            </w:r>
            <w:r w:rsidR="003F5DEA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595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A56EDF" w:rsidRDefault="004319E4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A56EDF" w:rsidRDefault="00B201E0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A56EDF" w:rsidRDefault="004319E4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A56EDF" w:rsidRDefault="00B201E0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B201E0" w:rsidRPr="00A56EDF" w:rsidRDefault="004319E4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  <w:r w:rsidR="003F5DEA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</w:t>
            </w:r>
            <w:r w:rsidR="003F5DEA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988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B201E0" w:rsidRPr="00A56EDF" w:rsidRDefault="004319E4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4</w:t>
            </w:r>
            <w:r w:rsidR="003F5DEA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</w:t>
            </w:r>
            <w:r w:rsidR="003F5DEA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595</w:t>
            </w:r>
          </w:p>
        </w:tc>
      </w:tr>
      <w:tr w:rsidR="004C3E3A" w:rsidRPr="00EF5F77" w:rsidTr="00A56EDF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4C3E3A" w:rsidRPr="00A56EDF" w:rsidRDefault="004C3E3A" w:rsidP="00B201E0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4C3E3A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4C3E3A" w:rsidRPr="00A56EDF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4C3E3A" w:rsidRPr="00A56EDF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4C3E3A" w:rsidRDefault="004C3E3A" w:rsidP="00B201E0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4C3E3A" w:rsidRPr="00EF5F77" w:rsidTr="00A56EDF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4C3E3A" w:rsidRDefault="00F7059D" w:rsidP="004C3E3A">
            <w:pPr>
              <w:ind w:left="243" w:firstLine="5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เผื่อ</w:t>
            </w:r>
            <w:r w:rsidR="004C3E3A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ขาย -</w:t>
            </w:r>
            <w:r w:rsidR="004C3E3A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="004C3E3A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4C3E3A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156,731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4C3E3A" w:rsidRPr="00A56EDF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156,813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4C3E3A" w:rsidRPr="00A56EDF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4C3E3A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156,731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4C3E3A" w:rsidRPr="00A56EDF" w:rsidRDefault="004C3E3A" w:rsidP="004C3E3A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156,813</w:t>
            </w:r>
          </w:p>
        </w:tc>
      </w:tr>
      <w:tr w:rsidR="00EF5F77" w:rsidRPr="00030032" w:rsidTr="00094E26">
        <w:trPr>
          <w:gridAfter w:val="1"/>
          <w:wAfter w:w="8" w:type="dxa"/>
          <w:trHeight w:val="423"/>
        </w:trPr>
        <w:tc>
          <w:tcPr>
            <w:tcW w:w="10152" w:type="dxa"/>
            <w:gridSpan w:val="9"/>
            <w:shd w:val="clear" w:color="auto" w:fill="auto"/>
            <w:vAlign w:val="bottom"/>
          </w:tcPr>
          <w:p w:rsidR="00EF5F77" w:rsidRPr="00A56EDF" w:rsidRDefault="00EF5F77" w:rsidP="00054134">
            <w:pPr>
              <w:tabs>
                <w:tab w:val="decimal" w:pos="582"/>
              </w:tabs>
              <w:ind w:firstLine="504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* ระดับ 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2 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      </w:r>
          </w:p>
        </w:tc>
      </w:tr>
    </w:tbl>
    <w:p w:rsidR="000F0239" w:rsidRPr="007D1F6A" w:rsidRDefault="00B6235B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D1F6A">
        <w:rPr>
          <w:rFonts w:ascii="Angsana New" w:hAnsi="Angsana New"/>
          <w:b/>
          <w:bCs/>
          <w:sz w:val="28"/>
          <w:szCs w:val="28"/>
          <w:cs/>
          <w:lang w:val="en-GB"/>
        </w:rPr>
        <w:t>ภาระผูกพัน</w:t>
      </w:r>
      <w:r w:rsidR="007548AD" w:rsidRPr="007D1F6A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0F47BB" w:rsidRDefault="00632DDC" w:rsidP="00700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b/>
          <w:bCs/>
          <w:sz w:val="28"/>
          <w:szCs w:val="28"/>
        </w:rPr>
        <w:t>24</w:t>
      </w:r>
      <w:r w:rsidR="00106E75">
        <w:rPr>
          <w:rFonts w:ascii="Angsana New" w:hAnsi="Angsana New"/>
          <w:b/>
          <w:bCs/>
          <w:sz w:val="28"/>
          <w:szCs w:val="28"/>
        </w:rPr>
        <w:t>.1</w:t>
      </w:r>
      <w:r w:rsidR="000F47BB" w:rsidRPr="00B10B0C">
        <w:rPr>
          <w:rFonts w:ascii="Angsana New" w:hAnsi="Angsana New"/>
          <w:b/>
          <w:bCs/>
          <w:sz w:val="28"/>
          <w:szCs w:val="28"/>
        </w:rPr>
        <w:t xml:space="preserve"> </w:t>
      </w:r>
      <w:r w:rsidR="00106E75">
        <w:rPr>
          <w:rFonts w:ascii="Angsana New" w:hAnsi="Angsana New"/>
          <w:b/>
          <w:bCs/>
          <w:sz w:val="28"/>
          <w:szCs w:val="28"/>
        </w:rPr>
        <w:t xml:space="preserve"> </w:t>
      </w:r>
      <w:r w:rsidR="000F47BB" w:rsidRPr="00B10B0C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proofErr w:type="gramEnd"/>
    </w:p>
    <w:p w:rsidR="00B6235B" w:rsidRPr="00C8551D" w:rsidRDefault="00B6235B" w:rsidP="00430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F47BB">
        <w:rPr>
          <w:rFonts w:ascii="Angsana New" w:hAnsi="Angsana New"/>
          <w:sz w:val="28"/>
          <w:szCs w:val="28"/>
        </w:rPr>
        <w:t>31</w:t>
      </w:r>
      <w:r w:rsidR="00410678" w:rsidRPr="00C8551D">
        <w:rPr>
          <w:rFonts w:ascii="Angsana New" w:hAnsi="Angsana New"/>
          <w:sz w:val="28"/>
          <w:szCs w:val="28"/>
        </w:rPr>
        <w:t xml:space="preserve"> </w:t>
      </w:r>
      <w:r w:rsidR="000F47BB">
        <w:rPr>
          <w:rFonts w:ascii="Angsana New" w:hAnsi="Angsana New" w:hint="cs"/>
          <w:sz w:val="28"/>
          <w:szCs w:val="28"/>
          <w:cs/>
        </w:rPr>
        <w:t>ธันวาคม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D03813">
        <w:rPr>
          <w:rFonts w:ascii="Angsana New" w:hAnsi="Angsana New"/>
          <w:sz w:val="28"/>
          <w:szCs w:val="28"/>
        </w:rPr>
        <w:t>2562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326" w:type="dxa"/>
        <w:tblInd w:w="284" w:type="dxa"/>
        <w:tblLook w:val="04A0" w:firstRow="1" w:lastRow="0" w:firstColumn="1" w:lastColumn="0" w:noHBand="0" w:noVBand="1"/>
      </w:tblPr>
      <w:tblGrid>
        <w:gridCol w:w="7483"/>
        <w:gridCol w:w="284"/>
        <w:gridCol w:w="1559"/>
      </w:tblGrid>
      <w:tr w:rsidR="00B6235B" w:rsidRPr="00C8551D" w:rsidTr="004E6090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6235B" w:rsidRPr="00C8551D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43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35B" w:rsidRPr="00C8551D" w:rsidRDefault="004319E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5,881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43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35B" w:rsidRPr="00C8551D" w:rsidRDefault="004319E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43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35B" w:rsidRPr="00C8551D" w:rsidRDefault="004319E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430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6235B" w:rsidRPr="00C8551D" w:rsidRDefault="004319E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15,149</w:t>
            </w:r>
          </w:p>
        </w:tc>
      </w:tr>
    </w:tbl>
    <w:p w:rsidR="00FB1394" w:rsidRPr="00FB1394" w:rsidRDefault="00FB1394" w:rsidP="00FB1394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:rsidR="000F47BB" w:rsidRPr="00700CD6" w:rsidRDefault="000F47BB" w:rsidP="0020470E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D6">
        <w:rPr>
          <w:rFonts w:ascii="Angsana New" w:hAnsi="Angsana New"/>
          <w:b/>
          <w:bCs/>
          <w:sz w:val="28"/>
          <w:szCs w:val="28"/>
          <w:cs/>
        </w:rPr>
        <w:t>หนี้สินที่อาจเกิดขึ้น</w:t>
      </w:r>
    </w:p>
    <w:p w:rsidR="000569D6" w:rsidRDefault="000F47BB" w:rsidP="0043066C">
      <w:pPr>
        <w:tabs>
          <w:tab w:val="clear" w:pos="454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4319E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319E4">
        <w:rPr>
          <w:rFonts w:ascii="Angsana New" w:hAnsi="Angsana New"/>
          <w:sz w:val="28"/>
          <w:szCs w:val="28"/>
        </w:rPr>
        <w:t xml:space="preserve">31 </w:t>
      </w:r>
      <w:r w:rsidRPr="004319E4">
        <w:rPr>
          <w:rFonts w:ascii="Angsana New" w:hAnsi="Angsana New"/>
          <w:sz w:val="28"/>
          <w:szCs w:val="28"/>
          <w:cs/>
        </w:rPr>
        <w:t xml:space="preserve">ธันวาคม </w:t>
      </w:r>
      <w:r w:rsidR="003D32E2" w:rsidRPr="004319E4">
        <w:rPr>
          <w:rFonts w:ascii="Angsana New" w:hAnsi="Angsana New"/>
          <w:sz w:val="28"/>
          <w:szCs w:val="28"/>
        </w:rPr>
        <w:t>256</w:t>
      </w:r>
      <w:r w:rsidR="00A421E7" w:rsidRPr="004319E4">
        <w:rPr>
          <w:rFonts w:ascii="Angsana New" w:hAnsi="Angsana New"/>
          <w:sz w:val="28"/>
          <w:szCs w:val="28"/>
        </w:rPr>
        <w:t>2</w:t>
      </w:r>
      <w:r w:rsidRPr="004319E4">
        <w:rPr>
          <w:rFonts w:ascii="Angsana New" w:hAnsi="Angsana New"/>
          <w:sz w:val="28"/>
          <w:szCs w:val="28"/>
        </w:rPr>
        <w:t xml:space="preserve"> </w:t>
      </w:r>
      <w:r w:rsidRPr="004319E4">
        <w:rPr>
          <w:rFonts w:ascii="Angsana New" w:hAnsi="Angsana New"/>
          <w:sz w:val="28"/>
          <w:szCs w:val="28"/>
          <w:cs/>
        </w:rPr>
        <w:t>บริษัทมีภาระหนี้สินที่อาจเกิดขึ้นจากการที่ธนาคารออกหนังสือค้ำประกันเป็นจำนวน</w:t>
      </w:r>
      <w:r w:rsidR="00A56EDF" w:rsidRPr="004319E4">
        <w:rPr>
          <w:rFonts w:ascii="Angsana New" w:hAnsi="Angsana New"/>
          <w:sz w:val="28"/>
          <w:szCs w:val="28"/>
          <w:cs/>
        </w:rPr>
        <w:t>เงิน</w:t>
      </w:r>
      <w:r w:rsidR="00A56EDF" w:rsidRPr="004319E4">
        <w:rPr>
          <w:rFonts w:ascii="Angsana New" w:hAnsi="Angsana New"/>
          <w:sz w:val="28"/>
          <w:szCs w:val="28"/>
        </w:rPr>
        <w:t xml:space="preserve"> </w:t>
      </w:r>
      <w:r w:rsidR="004319E4" w:rsidRPr="004319E4">
        <w:rPr>
          <w:rFonts w:ascii="Angsana New" w:hAnsi="Angsana New"/>
          <w:sz w:val="28"/>
          <w:szCs w:val="28"/>
        </w:rPr>
        <w:t>1.02</w:t>
      </w:r>
      <w:r w:rsidR="0043066C">
        <w:rPr>
          <w:rFonts w:ascii="Angsana New" w:hAnsi="Angsana New" w:hint="cs"/>
          <w:sz w:val="28"/>
          <w:szCs w:val="28"/>
          <w:cs/>
        </w:rPr>
        <w:t xml:space="preserve"> </w:t>
      </w:r>
      <w:r w:rsidRPr="004319E4">
        <w:rPr>
          <w:rFonts w:ascii="Angsana New" w:hAnsi="Angsana New"/>
          <w:sz w:val="28"/>
          <w:szCs w:val="28"/>
          <w:cs/>
        </w:rPr>
        <w:t>ล้านบาท</w:t>
      </w:r>
    </w:p>
    <w:p w:rsidR="00B6235B" w:rsidRPr="00EF1B7E" w:rsidRDefault="000F47BB" w:rsidP="003F67F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EF1B7E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27487F" w:rsidRPr="00C8551D" w:rsidRDefault="000F47B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งบการเงินนี้ได้รับการอนุมัติให้ออกโดย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Pr="00B10B0C">
        <w:rPr>
          <w:rFonts w:ascii="Angsana New" w:hAnsi="Angsana New"/>
          <w:sz w:val="28"/>
          <w:szCs w:val="28"/>
          <w:cs/>
        </w:rPr>
        <w:t>กรรมการ</w:t>
      </w:r>
      <w:r w:rsidRPr="00390F11">
        <w:rPr>
          <w:rFonts w:ascii="Angsana New" w:hAnsi="Angsana New"/>
          <w:sz w:val="28"/>
          <w:szCs w:val="28"/>
          <w:cs/>
        </w:rPr>
        <w:t xml:space="preserve">ของบริษัทเมื่อวันที่ </w:t>
      </w:r>
      <w:r w:rsidR="00697D5F">
        <w:rPr>
          <w:rFonts w:ascii="Angsana New" w:hAnsi="Angsana New"/>
          <w:sz w:val="28"/>
          <w:szCs w:val="28"/>
        </w:rPr>
        <w:t>21</w:t>
      </w:r>
      <w:r w:rsidRPr="00390F11">
        <w:rPr>
          <w:rFonts w:ascii="Angsana New" w:hAnsi="Angsana New"/>
          <w:sz w:val="28"/>
          <w:szCs w:val="28"/>
        </w:rPr>
        <w:t xml:space="preserve"> </w:t>
      </w:r>
      <w:r w:rsidRPr="00390F11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390F11">
        <w:rPr>
          <w:rFonts w:ascii="Angsana New" w:hAnsi="Angsana New"/>
          <w:sz w:val="28"/>
          <w:szCs w:val="28"/>
        </w:rPr>
        <w:t>256</w:t>
      </w:r>
      <w:r w:rsidR="00A421E7">
        <w:rPr>
          <w:rFonts w:ascii="Angsana New" w:hAnsi="Angsana New"/>
          <w:sz w:val="28"/>
          <w:szCs w:val="28"/>
        </w:rPr>
        <w:t>3</w:t>
      </w:r>
    </w:p>
    <w:sectPr w:rsidR="0027487F" w:rsidRPr="00C8551D" w:rsidSect="005F63D6">
      <w:headerReference w:type="default" r:id="rId22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173" w:rsidRDefault="00262173">
      <w:r>
        <w:separator/>
      </w:r>
    </w:p>
  </w:endnote>
  <w:endnote w:type="continuationSeparator" w:id="0">
    <w:p w:rsidR="00262173" w:rsidRDefault="0026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5C321B" w:rsidRDefault="007427BF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842154">
      <w:rPr>
        <w:rFonts w:ascii="Angsana New" w:hAnsi="Angsana New"/>
        <w:noProof/>
        <w:sz w:val="28"/>
        <w:szCs w:val="28"/>
      </w:rPr>
      <w:t>25</w:t>
    </w:r>
    <w:r w:rsidRPr="00831E4C">
      <w:rPr>
        <w:rFonts w:ascii="Angsana New" w:hAnsi="Angsana New"/>
        <w:sz w:val="28"/>
        <w:szCs w:val="28"/>
      </w:rPr>
      <w:fldChar w:fldCharType="end"/>
    </w:r>
  </w:p>
  <w:p w:rsidR="007427BF" w:rsidRDefault="007427BF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C91024" w:rsidRDefault="007427BF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842154">
      <w:rPr>
        <w:rFonts w:ascii="Angsana New" w:hAnsi="Angsana New"/>
        <w:noProof/>
        <w:sz w:val="28"/>
        <w:szCs w:val="28"/>
      </w:rPr>
      <w:t>26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A20434" w:rsidRDefault="007427BF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7427BF" w:rsidRPr="0017742A" w:rsidRDefault="007427BF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7C5BBB" w:rsidRDefault="007427BF">
    <w:pPr>
      <w:pStyle w:val="Footer"/>
      <w:jc w:val="right"/>
      <w:rPr>
        <w:rFonts w:ascii="Angsana New" w:hAnsi="Angsana New"/>
        <w:sz w:val="28"/>
        <w:szCs w:val="28"/>
      </w:rPr>
    </w:pPr>
    <w:r w:rsidRPr="007C5BBB">
      <w:rPr>
        <w:rFonts w:ascii="Angsana New" w:hAnsi="Angsana New"/>
        <w:noProof/>
        <w:sz w:val="28"/>
        <w:szCs w:val="28"/>
      </w:rPr>
      <w:fldChar w:fldCharType="begin"/>
    </w:r>
    <w:r w:rsidRPr="007C5BBB">
      <w:rPr>
        <w:rFonts w:ascii="Angsana New" w:hAnsi="Angsana New"/>
        <w:noProof/>
        <w:sz w:val="28"/>
        <w:szCs w:val="28"/>
      </w:rPr>
      <w:instrText xml:space="preserve"> PAGE   \</w:instrText>
    </w:r>
    <w:r w:rsidRPr="007C5BBB">
      <w:rPr>
        <w:rFonts w:ascii="Angsana New" w:hAnsi="Angsana New"/>
        <w:noProof/>
        <w:sz w:val="28"/>
        <w:szCs w:val="28"/>
        <w:cs/>
      </w:rPr>
      <w:instrText xml:space="preserve">* </w:instrText>
    </w:r>
    <w:r w:rsidRPr="007C5BBB">
      <w:rPr>
        <w:rFonts w:ascii="Angsana New" w:hAnsi="Angsana New"/>
        <w:noProof/>
        <w:sz w:val="28"/>
        <w:szCs w:val="28"/>
      </w:rPr>
      <w:instrText xml:space="preserve">MERGEFORMAT </w:instrText>
    </w:r>
    <w:r w:rsidRPr="007C5BBB">
      <w:rPr>
        <w:rFonts w:ascii="Angsana New" w:hAnsi="Angsana New"/>
        <w:noProof/>
        <w:sz w:val="28"/>
        <w:szCs w:val="28"/>
      </w:rPr>
      <w:fldChar w:fldCharType="separate"/>
    </w:r>
    <w:r w:rsidR="00842154">
      <w:rPr>
        <w:rFonts w:ascii="Angsana New" w:hAnsi="Angsana New"/>
        <w:noProof/>
        <w:sz w:val="28"/>
        <w:szCs w:val="28"/>
      </w:rPr>
      <w:t>49</w:t>
    </w:r>
    <w:r w:rsidRPr="007C5BBB">
      <w:rPr>
        <w:rFonts w:ascii="Angsana New" w:hAnsi="Angsana New"/>
        <w:noProof/>
        <w:sz w:val="28"/>
        <w:szCs w:val="28"/>
      </w:rPr>
      <w:fldChar w:fldCharType="end"/>
    </w:r>
  </w:p>
  <w:p w:rsidR="007427BF" w:rsidRPr="008A28CE" w:rsidRDefault="007427BF" w:rsidP="000E5E83">
    <w:pPr>
      <w:tabs>
        <w:tab w:val="clear" w:pos="6322"/>
        <w:tab w:val="left" w:pos="6311"/>
      </w:tabs>
      <w:ind w:right="36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173" w:rsidRDefault="00262173">
      <w:r>
        <w:separator/>
      </w:r>
    </w:p>
  </w:footnote>
  <w:footnote w:type="continuationSeparator" w:id="0">
    <w:p w:rsidR="00262173" w:rsidRDefault="00262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DF7602" w:rsidRDefault="007427BF" w:rsidP="00831E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31E4C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31E4C">
      <w:rPr>
        <w:rFonts w:ascii="Angsana New" w:hAnsi="Angsana New" w:hint="cs"/>
        <w:b/>
        <w:bCs/>
        <w:sz w:val="32"/>
        <w:szCs w:val="32"/>
        <w:cs/>
      </w:rPr>
      <w:t xml:space="preserve">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7427BF" w:rsidRPr="00831E4C" w:rsidRDefault="007427BF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F7602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                                                                                     </w:t>
    </w:r>
    <w:r w:rsidRPr="00DF7602">
      <w:rPr>
        <w:rFonts w:ascii="Angsana New" w:hAnsi="Angsana New"/>
        <w:b/>
        <w:bCs/>
        <w:sz w:val="32"/>
        <w:szCs w:val="32"/>
      </w:rPr>
      <w:t xml:space="preserve">  </w:t>
    </w:r>
    <w:r w:rsidRPr="00DF7602">
      <w:rPr>
        <w:rFonts w:ascii="Angsana New" w:hAnsi="Angsana New"/>
        <w:b/>
        <w:bCs/>
        <w:sz w:val="32"/>
        <w:szCs w:val="32"/>
        <w:cs/>
      </w:rPr>
      <w:t xml:space="preserve"> </w:t>
    </w:r>
  </w:p>
  <w:p w:rsidR="007427BF" w:rsidRPr="00831E4C" w:rsidRDefault="007427B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7427BF" w:rsidRPr="00225770" w:rsidRDefault="007427B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</w:p>
  <w:p w:rsidR="007427BF" w:rsidRPr="00877D23" w:rsidRDefault="007427BF" w:rsidP="00A855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                                                                                                                                                                                 </w:t>
    </w:r>
  </w:p>
  <w:p w:rsidR="007427BF" w:rsidRPr="005C0EDC" w:rsidRDefault="007427BF" w:rsidP="00C35082">
    <w:pPr>
      <w:pStyle w:val="Header"/>
      <w:ind w:left="227" w:hanging="22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7427BF" w:rsidRPr="00637127" w:rsidRDefault="007427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Default="007427B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7427BF" w:rsidRPr="0093624F" w:rsidRDefault="007427B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7427BF" w:rsidRDefault="007427B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7427BF" w:rsidRDefault="007427B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7427BF" w:rsidRPr="0093624F" w:rsidRDefault="007427B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0159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0159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0159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035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035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035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783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783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783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7BF" w:rsidRPr="00877D23" w:rsidRDefault="007427BF" w:rsidP="00497D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7427BF" w:rsidRPr="00877D23" w:rsidRDefault="007427BF" w:rsidP="00497D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7427BF" w:rsidRPr="00965D7B" w:rsidRDefault="007427BF" w:rsidP="00497D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:rsidR="007427BF" w:rsidRPr="00637127" w:rsidRDefault="007427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8F7FC5"/>
    <w:multiLevelType w:val="hybridMultilevel"/>
    <w:tmpl w:val="BFA6F572"/>
    <w:lvl w:ilvl="0" w:tplc="8BA6C56E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>
    <w:nsid w:val="072D7B39"/>
    <w:multiLevelType w:val="multilevel"/>
    <w:tmpl w:val="6EAC4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>
    <w:nsid w:val="085B4D69"/>
    <w:multiLevelType w:val="hybridMultilevel"/>
    <w:tmpl w:val="42B6A434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4">
    <w:nsid w:val="0F8D3789"/>
    <w:multiLevelType w:val="hybridMultilevel"/>
    <w:tmpl w:val="FDC29B08"/>
    <w:lvl w:ilvl="0" w:tplc="38882E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0FCD7025"/>
    <w:multiLevelType w:val="hybridMultilevel"/>
    <w:tmpl w:val="143CB60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1BFF44EF"/>
    <w:multiLevelType w:val="multilevel"/>
    <w:tmpl w:val="9E826882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8">
    <w:nsid w:val="1D947A84"/>
    <w:multiLevelType w:val="hybridMultilevel"/>
    <w:tmpl w:val="5BB8FF14"/>
    <w:lvl w:ilvl="0" w:tplc="9558D26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67508B1"/>
    <w:multiLevelType w:val="multilevel"/>
    <w:tmpl w:val="909E9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26C91FCD"/>
    <w:multiLevelType w:val="multilevel"/>
    <w:tmpl w:val="50CE5F6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22">
    <w:nsid w:val="281017CD"/>
    <w:multiLevelType w:val="hybridMultilevel"/>
    <w:tmpl w:val="1B46BF66"/>
    <w:lvl w:ilvl="0" w:tplc="627EE60C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8FA1261"/>
    <w:multiLevelType w:val="hybridMultilevel"/>
    <w:tmpl w:val="0FD4B3AC"/>
    <w:lvl w:ilvl="0" w:tplc="05F8411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416F7686"/>
    <w:multiLevelType w:val="multilevel"/>
    <w:tmpl w:val="8BF48D7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43BC399B"/>
    <w:multiLevelType w:val="multilevel"/>
    <w:tmpl w:val="4D12FC7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9BF7948"/>
    <w:multiLevelType w:val="multilevel"/>
    <w:tmpl w:val="D74035B6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30">
    <w:nsid w:val="4A50290F"/>
    <w:multiLevelType w:val="multilevel"/>
    <w:tmpl w:val="9970F42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1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>
    <w:nsid w:val="50B56AC0"/>
    <w:multiLevelType w:val="multilevel"/>
    <w:tmpl w:val="56C6628C"/>
    <w:lvl w:ilvl="0">
      <w:start w:val="24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3">
    <w:nsid w:val="519B6B65"/>
    <w:multiLevelType w:val="hybridMultilevel"/>
    <w:tmpl w:val="AF4EBA4E"/>
    <w:lvl w:ilvl="0" w:tplc="68FAD40E"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>
    <w:nsid w:val="59881030"/>
    <w:multiLevelType w:val="hybridMultilevel"/>
    <w:tmpl w:val="D4B24A0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E4E2AAB"/>
    <w:multiLevelType w:val="hybridMultilevel"/>
    <w:tmpl w:val="0952DADA"/>
    <w:lvl w:ilvl="0" w:tplc="DFF4182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6">
    <w:nsid w:val="5F6A2A11"/>
    <w:multiLevelType w:val="multilevel"/>
    <w:tmpl w:val="188ABD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644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7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8">
    <w:nsid w:val="6252246B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6BC0F5F"/>
    <w:multiLevelType w:val="multilevel"/>
    <w:tmpl w:val="F8B252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41">
    <w:nsid w:val="6B5603F1"/>
    <w:multiLevelType w:val="hybridMultilevel"/>
    <w:tmpl w:val="7606510E"/>
    <w:lvl w:ilvl="0" w:tplc="08E0F5E8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2">
    <w:nsid w:val="704015EA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3">
    <w:nsid w:val="73932E97"/>
    <w:multiLevelType w:val="multilevel"/>
    <w:tmpl w:val="051E9716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4">
    <w:nsid w:val="73AD71FC"/>
    <w:multiLevelType w:val="hybridMultilevel"/>
    <w:tmpl w:val="B4E68D3E"/>
    <w:lvl w:ilvl="0" w:tplc="693EE18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5">
    <w:nsid w:val="76D21FD8"/>
    <w:multiLevelType w:val="hybridMultilevel"/>
    <w:tmpl w:val="94FCF00E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6">
    <w:nsid w:val="7992164C"/>
    <w:multiLevelType w:val="hybridMultilevel"/>
    <w:tmpl w:val="7EB08E2A"/>
    <w:lvl w:ilvl="0" w:tplc="472003AE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7">
    <w:nsid w:val="7BE318F8"/>
    <w:multiLevelType w:val="multilevel"/>
    <w:tmpl w:val="C090E1CC"/>
    <w:lvl w:ilvl="0">
      <w:start w:val="6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9"/>
  </w:num>
  <w:num w:numId="14">
    <w:abstractNumId w:val="23"/>
  </w:num>
  <w:num w:numId="15">
    <w:abstractNumId w:val="26"/>
  </w:num>
  <w:num w:numId="16">
    <w:abstractNumId w:val="48"/>
  </w:num>
  <w:num w:numId="17">
    <w:abstractNumId w:val="17"/>
  </w:num>
  <w:num w:numId="18">
    <w:abstractNumId w:val="37"/>
  </w:num>
  <w:num w:numId="19">
    <w:abstractNumId w:val="40"/>
  </w:num>
  <w:num w:numId="20">
    <w:abstractNumId w:val="16"/>
  </w:num>
  <w:num w:numId="21">
    <w:abstractNumId w:val="31"/>
  </w:num>
  <w:num w:numId="22">
    <w:abstractNumId w:val="13"/>
  </w:num>
  <w:num w:numId="23">
    <w:abstractNumId w:val="15"/>
  </w:num>
  <w:num w:numId="24">
    <w:abstractNumId w:val="45"/>
  </w:num>
  <w:num w:numId="25">
    <w:abstractNumId w:val="46"/>
  </w:num>
  <w:num w:numId="26">
    <w:abstractNumId w:val="41"/>
  </w:num>
  <w:num w:numId="27">
    <w:abstractNumId w:val="22"/>
  </w:num>
  <w:num w:numId="28">
    <w:abstractNumId w:val="44"/>
  </w:num>
  <w:num w:numId="29">
    <w:abstractNumId w:val="35"/>
  </w:num>
  <w:num w:numId="30">
    <w:abstractNumId w:val="33"/>
  </w:num>
  <w:num w:numId="31">
    <w:abstractNumId w:val="18"/>
  </w:num>
  <w:num w:numId="32">
    <w:abstractNumId w:val="24"/>
  </w:num>
  <w:num w:numId="33">
    <w:abstractNumId w:val="10"/>
  </w:num>
  <w:num w:numId="34">
    <w:abstractNumId w:val="30"/>
  </w:num>
  <w:num w:numId="35">
    <w:abstractNumId w:val="14"/>
  </w:num>
  <w:num w:numId="36">
    <w:abstractNumId w:val="36"/>
  </w:num>
  <w:num w:numId="37">
    <w:abstractNumId w:val="12"/>
  </w:num>
  <w:num w:numId="38">
    <w:abstractNumId w:val="43"/>
  </w:num>
  <w:num w:numId="39">
    <w:abstractNumId w:val="38"/>
  </w:num>
  <w:num w:numId="40">
    <w:abstractNumId w:val="11"/>
  </w:num>
  <w:num w:numId="41">
    <w:abstractNumId w:val="32"/>
  </w:num>
  <w:num w:numId="42">
    <w:abstractNumId w:val="29"/>
  </w:num>
  <w:num w:numId="43">
    <w:abstractNumId w:val="47"/>
  </w:num>
  <w:num w:numId="44">
    <w:abstractNumId w:val="21"/>
  </w:num>
  <w:num w:numId="45">
    <w:abstractNumId w:val="27"/>
  </w:num>
  <w:num w:numId="46">
    <w:abstractNumId w:val="28"/>
  </w:num>
  <w:num w:numId="47">
    <w:abstractNumId w:val="20"/>
  </w:num>
  <w:num w:numId="48">
    <w:abstractNumId w:val="34"/>
  </w:num>
  <w:num w:numId="49">
    <w:abstractNumId w:val="4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4F7"/>
    <w:rsid w:val="0001157B"/>
    <w:rsid w:val="000118FF"/>
    <w:rsid w:val="00012139"/>
    <w:rsid w:val="00013586"/>
    <w:rsid w:val="00013B52"/>
    <w:rsid w:val="00014556"/>
    <w:rsid w:val="00014620"/>
    <w:rsid w:val="00014D18"/>
    <w:rsid w:val="000151B1"/>
    <w:rsid w:val="00015810"/>
    <w:rsid w:val="000159C2"/>
    <w:rsid w:val="00016895"/>
    <w:rsid w:val="00016D45"/>
    <w:rsid w:val="00016E9B"/>
    <w:rsid w:val="00016FAB"/>
    <w:rsid w:val="000179D5"/>
    <w:rsid w:val="00020190"/>
    <w:rsid w:val="00020E5D"/>
    <w:rsid w:val="00021538"/>
    <w:rsid w:val="0002172F"/>
    <w:rsid w:val="000217E7"/>
    <w:rsid w:val="00021949"/>
    <w:rsid w:val="00021D81"/>
    <w:rsid w:val="0002214A"/>
    <w:rsid w:val="000225DA"/>
    <w:rsid w:val="00022E2D"/>
    <w:rsid w:val="00022FFC"/>
    <w:rsid w:val="00023525"/>
    <w:rsid w:val="00023552"/>
    <w:rsid w:val="000241D5"/>
    <w:rsid w:val="000246A7"/>
    <w:rsid w:val="000247BD"/>
    <w:rsid w:val="000249B6"/>
    <w:rsid w:val="000252F0"/>
    <w:rsid w:val="00026931"/>
    <w:rsid w:val="00027939"/>
    <w:rsid w:val="000307A3"/>
    <w:rsid w:val="00031329"/>
    <w:rsid w:val="000314CA"/>
    <w:rsid w:val="00031905"/>
    <w:rsid w:val="00031B51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962"/>
    <w:rsid w:val="0004017B"/>
    <w:rsid w:val="000402D7"/>
    <w:rsid w:val="00041677"/>
    <w:rsid w:val="000416D5"/>
    <w:rsid w:val="00042006"/>
    <w:rsid w:val="000429E6"/>
    <w:rsid w:val="00042DE6"/>
    <w:rsid w:val="00043419"/>
    <w:rsid w:val="0004358E"/>
    <w:rsid w:val="00043980"/>
    <w:rsid w:val="00043BA7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4134"/>
    <w:rsid w:val="000549BC"/>
    <w:rsid w:val="00054CFF"/>
    <w:rsid w:val="000550CF"/>
    <w:rsid w:val="00055853"/>
    <w:rsid w:val="000569D6"/>
    <w:rsid w:val="00056B95"/>
    <w:rsid w:val="00056C13"/>
    <w:rsid w:val="00057B6E"/>
    <w:rsid w:val="00057E28"/>
    <w:rsid w:val="00057ED5"/>
    <w:rsid w:val="00057FFC"/>
    <w:rsid w:val="000603D6"/>
    <w:rsid w:val="0006118B"/>
    <w:rsid w:val="00061521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3451"/>
    <w:rsid w:val="0008355A"/>
    <w:rsid w:val="00083EA8"/>
    <w:rsid w:val="00083FB3"/>
    <w:rsid w:val="00084DCA"/>
    <w:rsid w:val="00084F29"/>
    <w:rsid w:val="000854D8"/>
    <w:rsid w:val="00085B1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0DA"/>
    <w:rsid w:val="0009446D"/>
    <w:rsid w:val="00094E26"/>
    <w:rsid w:val="00095357"/>
    <w:rsid w:val="00096CDF"/>
    <w:rsid w:val="00096D4B"/>
    <w:rsid w:val="00097763"/>
    <w:rsid w:val="000978A4"/>
    <w:rsid w:val="00097BE1"/>
    <w:rsid w:val="000A01E8"/>
    <w:rsid w:val="000A0459"/>
    <w:rsid w:val="000A113F"/>
    <w:rsid w:val="000A137B"/>
    <w:rsid w:val="000A17E0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A7CA7"/>
    <w:rsid w:val="000B0409"/>
    <w:rsid w:val="000B06C4"/>
    <w:rsid w:val="000B0951"/>
    <w:rsid w:val="000B11EB"/>
    <w:rsid w:val="000B1813"/>
    <w:rsid w:val="000B19E3"/>
    <w:rsid w:val="000B2AC6"/>
    <w:rsid w:val="000B3D0C"/>
    <w:rsid w:val="000B407A"/>
    <w:rsid w:val="000B40F1"/>
    <w:rsid w:val="000B43C0"/>
    <w:rsid w:val="000B4893"/>
    <w:rsid w:val="000B4924"/>
    <w:rsid w:val="000B4DCD"/>
    <w:rsid w:val="000B5392"/>
    <w:rsid w:val="000B5CFC"/>
    <w:rsid w:val="000B63F6"/>
    <w:rsid w:val="000B7A6B"/>
    <w:rsid w:val="000B7C10"/>
    <w:rsid w:val="000B7C4F"/>
    <w:rsid w:val="000B7FE4"/>
    <w:rsid w:val="000C16AE"/>
    <w:rsid w:val="000C1831"/>
    <w:rsid w:val="000C1B64"/>
    <w:rsid w:val="000C1C26"/>
    <w:rsid w:val="000C25E2"/>
    <w:rsid w:val="000C26A2"/>
    <w:rsid w:val="000C2D87"/>
    <w:rsid w:val="000C4D5E"/>
    <w:rsid w:val="000C50AC"/>
    <w:rsid w:val="000C52D7"/>
    <w:rsid w:val="000C6E61"/>
    <w:rsid w:val="000D021F"/>
    <w:rsid w:val="000D04A3"/>
    <w:rsid w:val="000D069A"/>
    <w:rsid w:val="000D0708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4559"/>
    <w:rsid w:val="000D5DCC"/>
    <w:rsid w:val="000D6394"/>
    <w:rsid w:val="000D70A1"/>
    <w:rsid w:val="000D7735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E7FF7"/>
    <w:rsid w:val="000F0239"/>
    <w:rsid w:val="000F09F4"/>
    <w:rsid w:val="000F0C89"/>
    <w:rsid w:val="000F18C6"/>
    <w:rsid w:val="000F2433"/>
    <w:rsid w:val="000F30E4"/>
    <w:rsid w:val="000F3D51"/>
    <w:rsid w:val="000F47BB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0769F"/>
    <w:rsid w:val="00110BE3"/>
    <w:rsid w:val="00110FF3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FE"/>
    <w:rsid w:val="00120160"/>
    <w:rsid w:val="00120554"/>
    <w:rsid w:val="00121410"/>
    <w:rsid w:val="001214D8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6C8"/>
    <w:rsid w:val="00146A4F"/>
    <w:rsid w:val="00146B86"/>
    <w:rsid w:val="00146FE5"/>
    <w:rsid w:val="001473CB"/>
    <w:rsid w:val="00147B5A"/>
    <w:rsid w:val="00147F2A"/>
    <w:rsid w:val="00147F33"/>
    <w:rsid w:val="00147F4B"/>
    <w:rsid w:val="00150A3D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57AC"/>
    <w:rsid w:val="001565DC"/>
    <w:rsid w:val="001566C1"/>
    <w:rsid w:val="001568FE"/>
    <w:rsid w:val="00156CF4"/>
    <w:rsid w:val="00157463"/>
    <w:rsid w:val="00157AE4"/>
    <w:rsid w:val="001604CE"/>
    <w:rsid w:val="001607E8"/>
    <w:rsid w:val="00161041"/>
    <w:rsid w:val="001613B4"/>
    <w:rsid w:val="00161497"/>
    <w:rsid w:val="00161B8C"/>
    <w:rsid w:val="00161E51"/>
    <w:rsid w:val="001620A0"/>
    <w:rsid w:val="001623FE"/>
    <w:rsid w:val="001638AD"/>
    <w:rsid w:val="00163CAD"/>
    <w:rsid w:val="00163D6A"/>
    <w:rsid w:val="00164731"/>
    <w:rsid w:val="00164F79"/>
    <w:rsid w:val="00166B3B"/>
    <w:rsid w:val="00166BCA"/>
    <w:rsid w:val="00167662"/>
    <w:rsid w:val="001679A4"/>
    <w:rsid w:val="00170654"/>
    <w:rsid w:val="001708FD"/>
    <w:rsid w:val="00170DE0"/>
    <w:rsid w:val="001729B9"/>
    <w:rsid w:val="00172DC6"/>
    <w:rsid w:val="0017319E"/>
    <w:rsid w:val="001738B3"/>
    <w:rsid w:val="00173CBC"/>
    <w:rsid w:val="00174C6D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8D"/>
    <w:rsid w:val="001862EA"/>
    <w:rsid w:val="00186598"/>
    <w:rsid w:val="001865F7"/>
    <w:rsid w:val="0018664B"/>
    <w:rsid w:val="0018669A"/>
    <w:rsid w:val="00186E63"/>
    <w:rsid w:val="00187187"/>
    <w:rsid w:val="00187EC7"/>
    <w:rsid w:val="00190631"/>
    <w:rsid w:val="001916F0"/>
    <w:rsid w:val="001918E6"/>
    <w:rsid w:val="00191C2C"/>
    <w:rsid w:val="001920E1"/>
    <w:rsid w:val="001924AF"/>
    <w:rsid w:val="00192A1A"/>
    <w:rsid w:val="00192CED"/>
    <w:rsid w:val="00193079"/>
    <w:rsid w:val="00193BE9"/>
    <w:rsid w:val="00194309"/>
    <w:rsid w:val="00194421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D65"/>
    <w:rsid w:val="001A0DE5"/>
    <w:rsid w:val="001A12AB"/>
    <w:rsid w:val="001A1741"/>
    <w:rsid w:val="001A1B02"/>
    <w:rsid w:val="001A1CD4"/>
    <w:rsid w:val="001A2011"/>
    <w:rsid w:val="001A25BB"/>
    <w:rsid w:val="001A25DC"/>
    <w:rsid w:val="001A281F"/>
    <w:rsid w:val="001A3301"/>
    <w:rsid w:val="001A3AB7"/>
    <w:rsid w:val="001A3E16"/>
    <w:rsid w:val="001A41C3"/>
    <w:rsid w:val="001A4300"/>
    <w:rsid w:val="001A5543"/>
    <w:rsid w:val="001A6828"/>
    <w:rsid w:val="001A6B72"/>
    <w:rsid w:val="001A6D2C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42F"/>
    <w:rsid w:val="001B3063"/>
    <w:rsid w:val="001B3626"/>
    <w:rsid w:val="001B3889"/>
    <w:rsid w:val="001B389F"/>
    <w:rsid w:val="001B39E7"/>
    <w:rsid w:val="001B3C77"/>
    <w:rsid w:val="001B51A7"/>
    <w:rsid w:val="001B5A1E"/>
    <w:rsid w:val="001B5C0A"/>
    <w:rsid w:val="001B6D6C"/>
    <w:rsid w:val="001B6F04"/>
    <w:rsid w:val="001B71EA"/>
    <w:rsid w:val="001B74DD"/>
    <w:rsid w:val="001B79B0"/>
    <w:rsid w:val="001B7A0E"/>
    <w:rsid w:val="001B7BF4"/>
    <w:rsid w:val="001C0976"/>
    <w:rsid w:val="001C153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528C"/>
    <w:rsid w:val="001C5D1A"/>
    <w:rsid w:val="001C5EF8"/>
    <w:rsid w:val="001C6340"/>
    <w:rsid w:val="001C6D39"/>
    <w:rsid w:val="001C6F8B"/>
    <w:rsid w:val="001C7BFF"/>
    <w:rsid w:val="001C7F52"/>
    <w:rsid w:val="001D02CA"/>
    <w:rsid w:val="001D04C9"/>
    <w:rsid w:val="001D13FE"/>
    <w:rsid w:val="001D2CB7"/>
    <w:rsid w:val="001D301D"/>
    <w:rsid w:val="001D31AF"/>
    <w:rsid w:val="001D3882"/>
    <w:rsid w:val="001D3CD4"/>
    <w:rsid w:val="001D5372"/>
    <w:rsid w:val="001D57F9"/>
    <w:rsid w:val="001D600B"/>
    <w:rsid w:val="001D654D"/>
    <w:rsid w:val="001D6884"/>
    <w:rsid w:val="001D6966"/>
    <w:rsid w:val="001D7282"/>
    <w:rsid w:val="001E0DA7"/>
    <w:rsid w:val="001E155E"/>
    <w:rsid w:val="001E1639"/>
    <w:rsid w:val="001E1A94"/>
    <w:rsid w:val="001E23F7"/>
    <w:rsid w:val="001E293B"/>
    <w:rsid w:val="001E2BFA"/>
    <w:rsid w:val="001E462E"/>
    <w:rsid w:val="001E4A60"/>
    <w:rsid w:val="001E50EA"/>
    <w:rsid w:val="001E5CD5"/>
    <w:rsid w:val="001E6BB6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70E"/>
    <w:rsid w:val="00204AB5"/>
    <w:rsid w:val="00204C65"/>
    <w:rsid w:val="0020590E"/>
    <w:rsid w:val="002069B4"/>
    <w:rsid w:val="00207669"/>
    <w:rsid w:val="002079E1"/>
    <w:rsid w:val="00211067"/>
    <w:rsid w:val="00211E53"/>
    <w:rsid w:val="00212075"/>
    <w:rsid w:val="00212180"/>
    <w:rsid w:val="0021224E"/>
    <w:rsid w:val="00212908"/>
    <w:rsid w:val="00212D95"/>
    <w:rsid w:val="00212FF5"/>
    <w:rsid w:val="002136EA"/>
    <w:rsid w:val="00214C7C"/>
    <w:rsid w:val="002155C1"/>
    <w:rsid w:val="002157E3"/>
    <w:rsid w:val="002161E9"/>
    <w:rsid w:val="00216684"/>
    <w:rsid w:val="002167B2"/>
    <w:rsid w:val="00216C6B"/>
    <w:rsid w:val="00216DA4"/>
    <w:rsid w:val="00217298"/>
    <w:rsid w:val="00217CD6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26CFF"/>
    <w:rsid w:val="002304C4"/>
    <w:rsid w:val="00230E24"/>
    <w:rsid w:val="0023140F"/>
    <w:rsid w:val="00231723"/>
    <w:rsid w:val="002318EC"/>
    <w:rsid w:val="00231CA1"/>
    <w:rsid w:val="002327C0"/>
    <w:rsid w:val="00232DF1"/>
    <w:rsid w:val="00233318"/>
    <w:rsid w:val="0023353D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3C90"/>
    <w:rsid w:val="00243F3B"/>
    <w:rsid w:val="00244C2F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502EA"/>
    <w:rsid w:val="0025145C"/>
    <w:rsid w:val="0025178F"/>
    <w:rsid w:val="002524D0"/>
    <w:rsid w:val="00252F0B"/>
    <w:rsid w:val="00253443"/>
    <w:rsid w:val="00253A05"/>
    <w:rsid w:val="00253F1E"/>
    <w:rsid w:val="00253F6B"/>
    <w:rsid w:val="00255085"/>
    <w:rsid w:val="00255592"/>
    <w:rsid w:val="00256683"/>
    <w:rsid w:val="00260704"/>
    <w:rsid w:val="00260B2A"/>
    <w:rsid w:val="002615FB"/>
    <w:rsid w:val="002620E8"/>
    <w:rsid w:val="00262173"/>
    <w:rsid w:val="00262366"/>
    <w:rsid w:val="002623A4"/>
    <w:rsid w:val="00262A21"/>
    <w:rsid w:val="0026339F"/>
    <w:rsid w:val="002670DA"/>
    <w:rsid w:val="002672DB"/>
    <w:rsid w:val="00267327"/>
    <w:rsid w:val="0026739D"/>
    <w:rsid w:val="002674D8"/>
    <w:rsid w:val="00272284"/>
    <w:rsid w:val="00272B3B"/>
    <w:rsid w:val="00273AE5"/>
    <w:rsid w:val="00274268"/>
    <w:rsid w:val="002746A7"/>
    <w:rsid w:val="0027487F"/>
    <w:rsid w:val="002754FF"/>
    <w:rsid w:val="00276495"/>
    <w:rsid w:val="00276989"/>
    <w:rsid w:val="00276AF6"/>
    <w:rsid w:val="00277227"/>
    <w:rsid w:val="00277882"/>
    <w:rsid w:val="00277907"/>
    <w:rsid w:val="00277D5F"/>
    <w:rsid w:val="00280019"/>
    <w:rsid w:val="0028088E"/>
    <w:rsid w:val="00280DE9"/>
    <w:rsid w:val="002823B4"/>
    <w:rsid w:val="00282E8B"/>
    <w:rsid w:val="002834D4"/>
    <w:rsid w:val="00283830"/>
    <w:rsid w:val="002839EE"/>
    <w:rsid w:val="00284A17"/>
    <w:rsid w:val="00284F8D"/>
    <w:rsid w:val="00286090"/>
    <w:rsid w:val="00286DD9"/>
    <w:rsid w:val="0028733F"/>
    <w:rsid w:val="002900B8"/>
    <w:rsid w:val="00290B5E"/>
    <w:rsid w:val="00290C98"/>
    <w:rsid w:val="00290FE3"/>
    <w:rsid w:val="00291FD2"/>
    <w:rsid w:val="00293855"/>
    <w:rsid w:val="002941D6"/>
    <w:rsid w:val="0029465C"/>
    <w:rsid w:val="002948F6"/>
    <w:rsid w:val="00294FB6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910"/>
    <w:rsid w:val="002A2895"/>
    <w:rsid w:val="002A2FDF"/>
    <w:rsid w:val="002A3622"/>
    <w:rsid w:val="002A39C8"/>
    <w:rsid w:val="002A3B24"/>
    <w:rsid w:val="002A3DF7"/>
    <w:rsid w:val="002A4A25"/>
    <w:rsid w:val="002A5042"/>
    <w:rsid w:val="002A5781"/>
    <w:rsid w:val="002A664B"/>
    <w:rsid w:val="002A6890"/>
    <w:rsid w:val="002A7F05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5182"/>
    <w:rsid w:val="002B57BD"/>
    <w:rsid w:val="002B57FD"/>
    <w:rsid w:val="002B6243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3319"/>
    <w:rsid w:val="002C3552"/>
    <w:rsid w:val="002C38D0"/>
    <w:rsid w:val="002C3E1F"/>
    <w:rsid w:val="002C4224"/>
    <w:rsid w:val="002C46ED"/>
    <w:rsid w:val="002C4769"/>
    <w:rsid w:val="002C6C35"/>
    <w:rsid w:val="002C7613"/>
    <w:rsid w:val="002C7F22"/>
    <w:rsid w:val="002D086D"/>
    <w:rsid w:val="002D1042"/>
    <w:rsid w:val="002D1346"/>
    <w:rsid w:val="002D15CA"/>
    <w:rsid w:val="002D1979"/>
    <w:rsid w:val="002D2250"/>
    <w:rsid w:val="002D30B0"/>
    <w:rsid w:val="002D3CA1"/>
    <w:rsid w:val="002D42D6"/>
    <w:rsid w:val="002D4BE8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35CE"/>
    <w:rsid w:val="002E4093"/>
    <w:rsid w:val="002E515E"/>
    <w:rsid w:val="002E5235"/>
    <w:rsid w:val="002E6249"/>
    <w:rsid w:val="002E6E23"/>
    <w:rsid w:val="002E702B"/>
    <w:rsid w:val="002E70C7"/>
    <w:rsid w:val="002E78AA"/>
    <w:rsid w:val="002E791B"/>
    <w:rsid w:val="002E7A07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5230"/>
    <w:rsid w:val="002F5425"/>
    <w:rsid w:val="002F590B"/>
    <w:rsid w:val="002F59B5"/>
    <w:rsid w:val="002F5DBC"/>
    <w:rsid w:val="002F5DDC"/>
    <w:rsid w:val="002F7A70"/>
    <w:rsid w:val="002F7A99"/>
    <w:rsid w:val="002F7B23"/>
    <w:rsid w:val="002F7F2B"/>
    <w:rsid w:val="0030027F"/>
    <w:rsid w:val="003005CC"/>
    <w:rsid w:val="003008B8"/>
    <w:rsid w:val="00300F4D"/>
    <w:rsid w:val="00301009"/>
    <w:rsid w:val="00301159"/>
    <w:rsid w:val="00301712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2C28"/>
    <w:rsid w:val="00313595"/>
    <w:rsid w:val="003139F7"/>
    <w:rsid w:val="00313A77"/>
    <w:rsid w:val="003140E4"/>
    <w:rsid w:val="0031492A"/>
    <w:rsid w:val="00314956"/>
    <w:rsid w:val="00314C77"/>
    <w:rsid w:val="00315297"/>
    <w:rsid w:val="0031553B"/>
    <w:rsid w:val="00315EE7"/>
    <w:rsid w:val="00316567"/>
    <w:rsid w:val="0031781C"/>
    <w:rsid w:val="00317F2D"/>
    <w:rsid w:val="00320048"/>
    <w:rsid w:val="003202DB"/>
    <w:rsid w:val="00320B30"/>
    <w:rsid w:val="00321A26"/>
    <w:rsid w:val="00323777"/>
    <w:rsid w:val="00323AA7"/>
    <w:rsid w:val="0032440D"/>
    <w:rsid w:val="003244E0"/>
    <w:rsid w:val="00326081"/>
    <w:rsid w:val="003261F0"/>
    <w:rsid w:val="0032711E"/>
    <w:rsid w:val="00327D5D"/>
    <w:rsid w:val="003305BF"/>
    <w:rsid w:val="0033068E"/>
    <w:rsid w:val="00330E63"/>
    <w:rsid w:val="00331ECE"/>
    <w:rsid w:val="00332DD4"/>
    <w:rsid w:val="0033336A"/>
    <w:rsid w:val="00333EAE"/>
    <w:rsid w:val="00334DDC"/>
    <w:rsid w:val="00335110"/>
    <w:rsid w:val="00335DBA"/>
    <w:rsid w:val="0033602A"/>
    <w:rsid w:val="003362C5"/>
    <w:rsid w:val="00336A38"/>
    <w:rsid w:val="0033708A"/>
    <w:rsid w:val="003371F8"/>
    <w:rsid w:val="00337206"/>
    <w:rsid w:val="00337466"/>
    <w:rsid w:val="0033766C"/>
    <w:rsid w:val="00340035"/>
    <w:rsid w:val="0034013C"/>
    <w:rsid w:val="003402C9"/>
    <w:rsid w:val="00340A4D"/>
    <w:rsid w:val="00340BDA"/>
    <w:rsid w:val="0034158F"/>
    <w:rsid w:val="00342488"/>
    <w:rsid w:val="003430CC"/>
    <w:rsid w:val="00343AAC"/>
    <w:rsid w:val="00343E2A"/>
    <w:rsid w:val="0034464C"/>
    <w:rsid w:val="00344807"/>
    <w:rsid w:val="00345A5F"/>
    <w:rsid w:val="003470C6"/>
    <w:rsid w:val="003473EA"/>
    <w:rsid w:val="00347440"/>
    <w:rsid w:val="003478BA"/>
    <w:rsid w:val="00347C78"/>
    <w:rsid w:val="00347C89"/>
    <w:rsid w:val="003500D5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41CE"/>
    <w:rsid w:val="00355DD8"/>
    <w:rsid w:val="00355F06"/>
    <w:rsid w:val="003560B5"/>
    <w:rsid w:val="00356468"/>
    <w:rsid w:val="00356C42"/>
    <w:rsid w:val="003606AB"/>
    <w:rsid w:val="0036134A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A10"/>
    <w:rsid w:val="003656A8"/>
    <w:rsid w:val="00365D22"/>
    <w:rsid w:val="003667DA"/>
    <w:rsid w:val="00366B83"/>
    <w:rsid w:val="00366DB1"/>
    <w:rsid w:val="003674AE"/>
    <w:rsid w:val="00367C33"/>
    <w:rsid w:val="003700A6"/>
    <w:rsid w:val="0037059F"/>
    <w:rsid w:val="003707DD"/>
    <w:rsid w:val="00371284"/>
    <w:rsid w:val="003714E2"/>
    <w:rsid w:val="003716E9"/>
    <w:rsid w:val="00371718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2B4"/>
    <w:rsid w:val="0037656C"/>
    <w:rsid w:val="00377CDE"/>
    <w:rsid w:val="003802E8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BF1"/>
    <w:rsid w:val="003840A4"/>
    <w:rsid w:val="003848DF"/>
    <w:rsid w:val="00384FAB"/>
    <w:rsid w:val="003853EF"/>
    <w:rsid w:val="003855EE"/>
    <w:rsid w:val="00385EF0"/>
    <w:rsid w:val="00386F96"/>
    <w:rsid w:val="003873D6"/>
    <w:rsid w:val="00390C01"/>
    <w:rsid w:val="003912DD"/>
    <w:rsid w:val="003913F1"/>
    <w:rsid w:val="003915D5"/>
    <w:rsid w:val="0039172D"/>
    <w:rsid w:val="00391E70"/>
    <w:rsid w:val="00392259"/>
    <w:rsid w:val="00392297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97EBB"/>
    <w:rsid w:val="003A0AC9"/>
    <w:rsid w:val="003A2430"/>
    <w:rsid w:val="003A3375"/>
    <w:rsid w:val="003A3859"/>
    <w:rsid w:val="003A3A8D"/>
    <w:rsid w:val="003A4091"/>
    <w:rsid w:val="003A4908"/>
    <w:rsid w:val="003A4D30"/>
    <w:rsid w:val="003A502A"/>
    <w:rsid w:val="003A5BA8"/>
    <w:rsid w:val="003A6110"/>
    <w:rsid w:val="003A64C1"/>
    <w:rsid w:val="003A6941"/>
    <w:rsid w:val="003A736F"/>
    <w:rsid w:val="003A75C4"/>
    <w:rsid w:val="003A7A26"/>
    <w:rsid w:val="003B003F"/>
    <w:rsid w:val="003B0934"/>
    <w:rsid w:val="003B1A55"/>
    <w:rsid w:val="003B264E"/>
    <w:rsid w:val="003B30FB"/>
    <w:rsid w:val="003B35F4"/>
    <w:rsid w:val="003B37E8"/>
    <w:rsid w:val="003B4A96"/>
    <w:rsid w:val="003B58D4"/>
    <w:rsid w:val="003B7BD3"/>
    <w:rsid w:val="003B7C28"/>
    <w:rsid w:val="003C0763"/>
    <w:rsid w:val="003C1220"/>
    <w:rsid w:val="003C17BF"/>
    <w:rsid w:val="003C18EA"/>
    <w:rsid w:val="003C1B03"/>
    <w:rsid w:val="003C27D3"/>
    <w:rsid w:val="003C3001"/>
    <w:rsid w:val="003C3C54"/>
    <w:rsid w:val="003C448B"/>
    <w:rsid w:val="003C44EE"/>
    <w:rsid w:val="003C496A"/>
    <w:rsid w:val="003C4A17"/>
    <w:rsid w:val="003C5176"/>
    <w:rsid w:val="003C6ADC"/>
    <w:rsid w:val="003C6BC1"/>
    <w:rsid w:val="003C7D42"/>
    <w:rsid w:val="003D32E2"/>
    <w:rsid w:val="003D377D"/>
    <w:rsid w:val="003D3B9C"/>
    <w:rsid w:val="003D3FE9"/>
    <w:rsid w:val="003D4955"/>
    <w:rsid w:val="003D4C28"/>
    <w:rsid w:val="003D4FA3"/>
    <w:rsid w:val="003D6445"/>
    <w:rsid w:val="003D686B"/>
    <w:rsid w:val="003D708E"/>
    <w:rsid w:val="003D784A"/>
    <w:rsid w:val="003D7D1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3C8C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B28"/>
    <w:rsid w:val="003F0EA7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DEA"/>
    <w:rsid w:val="003F614C"/>
    <w:rsid w:val="003F6592"/>
    <w:rsid w:val="003F67FA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3FD"/>
    <w:rsid w:val="00410678"/>
    <w:rsid w:val="00410BDD"/>
    <w:rsid w:val="00411363"/>
    <w:rsid w:val="00412126"/>
    <w:rsid w:val="0041265F"/>
    <w:rsid w:val="004127A4"/>
    <w:rsid w:val="00412B9F"/>
    <w:rsid w:val="004139FC"/>
    <w:rsid w:val="004144D1"/>
    <w:rsid w:val="00415588"/>
    <w:rsid w:val="004158F6"/>
    <w:rsid w:val="00415F84"/>
    <w:rsid w:val="004163C6"/>
    <w:rsid w:val="004163DA"/>
    <w:rsid w:val="00416508"/>
    <w:rsid w:val="00417130"/>
    <w:rsid w:val="0042011C"/>
    <w:rsid w:val="00420665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55C9"/>
    <w:rsid w:val="00426243"/>
    <w:rsid w:val="00427601"/>
    <w:rsid w:val="004277DF"/>
    <w:rsid w:val="00427F4A"/>
    <w:rsid w:val="004302A6"/>
    <w:rsid w:val="004302E0"/>
    <w:rsid w:val="00430421"/>
    <w:rsid w:val="0043066C"/>
    <w:rsid w:val="0043096D"/>
    <w:rsid w:val="004314B5"/>
    <w:rsid w:val="004319E4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79B2"/>
    <w:rsid w:val="00437D83"/>
    <w:rsid w:val="00441AB0"/>
    <w:rsid w:val="00442A97"/>
    <w:rsid w:val="00442E68"/>
    <w:rsid w:val="00442E7E"/>
    <w:rsid w:val="00443143"/>
    <w:rsid w:val="004438B5"/>
    <w:rsid w:val="00443E2B"/>
    <w:rsid w:val="0044409C"/>
    <w:rsid w:val="004445CF"/>
    <w:rsid w:val="004446C2"/>
    <w:rsid w:val="00445080"/>
    <w:rsid w:val="00445CD8"/>
    <w:rsid w:val="00446004"/>
    <w:rsid w:val="00446947"/>
    <w:rsid w:val="00447503"/>
    <w:rsid w:val="00447F58"/>
    <w:rsid w:val="00450613"/>
    <w:rsid w:val="00450A77"/>
    <w:rsid w:val="004511E5"/>
    <w:rsid w:val="00451B2F"/>
    <w:rsid w:val="004527F8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549"/>
    <w:rsid w:val="00476F5E"/>
    <w:rsid w:val="0047790D"/>
    <w:rsid w:val="00480263"/>
    <w:rsid w:val="0048065F"/>
    <w:rsid w:val="004809D2"/>
    <w:rsid w:val="00480BA4"/>
    <w:rsid w:val="00481784"/>
    <w:rsid w:val="00481C88"/>
    <w:rsid w:val="00482B89"/>
    <w:rsid w:val="00482D80"/>
    <w:rsid w:val="00482DC9"/>
    <w:rsid w:val="00482DFF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6BF4"/>
    <w:rsid w:val="004878C9"/>
    <w:rsid w:val="00490474"/>
    <w:rsid w:val="00490AEB"/>
    <w:rsid w:val="00490F9B"/>
    <w:rsid w:val="00492D54"/>
    <w:rsid w:val="00493253"/>
    <w:rsid w:val="00493C0A"/>
    <w:rsid w:val="00493C66"/>
    <w:rsid w:val="00493C9A"/>
    <w:rsid w:val="00493F02"/>
    <w:rsid w:val="004943B7"/>
    <w:rsid w:val="00495039"/>
    <w:rsid w:val="0049506C"/>
    <w:rsid w:val="004957E9"/>
    <w:rsid w:val="00495AE5"/>
    <w:rsid w:val="00496115"/>
    <w:rsid w:val="00497D70"/>
    <w:rsid w:val="004A0829"/>
    <w:rsid w:val="004A1FDD"/>
    <w:rsid w:val="004A22FE"/>
    <w:rsid w:val="004A2CE1"/>
    <w:rsid w:val="004A2F78"/>
    <w:rsid w:val="004A30F1"/>
    <w:rsid w:val="004A3933"/>
    <w:rsid w:val="004A3FD4"/>
    <w:rsid w:val="004A45B5"/>
    <w:rsid w:val="004A57FB"/>
    <w:rsid w:val="004A635F"/>
    <w:rsid w:val="004A67B6"/>
    <w:rsid w:val="004A6FCA"/>
    <w:rsid w:val="004A71F3"/>
    <w:rsid w:val="004A762B"/>
    <w:rsid w:val="004A79CB"/>
    <w:rsid w:val="004A7E74"/>
    <w:rsid w:val="004B07A7"/>
    <w:rsid w:val="004B1BD0"/>
    <w:rsid w:val="004B22ED"/>
    <w:rsid w:val="004B268B"/>
    <w:rsid w:val="004B3472"/>
    <w:rsid w:val="004B35D8"/>
    <w:rsid w:val="004B3952"/>
    <w:rsid w:val="004B3C69"/>
    <w:rsid w:val="004B481F"/>
    <w:rsid w:val="004B4853"/>
    <w:rsid w:val="004B4A44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065"/>
    <w:rsid w:val="004C0540"/>
    <w:rsid w:val="004C12A9"/>
    <w:rsid w:val="004C2EDA"/>
    <w:rsid w:val="004C37DF"/>
    <w:rsid w:val="004C3D4F"/>
    <w:rsid w:val="004C3E3A"/>
    <w:rsid w:val="004C40B6"/>
    <w:rsid w:val="004C4631"/>
    <w:rsid w:val="004C4BBD"/>
    <w:rsid w:val="004C4D6A"/>
    <w:rsid w:val="004C4E51"/>
    <w:rsid w:val="004C54C0"/>
    <w:rsid w:val="004C6452"/>
    <w:rsid w:val="004D05BE"/>
    <w:rsid w:val="004D0755"/>
    <w:rsid w:val="004D0F21"/>
    <w:rsid w:val="004D1D71"/>
    <w:rsid w:val="004D205C"/>
    <w:rsid w:val="004D253D"/>
    <w:rsid w:val="004D2544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3AC"/>
    <w:rsid w:val="004D6C16"/>
    <w:rsid w:val="004D72CB"/>
    <w:rsid w:val="004D7C88"/>
    <w:rsid w:val="004E088D"/>
    <w:rsid w:val="004E0ED3"/>
    <w:rsid w:val="004E2256"/>
    <w:rsid w:val="004E319C"/>
    <w:rsid w:val="004E3F0A"/>
    <w:rsid w:val="004E4C60"/>
    <w:rsid w:val="004E51BF"/>
    <w:rsid w:val="004E6090"/>
    <w:rsid w:val="004E624D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4776"/>
    <w:rsid w:val="004F53A3"/>
    <w:rsid w:val="004F6453"/>
    <w:rsid w:val="004F71AC"/>
    <w:rsid w:val="004F72E6"/>
    <w:rsid w:val="004F7D83"/>
    <w:rsid w:val="004F7E7B"/>
    <w:rsid w:val="0050001F"/>
    <w:rsid w:val="005004FC"/>
    <w:rsid w:val="00501F50"/>
    <w:rsid w:val="005020AA"/>
    <w:rsid w:val="00502F68"/>
    <w:rsid w:val="005039A1"/>
    <w:rsid w:val="00505E7A"/>
    <w:rsid w:val="005066BF"/>
    <w:rsid w:val="0050785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2CC0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DB0"/>
    <w:rsid w:val="005431C3"/>
    <w:rsid w:val="0054394F"/>
    <w:rsid w:val="00544084"/>
    <w:rsid w:val="0054485F"/>
    <w:rsid w:val="00545286"/>
    <w:rsid w:val="005457FC"/>
    <w:rsid w:val="0054612D"/>
    <w:rsid w:val="0054621F"/>
    <w:rsid w:val="0054633D"/>
    <w:rsid w:val="00546382"/>
    <w:rsid w:val="00546E21"/>
    <w:rsid w:val="00547137"/>
    <w:rsid w:val="005476B5"/>
    <w:rsid w:val="00547E32"/>
    <w:rsid w:val="0055096E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48FC"/>
    <w:rsid w:val="00554FC8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3FFD"/>
    <w:rsid w:val="00564F61"/>
    <w:rsid w:val="005658D5"/>
    <w:rsid w:val="00565EA7"/>
    <w:rsid w:val="005668B8"/>
    <w:rsid w:val="00567807"/>
    <w:rsid w:val="005679D4"/>
    <w:rsid w:val="00570609"/>
    <w:rsid w:val="00570AF3"/>
    <w:rsid w:val="00570FD5"/>
    <w:rsid w:val="0057208D"/>
    <w:rsid w:val="00572806"/>
    <w:rsid w:val="00572A30"/>
    <w:rsid w:val="00572F53"/>
    <w:rsid w:val="0057374A"/>
    <w:rsid w:val="00573AC0"/>
    <w:rsid w:val="005743D9"/>
    <w:rsid w:val="00575521"/>
    <w:rsid w:val="005758A7"/>
    <w:rsid w:val="005761A3"/>
    <w:rsid w:val="00576D6F"/>
    <w:rsid w:val="00576F64"/>
    <w:rsid w:val="00577779"/>
    <w:rsid w:val="0058008E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30F"/>
    <w:rsid w:val="0058615A"/>
    <w:rsid w:val="0058686B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73A"/>
    <w:rsid w:val="005969D8"/>
    <w:rsid w:val="00596C89"/>
    <w:rsid w:val="00597272"/>
    <w:rsid w:val="0059743F"/>
    <w:rsid w:val="005976C9"/>
    <w:rsid w:val="005A0784"/>
    <w:rsid w:val="005A0A78"/>
    <w:rsid w:val="005A0B28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B64"/>
    <w:rsid w:val="005B0E60"/>
    <w:rsid w:val="005B0EB0"/>
    <w:rsid w:val="005B1A4B"/>
    <w:rsid w:val="005B1BD8"/>
    <w:rsid w:val="005B35E9"/>
    <w:rsid w:val="005B388A"/>
    <w:rsid w:val="005B3CC2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CD4"/>
    <w:rsid w:val="005C4D74"/>
    <w:rsid w:val="005C67E8"/>
    <w:rsid w:val="005C6B19"/>
    <w:rsid w:val="005C7754"/>
    <w:rsid w:val="005C7B60"/>
    <w:rsid w:val="005C7C20"/>
    <w:rsid w:val="005C7CF4"/>
    <w:rsid w:val="005D0930"/>
    <w:rsid w:val="005D17A5"/>
    <w:rsid w:val="005D1841"/>
    <w:rsid w:val="005D2262"/>
    <w:rsid w:val="005D2524"/>
    <w:rsid w:val="005D2E39"/>
    <w:rsid w:val="005D4508"/>
    <w:rsid w:val="005D4837"/>
    <w:rsid w:val="005D4BBE"/>
    <w:rsid w:val="005D668B"/>
    <w:rsid w:val="005D6C21"/>
    <w:rsid w:val="005D7CD8"/>
    <w:rsid w:val="005E0228"/>
    <w:rsid w:val="005E0451"/>
    <w:rsid w:val="005E0730"/>
    <w:rsid w:val="005E0FE7"/>
    <w:rsid w:val="005E30A1"/>
    <w:rsid w:val="005E40F5"/>
    <w:rsid w:val="005E4241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63D6"/>
    <w:rsid w:val="005F717F"/>
    <w:rsid w:val="005F7CE8"/>
    <w:rsid w:val="006001FD"/>
    <w:rsid w:val="006003AA"/>
    <w:rsid w:val="0060138B"/>
    <w:rsid w:val="006016A6"/>
    <w:rsid w:val="00602053"/>
    <w:rsid w:val="00602445"/>
    <w:rsid w:val="00602495"/>
    <w:rsid w:val="00603630"/>
    <w:rsid w:val="00603B0E"/>
    <w:rsid w:val="00603BD5"/>
    <w:rsid w:val="006046D4"/>
    <w:rsid w:val="0060478A"/>
    <w:rsid w:val="00604A65"/>
    <w:rsid w:val="00606104"/>
    <w:rsid w:val="006066F4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11E6"/>
    <w:rsid w:val="00613099"/>
    <w:rsid w:val="00613219"/>
    <w:rsid w:val="006136F8"/>
    <w:rsid w:val="00614808"/>
    <w:rsid w:val="00614CE4"/>
    <w:rsid w:val="006153CF"/>
    <w:rsid w:val="0061608E"/>
    <w:rsid w:val="00616459"/>
    <w:rsid w:val="00616D8A"/>
    <w:rsid w:val="0061747F"/>
    <w:rsid w:val="00617776"/>
    <w:rsid w:val="00620C9C"/>
    <w:rsid w:val="006216A8"/>
    <w:rsid w:val="00621A6D"/>
    <w:rsid w:val="00621D2B"/>
    <w:rsid w:val="0062230E"/>
    <w:rsid w:val="0062299C"/>
    <w:rsid w:val="00622F7A"/>
    <w:rsid w:val="00623775"/>
    <w:rsid w:val="006242C1"/>
    <w:rsid w:val="00624CDD"/>
    <w:rsid w:val="00624F3B"/>
    <w:rsid w:val="0062547D"/>
    <w:rsid w:val="00626DC5"/>
    <w:rsid w:val="00627CBF"/>
    <w:rsid w:val="006312AF"/>
    <w:rsid w:val="00631600"/>
    <w:rsid w:val="00631F77"/>
    <w:rsid w:val="00632B7F"/>
    <w:rsid w:val="00632DDC"/>
    <w:rsid w:val="006330C1"/>
    <w:rsid w:val="00633D2F"/>
    <w:rsid w:val="00634E04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CA"/>
    <w:rsid w:val="0064386A"/>
    <w:rsid w:val="006448AB"/>
    <w:rsid w:val="00644BA2"/>
    <w:rsid w:val="00644CAB"/>
    <w:rsid w:val="00645019"/>
    <w:rsid w:val="00645CCE"/>
    <w:rsid w:val="00645DDA"/>
    <w:rsid w:val="00646F62"/>
    <w:rsid w:val="006476EA"/>
    <w:rsid w:val="00647A33"/>
    <w:rsid w:val="00647C03"/>
    <w:rsid w:val="00651BE5"/>
    <w:rsid w:val="00652243"/>
    <w:rsid w:val="00652254"/>
    <w:rsid w:val="00653983"/>
    <w:rsid w:val="00653C75"/>
    <w:rsid w:val="0065403B"/>
    <w:rsid w:val="00654CE6"/>
    <w:rsid w:val="00655000"/>
    <w:rsid w:val="00655A7B"/>
    <w:rsid w:val="00655AC5"/>
    <w:rsid w:val="00656928"/>
    <w:rsid w:val="00656DB4"/>
    <w:rsid w:val="00656DCC"/>
    <w:rsid w:val="00656DCE"/>
    <w:rsid w:val="00657356"/>
    <w:rsid w:val="0065750B"/>
    <w:rsid w:val="0065773E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F22"/>
    <w:rsid w:val="006640FC"/>
    <w:rsid w:val="00664BD1"/>
    <w:rsid w:val="00665332"/>
    <w:rsid w:val="00665850"/>
    <w:rsid w:val="006659D0"/>
    <w:rsid w:val="006669A8"/>
    <w:rsid w:val="00666E5C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C9D"/>
    <w:rsid w:val="006770BE"/>
    <w:rsid w:val="006775BD"/>
    <w:rsid w:val="006775F6"/>
    <w:rsid w:val="006806A9"/>
    <w:rsid w:val="006812B9"/>
    <w:rsid w:val="00681F0D"/>
    <w:rsid w:val="006844C9"/>
    <w:rsid w:val="00684A5A"/>
    <w:rsid w:val="0068542B"/>
    <w:rsid w:val="00685ECE"/>
    <w:rsid w:val="006863EC"/>
    <w:rsid w:val="00686E0E"/>
    <w:rsid w:val="00686EC4"/>
    <w:rsid w:val="00686EF8"/>
    <w:rsid w:val="0068773E"/>
    <w:rsid w:val="00690CF1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41E"/>
    <w:rsid w:val="0069656D"/>
    <w:rsid w:val="0069657A"/>
    <w:rsid w:val="006968D0"/>
    <w:rsid w:val="00696EB6"/>
    <w:rsid w:val="006974DE"/>
    <w:rsid w:val="00697C40"/>
    <w:rsid w:val="00697D2B"/>
    <w:rsid w:val="00697D5F"/>
    <w:rsid w:val="00697D9A"/>
    <w:rsid w:val="006A020E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874"/>
    <w:rsid w:val="006B2B15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0620"/>
    <w:rsid w:val="006D0DC5"/>
    <w:rsid w:val="006D1115"/>
    <w:rsid w:val="006D1AB6"/>
    <w:rsid w:val="006D3248"/>
    <w:rsid w:val="006D388B"/>
    <w:rsid w:val="006D3921"/>
    <w:rsid w:val="006D39F2"/>
    <w:rsid w:val="006D3BF1"/>
    <w:rsid w:val="006D4494"/>
    <w:rsid w:val="006D4759"/>
    <w:rsid w:val="006D4FA0"/>
    <w:rsid w:val="006D562A"/>
    <w:rsid w:val="006D5946"/>
    <w:rsid w:val="006D5B98"/>
    <w:rsid w:val="006D5D1B"/>
    <w:rsid w:val="006D6211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589"/>
    <w:rsid w:val="006E3C5E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1017"/>
    <w:rsid w:val="006F103F"/>
    <w:rsid w:val="006F1E38"/>
    <w:rsid w:val="006F1FDD"/>
    <w:rsid w:val="006F20DE"/>
    <w:rsid w:val="006F32A7"/>
    <w:rsid w:val="006F3440"/>
    <w:rsid w:val="006F3695"/>
    <w:rsid w:val="006F3EE2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11641"/>
    <w:rsid w:val="007122F8"/>
    <w:rsid w:val="007125AD"/>
    <w:rsid w:val="0071263D"/>
    <w:rsid w:val="00713261"/>
    <w:rsid w:val="00713E38"/>
    <w:rsid w:val="007147D5"/>
    <w:rsid w:val="00714BB4"/>
    <w:rsid w:val="00714D48"/>
    <w:rsid w:val="00714EC9"/>
    <w:rsid w:val="00714F0A"/>
    <w:rsid w:val="0071531B"/>
    <w:rsid w:val="00715668"/>
    <w:rsid w:val="007159ED"/>
    <w:rsid w:val="00715E2F"/>
    <w:rsid w:val="0071630D"/>
    <w:rsid w:val="00716FEF"/>
    <w:rsid w:val="007173F8"/>
    <w:rsid w:val="00717C35"/>
    <w:rsid w:val="00717EC5"/>
    <w:rsid w:val="007201A3"/>
    <w:rsid w:val="00721AEF"/>
    <w:rsid w:val="00721C9C"/>
    <w:rsid w:val="00721D53"/>
    <w:rsid w:val="00721DDF"/>
    <w:rsid w:val="00722033"/>
    <w:rsid w:val="00722DCD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E8F"/>
    <w:rsid w:val="00727347"/>
    <w:rsid w:val="00727597"/>
    <w:rsid w:val="0073064E"/>
    <w:rsid w:val="00730B42"/>
    <w:rsid w:val="00730D5C"/>
    <w:rsid w:val="00730EAC"/>
    <w:rsid w:val="007311E9"/>
    <w:rsid w:val="00731C2E"/>
    <w:rsid w:val="007325A9"/>
    <w:rsid w:val="0073333C"/>
    <w:rsid w:val="00734AE9"/>
    <w:rsid w:val="00734E36"/>
    <w:rsid w:val="00734F4A"/>
    <w:rsid w:val="00735001"/>
    <w:rsid w:val="007351B4"/>
    <w:rsid w:val="007356A6"/>
    <w:rsid w:val="00735F3C"/>
    <w:rsid w:val="00735FAF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12A1"/>
    <w:rsid w:val="007422C5"/>
    <w:rsid w:val="007427BF"/>
    <w:rsid w:val="007430E5"/>
    <w:rsid w:val="0074321B"/>
    <w:rsid w:val="00744096"/>
    <w:rsid w:val="007449D9"/>
    <w:rsid w:val="007450B8"/>
    <w:rsid w:val="00745D5D"/>
    <w:rsid w:val="00745F00"/>
    <w:rsid w:val="007461BF"/>
    <w:rsid w:val="0074695F"/>
    <w:rsid w:val="007473D1"/>
    <w:rsid w:val="007476D5"/>
    <w:rsid w:val="00747856"/>
    <w:rsid w:val="00747AC6"/>
    <w:rsid w:val="00747CC9"/>
    <w:rsid w:val="0075116F"/>
    <w:rsid w:val="00751AFC"/>
    <w:rsid w:val="0075347A"/>
    <w:rsid w:val="007548AD"/>
    <w:rsid w:val="007550DD"/>
    <w:rsid w:val="0075511C"/>
    <w:rsid w:val="00755CF9"/>
    <w:rsid w:val="00755F50"/>
    <w:rsid w:val="0075603C"/>
    <w:rsid w:val="00756CCA"/>
    <w:rsid w:val="00756D09"/>
    <w:rsid w:val="00757163"/>
    <w:rsid w:val="00760149"/>
    <w:rsid w:val="00760570"/>
    <w:rsid w:val="00760CC5"/>
    <w:rsid w:val="00761051"/>
    <w:rsid w:val="007618E8"/>
    <w:rsid w:val="0076367F"/>
    <w:rsid w:val="00764DF0"/>
    <w:rsid w:val="00766BF5"/>
    <w:rsid w:val="00766C1A"/>
    <w:rsid w:val="007714FA"/>
    <w:rsid w:val="007719BB"/>
    <w:rsid w:val="00772391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80F59"/>
    <w:rsid w:val="007810EF"/>
    <w:rsid w:val="007813FA"/>
    <w:rsid w:val="00781AD3"/>
    <w:rsid w:val="00781B0D"/>
    <w:rsid w:val="0078259D"/>
    <w:rsid w:val="00782FA0"/>
    <w:rsid w:val="00783127"/>
    <w:rsid w:val="00783152"/>
    <w:rsid w:val="0078343C"/>
    <w:rsid w:val="007836F0"/>
    <w:rsid w:val="00783B38"/>
    <w:rsid w:val="00784E4F"/>
    <w:rsid w:val="007858F2"/>
    <w:rsid w:val="00785C0A"/>
    <w:rsid w:val="0078646E"/>
    <w:rsid w:val="00786655"/>
    <w:rsid w:val="00787D02"/>
    <w:rsid w:val="00787E51"/>
    <w:rsid w:val="00790A00"/>
    <w:rsid w:val="00791099"/>
    <w:rsid w:val="00791744"/>
    <w:rsid w:val="007919E2"/>
    <w:rsid w:val="00792E87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B08E9"/>
    <w:rsid w:val="007B103D"/>
    <w:rsid w:val="007B1DFB"/>
    <w:rsid w:val="007B231F"/>
    <w:rsid w:val="007B2929"/>
    <w:rsid w:val="007B2CCA"/>
    <w:rsid w:val="007B3030"/>
    <w:rsid w:val="007B46D6"/>
    <w:rsid w:val="007B4C2A"/>
    <w:rsid w:val="007B549C"/>
    <w:rsid w:val="007B64A0"/>
    <w:rsid w:val="007B6580"/>
    <w:rsid w:val="007B6948"/>
    <w:rsid w:val="007B72B3"/>
    <w:rsid w:val="007B784F"/>
    <w:rsid w:val="007C3534"/>
    <w:rsid w:val="007C4027"/>
    <w:rsid w:val="007C5060"/>
    <w:rsid w:val="007C51A4"/>
    <w:rsid w:val="007C5584"/>
    <w:rsid w:val="007C5BBB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B4C"/>
    <w:rsid w:val="007D2C42"/>
    <w:rsid w:val="007D2CE5"/>
    <w:rsid w:val="007D2FC0"/>
    <w:rsid w:val="007D3AE9"/>
    <w:rsid w:val="007D40BE"/>
    <w:rsid w:val="007D48F3"/>
    <w:rsid w:val="007D4A16"/>
    <w:rsid w:val="007D4B36"/>
    <w:rsid w:val="007D5204"/>
    <w:rsid w:val="007D62FC"/>
    <w:rsid w:val="007D76E7"/>
    <w:rsid w:val="007D7CD4"/>
    <w:rsid w:val="007D7E95"/>
    <w:rsid w:val="007E02AB"/>
    <w:rsid w:val="007E0663"/>
    <w:rsid w:val="007E06C7"/>
    <w:rsid w:val="007E0F91"/>
    <w:rsid w:val="007E2322"/>
    <w:rsid w:val="007E4866"/>
    <w:rsid w:val="007E4E7C"/>
    <w:rsid w:val="007E6711"/>
    <w:rsid w:val="007E7A4A"/>
    <w:rsid w:val="007E7F32"/>
    <w:rsid w:val="007F0663"/>
    <w:rsid w:val="007F07E3"/>
    <w:rsid w:val="007F118B"/>
    <w:rsid w:val="007F148A"/>
    <w:rsid w:val="007F17FC"/>
    <w:rsid w:val="007F23BF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EFF"/>
    <w:rsid w:val="008020F2"/>
    <w:rsid w:val="00803DFC"/>
    <w:rsid w:val="00805128"/>
    <w:rsid w:val="008051A6"/>
    <w:rsid w:val="008053CD"/>
    <w:rsid w:val="00805714"/>
    <w:rsid w:val="008076AD"/>
    <w:rsid w:val="0081014A"/>
    <w:rsid w:val="00811574"/>
    <w:rsid w:val="00811610"/>
    <w:rsid w:val="00811642"/>
    <w:rsid w:val="008128DE"/>
    <w:rsid w:val="00813273"/>
    <w:rsid w:val="0081376F"/>
    <w:rsid w:val="00813872"/>
    <w:rsid w:val="0081395B"/>
    <w:rsid w:val="00813CF9"/>
    <w:rsid w:val="00813E8D"/>
    <w:rsid w:val="00814CB5"/>
    <w:rsid w:val="008161DC"/>
    <w:rsid w:val="008169DE"/>
    <w:rsid w:val="00816CD4"/>
    <w:rsid w:val="00817B25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C84"/>
    <w:rsid w:val="008266B3"/>
    <w:rsid w:val="00826868"/>
    <w:rsid w:val="00826BDF"/>
    <w:rsid w:val="00826FF6"/>
    <w:rsid w:val="008302BC"/>
    <w:rsid w:val="008308C3"/>
    <w:rsid w:val="008316FE"/>
    <w:rsid w:val="00831E4C"/>
    <w:rsid w:val="008320EA"/>
    <w:rsid w:val="00832175"/>
    <w:rsid w:val="008341D8"/>
    <w:rsid w:val="00834565"/>
    <w:rsid w:val="00834923"/>
    <w:rsid w:val="008358D6"/>
    <w:rsid w:val="00835B75"/>
    <w:rsid w:val="0083626C"/>
    <w:rsid w:val="008366C9"/>
    <w:rsid w:val="00836B52"/>
    <w:rsid w:val="008372AA"/>
    <w:rsid w:val="00837AF8"/>
    <w:rsid w:val="00840A75"/>
    <w:rsid w:val="00840BE3"/>
    <w:rsid w:val="0084156C"/>
    <w:rsid w:val="00841E36"/>
    <w:rsid w:val="00841EC9"/>
    <w:rsid w:val="00841F6D"/>
    <w:rsid w:val="00842154"/>
    <w:rsid w:val="00842284"/>
    <w:rsid w:val="0084273F"/>
    <w:rsid w:val="00842F53"/>
    <w:rsid w:val="00843240"/>
    <w:rsid w:val="00843F68"/>
    <w:rsid w:val="00844796"/>
    <w:rsid w:val="008451F8"/>
    <w:rsid w:val="0084580A"/>
    <w:rsid w:val="00845F35"/>
    <w:rsid w:val="008460E1"/>
    <w:rsid w:val="00846173"/>
    <w:rsid w:val="008461F7"/>
    <w:rsid w:val="008466C5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1C5F"/>
    <w:rsid w:val="00861F8C"/>
    <w:rsid w:val="0086232D"/>
    <w:rsid w:val="0086379F"/>
    <w:rsid w:val="008645A5"/>
    <w:rsid w:val="00865317"/>
    <w:rsid w:val="0086562F"/>
    <w:rsid w:val="008657FD"/>
    <w:rsid w:val="008659E6"/>
    <w:rsid w:val="008665EC"/>
    <w:rsid w:val="00866BBA"/>
    <w:rsid w:val="00866CF1"/>
    <w:rsid w:val="0087042F"/>
    <w:rsid w:val="00870EA2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6898"/>
    <w:rsid w:val="008A7A57"/>
    <w:rsid w:val="008A7F00"/>
    <w:rsid w:val="008B15B9"/>
    <w:rsid w:val="008B1871"/>
    <w:rsid w:val="008B1B0B"/>
    <w:rsid w:val="008B3B3B"/>
    <w:rsid w:val="008B4679"/>
    <w:rsid w:val="008B4BE8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04E3"/>
    <w:rsid w:val="008E1E49"/>
    <w:rsid w:val="008E23EA"/>
    <w:rsid w:val="008E245E"/>
    <w:rsid w:val="008E29BA"/>
    <w:rsid w:val="008E3202"/>
    <w:rsid w:val="008E42FF"/>
    <w:rsid w:val="008E4889"/>
    <w:rsid w:val="008E5CC1"/>
    <w:rsid w:val="008E5D8E"/>
    <w:rsid w:val="008E5FEB"/>
    <w:rsid w:val="008E628A"/>
    <w:rsid w:val="008E6B91"/>
    <w:rsid w:val="008E7741"/>
    <w:rsid w:val="008F0072"/>
    <w:rsid w:val="008F06D1"/>
    <w:rsid w:val="008F09A1"/>
    <w:rsid w:val="008F17BC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A57"/>
    <w:rsid w:val="00900EDC"/>
    <w:rsid w:val="00901442"/>
    <w:rsid w:val="009016AD"/>
    <w:rsid w:val="00901AFA"/>
    <w:rsid w:val="00901EE4"/>
    <w:rsid w:val="0090275D"/>
    <w:rsid w:val="00903EBD"/>
    <w:rsid w:val="00903F05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B75"/>
    <w:rsid w:val="009172E1"/>
    <w:rsid w:val="00917E1B"/>
    <w:rsid w:val="00920CA6"/>
    <w:rsid w:val="009211F5"/>
    <w:rsid w:val="009219B3"/>
    <w:rsid w:val="00921AD2"/>
    <w:rsid w:val="00922FBE"/>
    <w:rsid w:val="00923CD9"/>
    <w:rsid w:val="0092413C"/>
    <w:rsid w:val="00924B26"/>
    <w:rsid w:val="009252E7"/>
    <w:rsid w:val="0092562E"/>
    <w:rsid w:val="009263C3"/>
    <w:rsid w:val="00926535"/>
    <w:rsid w:val="0092740F"/>
    <w:rsid w:val="00927740"/>
    <w:rsid w:val="009279E6"/>
    <w:rsid w:val="00927C6F"/>
    <w:rsid w:val="00930996"/>
    <w:rsid w:val="00930C4E"/>
    <w:rsid w:val="00930F5A"/>
    <w:rsid w:val="00931482"/>
    <w:rsid w:val="0093165E"/>
    <w:rsid w:val="00932346"/>
    <w:rsid w:val="00932CA4"/>
    <w:rsid w:val="009331C6"/>
    <w:rsid w:val="0093323E"/>
    <w:rsid w:val="00933A5F"/>
    <w:rsid w:val="00934C47"/>
    <w:rsid w:val="00934D62"/>
    <w:rsid w:val="00936237"/>
    <w:rsid w:val="0093624F"/>
    <w:rsid w:val="00936A25"/>
    <w:rsid w:val="00936A9B"/>
    <w:rsid w:val="00936ABA"/>
    <w:rsid w:val="00936ADC"/>
    <w:rsid w:val="0093719B"/>
    <w:rsid w:val="0093794F"/>
    <w:rsid w:val="009403DB"/>
    <w:rsid w:val="00940FAD"/>
    <w:rsid w:val="009416FF"/>
    <w:rsid w:val="009419C5"/>
    <w:rsid w:val="009422E8"/>
    <w:rsid w:val="00942614"/>
    <w:rsid w:val="00943037"/>
    <w:rsid w:val="00944215"/>
    <w:rsid w:val="0094466D"/>
    <w:rsid w:val="009447C1"/>
    <w:rsid w:val="00944B48"/>
    <w:rsid w:val="00944F91"/>
    <w:rsid w:val="00945259"/>
    <w:rsid w:val="00945A20"/>
    <w:rsid w:val="00946E2C"/>
    <w:rsid w:val="00951A75"/>
    <w:rsid w:val="00952A10"/>
    <w:rsid w:val="00954126"/>
    <w:rsid w:val="00954749"/>
    <w:rsid w:val="00954930"/>
    <w:rsid w:val="0095493D"/>
    <w:rsid w:val="00954A51"/>
    <w:rsid w:val="00954F57"/>
    <w:rsid w:val="009558E1"/>
    <w:rsid w:val="00955D6B"/>
    <w:rsid w:val="00955F24"/>
    <w:rsid w:val="009573A7"/>
    <w:rsid w:val="00960C14"/>
    <w:rsid w:val="00960D10"/>
    <w:rsid w:val="00961106"/>
    <w:rsid w:val="009611E7"/>
    <w:rsid w:val="009627BF"/>
    <w:rsid w:val="0096293A"/>
    <w:rsid w:val="009634DA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7715"/>
    <w:rsid w:val="0096771D"/>
    <w:rsid w:val="00967A21"/>
    <w:rsid w:val="00971688"/>
    <w:rsid w:val="0097225C"/>
    <w:rsid w:val="0097231D"/>
    <w:rsid w:val="00973683"/>
    <w:rsid w:val="00974811"/>
    <w:rsid w:val="00975231"/>
    <w:rsid w:val="00975468"/>
    <w:rsid w:val="0097556F"/>
    <w:rsid w:val="009757F1"/>
    <w:rsid w:val="0097600F"/>
    <w:rsid w:val="0097619A"/>
    <w:rsid w:val="009761CB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643"/>
    <w:rsid w:val="00983757"/>
    <w:rsid w:val="0098397D"/>
    <w:rsid w:val="00983D9F"/>
    <w:rsid w:val="009847EA"/>
    <w:rsid w:val="00984F91"/>
    <w:rsid w:val="00985F84"/>
    <w:rsid w:val="00986102"/>
    <w:rsid w:val="0098644E"/>
    <w:rsid w:val="00990D91"/>
    <w:rsid w:val="0099177E"/>
    <w:rsid w:val="00991B86"/>
    <w:rsid w:val="00991E36"/>
    <w:rsid w:val="0099247B"/>
    <w:rsid w:val="00993390"/>
    <w:rsid w:val="00993887"/>
    <w:rsid w:val="009943E0"/>
    <w:rsid w:val="00995239"/>
    <w:rsid w:val="009955F6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2481"/>
    <w:rsid w:val="009B24D7"/>
    <w:rsid w:val="009B2921"/>
    <w:rsid w:val="009B2ADB"/>
    <w:rsid w:val="009B38DD"/>
    <w:rsid w:val="009B4C2A"/>
    <w:rsid w:val="009B5957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BA7"/>
    <w:rsid w:val="009E3AAC"/>
    <w:rsid w:val="009E3EF0"/>
    <w:rsid w:val="009E3F6E"/>
    <w:rsid w:val="009E408B"/>
    <w:rsid w:val="009E43C8"/>
    <w:rsid w:val="009E563F"/>
    <w:rsid w:val="009E5B43"/>
    <w:rsid w:val="009E5FCD"/>
    <w:rsid w:val="009E635E"/>
    <w:rsid w:val="009E700B"/>
    <w:rsid w:val="009E74C8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EAA"/>
    <w:rsid w:val="00A10FC0"/>
    <w:rsid w:val="00A11483"/>
    <w:rsid w:val="00A126B9"/>
    <w:rsid w:val="00A129DB"/>
    <w:rsid w:val="00A1315A"/>
    <w:rsid w:val="00A133E8"/>
    <w:rsid w:val="00A133F2"/>
    <w:rsid w:val="00A13547"/>
    <w:rsid w:val="00A135CE"/>
    <w:rsid w:val="00A13774"/>
    <w:rsid w:val="00A13B24"/>
    <w:rsid w:val="00A13F38"/>
    <w:rsid w:val="00A14928"/>
    <w:rsid w:val="00A14A74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4CA5"/>
    <w:rsid w:val="00A2510E"/>
    <w:rsid w:val="00A254F1"/>
    <w:rsid w:val="00A25C9A"/>
    <w:rsid w:val="00A26AAF"/>
    <w:rsid w:val="00A26BE4"/>
    <w:rsid w:val="00A26FD5"/>
    <w:rsid w:val="00A274BD"/>
    <w:rsid w:val="00A2789E"/>
    <w:rsid w:val="00A27F42"/>
    <w:rsid w:val="00A27F6D"/>
    <w:rsid w:val="00A30BCC"/>
    <w:rsid w:val="00A30CBE"/>
    <w:rsid w:val="00A310FA"/>
    <w:rsid w:val="00A313EC"/>
    <w:rsid w:val="00A31D12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6B0"/>
    <w:rsid w:val="00A455D4"/>
    <w:rsid w:val="00A46ED0"/>
    <w:rsid w:val="00A47E3A"/>
    <w:rsid w:val="00A5087F"/>
    <w:rsid w:val="00A5161F"/>
    <w:rsid w:val="00A522D8"/>
    <w:rsid w:val="00A5256A"/>
    <w:rsid w:val="00A52F5E"/>
    <w:rsid w:val="00A54DAE"/>
    <w:rsid w:val="00A5582F"/>
    <w:rsid w:val="00A5634E"/>
    <w:rsid w:val="00A56EDF"/>
    <w:rsid w:val="00A57098"/>
    <w:rsid w:val="00A572D3"/>
    <w:rsid w:val="00A61AFF"/>
    <w:rsid w:val="00A6227D"/>
    <w:rsid w:val="00A62A5E"/>
    <w:rsid w:val="00A62E10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67005"/>
    <w:rsid w:val="00A7018B"/>
    <w:rsid w:val="00A70B73"/>
    <w:rsid w:val="00A71839"/>
    <w:rsid w:val="00A71F36"/>
    <w:rsid w:val="00A727A5"/>
    <w:rsid w:val="00A74DB2"/>
    <w:rsid w:val="00A756BF"/>
    <w:rsid w:val="00A75A86"/>
    <w:rsid w:val="00A76BEB"/>
    <w:rsid w:val="00A76D3F"/>
    <w:rsid w:val="00A76E20"/>
    <w:rsid w:val="00A76F89"/>
    <w:rsid w:val="00A800B1"/>
    <w:rsid w:val="00A806E8"/>
    <w:rsid w:val="00A80803"/>
    <w:rsid w:val="00A8262B"/>
    <w:rsid w:val="00A82AF4"/>
    <w:rsid w:val="00A82B52"/>
    <w:rsid w:val="00A82D44"/>
    <w:rsid w:val="00A8420D"/>
    <w:rsid w:val="00A84273"/>
    <w:rsid w:val="00A846A7"/>
    <w:rsid w:val="00A84F43"/>
    <w:rsid w:val="00A85146"/>
    <w:rsid w:val="00A855D1"/>
    <w:rsid w:val="00A85F38"/>
    <w:rsid w:val="00A8605A"/>
    <w:rsid w:val="00A868C3"/>
    <w:rsid w:val="00A87249"/>
    <w:rsid w:val="00A87756"/>
    <w:rsid w:val="00A90358"/>
    <w:rsid w:val="00A91450"/>
    <w:rsid w:val="00A91C0C"/>
    <w:rsid w:val="00A9219F"/>
    <w:rsid w:val="00A937AD"/>
    <w:rsid w:val="00A93AB8"/>
    <w:rsid w:val="00A94DE6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FB3"/>
    <w:rsid w:val="00AA295C"/>
    <w:rsid w:val="00AA2ABD"/>
    <w:rsid w:val="00AA2CD0"/>
    <w:rsid w:val="00AA2D55"/>
    <w:rsid w:val="00AA2E1B"/>
    <w:rsid w:val="00AA3761"/>
    <w:rsid w:val="00AA3AF8"/>
    <w:rsid w:val="00AA5555"/>
    <w:rsid w:val="00AA69F8"/>
    <w:rsid w:val="00AA72A1"/>
    <w:rsid w:val="00AA768E"/>
    <w:rsid w:val="00AB00EA"/>
    <w:rsid w:val="00AB0306"/>
    <w:rsid w:val="00AB0644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DD4"/>
    <w:rsid w:val="00AC0F6B"/>
    <w:rsid w:val="00AC1A69"/>
    <w:rsid w:val="00AC1D5A"/>
    <w:rsid w:val="00AC2AF7"/>
    <w:rsid w:val="00AC3084"/>
    <w:rsid w:val="00AC3D9F"/>
    <w:rsid w:val="00AC417E"/>
    <w:rsid w:val="00AC4881"/>
    <w:rsid w:val="00AC4B63"/>
    <w:rsid w:val="00AC4F09"/>
    <w:rsid w:val="00AC53E6"/>
    <w:rsid w:val="00AC7DA9"/>
    <w:rsid w:val="00AC7F57"/>
    <w:rsid w:val="00AD03EE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39B"/>
    <w:rsid w:val="00AD73F6"/>
    <w:rsid w:val="00AD7EA2"/>
    <w:rsid w:val="00AE097E"/>
    <w:rsid w:val="00AE0D46"/>
    <w:rsid w:val="00AE1F9B"/>
    <w:rsid w:val="00AE202B"/>
    <w:rsid w:val="00AE321E"/>
    <w:rsid w:val="00AE346B"/>
    <w:rsid w:val="00AE36F5"/>
    <w:rsid w:val="00AE39AC"/>
    <w:rsid w:val="00AE3E04"/>
    <w:rsid w:val="00AE46CF"/>
    <w:rsid w:val="00AE4B0D"/>
    <w:rsid w:val="00AE51B1"/>
    <w:rsid w:val="00AE56C9"/>
    <w:rsid w:val="00AE586B"/>
    <w:rsid w:val="00AE65BF"/>
    <w:rsid w:val="00AE72EC"/>
    <w:rsid w:val="00AE7AF0"/>
    <w:rsid w:val="00AE7F15"/>
    <w:rsid w:val="00AF0B3A"/>
    <w:rsid w:val="00AF1930"/>
    <w:rsid w:val="00AF1AED"/>
    <w:rsid w:val="00AF2634"/>
    <w:rsid w:val="00AF32C4"/>
    <w:rsid w:val="00AF6012"/>
    <w:rsid w:val="00AF65AE"/>
    <w:rsid w:val="00AF6610"/>
    <w:rsid w:val="00AF7131"/>
    <w:rsid w:val="00AF77A0"/>
    <w:rsid w:val="00AF7CF7"/>
    <w:rsid w:val="00AF7E79"/>
    <w:rsid w:val="00B008CB"/>
    <w:rsid w:val="00B00A15"/>
    <w:rsid w:val="00B00A4C"/>
    <w:rsid w:val="00B0109C"/>
    <w:rsid w:val="00B01F5D"/>
    <w:rsid w:val="00B022F4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198"/>
    <w:rsid w:val="00B10988"/>
    <w:rsid w:val="00B117F4"/>
    <w:rsid w:val="00B118D9"/>
    <w:rsid w:val="00B11D86"/>
    <w:rsid w:val="00B11E19"/>
    <w:rsid w:val="00B12744"/>
    <w:rsid w:val="00B13294"/>
    <w:rsid w:val="00B13775"/>
    <w:rsid w:val="00B15040"/>
    <w:rsid w:val="00B156D5"/>
    <w:rsid w:val="00B1672F"/>
    <w:rsid w:val="00B169CF"/>
    <w:rsid w:val="00B17BD4"/>
    <w:rsid w:val="00B201E0"/>
    <w:rsid w:val="00B20E5D"/>
    <w:rsid w:val="00B21A92"/>
    <w:rsid w:val="00B22215"/>
    <w:rsid w:val="00B22362"/>
    <w:rsid w:val="00B223E4"/>
    <w:rsid w:val="00B22721"/>
    <w:rsid w:val="00B23044"/>
    <w:rsid w:val="00B233E7"/>
    <w:rsid w:val="00B23774"/>
    <w:rsid w:val="00B23BAA"/>
    <w:rsid w:val="00B23BB2"/>
    <w:rsid w:val="00B23C18"/>
    <w:rsid w:val="00B23C7E"/>
    <w:rsid w:val="00B23CAA"/>
    <w:rsid w:val="00B24372"/>
    <w:rsid w:val="00B2505C"/>
    <w:rsid w:val="00B251A5"/>
    <w:rsid w:val="00B25279"/>
    <w:rsid w:val="00B25BD3"/>
    <w:rsid w:val="00B2636F"/>
    <w:rsid w:val="00B263D6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AB5"/>
    <w:rsid w:val="00B30C81"/>
    <w:rsid w:val="00B30CBD"/>
    <w:rsid w:val="00B3121B"/>
    <w:rsid w:val="00B3162C"/>
    <w:rsid w:val="00B32401"/>
    <w:rsid w:val="00B32841"/>
    <w:rsid w:val="00B32E3E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1599"/>
    <w:rsid w:val="00B416AC"/>
    <w:rsid w:val="00B41866"/>
    <w:rsid w:val="00B41A12"/>
    <w:rsid w:val="00B41A83"/>
    <w:rsid w:val="00B43447"/>
    <w:rsid w:val="00B435E8"/>
    <w:rsid w:val="00B44BE3"/>
    <w:rsid w:val="00B458A0"/>
    <w:rsid w:val="00B46C98"/>
    <w:rsid w:val="00B4790D"/>
    <w:rsid w:val="00B47C94"/>
    <w:rsid w:val="00B505D5"/>
    <w:rsid w:val="00B5206B"/>
    <w:rsid w:val="00B527A0"/>
    <w:rsid w:val="00B5286A"/>
    <w:rsid w:val="00B53549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A28"/>
    <w:rsid w:val="00B63DCC"/>
    <w:rsid w:val="00B64A57"/>
    <w:rsid w:val="00B6538B"/>
    <w:rsid w:val="00B655C5"/>
    <w:rsid w:val="00B664CB"/>
    <w:rsid w:val="00B67062"/>
    <w:rsid w:val="00B6788C"/>
    <w:rsid w:val="00B67F59"/>
    <w:rsid w:val="00B70FF9"/>
    <w:rsid w:val="00B710A6"/>
    <w:rsid w:val="00B71629"/>
    <w:rsid w:val="00B71A29"/>
    <w:rsid w:val="00B71C84"/>
    <w:rsid w:val="00B7200C"/>
    <w:rsid w:val="00B72955"/>
    <w:rsid w:val="00B72F5B"/>
    <w:rsid w:val="00B7439D"/>
    <w:rsid w:val="00B749E5"/>
    <w:rsid w:val="00B74F08"/>
    <w:rsid w:val="00B7510E"/>
    <w:rsid w:val="00B75255"/>
    <w:rsid w:val="00B75FC3"/>
    <w:rsid w:val="00B763E8"/>
    <w:rsid w:val="00B76E70"/>
    <w:rsid w:val="00B7707F"/>
    <w:rsid w:val="00B77352"/>
    <w:rsid w:val="00B77422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AC3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2D9"/>
    <w:rsid w:val="00B91006"/>
    <w:rsid w:val="00B91D77"/>
    <w:rsid w:val="00B91E99"/>
    <w:rsid w:val="00B91F4E"/>
    <w:rsid w:val="00B923A1"/>
    <w:rsid w:val="00B931AB"/>
    <w:rsid w:val="00B93292"/>
    <w:rsid w:val="00B9372E"/>
    <w:rsid w:val="00B93FB8"/>
    <w:rsid w:val="00B94626"/>
    <w:rsid w:val="00B94CD0"/>
    <w:rsid w:val="00B94F5F"/>
    <w:rsid w:val="00B95A31"/>
    <w:rsid w:val="00B968EF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18FE"/>
    <w:rsid w:val="00BB22AC"/>
    <w:rsid w:val="00BB3B59"/>
    <w:rsid w:val="00BB433C"/>
    <w:rsid w:val="00BB5319"/>
    <w:rsid w:val="00BB542D"/>
    <w:rsid w:val="00BB5AC1"/>
    <w:rsid w:val="00BB5B99"/>
    <w:rsid w:val="00BB70C1"/>
    <w:rsid w:val="00BC1786"/>
    <w:rsid w:val="00BC1E0C"/>
    <w:rsid w:val="00BC1EF1"/>
    <w:rsid w:val="00BC3548"/>
    <w:rsid w:val="00BC367E"/>
    <w:rsid w:val="00BC4711"/>
    <w:rsid w:val="00BC5C6D"/>
    <w:rsid w:val="00BC71FF"/>
    <w:rsid w:val="00BC7814"/>
    <w:rsid w:val="00BC7C48"/>
    <w:rsid w:val="00BD00AF"/>
    <w:rsid w:val="00BD026B"/>
    <w:rsid w:val="00BD0378"/>
    <w:rsid w:val="00BD0AE8"/>
    <w:rsid w:val="00BD121D"/>
    <w:rsid w:val="00BD2C70"/>
    <w:rsid w:val="00BD3342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247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5F7A"/>
    <w:rsid w:val="00BE6016"/>
    <w:rsid w:val="00BE6041"/>
    <w:rsid w:val="00BE66DF"/>
    <w:rsid w:val="00BE6749"/>
    <w:rsid w:val="00BE6F37"/>
    <w:rsid w:val="00BE7C9C"/>
    <w:rsid w:val="00BF0D12"/>
    <w:rsid w:val="00BF149F"/>
    <w:rsid w:val="00BF24E5"/>
    <w:rsid w:val="00BF2C99"/>
    <w:rsid w:val="00BF31D1"/>
    <w:rsid w:val="00BF46AE"/>
    <w:rsid w:val="00BF55CE"/>
    <w:rsid w:val="00BF5ABF"/>
    <w:rsid w:val="00BF606A"/>
    <w:rsid w:val="00BF6133"/>
    <w:rsid w:val="00BF6441"/>
    <w:rsid w:val="00BF6EBD"/>
    <w:rsid w:val="00C00528"/>
    <w:rsid w:val="00C00DC3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20B2"/>
    <w:rsid w:val="00C12A93"/>
    <w:rsid w:val="00C12EC2"/>
    <w:rsid w:val="00C1351D"/>
    <w:rsid w:val="00C13A93"/>
    <w:rsid w:val="00C143EC"/>
    <w:rsid w:val="00C14C40"/>
    <w:rsid w:val="00C14C58"/>
    <w:rsid w:val="00C14CD8"/>
    <w:rsid w:val="00C14CF6"/>
    <w:rsid w:val="00C160AE"/>
    <w:rsid w:val="00C1624F"/>
    <w:rsid w:val="00C16410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2F61"/>
    <w:rsid w:val="00C23042"/>
    <w:rsid w:val="00C23101"/>
    <w:rsid w:val="00C23309"/>
    <w:rsid w:val="00C23588"/>
    <w:rsid w:val="00C23923"/>
    <w:rsid w:val="00C23940"/>
    <w:rsid w:val="00C2457E"/>
    <w:rsid w:val="00C24FC3"/>
    <w:rsid w:val="00C25288"/>
    <w:rsid w:val="00C25AFB"/>
    <w:rsid w:val="00C2610F"/>
    <w:rsid w:val="00C26741"/>
    <w:rsid w:val="00C26D7C"/>
    <w:rsid w:val="00C26E76"/>
    <w:rsid w:val="00C276FA"/>
    <w:rsid w:val="00C300B4"/>
    <w:rsid w:val="00C307D3"/>
    <w:rsid w:val="00C30AE0"/>
    <w:rsid w:val="00C31A7A"/>
    <w:rsid w:val="00C32AFF"/>
    <w:rsid w:val="00C33097"/>
    <w:rsid w:val="00C3316B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163F"/>
    <w:rsid w:val="00C41AB0"/>
    <w:rsid w:val="00C41D4B"/>
    <w:rsid w:val="00C4258D"/>
    <w:rsid w:val="00C42628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47BE7"/>
    <w:rsid w:val="00C50830"/>
    <w:rsid w:val="00C51410"/>
    <w:rsid w:val="00C51684"/>
    <w:rsid w:val="00C518E3"/>
    <w:rsid w:val="00C521D7"/>
    <w:rsid w:val="00C526A1"/>
    <w:rsid w:val="00C52AD5"/>
    <w:rsid w:val="00C533C7"/>
    <w:rsid w:val="00C537A9"/>
    <w:rsid w:val="00C53F56"/>
    <w:rsid w:val="00C5475B"/>
    <w:rsid w:val="00C5482F"/>
    <w:rsid w:val="00C5562C"/>
    <w:rsid w:val="00C556F3"/>
    <w:rsid w:val="00C55F49"/>
    <w:rsid w:val="00C56465"/>
    <w:rsid w:val="00C56636"/>
    <w:rsid w:val="00C57A7F"/>
    <w:rsid w:val="00C60041"/>
    <w:rsid w:val="00C600A2"/>
    <w:rsid w:val="00C60E59"/>
    <w:rsid w:val="00C61ADC"/>
    <w:rsid w:val="00C6263A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772C"/>
    <w:rsid w:val="00C677E6"/>
    <w:rsid w:val="00C704A0"/>
    <w:rsid w:val="00C705D3"/>
    <w:rsid w:val="00C70C56"/>
    <w:rsid w:val="00C70DB5"/>
    <w:rsid w:val="00C70DF0"/>
    <w:rsid w:val="00C71117"/>
    <w:rsid w:val="00C7142D"/>
    <w:rsid w:val="00C71E91"/>
    <w:rsid w:val="00C72105"/>
    <w:rsid w:val="00C72C11"/>
    <w:rsid w:val="00C72D48"/>
    <w:rsid w:val="00C72F09"/>
    <w:rsid w:val="00C73234"/>
    <w:rsid w:val="00C73295"/>
    <w:rsid w:val="00C7334D"/>
    <w:rsid w:val="00C741F6"/>
    <w:rsid w:val="00C74265"/>
    <w:rsid w:val="00C74A36"/>
    <w:rsid w:val="00C74A72"/>
    <w:rsid w:val="00C750CB"/>
    <w:rsid w:val="00C75587"/>
    <w:rsid w:val="00C75887"/>
    <w:rsid w:val="00C75A99"/>
    <w:rsid w:val="00C76E2F"/>
    <w:rsid w:val="00C77D52"/>
    <w:rsid w:val="00C80313"/>
    <w:rsid w:val="00C80747"/>
    <w:rsid w:val="00C80A7B"/>
    <w:rsid w:val="00C80D93"/>
    <w:rsid w:val="00C80F1D"/>
    <w:rsid w:val="00C8190B"/>
    <w:rsid w:val="00C819AD"/>
    <w:rsid w:val="00C82924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63E7"/>
    <w:rsid w:val="00C87B31"/>
    <w:rsid w:val="00C87B62"/>
    <w:rsid w:val="00C87ED3"/>
    <w:rsid w:val="00C90175"/>
    <w:rsid w:val="00C91024"/>
    <w:rsid w:val="00C92EA5"/>
    <w:rsid w:val="00C94391"/>
    <w:rsid w:val="00C94EED"/>
    <w:rsid w:val="00C9547F"/>
    <w:rsid w:val="00C96961"/>
    <w:rsid w:val="00CA0AF3"/>
    <w:rsid w:val="00CA0E7F"/>
    <w:rsid w:val="00CA13C7"/>
    <w:rsid w:val="00CA1936"/>
    <w:rsid w:val="00CA24C3"/>
    <w:rsid w:val="00CA3132"/>
    <w:rsid w:val="00CA4424"/>
    <w:rsid w:val="00CA601D"/>
    <w:rsid w:val="00CA629F"/>
    <w:rsid w:val="00CA6321"/>
    <w:rsid w:val="00CA767D"/>
    <w:rsid w:val="00CB0380"/>
    <w:rsid w:val="00CB06B2"/>
    <w:rsid w:val="00CB0C07"/>
    <w:rsid w:val="00CB1072"/>
    <w:rsid w:val="00CB1365"/>
    <w:rsid w:val="00CB4025"/>
    <w:rsid w:val="00CB58C1"/>
    <w:rsid w:val="00CB5F03"/>
    <w:rsid w:val="00CB5F87"/>
    <w:rsid w:val="00CB6863"/>
    <w:rsid w:val="00CB6AE1"/>
    <w:rsid w:val="00CB7FE9"/>
    <w:rsid w:val="00CC0722"/>
    <w:rsid w:val="00CC0AF0"/>
    <w:rsid w:val="00CC1338"/>
    <w:rsid w:val="00CC180F"/>
    <w:rsid w:val="00CC213F"/>
    <w:rsid w:val="00CC2217"/>
    <w:rsid w:val="00CC3048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B21"/>
    <w:rsid w:val="00CD0ED1"/>
    <w:rsid w:val="00CD1546"/>
    <w:rsid w:val="00CD1DD2"/>
    <w:rsid w:val="00CD2E24"/>
    <w:rsid w:val="00CD3218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DC"/>
    <w:rsid w:val="00CF3167"/>
    <w:rsid w:val="00CF3AF7"/>
    <w:rsid w:val="00CF4645"/>
    <w:rsid w:val="00CF590B"/>
    <w:rsid w:val="00CF5C92"/>
    <w:rsid w:val="00CF6345"/>
    <w:rsid w:val="00CF65CD"/>
    <w:rsid w:val="00CF6BCF"/>
    <w:rsid w:val="00CF779D"/>
    <w:rsid w:val="00CF79A8"/>
    <w:rsid w:val="00D0122A"/>
    <w:rsid w:val="00D01B31"/>
    <w:rsid w:val="00D02896"/>
    <w:rsid w:val="00D02D87"/>
    <w:rsid w:val="00D0348E"/>
    <w:rsid w:val="00D03813"/>
    <w:rsid w:val="00D03CD0"/>
    <w:rsid w:val="00D04305"/>
    <w:rsid w:val="00D043C5"/>
    <w:rsid w:val="00D04886"/>
    <w:rsid w:val="00D05043"/>
    <w:rsid w:val="00D050CD"/>
    <w:rsid w:val="00D05BB2"/>
    <w:rsid w:val="00D05D82"/>
    <w:rsid w:val="00D0612B"/>
    <w:rsid w:val="00D06268"/>
    <w:rsid w:val="00D063EA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4FB3"/>
    <w:rsid w:val="00D2561A"/>
    <w:rsid w:val="00D264A9"/>
    <w:rsid w:val="00D3046A"/>
    <w:rsid w:val="00D30817"/>
    <w:rsid w:val="00D30B51"/>
    <w:rsid w:val="00D30EB0"/>
    <w:rsid w:val="00D312D1"/>
    <w:rsid w:val="00D31878"/>
    <w:rsid w:val="00D319B9"/>
    <w:rsid w:val="00D321C2"/>
    <w:rsid w:val="00D3245F"/>
    <w:rsid w:val="00D32ED4"/>
    <w:rsid w:val="00D33778"/>
    <w:rsid w:val="00D33892"/>
    <w:rsid w:val="00D33FDE"/>
    <w:rsid w:val="00D340A2"/>
    <w:rsid w:val="00D344D5"/>
    <w:rsid w:val="00D3469A"/>
    <w:rsid w:val="00D34722"/>
    <w:rsid w:val="00D347CB"/>
    <w:rsid w:val="00D34A22"/>
    <w:rsid w:val="00D34D05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F1A"/>
    <w:rsid w:val="00D55830"/>
    <w:rsid w:val="00D56530"/>
    <w:rsid w:val="00D567F1"/>
    <w:rsid w:val="00D573C3"/>
    <w:rsid w:val="00D615BF"/>
    <w:rsid w:val="00D61629"/>
    <w:rsid w:val="00D618F1"/>
    <w:rsid w:val="00D643EE"/>
    <w:rsid w:val="00D64934"/>
    <w:rsid w:val="00D649C1"/>
    <w:rsid w:val="00D64D0A"/>
    <w:rsid w:val="00D66A74"/>
    <w:rsid w:val="00D679C3"/>
    <w:rsid w:val="00D67D57"/>
    <w:rsid w:val="00D67E6D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4239"/>
    <w:rsid w:val="00D75721"/>
    <w:rsid w:val="00D75B93"/>
    <w:rsid w:val="00D75C5A"/>
    <w:rsid w:val="00D76623"/>
    <w:rsid w:val="00D767EA"/>
    <w:rsid w:val="00D768C1"/>
    <w:rsid w:val="00D77137"/>
    <w:rsid w:val="00D80263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3175"/>
    <w:rsid w:val="00D83595"/>
    <w:rsid w:val="00D839B7"/>
    <w:rsid w:val="00D83CAD"/>
    <w:rsid w:val="00D8429C"/>
    <w:rsid w:val="00D8455A"/>
    <w:rsid w:val="00D8478D"/>
    <w:rsid w:val="00D84840"/>
    <w:rsid w:val="00D84FF9"/>
    <w:rsid w:val="00D856F6"/>
    <w:rsid w:val="00D859E2"/>
    <w:rsid w:val="00D85E4F"/>
    <w:rsid w:val="00D8678E"/>
    <w:rsid w:val="00D86933"/>
    <w:rsid w:val="00D8701B"/>
    <w:rsid w:val="00D870D5"/>
    <w:rsid w:val="00D87E84"/>
    <w:rsid w:val="00D900EA"/>
    <w:rsid w:val="00D90850"/>
    <w:rsid w:val="00D91060"/>
    <w:rsid w:val="00D920EE"/>
    <w:rsid w:val="00D9247A"/>
    <w:rsid w:val="00D927F8"/>
    <w:rsid w:val="00D933AC"/>
    <w:rsid w:val="00D93FE6"/>
    <w:rsid w:val="00D94052"/>
    <w:rsid w:val="00D947C7"/>
    <w:rsid w:val="00D94AAE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A3C"/>
    <w:rsid w:val="00DA2C74"/>
    <w:rsid w:val="00DA30C4"/>
    <w:rsid w:val="00DA326F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1498"/>
    <w:rsid w:val="00DB1C3A"/>
    <w:rsid w:val="00DB1D93"/>
    <w:rsid w:val="00DB2054"/>
    <w:rsid w:val="00DB31B0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C00DB"/>
    <w:rsid w:val="00DC0451"/>
    <w:rsid w:val="00DC12A6"/>
    <w:rsid w:val="00DC19CB"/>
    <w:rsid w:val="00DC1AD3"/>
    <w:rsid w:val="00DC2A57"/>
    <w:rsid w:val="00DC44FF"/>
    <w:rsid w:val="00DC49BC"/>
    <w:rsid w:val="00DC4B21"/>
    <w:rsid w:val="00DC4D24"/>
    <w:rsid w:val="00DC5E57"/>
    <w:rsid w:val="00DC5ED2"/>
    <w:rsid w:val="00DC6155"/>
    <w:rsid w:val="00DC7871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2AAD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A48"/>
    <w:rsid w:val="00DE1BDC"/>
    <w:rsid w:val="00DE241A"/>
    <w:rsid w:val="00DE4807"/>
    <w:rsid w:val="00DE4AFA"/>
    <w:rsid w:val="00DE659F"/>
    <w:rsid w:val="00DE6E8F"/>
    <w:rsid w:val="00DE7E3D"/>
    <w:rsid w:val="00DE7EDD"/>
    <w:rsid w:val="00DE7F8B"/>
    <w:rsid w:val="00DF00E4"/>
    <w:rsid w:val="00DF03C0"/>
    <w:rsid w:val="00DF0757"/>
    <w:rsid w:val="00DF1094"/>
    <w:rsid w:val="00DF1AD5"/>
    <w:rsid w:val="00DF1E55"/>
    <w:rsid w:val="00DF207D"/>
    <w:rsid w:val="00DF326E"/>
    <w:rsid w:val="00DF339D"/>
    <w:rsid w:val="00DF46CE"/>
    <w:rsid w:val="00DF4AC8"/>
    <w:rsid w:val="00DF51FC"/>
    <w:rsid w:val="00DF5236"/>
    <w:rsid w:val="00DF54D0"/>
    <w:rsid w:val="00DF5571"/>
    <w:rsid w:val="00DF57BF"/>
    <w:rsid w:val="00DF60F3"/>
    <w:rsid w:val="00DF65D7"/>
    <w:rsid w:val="00DF6A62"/>
    <w:rsid w:val="00DF7602"/>
    <w:rsid w:val="00E002F0"/>
    <w:rsid w:val="00E0034D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127E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16E7F"/>
    <w:rsid w:val="00E17286"/>
    <w:rsid w:val="00E20C14"/>
    <w:rsid w:val="00E2235B"/>
    <w:rsid w:val="00E227D4"/>
    <w:rsid w:val="00E246EE"/>
    <w:rsid w:val="00E2483A"/>
    <w:rsid w:val="00E24F3F"/>
    <w:rsid w:val="00E253A6"/>
    <w:rsid w:val="00E262B3"/>
    <w:rsid w:val="00E27091"/>
    <w:rsid w:val="00E27809"/>
    <w:rsid w:val="00E279FD"/>
    <w:rsid w:val="00E3013D"/>
    <w:rsid w:val="00E30604"/>
    <w:rsid w:val="00E3084A"/>
    <w:rsid w:val="00E30D84"/>
    <w:rsid w:val="00E310AB"/>
    <w:rsid w:val="00E315D4"/>
    <w:rsid w:val="00E31B7A"/>
    <w:rsid w:val="00E3289E"/>
    <w:rsid w:val="00E32B34"/>
    <w:rsid w:val="00E3365F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C42"/>
    <w:rsid w:val="00E36D78"/>
    <w:rsid w:val="00E40097"/>
    <w:rsid w:val="00E40BB5"/>
    <w:rsid w:val="00E41145"/>
    <w:rsid w:val="00E418F9"/>
    <w:rsid w:val="00E4222A"/>
    <w:rsid w:val="00E423DF"/>
    <w:rsid w:val="00E4248A"/>
    <w:rsid w:val="00E432A6"/>
    <w:rsid w:val="00E45175"/>
    <w:rsid w:val="00E458C4"/>
    <w:rsid w:val="00E47BF0"/>
    <w:rsid w:val="00E50348"/>
    <w:rsid w:val="00E50423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F58"/>
    <w:rsid w:val="00E6206C"/>
    <w:rsid w:val="00E621B3"/>
    <w:rsid w:val="00E62362"/>
    <w:rsid w:val="00E63336"/>
    <w:rsid w:val="00E63A34"/>
    <w:rsid w:val="00E65376"/>
    <w:rsid w:val="00E67790"/>
    <w:rsid w:val="00E71937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7D5E"/>
    <w:rsid w:val="00E800E6"/>
    <w:rsid w:val="00E801F8"/>
    <w:rsid w:val="00E8025F"/>
    <w:rsid w:val="00E8034E"/>
    <w:rsid w:val="00E80E5D"/>
    <w:rsid w:val="00E815C3"/>
    <w:rsid w:val="00E820DA"/>
    <w:rsid w:val="00E82154"/>
    <w:rsid w:val="00E82C4D"/>
    <w:rsid w:val="00E83255"/>
    <w:rsid w:val="00E835E6"/>
    <w:rsid w:val="00E84A49"/>
    <w:rsid w:val="00E8530C"/>
    <w:rsid w:val="00E86055"/>
    <w:rsid w:val="00E86D10"/>
    <w:rsid w:val="00E870CF"/>
    <w:rsid w:val="00E87469"/>
    <w:rsid w:val="00E8756C"/>
    <w:rsid w:val="00E87595"/>
    <w:rsid w:val="00E91239"/>
    <w:rsid w:val="00E91DB7"/>
    <w:rsid w:val="00E92B5B"/>
    <w:rsid w:val="00E9387E"/>
    <w:rsid w:val="00E94454"/>
    <w:rsid w:val="00E9541B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2318"/>
    <w:rsid w:val="00EA2E65"/>
    <w:rsid w:val="00EA2F8A"/>
    <w:rsid w:val="00EA343E"/>
    <w:rsid w:val="00EA397A"/>
    <w:rsid w:val="00EA481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7E"/>
    <w:rsid w:val="00EB2E9F"/>
    <w:rsid w:val="00EB3040"/>
    <w:rsid w:val="00EB311E"/>
    <w:rsid w:val="00EB4198"/>
    <w:rsid w:val="00EB4A84"/>
    <w:rsid w:val="00EB4FE5"/>
    <w:rsid w:val="00EB5A7F"/>
    <w:rsid w:val="00EB5DFC"/>
    <w:rsid w:val="00EB6213"/>
    <w:rsid w:val="00EB64F2"/>
    <w:rsid w:val="00EB681D"/>
    <w:rsid w:val="00EC00BC"/>
    <w:rsid w:val="00EC016F"/>
    <w:rsid w:val="00EC0430"/>
    <w:rsid w:val="00EC0869"/>
    <w:rsid w:val="00EC1A98"/>
    <w:rsid w:val="00EC1B76"/>
    <w:rsid w:val="00EC203F"/>
    <w:rsid w:val="00EC2283"/>
    <w:rsid w:val="00EC2D82"/>
    <w:rsid w:val="00EC3619"/>
    <w:rsid w:val="00EC36C9"/>
    <w:rsid w:val="00EC4AFF"/>
    <w:rsid w:val="00EC4C99"/>
    <w:rsid w:val="00EC4E1F"/>
    <w:rsid w:val="00EC5575"/>
    <w:rsid w:val="00EC5FD1"/>
    <w:rsid w:val="00EC6D75"/>
    <w:rsid w:val="00EC79D1"/>
    <w:rsid w:val="00EC7DC4"/>
    <w:rsid w:val="00EC7F7C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4813"/>
    <w:rsid w:val="00ED51E9"/>
    <w:rsid w:val="00ED5E78"/>
    <w:rsid w:val="00EE124F"/>
    <w:rsid w:val="00EE12C4"/>
    <w:rsid w:val="00EE14D2"/>
    <w:rsid w:val="00EE16A0"/>
    <w:rsid w:val="00EE1CC9"/>
    <w:rsid w:val="00EE28D9"/>
    <w:rsid w:val="00EE2A4A"/>
    <w:rsid w:val="00EE3042"/>
    <w:rsid w:val="00EE3CB4"/>
    <w:rsid w:val="00EE3D6D"/>
    <w:rsid w:val="00EE4271"/>
    <w:rsid w:val="00EE4677"/>
    <w:rsid w:val="00EE4E11"/>
    <w:rsid w:val="00EE4E80"/>
    <w:rsid w:val="00EE5754"/>
    <w:rsid w:val="00EE6C5C"/>
    <w:rsid w:val="00EE6C7C"/>
    <w:rsid w:val="00EE71AE"/>
    <w:rsid w:val="00EE7C49"/>
    <w:rsid w:val="00EF0ED3"/>
    <w:rsid w:val="00EF1041"/>
    <w:rsid w:val="00EF1B7E"/>
    <w:rsid w:val="00EF2462"/>
    <w:rsid w:val="00EF2576"/>
    <w:rsid w:val="00EF2B8C"/>
    <w:rsid w:val="00EF35D3"/>
    <w:rsid w:val="00EF3748"/>
    <w:rsid w:val="00EF3BB7"/>
    <w:rsid w:val="00EF3BEB"/>
    <w:rsid w:val="00EF43A4"/>
    <w:rsid w:val="00EF4C90"/>
    <w:rsid w:val="00EF508B"/>
    <w:rsid w:val="00EF5263"/>
    <w:rsid w:val="00EF52DF"/>
    <w:rsid w:val="00EF5F77"/>
    <w:rsid w:val="00EF633B"/>
    <w:rsid w:val="00EF6EC5"/>
    <w:rsid w:val="00EF6FEE"/>
    <w:rsid w:val="00EF7317"/>
    <w:rsid w:val="00EF758E"/>
    <w:rsid w:val="00EF75E7"/>
    <w:rsid w:val="00EF7727"/>
    <w:rsid w:val="00F00C26"/>
    <w:rsid w:val="00F01647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5282"/>
    <w:rsid w:val="00F05C8F"/>
    <w:rsid w:val="00F07804"/>
    <w:rsid w:val="00F10A2A"/>
    <w:rsid w:val="00F10FD3"/>
    <w:rsid w:val="00F1112C"/>
    <w:rsid w:val="00F11969"/>
    <w:rsid w:val="00F13B25"/>
    <w:rsid w:val="00F14247"/>
    <w:rsid w:val="00F1546D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4CB"/>
    <w:rsid w:val="00F22ED9"/>
    <w:rsid w:val="00F22FE5"/>
    <w:rsid w:val="00F23317"/>
    <w:rsid w:val="00F241C1"/>
    <w:rsid w:val="00F24964"/>
    <w:rsid w:val="00F2524E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EC5"/>
    <w:rsid w:val="00F33244"/>
    <w:rsid w:val="00F33763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0A4A"/>
    <w:rsid w:val="00F412F9"/>
    <w:rsid w:val="00F419E8"/>
    <w:rsid w:val="00F41A3D"/>
    <w:rsid w:val="00F42A5C"/>
    <w:rsid w:val="00F42D47"/>
    <w:rsid w:val="00F432ED"/>
    <w:rsid w:val="00F43C68"/>
    <w:rsid w:val="00F45077"/>
    <w:rsid w:val="00F4594B"/>
    <w:rsid w:val="00F45C16"/>
    <w:rsid w:val="00F45F42"/>
    <w:rsid w:val="00F46DB2"/>
    <w:rsid w:val="00F4738F"/>
    <w:rsid w:val="00F478E7"/>
    <w:rsid w:val="00F51ABE"/>
    <w:rsid w:val="00F51F09"/>
    <w:rsid w:val="00F5255D"/>
    <w:rsid w:val="00F52C80"/>
    <w:rsid w:val="00F5373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D2A"/>
    <w:rsid w:val="00F57111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54FD"/>
    <w:rsid w:val="00F65797"/>
    <w:rsid w:val="00F65EAA"/>
    <w:rsid w:val="00F66340"/>
    <w:rsid w:val="00F6695C"/>
    <w:rsid w:val="00F66F65"/>
    <w:rsid w:val="00F6747B"/>
    <w:rsid w:val="00F67BCF"/>
    <w:rsid w:val="00F67D2D"/>
    <w:rsid w:val="00F7009C"/>
    <w:rsid w:val="00F7059D"/>
    <w:rsid w:val="00F705AD"/>
    <w:rsid w:val="00F70668"/>
    <w:rsid w:val="00F70E32"/>
    <w:rsid w:val="00F710BB"/>
    <w:rsid w:val="00F719B7"/>
    <w:rsid w:val="00F72711"/>
    <w:rsid w:val="00F72804"/>
    <w:rsid w:val="00F733DD"/>
    <w:rsid w:val="00F733F2"/>
    <w:rsid w:val="00F7385C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5707"/>
    <w:rsid w:val="00F867E4"/>
    <w:rsid w:val="00F8720B"/>
    <w:rsid w:val="00F87AB5"/>
    <w:rsid w:val="00F902B0"/>
    <w:rsid w:val="00F902CC"/>
    <w:rsid w:val="00F905D1"/>
    <w:rsid w:val="00F913DA"/>
    <w:rsid w:val="00F9181E"/>
    <w:rsid w:val="00F922A5"/>
    <w:rsid w:val="00F92874"/>
    <w:rsid w:val="00F92EDC"/>
    <w:rsid w:val="00F92FCB"/>
    <w:rsid w:val="00F93279"/>
    <w:rsid w:val="00F934AC"/>
    <w:rsid w:val="00F93628"/>
    <w:rsid w:val="00F93665"/>
    <w:rsid w:val="00F93DB3"/>
    <w:rsid w:val="00F95002"/>
    <w:rsid w:val="00F95251"/>
    <w:rsid w:val="00F95A6D"/>
    <w:rsid w:val="00F95B73"/>
    <w:rsid w:val="00F95FB7"/>
    <w:rsid w:val="00F96FD3"/>
    <w:rsid w:val="00F97843"/>
    <w:rsid w:val="00F97993"/>
    <w:rsid w:val="00F97CF6"/>
    <w:rsid w:val="00FA01F7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40E6"/>
    <w:rsid w:val="00FA428A"/>
    <w:rsid w:val="00FA4523"/>
    <w:rsid w:val="00FA4C3C"/>
    <w:rsid w:val="00FA4C44"/>
    <w:rsid w:val="00FA5656"/>
    <w:rsid w:val="00FA5E5C"/>
    <w:rsid w:val="00FA601D"/>
    <w:rsid w:val="00FA66DB"/>
    <w:rsid w:val="00FA6835"/>
    <w:rsid w:val="00FA6F2D"/>
    <w:rsid w:val="00FA775B"/>
    <w:rsid w:val="00FA7C1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5C63"/>
    <w:rsid w:val="00FB5D30"/>
    <w:rsid w:val="00FB5EDC"/>
    <w:rsid w:val="00FB6432"/>
    <w:rsid w:val="00FB6518"/>
    <w:rsid w:val="00FB683C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759"/>
    <w:rsid w:val="00FC6823"/>
    <w:rsid w:val="00FC72C0"/>
    <w:rsid w:val="00FC7703"/>
    <w:rsid w:val="00FD002A"/>
    <w:rsid w:val="00FD009D"/>
    <w:rsid w:val="00FD02F6"/>
    <w:rsid w:val="00FD1187"/>
    <w:rsid w:val="00FD163C"/>
    <w:rsid w:val="00FD1AA1"/>
    <w:rsid w:val="00FD1ACC"/>
    <w:rsid w:val="00FD1DB5"/>
    <w:rsid w:val="00FD28F6"/>
    <w:rsid w:val="00FD2E2C"/>
    <w:rsid w:val="00FD46E4"/>
    <w:rsid w:val="00FD59DB"/>
    <w:rsid w:val="00FD5D73"/>
    <w:rsid w:val="00FD5DC4"/>
    <w:rsid w:val="00FD5E84"/>
    <w:rsid w:val="00FD62C7"/>
    <w:rsid w:val="00FD65D3"/>
    <w:rsid w:val="00FD6AFF"/>
    <w:rsid w:val="00FD702B"/>
    <w:rsid w:val="00FD793C"/>
    <w:rsid w:val="00FD7ED5"/>
    <w:rsid w:val="00FE00A8"/>
    <w:rsid w:val="00FE052E"/>
    <w:rsid w:val="00FE0ABC"/>
    <w:rsid w:val="00FE2B00"/>
    <w:rsid w:val="00FE2F1E"/>
    <w:rsid w:val="00FE2FAE"/>
    <w:rsid w:val="00FE30D1"/>
    <w:rsid w:val="00FE46E4"/>
    <w:rsid w:val="00FE5E2D"/>
    <w:rsid w:val="00FE60AA"/>
    <w:rsid w:val="00FE67C2"/>
    <w:rsid w:val="00FE6D92"/>
    <w:rsid w:val="00FE6DF7"/>
    <w:rsid w:val="00FE70ED"/>
    <w:rsid w:val="00FE7B72"/>
    <w:rsid w:val="00FF04CE"/>
    <w:rsid w:val="00FF08AE"/>
    <w:rsid w:val="00FF16BA"/>
    <w:rsid w:val="00FF2467"/>
    <w:rsid w:val="00FF3146"/>
    <w:rsid w:val="00FF3A54"/>
    <w:rsid w:val="00FF4428"/>
    <w:rsid w:val="00FF4AAD"/>
    <w:rsid w:val="00FF4C8A"/>
    <w:rsid w:val="00FF5390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A17F6-3A4E-407B-951A-483E74B7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305</TotalTime>
  <Pages>42</Pages>
  <Words>6914</Words>
  <Characters>39413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46235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Kanita team</cp:lastModifiedBy>
  <cp:revision>119</cp:revision>
  <cp:lastPrinted>2020-02-21T04:17:00Z</cp:lastPrinted>
  <dcterms:created xsi:type="dcterms:W3CDTF">2020-01-29T17:10:00Z</dcterms:created>
  <dcterms:modified xsi:type="dcterms:W3CDTF">2020-02-21T04:17:00Z</dcterms:modified>
</cp:coreProperties>
</file>