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24C78" w14:textId="77777777" w:rsidR="005471B4" w:rsidRPr="00F64D8D" w:rsidRDefault="005471B4" w:rsidP="00F73662">
      <w:pPr>
        <w:spacing w:line="240" w:lineRule="atLeast"/>
        <w:jc w:val="center"/>
        <w:rPr>
          <w:rFonts w:cstheme="minorBidi"/>
          <w:b/>
          <w:bCs/>
          <w:szCs w:val="28"/>
          <w:cs/>
          <w:lang w:val="en-US" w:bidi="th-TH"/>
        </w:rPr>
      </w:pPr>
    </w:p>
    <w:p w14:paraId="05BC5663" w14:textId="77777777" w:rsidR="00C344FE" w:rsidRPr="006D732B" w:rsidRDefault="00C344FE" w:rsidP="00F73662">
      <w:pPr>
        <w:spacing w:line="240" w:lineRule="atLeast"/>
        <w:jc w:val="center"/>
        <w:rPr>
          <w:b/>
          <w:bCs/>
          <w:szCs w:val="22"/>
          <w:lang w:val="en-US"/>
        </w:rPr>
      </w:pPr>
    </w:p>
    <w:p w14:paraId="254ACFAF" w14:textId="77777777" w:rsidR="00DC1C5D" w:rsidRPr="006D732B" w:rsidRDefault="00DC1C5D" w:rsidP="00F73662">
      <w:pPr>
        <w:spacing w:line="240" w:lineRule="atLeast"/>
        <w:jc w:val="center"/>
        <w:rPr>
          <w:b/>
          <w:bCs/>
          <w:sz w:val="12"/>
          <w:szCs w:val="12"/>
          <w:lang w:val="en-US"/>
        </w:rPr>
      </w:pPr>
    </w:p>
    <w:p w14:paraId="420E3D7F" w14:textId="77777777" w:rsidR="005471B4" w:rsidRPr="006D732B" w:rsidRDefault="005471B4" w:rsidP="00F73662">
      <w:pPr>
        <w:spacing w:line="240" w:lineRule="atLeast"/>
        <w:jc w:val="center"/>
        <w:rPr>
          <w:b/>
          <w:bCs/>
          <w:szCs w:val="22"/>
        </w:rPr>
      </w:pPr>
    </w:p>
    <w:p w14:paraId="375A1192" w14:textId="77777777" w:rsidR="00196ED0" w:rsidRPr="006D732B" w:rsidRDefault="00196ED0" w:rsidP="00F73662">
      <w:pPr>
        <w:spacing w:line="240" w:lineRule="atLeast"/>
        <w:jc w:val="center"/>
        <w:rPr>
          <w:b/>
          <w:bCs/>
          <w:szCs w:val="22"/>
        </w:rPr>
      </w:pPr>
    </w:p>
    <w:p w14:paraId="1560DF1D" w14:textId="77777777" w:rsidR="00196ED0" w:rsidRDefault="00196ED0" w:rsidP="00F73662">
      <w:pPr>
        <w:spacing w:line="240" w:lineRule="atLeast"/>
        <w:jc w:val="center"/>
        <w:rPr>
          <w:b/>
          <w:bCs/>
          <w:szCs w:val="22"/>
        </w:rPr>
      </w:pPr>
    </w:p>
    <w:p w14:paraId="405C238B" w14:textId="77777777" w:rsidR="0028354E" w:rsidRDefault="0028354E" w:rsidP="00F73662">
      <w:pPr>
        <w:spacing w:line="240" w:lineRule="atLeast"/>
        <w:jc w:val="center"/>
        <w:rPr>
          <w:b/>
          <w:bCs/>
          <w:szCs w:val="22"/>
        </w:rPr>
      </w:pPr>
    </w:p>
    <w:p w14:paraId="29CC5454" w14:textId="77777777" w:rsidR="0028354E" w:rsidRDefault="0028354E" w:rsidP="00F73662">
      <w:pPr>
        <w:spacing w:line="240" w:lineRule="atLeast"/>
        <w:jc w:val="center"/>
        <w:rPr>
          <w:b/>
          <w:bCs/>
          <w:szCs w:val="22"/>
        </w:rPr>
      </w:pPr>
    </w:p>
    <w:p w14:paraId="1ECBE346" w14:textId="77777777" w:rsidR="0028354E" w:rsidRDefault="0028354E" w:rsidP="00F73662">
      <w:pPr>
        <w:spacing w:line="240" w:lineRule="atLeast"/>
        <w:jc w:val="center"/>
        <w:rPr>
          <w:b/>
          <w:bCs/>
          <w:szCs w:val="22"/>
        </w:rPr>
      </w:pPr>
    </w:p>
    <w:p w14:paraId="0EDAB638" w14:textId="77777777" w:rsidR="0028354E" w:rsidRDefault="0028354E" w:rsidP="00F73662">
      <w:pPr>
        <w:spacing w:line="240" w:lineRule="atLeast"/>
        <w:jc w:val="center"/>
        <w:rPr>
          <w:b/>
          <w:bCs/>
          <w:szCs w:val="22"/>
        </w:rPr>
      </w:pPr>
    </w:p>
    <w:p w14:paraId="778D4840" w14:textId="77777777" w:rsidR="0028354E" w:rsidRDefault="0028354E" w:rsidP="00F73662">
      <w:pPr>
        <w:spacing w:line="240" w:lineRule="atLeast"/>
        <w:jc w:val="center"/>
        <w:rPr>
          <w:b/>
          <w:bCs/>
          <w:szCs w:val="22"/>
        </w:rPr>
      </w:pPr>
    </w:p>
    <w:p w14:paraId="0219AB27" w14:textId="77777777" w:rsidR="0028354E" w:rsidRDefault="0028354E" w:rsidP="00F73662">
      <w:pPr>
        <w:spacing w:line="240" w:lineRule="atLeast"/>
        <w:jc w:val="center"/>
        <w:rPr>
          <w:b/>
          <w:bCs/>
          <w:szCs w:val="22"/>
        </w:rPr>
      </w:pPr>
    </w:p>
    <w:p w14:paraId="2DC799DC" w14:textId="77777777" w:rsidR="00D012F5" w:rsidRDefault="00D012F5" w:rsidP="00F73662">
      <w:pPr>
        <w:spacing w:line="240" w:lineRule="atLeast"/>
        <w:jc w:val="center"/>
        <w:rPr>
          <w:b/>
          <w:bCs/>
          <w:szCs w:val="22"/>
        </w:rPr>
      </w:pPr>
    </w:p>
    <w:p w14:paraId="5D666A95" w14:textId="77777777" w:rsidR="00D012F5" w:rsidRDefault="00D012F5" w:rsidP="00F73662">
      <w:pPr>
        <w:spacing w:line="240" w:lineRule="atLeast"/>
        <w:jc w:val="center"/>
        <w:rPr>
          <w:b/>
          <w:bCs/>
          <w:szCs w:val="22"/>
        </w:rPr>
      </w:pPr>
    </w:p>
    <w:p w14:paraId="3D13C8EB" w14:textId="77777777" w:rsidR="0028354E" w:rsidRDefault="0028354E" w:rsidP="00F73662">
      <w:pPr>
        <w:spacing w:line="240" w:lineRule="atLeast"/>
        <w:jc w:val="center"/>
        <w:rPr>
          <w:b/>
          <w:bCs/>
          <w:szCs w:val="22"/>
        </w:rPr>
      </w:pPr>
    </w:p>
    <w:p w14:paraId="3B0FC3B3" w14:textId="77777777" w:rsidR="0028354E" w:rsidRDefault="0028354E" w:rsidP="00F73662">
      <w:pPr>
        <w:spacing w:line="240" w:lineRule="atLeast"/>
        <w:jc w:val="center"/>
        <w:rPr>
          <w:b/>
          <w:bCs/>
          <w:szCs w:val="22"/>
        </w:rPr>
      </w:pPr>
    </w:p>
    <w:p w14:paraId="66D38C2E" w14:textId="77777777" w:rsidR="0028354E" w:rsidRPr="006D732B" w:rsidRDefault="0028354E" w:rsidP="00F73662">
      <w:pPr>
        <w:spacing w:line="240" w:lineRule="atLeast"/>
        <w:jc w:val="center"/>
        <w:rPr>
          <w:b/>
          <w:bCs/>
          <w:szCs w:val="22"/>
        </w:rPr>
      </w:pPr>
    </w:p>
    <w:p w14:paraId="5CB5BEF7" w14:textId="77777777" w:rsidR="005471B4" w:rsidRPr="006D732B" w:rsidRDefault="005471B4" w:rsidP="00F73662">
      <w:pPr>
        <w:spacing w:line="240" w:lineRule="atLeast"/>
        <w:jc w:val="center"/>
        <w:rPr>
          <w:b/>
          <w:bCs/>
          <w:szCs w:val="22"/>
        </w:rPr>
      </w:pPr>
    </w:p>
    <w:p w14:paraId="436BE60B" w14:textId="77777777" w:rsidR="00DC45C0" w:rsidRPr="006D732B" w:rsidRDefault="004C222A" w:rsidP="00F73662">
      <w:pPr>
        <w:spacing w:line="240" w:lineRule="atLeast"/>
        <w:jc w:val="center"/>
        <w:rPr>
          <w:b/>
          <w:bCs/>
          <w:sz w:val="40"/>
          <w:szCs w:val="40"/>
        </w:rPr>
      </w:pPr>
      <w:r w:rsidRPr="006D732B">
        <w:rPr>
          <w:b/>
          <w:bCs/>
          <w:sz w:val="40"/>
          <w:szCs w:val="40"/>
        </w:rPr>
        <w:t>I.C.C. International Public Company Limited</w:t>
      </w:r>
    </w:p>
    <w:p w14:paraId="1D650572" w14:textId="77777777" w:rsidR="002458BA" w:rsidRPr="006D732B" w:rsidRDefault="007B3453" w:rsidP="002458BA">
      <w:pPr>
        <w:pStyle w:val="CoverTitle"/>
        <w:spacing w:line="240" w:lineRule="atLeast"/>
        <w:jc w:val="center"/>
        <w:rPr>
          <w:b/>
          <w:bCs/>
          <w:sz w:val="40"/>
          <w:szCs w:val="40"/>
        </w:rPr>
      </w:pPr>
      <w:r w:rsidRPr="006D732B">
        <w:rPr>
          <w:b/>
          <w:bCs/>
          <w:sz w:val="40"/>
          <w:szCs w:val="40"/>
        </w:rPr>
        <w:t>and its Subsidiaries</w:t>
      </w:r>
    </w:p>
    <w:p w14:paraId="478EAAE6" w14:textId="77777777" w:rsidR="007B3453" w:rsidRPr="006D732B" w:rsidRDefault="007B3453" w:rsidP="002458BA">
      <w:pPr>
        <w:pStyle w:val="CoverTitle"/>
        <w:spacing w:line="240" w:lineRule="atLeast"/>
        <w:jc w:val="center"/>
        <w:rPr>
          <w:b/>
          <w:bCs/>
          <w:sz w:val="40"/>
          <w:szCs w:val="40"/>
        </w:rPr>
      </w:pPr>
    </w:p>
    <w:p w14:paraId="473F1425" w14:textId="77777777" w:rsidR="002458BA" w:rsidRPr="006D732B" w:rsidRDefault="002458BA" w:rsidP="002458BA">
      <w:pPr>
        <w:pStyle w:val="CoverTitle"/>
        <w:spacing w:line="240" w:lineRule="atLeast"/>
        <w:jc w:val="center"/>
        <w:rPr>
          <w:spacing w:val="-3"/>
          <w:szCs w:val="36"/>
        </w:rPr>
      </w:pPr>
      <w:r w:rsidRPr="006D732B">
        <w:rPr>
          <w:spacing w:val="-3"/>
          <w:szCs w:val="36"/>
        </w:rPr>
        <w:t>Financial statements</w:t>
      </w:r>
      <w:r w:rsidRPr="006D732B">
        <w:t xml:space="preserve"> </w:t>
      </w:r>
      <w:r w:rsidRPr="006D732B">
        <w:rPr>
          <w:spacing w:val="-3"/>
          <w:szCs w:val="36"/>
        </w:rPr>
        <w:t>for the year ended</w:t>
      </w:r>
    </w:p>
    <w:p w14:paraId="59F49A12" w14:textId="77777777" w:rsidR="002458BA" w:rsidRPr="006D732B" w:rsidRDefault="002458BA" w:rsidP="002458BA">
      <w:pPr>
        <w:pStyle w:val="CoverTitle"/>
        <w:spacing w:line="240" w:lineRule="atLeast"/>
        <w:jc w:val="center"/>
        <w:rPr>
          <w:spacing w:val="-3"/>
          <w:szCs w:val="36"/>
        </w:rPr>
      </w:pPr>
      <w:r w:rsidRPr="006D732B">
        <w:rPr>
          <w:spacing w:val="-3"/>
          <w:szCs w:val="36"/>
        </w:rPr>
        <w:t>31 December 201</w:t>
      </w:r>
      <w:r w:rsidR="00A81344">
        <w:rPr>
          <w:spacing w:val="-3"/>
          <w:szCs w:val="36"/>
        </w:rPr>
        <w:t>9</w:t>
      </w:r>
    </w:p>
    <w:p w14:paraId="17C77B16" w14:textId="77777777" w:rsidR="002458BA" w:rsidRPr="006D732B" w:rsidRDefault="002458BA" w:rsidP="002458BA">
      <w:pPr>
        <w:pStyle w:val="CoverTitle"/>
        <w:spacing w:line="240" w:lineRule="atLeast"/>
        <w:jc w:val="center"/>
        <w:rPr>
          <w:spacing w:val="-3"/>
          <w:szCs w:val="36"/>
        </w:rPr>
      </w:pPr>
      <w:r w:rsidRPr="006D732B">
        <w:rPr>
          <w:spacing w:val="-3"/>
          <w:szCs w:val="36"/>
        </w:rPr>
        <w:t>and</w:t>
      </w:r>
    </w:p>
    <w:p w14:paraId="5AC9A699" w14:textId="77777777" w:rsidR="002458BA" w:rsidRPr="006D732B" w:rsidRDefault="002458BA" w:rsidP="002458BA">
      <w:pPr>
        <w:spacing w:line="240" w:lineRule="atLeast"/>
        <w:jc w:val="center"/>
        <w:rPr>
          <w:sz w:val="36"/>
          <w:szCs w:val="36"/>
        </w:rPr>
      </w:pPr>
      <w:r w:rsidRPr="006D732B">
        <w:rPr>
          <w:spacing w:val="-3"/>
          <w:sz w:val="36"/>
          <w:szCs w:val="36"/>
        </w:rPr>
        <w:t>Independent Auditor’s Report</w:t>
      </w:r>
    </w:p>
    <w:p w14:paraId="050930D9" w14:textId="77777777" w:rsidR="005471B4" w:rsidRPr="006D732B" w:rsidRDefault="005471B4" w:rsidP="002458BA">
      <w:pPr>
        <w:spacing w:line="240" w:lineRule="atLeast"/>
        <w:jc w:val="center"/>
      </w:pPr>
    </w:p>
    <w:p w14:paraId="4CA3B293" w14:textId="77777777" w:rsidR="00454ADD" w:rsidRPr="006D732B" w:rsidRDefault="00454ADD" w:rsidP="002458BA">
      <w:pPr>
        <w:spacing w:line="240" w:lineRule="atLeast"/>
        <w:jc w:val="center"/>
      </w:pPr>
    </w:p>
    <w:p w14:paraId="3F067EA7" w14:textId="77777777" w:rsidR="00454ADD" w:rsidRPr="006D732B" w:rsidRDefault="00454ADD" w:rsidP="002458BA">
      <w:pPr>
        <w:spacing w:line="240" w:lineRule="atLeast"/>
        <w:jc w:val="center"/>
      </w:pPr>
    </w:p>
    <w:p w14:paraId="7735B0EB" w14:textId="77777777" w:rsidR="00454ADD" w:rsidRPr="006D732B" w:rsidRDefault="00454ADD" w:rsidP="002458BA">
      <w:pPr>
        <w:spacing w:line="240" w:lineRule="atLeast"/>
        <w:jc w:val="center"/>
      </w:pPr>
    </w:p>
    <w:p w14:paraId="61D128EC" w14:textId="77777777" w:rsidR="00454ADD" w:rsidRPr="00961A99" w:rsidRDefault="00454ADD" w:rsidP="002458BA">
      <w:pPr>
        <w:spacing w:line="240" w:lineRule="atLeast"/>
        <w:jc w:val="center"/>
        <w:rPr>
          <w:rFonts w:cstheme="minorBidi"/>
          <w:cs/>
          <w:lang w:bidi="th-TH"/>
        </w:rPr>
      </w:pPr>
    </w:p>
    <w:p w14:paraId="301BC1D3" w14:textId="77777777" w:rsidR="00454ADD" w:rsidRPr="006D732B" w:rsidRDefault="00454ADD" w:rsidP="002458BA">
      <w:pPr>
        <w:spacing w:line="240" w:lineRule="atLeast"/>
        <w:jc w:val="center"/>
        <w:sectPr w:rsidR="00454ADD" w:rsidRPr="006D732B" w:rsidSect="000A27DC">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33E77832" w14:textId="77777777" w:rsidR="00725139" w:rsidRPr="00B721FD" w:rsidRDefault="00725139" w:rsidP="00F73662">
      <w:pPr>
        <w:pStyle w:val="acctmainheading"/>
        <w:tabs>
          <w:tab w:val="left" w:pos="7810"/>
        </w:tabs>
        <w:spacing w:after="0" w:line="240" w:lineRule="atLeast"/>
        <w:outlineLvl w:val="0"/>
        <w:rPr>
          <w:b w:val="0"/>
          <w:bCs/>
          <w:szCs w:val="28"/>
        </w:rPr>
      </w:pPr>
    </w:p>
    <w:p w14:paraId="51FAE703" w14:textId="77777777" w:rsidR="005B11E2" w:rsidRDefault="005B11E2" w:rsidP="00F73662">
      <w:pPr>
        <w:pStyle w:val="acctmainheading"/>
        <w:tabs>
          <w:tab w:val="left" w:pos="7810"/>
        </w:tabs>
        <w:spacing w:after="0" w:line="240" w:lineRule="atLeast"/>
        <w:outlineLvl w:val="0"/>
        <w:rPr>
          <w:b w:val="0"/>
          <w:bCs/>
          <w:szCs w:val="28"/>
        </w:rPr>
      </w:pPr>
    </w:p>
    <w:p w14:paraId="217D378E" w14:textId="77777777" w:rsidR="00B721FD" w:rsidRPr="00A930B0" w:rsidRDefault="00B721FD" w:rsidP="00F73662">
      <w:pPr>
        <w:pStyle w:val="acctmainheading"/>
        <w:tabs>
          <w:tab w:val="left" w:pos="7810"/>
        </w:tabs>
        <w:spacing w:after="0" w:line="240" w:lineRule="atLeast"/>
        <w:outlineLvl w:val="0"/>
        <w:rPr>
          <w:rFonts w:cstheme="minorBidi"/>
          <w:b w:val="0"/>
          <w:bCs/>
          <w:szCs w:val="35"/>
          <w:cs/>
          <w:lang w:bidi="th-TH"/>
        </w:rPr>
      </w:pPr>
    </w:p>
    <w:p w14:paraId="5BC917C7" w14:textId="77777777" w:rsidR="007C5CB6" w:rsidRDefault="007C5CB6" w:rsidP="00F73662">
      <w:pPr>
        <w:pStyle w:val="acctmainheading"/>
        <w:tabs>
          <w:tab w:val="left" w:pos="7810"/>
        </w:tabs>
        <w:spacing w:after="0" w:line="240" w:lineRule="atLeast"/>
        <w:outlineLvl w:val="0"/>
        <w:rPr>
          <w:b w:val="0"/>
          <w:bCs/>
          <w:szCs w:val="28"/>
        </w:rPr>
      </w:pPr>
    </w:p>
    <w:p w14:paraId="4CA21B4A" w14:textId="77777777" w:rsidR="00B721FD" w:rsidRDefault="00B721FD" w:rsidP="00F73662">
      <w:pPr>
        <w:pStyle w:val="acctmainheading"/>
        <w:tabs>
          <w:tab w:val="left" w:pos="7810"/>
        </w:tabs>
        <w:spacing w:after="0" w:line="240" w:lineRule="atLeast"/>
        <w:outlineLvl w:val="0"/>
        <w:rPr>
          <w:b w:val="0"/>
          <w:bCs/>
          <w:szCs w:val="28"/>
        </w:rPr>
      </w:pPr>
    </w:p>
    <w:p w14:paraId="01FDB23D" w14:textId="77777777" w:rsidR="004C4340" w:rsidRDefault="004C4340" w:rsidP="00F73662">
      <w:pPr>
        <w:pStyle w:val="acctmainheading"/>
        <w:tabs>
          <w:tab w:val="left" w:pos="7810"/>
        </w:tabs>
        <w:spacing w:after="0" w:line="240" w:lineRule="atLeast"/>
        <w:outlineLvl w:val="0"/>
        <w:rPr>
          <w:b w:val="0"/>
          <w:bCs/>
          <w:szCs w:val="28"/>
        </w:rPr>
      </w:pPr>
    </w:p>
    <w:p w14:paraId="7CAB8527" w14:textId="77777777" w:rsidR="00B721FD" w:rsidRDefault="00B721FD" w:rsidP="00F73662">
      <w:pPr>
        <w:pStyle w:val="acctmainheading"/>
        <w:tabs>
          <w:tab w:val="left" w:pos="7810"/>
        </w:tabs>
        <w:spacing w:after="0" w:line="240" w:lineRule="atLeast"/>
        <w:outlineLvl w:val="0"/>
        <w:rPr>
          <w:b w:val="0"/>
          <w:bCs/>
          <w:szCs w:val="28"/>
        </w:rPr>
      </w:pPr>
    </w:p>
    <w:p w14:paraId="5B2035CF" w14:textId="77777777" w:rsidR="00B721FD" w:rsidRDefault="00B721FD" w:rsidP="00F73662">
      <w:pPr>
        <w:pStyle w:val="acctmainheading"/>
        <w:tabs>
          <w:tab w:val="left" w:pos="7810"/>
        </w:tabs>
        <w:spacing w:after="0" w:line="240" w:lineRule="atLeast"/>
        <w:outlineLvl w:val="0"/>
        <w:rPr>
          <w:b w:val="0"/>
          <w:bCs/>
          <w:szCs w:val="28"/>
        </w:rPr>
      </w:pPr>
    </w:p>
    <w:p w14:paraId="7DBD34B7" w14:textId="77777777" w:rsidR="0060762A" w:rsidRPr="00554742" w:rsidRDefault="0060762A" w:rsidP="0060762A">
      <w:pPr>
        <w:rPr>
          <w:b/>
          <w:bCs/>
          <w:sz w:val="28"/>
          <w:szCs w:val="28"/>
        </w:rPr>
      </w:pPr>
      <w:r w:rsidRPr="00554742">
        <w:rPr>
          <w:b/>
          <w:bCs/>
          <w:sz w:val="28"/>
          <w:szCs w:val="28"/>
        </w:rPr>
        <w:t>Independent Auditor’s Report</w:t>
      </w:r>
    </w:p>
    <w:p w14:paraId="5E9C4D9C" w14:textId="77777777" w:rsidR="006D0B46" w:rsidRDefault="006D0B46" w:rsidP="0060762A">
      <w:pPr>
        <w:rPr>
          <w:b/>
          <w:bCs/>
          <w:szCs w:val="22"/>
        </w:rPr>
      </w:pPr>
    </w:p>
    <w:p w14:paraId="2D5A40B3" w14:textId="77777777" w:rsidR="0060762A" w:rsidRPr="00281026" w:rsidRDefault="0060762A" w:rsidP="0060762A">
      <w:pPr>
        <w:rPr>
          <w:b/>
          <w:bCs/>
          <w:szCs w:val="22"/>
        </w:rPr>
      </w:pPr>
    </w:p>
    <w:p w14:paraId="7A70E37F" w14:textId="77777777" w:rsidR="0060762A" w:rsidRPr="00554742" w:rsidRDefault="0060762A" w:rsidP="0060762A">
      <w:pPr>
        <w:rPr>
          <w:b/>
          <w:bCs/>
          <w:sz w:val="24"/>
          <w:szCs w:val="24"/>
        </w:rPr>
      </w:pPr>
      <w:r w:rsidRPr="00554742">
        <w:rPr>
          <w:b/>
          <w:bCs/>
          <w:sz w:val="24"/>
          <w:szCs w:val="24"/>
        </w:rPr>
        <w:t xml:space="preserve">To the Shareholders </w:t>
      </w:r>
      <w:r w:rsidRPr="00504158">
        <w:rPr>
          <w:b/>
          <w:bCs/>
          <w:sz w:val="24"/>
          <w:szCs w:val="24"/>
        </w:rPr>
        <w:t>of I.C.C. International Public Company Limited</w:t>
      </w:r>
    </w:p>
    <w:p w14:paraId="57D4827C" w14:textId="77777777" w:rsidR="0060762A" w:rsidRDefault="0060762A" w:rsidP="0060762A">
      <w:pPr>
        <w:rPr>
          <w:b/>
          <w:bCs/>
          <w:sz w:val="28"/>
          <w:szCs w:val="28"/>
        </w:rPr>
      </w:pPr>
    </w:p>
    <w:p w14:paraId="0E9EB8ED" w14:textId="77777777" w:rsidR="0060762A" w:rsidRPr="00A713B0" w:rsidRDefault="0060762A" w:rsidP="0040181F">
      <w:pPr>
        <w:shd w:val="clear" w:color="auto" w:fill="FFFFFF"/>
        <w:spacing w:line="240" w:lineRule="atLeast"/>
        <w:jc w:val="both"/>
        <w:outlineLvl w:val="0"/>
        <w:rPr>
          <w:i/>
          <w:iCs/>
        </w:rPr>
      </w:pPr>
      <w:r w:rsidRPr="00A713B0">
        <w:rPr>
          <w:i/>
          <w:iCs/>
        </w:rPr>
        <w:t>Opinion</w:t>
      </w:r>
    </w:p>
    <w:p w14:paraId="7A290275" w14:textId="77777777" w:rsidR="0060762A" w:rsidRPr="00281026" w:rsidRDefault="0060762A" w:rsidP="0040181F">
      <w:pPr>
        <w:shd w:val="clear" w:color="auto" w:fill="FFFFFF"/>
        <w:spacing w:line="240" w:lineRule="atLeast"/>
        <w:rPr>
          <w:b/>
          <w:bCs/>
          <w:sz w:val="28"/>
          <w:szCs w:val="28"/>
        </w:rPr>
      </w:pPr>
    </w:p>
    <w:p w14:paraId="125042B6" w14:textId="77777777" w:rsidR="0060762A" w:rsidRPr="00A713B0" w:rsidRDefault="0060762A" w:rsidP="0040181F">
      <w:pPr>
        <w:shd w:val="clear" w:color="auto" w:fill="FFFFFF"/>
        <w:spacing w:line="240" w:lineRule="atLeast"/>
        <w:jc w:val="thaiDistribute"/>
      </w:pPr>
      <w:r w:rsidRPr="00A713B0">
        <w:t xml:space="preserve">I have audited the consolidated and separate financial statements of </w:t>
      </w:r>
      <w:r>
        <w:rPr>
          <w:szCs w:val="22"/>
        </w:rPr>
        <w:t xml:space="preserve">I.C.C. International Public Company Limited </w:t>
      </w:r>
      <w:r w:rsidRPr="00A713B0">
        <w:t xml:space="preserve">and its subsidiaries (the “Group”), and of </w:t>
      </w:r>
      <w:r>
        <w:rPr>
          <w:szCs w:val="22"/>
        </w:rPr>
        <w:t xml:space="preserve">I.C.C. International Public Company Limited </w:t>
      </w:r>
      <w:r w:rsidRPr="00A713B0">
        <w:t>(the “Company”), respectively, which comprise the consolidated and separate statements of financial position as at 31 December 201</w:t>
      </w:r>
      <w:r w:rsidR="00A81344">
        <w:t>9</w:t>
      </w:r>
      <w:r w:rsidRPr="00A713B0">
        <w:t>, the consolidated and separate statements of comprehensive income, changes in equity and cash flows for the year then ended, and notes, comprising a summary of significant accounting policies and other explanatory information.</w:t>
      </w:r>
    </w:p>
    <w:p w14:paraId="2C1BEB81" w14:textId="77777777" w:rsidR="0060762A" w:rsidRPr="00D749F1" w:rsidRDefault="0060762A" w:rsidP="0040181F">
      <w:pPr>
        <w:pStyle w:val="RNormal"/>
        <w:spacing w:line="240" w:lineRule="atLeast"/>
        <w:rPr>
          <w:highlight w:val="yellow"/>
          <w:lang w:val="en-GB"/>
        </w:rPr>
      </w:pPr>
    </w:p>
    <w:p w14:paraId="46266DDC" w14:textId="77777777" w:rsidR="0060762A" w:rsidRPr="00281026" w:rsidRDefault="0060762A" w:rsidP="0040181F">
      <w:pPr>
        <w:spacing w:line="240" w:lineRule="atLeast"/>
        <w:jc w:val="both"/>
      </w:pPr>
      <w:r w:rsidRPr="00A713B0">
        <w:t xml:space="preserve">In my opinion, the </w:t>
      </w:r>
      <w:r w:rsidR="00C36CDB" w:rsidRPr="00A713B0">
        <w:t xml:space="preserve">accompanying </w:t>
      </w:r>
      <w:r w:rsidRPr="00A713B0">
        <w:t>consolidated and separate financial statements present fairly, in all material respects, the financial position of the Group and the Company, resp</w:t>
      </w:r>
      <w:r w:rsidR="00D749F1">
        <w:t>ectively, as at 31 December 201</w:t>
      </w:r>
      <w:r w:rsidR="00A81344">
        <w:t>9</w:t>
      </w:r>
      <w:r w:rsidRPr="00A713B0">
        <w:t xml:space="preserve"> and their financial performance and cash flows for the year then ended in accordance with Thai Financial Reporting Standards</w:t>
      </w:r>
      <w:r w:rsidR="00C36CDB" w:rsidRPr="00E62A78">
        <w:rPr>
          <w:rFonts w:cs="Cordia New" w:hint="cs"/>
          <w:cs/>
          <w:lang w:bidi="th-TH"/>
        </w:rPr>
        <w:t xml:space="preserve"> </w:t>
      </w:r>
      <w:r w:rsidR="00EE3DA5" w:rsidRPr="00E62A78">
        <w:rPr>
          <w:rFonts w:cs="Cordia New"/>
          <w:lang w:val="en-US" w:bidi="th-TH"/>
        </w:rPr>
        <w:t>(T</w:t>
      </w:r>
      <w:r w:rsidR="00C36CDB" w:rsidRPr="00E62A78">
        <w:rPr>
          <w:rFonts w:cs="Cordia New"/>
          <w:lang w:val="en-US" w:bidi="th-TH"/>
        </w:rPr>
        <w:t>F</w:t>
      </w:r>
      <w:r w:rsidR="00EE3DA5" w:rsidRPr="00E62A78">
        <w:rPr>
          <w:rFonts w:cs="Cordia New"/>
          <w:lang w:val="en-US" w:bidi="th-TH"/>
        </w:rPr>
        <w:t>R</w:t>
      </w:r>
      <w:r w:rsidR="00C36CDB" w:rsidRPr="00E62A78">
        <w:rPr>
          <w:rFonts w:cs="Cordia New"/>
          <w:lang w:val="en-US" w:bidi="th-TH"/>
        </w:rPr>
        <w:t>Ss)</w:t>
      </w:r>
      <w:r w:rsidRPr="00A713B0">
        <w:t>.</w:t>
      </w:r>
      <w:r w:rsidRPr="00281026">
        <w:t xml:space="preserve"> </w:t>
      </w:r>
    </w:p>
    <w:p w14:paraId="4B515B07" w14:textId="77777777" w:rsidR="0060762A" w:rsidRDefault="0060762A" w:rsidP="0040181F">
      <w:pPr>
        <w:pStyle w:val="RNormal"/>
        <w:spacing w:line="240" w:lineRule="atLeast"/>
        <w:rPr>
          <w:highlight w:val="yellow"/>
        </w:rPr>
      </w:pPr>
    </w:p>
    <w:p w14:paraId="0B1DE7AC" w14:textId="77777777" w:rsidR="0060762A" w:rsidRPr="00A713B0" w:rsidRDefault="0060762A" w:rsidP="0040181F">
      <w:pPr>
        <w:shd w:val="clear" w:color="auto" w:fill="FFFFFF"/>
        <w:spacing w:line="240" w:lineRule="atLeast"/>
        <w:jc w:val="both"/>
        <w:outlineLvl w:val="0"/>
        <w:rPr>
          <w:i/>
          <w:iCs/>
        </w:rPr>
      </w:pPr>
      <w:r w:rsidRPr="00A713B0">
        <w:rPr>
          <w:i/>
          <w:iCs/>
        </w:rPr>
        <w:t xml:space="preserve">Basis for Opinion </w:t>
      </w:r>
    </w:p>
    <w:p w14:paraId="5839C780" w14:textId="77777777" w:rsidR="003919BF" w:rsidRDefault="003919BF" w:rsidP="003919BF">
      <w:pPr>
        <w:pStyle w:val="RNormal"/>
        <w:spacing w:line="240" w:lineRule="atLeast"/>
        <w:rPr>
          <w:highlight w:val="yellow"/>
        </w:rPr>
      </w:pPr>
    </w:p>
    <w:p w14:paraId="584BDED4" w14:textId="77777777" w:rsidR="0060762A" w:rsidRPr="000C69D4" w:rsidRDefault="0060762A" w:rsidP="0040181F">
      <w:pPr>
        <w:shd w:val="clear" w:color="auto" w:fill="FFFFFF"/>
        <w:spacing w:line="240" w:lineRule="atLeast"/>
        <w:jc w:val="both"/>
        <w:outlineLvl w:val="0"/>
      </w:pPr>
      <w:r w:rsidRPr="000C69D4">
        <w:t xml:space="preserve">I conducted my audit in accordance with Thai Standards on Auditing (TSAs). My responsibilities under those standards are further described in the </w:t>
      </w:r>
      <w:r w:rsidRPr="006D0B46">
        <w:rPr>
          <w:i/>
          <w:iCs/>
        </w:rPr>
        <w:t>Auditor’s Responsibilities for the Audit of the Consolidated and Separate Financial Statements</w:t>
      </w:r>
      <w:r w:rsidRPr="000C69D4">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BA761F3" w14:textId="77777777" w:rsidR="003919BF" w:rsidRDefault="003919BF" w:rsidP="003919BF">
      <w:pPr>
        <w:pStyle w:val="RNormal"/>
        <w:spacing w:line="240" w:lineRule="atLeast"/>
        <w:rPr>
          <w:highlight w:val="yellow"/>
        </w:rPr>
      </w:pPr>
    </w:p>
    <w:p w14:paraId="11CA1D2F" w14:textId="77777777" w:rsidR="0060762A" w:rsidRPr="000C69D4" w:rsidRDefault="0060762A" w:rsidP="0040181F">
      <w:pPr>
        <w:shd w:val="clear" w:color="auto" w:fill="FFFFFF"/>
        <w:spacing w:line="240" w:lineRule="atLeast"/>
        <w:jc w:val="both"/>
        <w:outlineLvl w:val="0"/>
        <w:rPr>
          <w:i/>
          <w:iCs/>
        </w:rPr>
      </w:pPr>
      <w:r w:rsidRPr="000C69D4">
        <w:rPr>
          <w:i/>
          <w:iCs/>
        </w:rPr>
        <w:t>Key Audit Matters</w:t>
      </w:r>
    </w:p>
    <w:p w14:paraId="11CE44DB" w14:textId="77777777" w:rsidR="0060762A" w:rsidRPr="00EF6257" w:rsidRDefault="0060762A" w:rsidP="0040181F">
      <w:pPr>
        <w:autoSpaceDE w:val="0"/>
        <w:autoSpaceDN w:val="0"/>
        <w:adjustRightInd w:val="0"/>
        <w:spacing w:line="240" w:lineRule="atLeast"/>
        <w:rPr>
          <w:szCs w:val="22"/>
        </w:rPr>
      </w:pPr>
      <w:r w:rsidRPr="00EF6257">
        <w:rPr>
          <w:b/>
          <w:bCs/>
          <w:szCs w:val="22"/>
        </w:rPr>
        <w:t xml:space="preserve"> </w:t>
      </w:r>
    </w:p>
    <w:p w14:paraId="3134428D" w14:textId="77777777" w:rsidR="000F0D9F" w:rsidRDefault="0060762A" w:rsidP="00E57BBD">
      <w:pPr>
        <w:autoSpaceDE w:val="0"/>
        <w:autoSpaceDN w:val="0"/>
        <w:adjustRightInd w:val="0"/>
        <w:spacing w:line="240" w:lineRule="atLeast"/>
        <w:jc w:val="both"/>
      </w:pPr>
      <w:r w:rsidRPr="000C69D4">
        <w:t>Key audit matters are those matters that, in my professional judgment, were of most significance in</w:t>
      </w:r>
      <w:r w:rsidRPr="00EF6257">
        <w:rPr>
          <w:szCs w:val="22"/>
        </w:rPr>
        <w:t xml:space="preserve"> </w:t>
      </w:r>
      <w:r w:rsidRPr="000C69D4">
        <w:t xml:space="preserve">my audit of the consolidated and separate financial statements of the current period. These matters were addressed in the context of my audit of the consolidated and separate financial </w:t>
      </w:r>
      <w:proofErr w:type="gramStart"/>
      <w:r w:rsidRPr="000C69D4">
        <w:t>statements as a whole, and</w:t>
      </w:r>
      <w:proofErr w:type="gramEnd"/>
      <w:r w:rsidRPr="000C69D4">
        <w:t xml:space="preserve"> in forming my opinion thereon, and I do not provide a separate opinion on these matters.</w:t>
      </w:r>
    </w:p>
    <w:p w14:paraId="3CE9EF84" w14:textId="77777777" w:rsidR="00E57BBD" w:rsidRDefault="00E57BBD" w:rsidP="00E57BBD">
      <w:pPr>
        <w:autoSpaceDE w:val="0"/>
        <w:autoSpaceDN w:val="0"/>
        <w:adjustRightInd w:val="0"/>
        <w:spacing w:line="240" w:lineRule="atLeast"/>
        <w:jc w:val="both"/>
      </w:pPr>
    </w:p>
    <w:p w14:paraId="7596820D" w14:textId="77777777" w:rsidR="00E57BBD" w:rsidRDefault="00E57BBD">
      <w:pPr>
        <w:spacing w:line="240" w:lineRule="auto"/>
      </w:pPr>
      <w:r>
        <w:br w:type="page"/>
      </w:r>
    </w:p>
    <w:p w14:paraId="2A082A87" w14:textId="77777777" w:rsidR="00E57BBD" w:rsidRPr="00E57BBD" w:rsidRDefault="00E57BBD" w:rsidP="00E57BBD">
      <w:pPr>
        <w:autoSpaceDE w:val="0"/>
        <w:autoSpaceDN w:val="0"/>
        <w:adjustRightInd w:val="0"/>
        <w:spacing w:line="240" w:lineRule="atLeast"/>
        <w:jc w:val="both"/>
        <w:sectPr w:rsidR="00E57BBD" w:rsidRPr="00E57BBD" w:rsidSect="000A27DC">
          <w:footerReference w:type="default" r:id="rId14"/>
          <w:headerReference w:type="first" r:id="rId15"/>
          <w:footerReference w:type="first" r:id="rId16"/>
          <w:pgSz w:w="11907" w:h="16840"/>
          <w:pgMar w:top="648" w:right="1152" w:bottom="576" w:left="1350" w:header="720" w:footer="720" w:gutter="0"/>
          <w:cols w:space="720"/>
        </w:sectPr>
      </w:pPr>
    </w:p>
    <w:p w14:paraId="165455FC" w14:textId="77777777" w:rsidR="00F77192" w:rsidRDefault="00F77192" w:rsidP="0060762A">
      <w:pPr>
        <w:pStyle w:val="RNormal"/>
        <w:rPr>
          <w:szCs w:val="22"/>
          <w:highlight w:val="yellow"/>
        </w:rPr>
      </w:pPr>
    </w:p>
    <w:p w14:paraId="3C736F53" w14:textId="77777777" w:rsidR="00E57BBD" w:rsidRPr="00E57BBD" w:rsidRDefault="00E57BBD" w:rsidP="0060762A">
      <w:pPr>
        <w:pStyle w:val="RNormal"/>
        <w:rPr>
          <w:szCs w:val="22"/>
          <w:highlight w:val="yellow"/>
        </w:r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gridCol w:w="10"/>
      </w:tblGrid>
      <w:tr w:rsidR="0060762A" w:rsidRPr="000C69D4" w14:paraId="3665BB95" w14:textId="77777777" w:rsidTr="00721B6C">
        <w:tc>
          <w:tcPr>
            <w:tcW w:w="9550" w:type="dxa"/>
            <w:gridSpan w:val="3"/>
            <w:shd w:val="clear" w:color="auto" w:fill="auto"/>
          </w:tcPr>
          <w:p w14:paraId="3382A7A2" w14:textId="77777777" w:rsidR="0060762A" w:rsidRPr="001F1A04" w:rsidRDefault="0060762A" w:rsidP="0061489A">
            <w:pPr>
              <w:ind w:left="69"/>
              <w:rPr>
                <w:szCs w:val="22"/>
              </w:rPr>
            </w:pPr>
            <w:r w:rsidRPr="001F1A04">
              <w:rPr>
                <w:rFonts w:eastAsia="Arial"/>
                <w:b/>
                <w:bCs/>
                <w:szCs w:val="22"/>
              </w:rPr>
              <w:t xml:space="preserve">Valuation of inventory </w:t>
            </w:r>
          </w:p>
        </w:tc>
      </w:tr>
      <w:tr w:rsidR="0060762A" w:rsidRPr="000C69D4" w14:paraId="040F395C" w14:textId="77777777" w:rsidTr="00721B6C">
        <w:tc>
          <w:tcPr>
            <w:tcW w:w="9550" w:type="dxa"/>
            <w:gridSpan w:val="3"/>
            <w:shd w:val="clear" w:color="auto" w:fill="auto"/>
          </w:tcPr>
          <w:p w14:paraId="77DA12C6" w14:textId="77777777"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984BA1">
              <w:rPr>
                <w:rFonts w:eastAsia="Arial"/>
                <w:szCs w:val="22"/>
              </w:rPr>
              <w:t>3</w:t>
            </w:r>
            <w:r w:rsidR="00907FE0">
              <w:rPr>
                <w:rFonts w:eastAsia="Arial"/>
                <w:szCs w:val="22"/>
              </w:rPr>
              <w:t xml:space="preserve"> </w:t>
            </w:r>
            <w:r w:rsidR="00984BA1">
              <w:rPr>
                <w:rFonts w:eastAsia="Arial"/>
                <w:szCs w:val="22"/>
              </w:rPr>
              <w:t xml:space="preserve">(e) and </w:t>
            </w:r>
            <w:r w:rsidR="00E57BBD">
              <w:rPr>
                <w:rFonts w:eastAsia="Arial"/>
                <w:szCs w:val="22"/>
              </w:rPr>
              <w:t>8</w:t>
            </w:r>
            <w:r w:rsidRPr="001F1A04">
              <w:rPr>
                <w:rFonts w:eastAsia="Arial"/>
                <w:szCs w:val="22"/>
              </w:rPr>
              <w:t xml:space="preserve"> </w:t>
            </w:r>
          </w:p>
        </w:tc>
      </w:tr>
      <w:tr w:rsidR="0060762A" w:rsidRPr="000C69D4" w14:paraId="6D2826C3" w14:textId="77777777" w:rsidTr="00721B6C">
        <w:trPr>
          <w:gridAfter w:val="1"/>
          <w:wAfter w:w="10" w:type="dxa"/>
        </w:trPr>
        <w:tc>
          <w:tcPr>
            <w:tcW w:w="4680" w:type="dxa"/>
            <w:shd w:val="clear" w:color="auto" w:fill="auto"/>
          </w:tcPr>
          <w:p w14:paraId="5718229C"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0" w:type="dxa"/>
            <w:shd w:val="clear" w:color="auto" w:fill="auto"/>
          </w:tcPr>
          <w:p w14:paraId="53F4B09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6D1D074E" w14:textId="77777777" w:rsidTr="00721B6C">
        <w:trPr>
          <w:gridAfter w:val="1"/>
          <w:wAfter w:w="10" w:type="dxa"/>
        </w:trPr>
        <w:tc>
          <w:tcPr>
            <w:tcW w:w="4680" w:type="dxa"/>
            <w:shd w:val="clear" w:color="auto" w:fill="auto"/>
          </w:tcPr>
          <w:p w14:paraId="3863FBBB" w14:textId="77777777" w:rsidR="0060762A" w:rsidRPr="001F1A04" w:rsidRDefault="0060762A" w:rsidP="001F1A04">
            <w:pPr>
              <w:autoSpaceDE w:val="0"/>
              <w:autoSpaceDN w:val="0"/>
              <w:adjustRightInd w:val="0"/>
              <w:rPr>
                <w:rFonts w:eastAsia="Arial"/>
                <w:sz w:val="24"/>
                <w:szCs w:val="24"/>
              </w:rPr>
            </w:pPr>
          </w:p>
          <w:p w14:paraId="6EBCF632" w14:textId="77777777" w:rsidR="00AB7F40" w:rsidRPr="00721B6C" w:rsidRDefault="00AB7F40" w:rsidP="00721B6C">
            <w:pPr>
              <w:spacing w:line="240" w:lineRule="auto"/>
              <w:ind w:left="69" w:right="74"/>
              <w:jc w:val="thaiDistribute"/>
              <w:rPr>
                <w:szCs w:val="22"/>
              </w:rPr>
            </w:pPr>
            <w:r w:rsidRPr="00721B6C">
              <w:rPr>
                <w:szCs w:val="22"/>
              </w:rPr>
              <w:t xml:space="preserve">The Company sells fashion goods </w:t>
            </w:r>
            <w:r w:rsidR="006D0B46" w:rsidRPr="00721B6C">
              <w:rPr>
                <w:szCs w:val="22"/>
              </w:rPr>
              <w:t xml:space="preserve">and others </w:t>
            </w:r>
            <w:r w:rsidRPr="00721B6C">
              <w:rPr>
                <w:szCs w:val="22"/>
              </w:rPr>
              <w:t>which are subject to rapid change in consumer’s demand. As a result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w:t>
            </w:r>
            <w:r w:rsidR="0010087B" w:rsidRPr="00721B6C">
              <w:rPr>
                <w:szCs w:val="22"/>
              </w:rPr>
              <w:t xml:space="preserve">, the valuation of </w:t>
            </w:r>
            <w:r w:rsidRPr="00721B6C">
              <w:rPr>
                <w:szCs w:val="22"/>
              </w:rPr>
              <w:t>inventories involve management’s judgment in determining the adequate provision for obsolete stocks to present the appropriate valuation of inventory based upon a detailed analysis of the inventory report and the related accounting policy</w:t>
            </w:r>
            <w:r w:rsidR="0010087B" w:rsidRPr="00721B6C">
              <w:rPr>
                <w:szCs w:val="22"/>
              </w:rPr>
              <w:t>. T</w:t>
            </w:r>
            <w:r w:rsidRPr="00721B6C">
              <w:rPr>
                <w:szCs w:val="22"/>
              </w:rPr>
              <w:t>his is an area of focus in my audit.</w:t>
            </w:r>
          </w:p>
          <w:p w14:paraId="623DBE05" w14:textId="77777777" w:rsidR="00172859" w:rsidRPr="001F1A04" w:rsidRDefault="00172859" w:rsidP="001F1A04">
            <w:pPr>
              <w:rPr>
                <w:rFonts w:eastAsia="Arial"/>
                <w:szCs w:val="22"/>
              </w:rPr>
            </w:pPr>
          </w:p>
          <w:p w14:paraId="75AFA858" w14:textId="77777777" w:rsidR="0060762A" w:rsidRPr="001F1A04" w:rsidRDefault="0060762A" w:rsidP="001F1A04">
            <w:pPr>
              <w:autoSpaceDE w:val="0"/>
              <w:autoSpaceDN w:val="0"/>
              <w:adjustRightInd w:val="0"/>
              <w:rPr>
                <w:rFonts w:eastAsia="Arial"/>
                <w:szCs w:val="22"/>
              </w:rPr>
            </w:pPr>
          </w:p>
          <w:p w14:paraId="6EDA32B3" w14:textId="77777777" w:rsidR="0060762A" w:rsidRPr="001F1A04" w:rsidRDefault="0060762A" w:rsidP="001F1A04">
            <w:pPr>
              <w:autoSpaceDE w:val="0"/>
              <w:autoSpaceDN w:val="0"/>
              <w:adjustRightInd w:val="0"/>
              <w:rPr>
                <w:szCs w:val="22"/>
              </w:rPr>
            </w:pPr>
          </w:p>
        </w:tc>
        <w:tc>
          <w:tcPr>
            <w:tcW w:w="4860" w:type="dxa"/>
            <w:shd w:val="clear" w:color="auto" w:fill="auto"/>
          </w:tcPr>
          <w:p w14:paraId="43D7EB3F" w14:textId="77777777" w:rsidR="0060762A" w:rsidRPr="00721B6C" w:rsidRDefault="0060762A" w:rsidP="001F1A04">
            <w:pPr>
              <w:autoSpaceDE w:val="0"/>
              <w:autoSpaceDN w:val="0"/>
              <w:adjustRightInd w:val="0"/>
              <w:rPr>
                <w:rFonts w:eastAsia="Arial"/>
                <w:szCs w:val="22"/>
              </w:rPr>
            </w:pPr>
          </w:p>
          <w:p w14:paraId="4D68B138" w14:textId="77777777" w:rsidR="00AB7F40" w:rsidRPr="00721B6C" w:rsidRDefault="00AB7F40" w:rsidP="0061489A">
            <w:pPr>
              <w:tabs>
                <w:tab w:val="left" w:pos="4217"/>
              </w:tabs>
              <w:autoSpaceDE w:val="0"/>
              <w:autoSpaceDN w:val="0"/>
              <w:adjustRightInd w:val="0"/>
              <w:ind w:left="70" w:right="159"/>
              <w:jc w:val="thaiDistribute"/>
              <w:rPr>
                <w:szCs w:val="22"/>
              </w:rPr>
            </w:pPr>
            <w:r w:rsidRPr="00721B6C">
              <w:rPr>
                <w:szCs w:val="22"/>
              </w:rPr>
              <w:t xml:space="preserve">In this area my audit procedures included: </w:t>
            </w:r>
          </w:p>
          <w:p w14:paraId="4463894F" w14:textId="77777777" w:rsidR="00AB7F40" w:rsidRPr="00721B6C" w:rsidRDefault="00AB7F40" w:rsidP="00721B6C">
            <w:pPr>
              <w:tabs>
                <w:tab w:val="left" w:pos="4217"/>
              </w:tabs>
              <w:autoSpaceDE w:val="0"/>
              <w:autoSpaceDN w:val="0"/>
              <w:adjustRightInd w:val="0"/>
              <w:ind w:right="159"/>
              <w:jc w:val="thaiDistribute"/>
              <w:rPr>
                <w:szCs w:val="22"/>
              </w:rPr>
            </w:pPr>
          </w:p>
          <w:p w14:paraId="39977EFB" w14:textId="77777777" w:rsidR="00AB7F40" w:rsidRPr="00721B6C" w:rsidRDefault="00AB7F40" w:rsidP="00721B6C">
            <w:pPr>
              <w:pStyle w:val="ListParagraph"/>
              <w:numPr>
                <w:ilvl w:val="0"/>
                <w:numId w:val="14"/>
              </w:numPr>
              <w:tabs>
                <w:tab w:val="left" w:pos="4217"/>
              </w:tabs>
              <w:spacing w:line="240" w:lineRule="auto"/>
              <w:ind w:left="252" w:right="77" w:hanging="180"/>
              <w:jc w:val="thaiDistribute"/>
              <w:rPr>
                <w:szCs w:val="22"/>
              </w:rPr>
            </w:pPr>
            <w:r w:rsidRPr="00721B6C">
              <w:rPr>
                <w:spacing w:val="-2"/>
                <w:szCs w:val="22"/>
              </w:rPr>
              <w:t>understanding the process of inventories valuation</w:t>
            </w:r>
            <w:r w:rsidRPr="00721B6C">
              <w:rPr>
                <w:szCs w:val="22"/>
              </w:rPr>
              <w:t xml:space="preserve"> by inquiry </w:t>
            </w:r>
            <w:r w:rsidR="00B4717C">
              <w:rPr>
                <w:szCs w:val="22"/>
              </w:rPr>
              <w:t>o</w:t>
            </w:r>
            <w:r w:rsidRPr="00721B6C">
              <w:rPr>
                <w:szCs w:val="22"/>
              </w:rPr>
              <w:t>f the responsible person in this area, and identifying controls and performing tests of controls over the inventory process;</w:t>
            </w:r>
          </w:p>
          <w:p w14:paraId="03EF3083" w14:textId="77777777" w:rsidR="00AB7F40" w:rsidRPr="00721B6C" w:rsidRDefault="00AB7F40" w:rsidP="00721B6C">
            <w:pPr>
              <w:pStyle w:val="ListParagraph"/>
              <w:tabs>
                <w:tab w:val="left" w:pos="4217"/>
              </w:tabs>
              <w:spacing w:line="240" w:lineRule="auto"/>
              <w:ind w:left="252" w:right="159"/>
              <w:jc w:val="thaiDistribute"/>
              <w:rPr>
                <w:szCs w:val="22"/>
              </w:rPr>
            </w:pPr>
          </w:p>
          <w:p w14:paraId="0A24D674" w14:textId="77777777" w:rsidR="00AB7F40" w:rsidRPr="00721B6C" w:rsidRDefault="007741B4" w:rsidP="00721B6C">
            <w:pPr>
              <w:pStyle w:val="ListParagraph"/>
              <w:numPr>
                <w:ilvl w:val="0"/>
                <w:numId w:val="14"/>
              </w:numPr>
              <w:tabs>
                <w:tab w:val="left" w:pos="4217"/>
              </w:tabs>
              <w:spacing w:line="240" w:lineRule="auto"/>
              <w:ind w:left="252" w:right="69" w:hanging="180"/>
              <w:jc w:val="thaiDistribute"/>
              <w:rPr>
                <w:szCs w:val="22"/>
              </w:rPr>
            </w:pPr>
            <w:r w:rsidRPr="00721B6C">
              <w:rPr>
                <w:szCs w:val="22"/>
              </w:rPr>
              <w:t xml:space="preserve">testing items on the inventory aging report to </w:t>
            </w:r>
            <w:r w:rsidRPr="00934450">
              <w:rPr>
                <w:spacing w:val="-4"/>
                <w:szCs w:val="22"/>
              </w:rPr>
              <w:t>check</w:t>
            </w:r>
            <w:r w:rsidR="005966FD" w:rsidRPr="00934450">
              <w:rPr>
                <w:spacing w:val="-4"/>
                <w:szCs w:val="22"/>
              </w:rPr>
              <w:t xml:space="preserve"> aging with the related documents</w:t>
            </w:r>
            <w:r w:rsidRPr="00934450">
              <w:rPr>
                <w:spacing w:val="-4"/>
                <w:szCs w:val="22"/>
              </w:rPr>
              <w:t xml:space="preserve"> </w:t>
            </w:r>
            <w:r w:rsidR="005966FD" w:rsidRPr="00934450">
              <w:rPr>
                <w:spacing w:val="-4"/>
                <w:szCs w:val="22"/>
              </w:rPr>
              <w:t xml:space="preserve">to consider </w:t>
            </w:r>
            <w:r w:rsidRPr="00934450">
              <w:rPr>
                <w:spacing w:val="-4"/>
                <w:szCs w:val="22"/>
              </w:rPr>
              <w:t>that these were classified in the appropriate</w:t>
            </w:r>
            <w:r w:rsidRPr="00721B6C">
              <w:rPr>
                <w:szCs w:val="22"/>
              </w:rPr>
              <w:t xml:space="preserve"> aging bracket with the</w:t>
            </w:r>
            <w:r w:rsidR="00AB7F40" w:rsidRPr="00721B6C">
              <w:rPr>
                <w:szCs w:val="22"/>
              </w:rPr>
              <w:t xml:space="preserve"> </w:t>
            </w:r>
            <w:r w:rsidRPr="00721B6C">
              <w:rPr>
                <w:szCs w:val="22"/>
              </w:rPr>
              <w:t>specialist</w:t>
            </w:r>
            <w:r w:rsidR="00AB7F40" w:rsidRPr="00721B6C">
              <w:rPr>
                <w:szCs w:val="22"/>
              </w:rPr>
              <w:t xml:space="preserve"> of KPMG Information Risk Management Audit;</w:t>
            </w:r>
          </w:p>
          <w:p w14:paraId="4243D0D8" w14:textId="77777777" w:rsidR="00AB7F40" w:rsidRPr="00721B6C" w:rsidRDefault="00AB7F40" w:rsidP="00721B6C">
            <w:pPr>
              <w:pStyle w:val="ListParagraph"/>
              <w:tabs>
                <w:tab w:val="left" w:pos="4217"/>
              </w:tabs>
              <w:spacing w:line="240" w:lineRule="auto"/>
              <w:ind w:left="252" w:right="69"/>
              <w:jc w:val="thaiDistribute"/>
              <w:rPr>
                <w:szCs w:val="22"/>
              </w:rPr>
            </w:pPr>
          </w:p>
          <w:p w14:paraId="3EAFCADB" w14:textId="77777777" w:rsidR="00AB7F40" w:rsidRPr="00721B6C" w:rsidRDefault="00AB7F40" w:rsidP="00721B6C">
            <w:pPr>
              <w:pStyle w:val="ListParagraph"/>
              <w:numPr>
                <w:ilvl w:val="0"/>
                <w:numId w:val="14"/>
              </w:numPr>
              <w:tabs>
                <w:tab w:val="left" w:pos="4217"/>
              </w:tabs>
              <w:spacing w:line="240" w:lineRule="auto"/>
              <w:ind w:left="252" w:right="69" w:hanging="180"/>
              <w:jc w:val="thaiDistribute"/>
              <w:rPr>
                <w:szCs w:val="22"/>
              </w:rPr>
            </w:pPr>
            <w:r w:rsidRPr="00721B6C">
              <w:rPr>
                <w:szCs w:val="22"/>
              </w:rPr>
              <w:t xml:space="preserve">assessing the appropriateness of the methodology used for calculating the provision for obsolete by </w:t>
            </w:r>
            <w:r w:rsidRPr="003C6E87">
              <w:rPr>
                <w:spacing w:val="-4"/>
                <w:szCs w:val="22"/>
              </w:rPr>
              <w:t>challenging the assumptions, category of inventory and comparing with historical</w:t>
            </w:r>
            <w:r w:rsidRPr="00721B6C">
              <w:rPr>
                <w:szCs w:val="22"/>
              </w:rPr>
              <w:t xml:space="preserve"> experience and testing on a sample of the detail of outstanding balances and sales plan;</w:t>
            </w:r>
          </w:p>
          <w:p w14:paraId="79060BF9" w14:textId="77777777" w:rsidR="00AB7F40" w:rsidRPr="00721B6C" w:rsidRDefault="00AB7F40" w:rsidP="00721B6C">
            <w:pPr>
              <w:pStyle w:val="ListParagraph"/>
              <w:tabs>
                <w:tab w:val="left" w:pos="4217"/>
              </w:tabs>
              <w:spacing w:line="240" w:lineRule="auto"/>
              <w:ind w:left="252" w:right="69"/>
              <w:jc w:val="thaiDistribute"/>
              <w:rPr>
                <w:szCs w:val="22"/>
              </w:rPr>
            </w:pPr>
          </w:p>
          <w:p w14:paraId="7806362E" w14:textId="77777777" w:rsidR="00AB7F40" w:rsidRPr="00721B6C" w:rsidRDefault="00AB7F40" w:rsidP="00721B6C">
            <w:pPr>
              <w:pStyle w:val="ListParagraph"/>
              <w:numPr>
                <w:ilvl w:val="0"/>
                <w:numId w:val="14"/>
              </w:numPr>
              <w:tabs>
                <w:tab w:val="left" w:pos="4217"/>
              </w:tabs>
              <w:spacing w:line="240" w:lineRule="auto"/>
              <w:ind w:left="252" w:right="69" w:hanging="180"/>
              <w:jc w:val="thaiDistribute"/>
              <w:rPr>
                <w:szCs w:val="22"/>
              </w:rPr>
            </w:pPr>
            <w:r w:rsidRPr="00721B6C">
              <w:rPr>
                <w:spacing w:val="-4"/>
                <w:szCs w:val="22"/>
              </w:rPr>
              <w:t>considering the value of inventories by comparing</w:t>
            </w:r>
            <w:r w:rsidRPr="00721B6C">
              <w:rPr>
                <w:szCs w:val="22"/>
              </w:rPr>
              <w:t xml:space="preserve"> cost and the selling price less related selling expenses and testing on a sample basis with the related supporting documents; and</w:t>
            </w:r>
          </w:p>
          <w:p w14:paraId="2159841D" w14:textId="77777777" w:rsidR="00AB7F40" w:rsidRPr="00721B6C" w:rsidRDefault="00AB7F40" w:rsidP="00721B6C">
            <w:pPr>
              <w:tabs>
                <w:tab w:val="left" w:pos="4217"/>
              </w:tabs>
              <w:autoSpaceDE w:val="0"/>
              <w:autoSpaceDN w:val="0"/>
              <w:adjustRightInd w:val="0"/>
              <w:ind w:left="437" w:right="69" w:hanging="270"/>
              <w:jc w:val="thaiDistribute"/>
              <w:rPr>
                <w:szCs w:val="22"/>
              </w:rPr>
            </w:pPr>
          </w:p>
          <w:p w14:paraId="022E1AB1" w14:textId="77777777" w:rsidR="00AB7F40" w:rsidRPr="00410FA5" w:rsidRDefault="00AB7F40" w:rsidP="00E57BBD">
            <w:pPr>
              <w:pStyle w:val="ListParagraph"/>
              <w:numPr>
                <w:ilvl w:val="0"/>
                <w:numId w:val="14"/>
              </w:numPr>
              <w:spacing w:line="240" w:lineRule="auto"/>
              <w:ind w:left="252" w:right="69" w:hanging="180"/>
              <w:jc w:val="thaiDistribute"/>
              <w:rPr>
                <w:spacing w:val="-4"/>
                <w:szCs w:val="22"/>
              </w:rPr>
            </w:pPr>
            <w:r w:rsidRPr="00410FA5">
              <w:rPr>
                <w:spacing w:val="-4"/>
                <w:szCs w:val="22"/>
              </w:rPr>
              <w:t>assessing the adequacy of disclosures in</w:t>
            </w:r>
            <w:r w:rsidR="00721B6C" w:rsidRPr="00410FA5">
              <w:rPr>
                <w:rFonts w:hint="cs"/>
                <w:spacing w:val="-4"/>
                <w:szCs w:val="22"/>
                <w:cs/>
                <w:lang w:bidi="th-TH"/>
              </w:rPr>
              <w:t xml:space="preserve"> </w:t>
            </w:r>
            <w:r w:rsidRPr="00410FA5">
              <w:rPr>
                <w:spacing w:val="-4"/>
                <w:szCs w:val="22"/>
              </w:rPr>
              <w:t>accordance</w:t>
            </w:r>
            <w:r w:rsidRPr="00721B6C">
              <w:rPr>
                <w:szCs w:val="22"/>
              </w:rPr>
              <w:t xml:space="preserve"> </w:t>
            </w:r>
            <w:r w:rsidRPr="00410FA5">
              <w:rPr>
                <w:spacing w:val="-4"/>
                <w:szCs w:val="22"/>
              </w:rPr>
              <w:t>with the relevant Thai Financial Report Standards.</w:t>
            </w:r>
          </w:p>
          <w:p w14:paraId="3DC296B9" w14:textId="77777777" w:rsidR="0060762A" w:rsidRPr="00721B6C" w:rsidRDefault="0060762A" w:rsidP="001F1A04">
            <w:pPr>
              <w:autoSpaceDE w:val="0"/>
              <w:autoSpaceDN w:val="0"/>
              <w:adjustRightInd w:val="0"/>
              <w:rPr>
                <w:szCs w:val="22"/>
              </w:rPr>
            </w:pPr>
          </w:p>
        </w:tc>
      </w:tr>
    </w:tbl>
    <w:p w14:paraId="0DAE32DA" w14:textId="77777777" w:rsidR="0060762A" w:rsidRDefault="0060762A" w:rsidP="0060762A">
      <w:pPr>
        <w:spacing w:after="160" w:line="259" w:lineRule="auto"/>
        <w:rPr>
          <w:i/>
          <w:iCs/>
          <w:szCs w:val="22"/>
        </w:rPr>
      </w:pPr>
      <w:r>
        <w:rPr>
          <w:i/>
          <w:iCs/>
          <w:szCs w:val="22"/>
        </w:rPr>
        <w:br w:type="page"/>
      </w:r>
    </w:p>
    <w:p w14:paraId="6EE17DE1" w14:textId="77777777" w:rsidR="00E57BBD" w:rsidRDefault="00E57BBD" w:rsidP="00E57BBD">
      <w:pPr>
        <w:spacing w:line="240" w:lineRule="auto"/>
        <w:rPr>
          <w:i/>
          <w:iCs/>
          <w:szCs w:val="22"/>
        </w:rPr>
      </w:pPr>
    </w:p>
    <w:p w14:paraId="5BA712C7" w14:textId="77777777" w:rsidR="00E57BBD" w:rsidRPr="00E57BBD" w:rsidRDefault="00E57BBD" w:rsidP="00E57BBD">
      <w:pPr>
        <w:spacing w:line="240" w:lineRule="auto"/>
        <w:rPr>
          <w:i/>
          <w:iCs/>
          <w:szCs w:val="22"/>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0E37E982" w14:textId="77777777" w:rsidTr="00721B6C">
        <w:tc>
          <w:tcPr>
            <w:tcW w:w="9540" w:type="dxa"/>
            <w:gridSpan w:val="2"/>
            <w:shd w:val="clear" w:color="auto" w:fill="auto"/>
          </w:tcPr>
          <w:p w14:paraId="338847D1" w14:textId="77777777" w:rsidR="0060762A" w:rsidRPr="001F1A04" w:rsidRDefault="0060762A" w:rsidP="0061489A">
            <w:pPr>
              <w:ind w:left="69"/>
              <w:rPr>
                <w:szCs w:val="22"/>
              </w:rPr>
            </w:pPr>
            <w:r w:rsidRPr="001F1A04">
              <w:rPr>
                <w:b/>
                <w:bCs/>
                <w:szCs w:val="22"/>
              </w:rPr>
              <w:t>Valuation of other long-term investments</w:t>
            </w:r>
          </w:p>
        </w:tc>
      </w:tr>
      <w:tr w:rsidR="0060762A" w:rsidRPr="000C69D4" w14:paraId="0280CA1F" w14:textId="77777777" w:rsidTr="00721B6C">
        <w:tc>
          <w:tcPr>
            <w:tcW w:w="9540" w:type="dxa"/>
            <w:gridSpan w:val="2"/>
            <w:shd w:val="clear" w:color="auto" w:fill="auto"/>
          </w:tcPr>
          <w:p w14:paraId="1205C5C5" w14:textId="77777777"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C91AE6">
              <w:rPr>
                <w:rFonts w:eastAsia="Arial"/>
                <w:szCs w:val="22"/>
              </w:rPr>
              <w:t>3</w:t>
            </w:r>
            <w:r w:rsidR="00BE4CD7">
              <w:rPr>
                <w:rFonts w:eastAsia="Arial"/>
                <w:szCs w:val="22"/>
              </w:rPr>
              <w:t xml:space="preserve"> </w:t>
            </w:r>
            <w:r w:rsidR="00C91AE6">
              <w:rPr>
                <w:rFonts w:eastAsia="Arial"/>
                <w:szCs w:val="22"/>
              </w:rPr>
              <w:t xml:space="preserve">(h) and </w:t>
            </w:r>
            <w:r w:rsidR="00E57BBD">
              <w:rPr>
                <w:rFonts w:eastAsia="Arial"/>
                <w:szCs w:val="22"/>
              </w:rPr>
              <w:t>6</w:t>
            </w:r>
            <w:r w:rsidRPr="001F1A04">
              <w:rPr>
                <w:rFonts w:eastAsia="Arial"/>
                <w:szCs w:val="22"/>
              </w:rPr>
              <w:t xml:space="preserve"> </w:t>
            </w:r>
          </w:p>
        </w:tc>
      </w:tr>
      <w:tr w:rsidR="0060762A" w:rsidRPr="000C69D4" w14:paraId="0EE72D06" w14:textId="77777777" w:rsidTr="00721B6C">
        <w:tc>
          <w:tcPr>
            <w:tcW w:w="4675" w:type="dxa"/>
            <w:shd w:val="clear" w:color="auto" w:fill="auto"/>
          </w:tcPr>
          <w:p w14:paraId="21D6B98A"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4598B867"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3D528C42" w14:textId="77777777" w:rsidTr="00721B6C">
        <w:tc>
          <w:tcPr>
            <w:tcW w:w="4675" w:type="dxa"/>
            <w:shd w:val="clear" w:color="auto" w:fill="auto"/>
          </w:tcPr>
          <w:p w14:paraId="55B6FE58" w14:textId="77777777" w:rsidR="0060762A" w:rsidRPr="001F1A04" w:rsidRDefault="0060762A" w:rsidP="001F1A04">
            <w:pPr>
              <w:autoSpaceDE w:val="0"/>
              <w:autoSpaceDN w:val="0"/>
              <w:adjustRightInd w:val="0"/>
              <w:rPr>
                <w:rFonts w:eastAsia="Arial"/>
                <w:sz w:val="24"/>
                <w:szCs w:val="24"/>
              </w:rPr>
            </w:pPr>
          </w:p>
          <w:p w14:paraId="68485487" w14:textId="77777777" w:rsidR="007E34C0" w:rsidRPr="001F1A04" w:rsidRDefault="007E34C0" w:rsidP="0061489A">
            <w:pPr>
              <w:ind w:left="69" w:right="70"/>
              <w:jc w:val="thaiDistribute"/>
              <w:rPr>
                <w:rFonts w:eastAsia="Arial"/>
                <w:szCs w:val="22"/>
              </w:rPr>
            </w:pPr>
            <w:r w:rsidRPr="004327BA">
              <w:rPr>
                <w:rFonts w:eastAsia="Arial"/>
                <w:szCs w:val="22"/>
              </w:rPr>
              <w:t xml:space="preserve">The </w:t>
            </w:r>
            <w:r w:rsidRPr="007E34C0">
              <w:rPr>
                <w:rFonts w:eastAsia="Arial"/>
                <w:szCs w:val="22"/>
              </w:rPr>
              <w:t xml:space="preserve">Company has significant investments in affiliated companies and other companies.  The Company has a significant risk over the valuation of these investments including the provision of impairment, which is based on the Company’s policy and involves management’s judgment in determining the adequacy of the provision to present the appropriate valuation </w:t>
            </w:r>
            <w:r w:rsidR="00C32F34">
              <w:rPr>
                <w:rFonts w:eastAsia="Arial"/>
                <w:szCs w:val="22"/>
              </w:rPr>
              <w:t>of others long-term investments</w:t>
            </w:r>
            <w:r w:rsidR="003F1D29">
              <w:rPr>
                <w:rFonts w:eastAsia="Arial"/>
                <w:szCs w:val="22"/>
              </w:rPr>
              <w:t>. T</w:t>
            </w:r>
            <w:r w:rsidRPr="007E34C0">
              <w:rPr>
                <w:rFonts w:eastAsia="Arial"/>
                <w:szCs w:val="22"/>
              </w:rPr>
              <w:t>his is an area of focus in my audit.</w:t>
            </w:r>
          </w:p>
          <w:p w14:paraId="39DFA1B9" w14:textId="77777777" w:rsidR="00172859" w:rsidRPr="001F1A04" w:rsidRDefault="00172859" w:rsidP="001F1A04">
            <w:pPr>
              <w:autoSpaceDE w:val="0"/>
              <w:autoSpaceDN w:val="0"/>
              <w:adjustRightInd w:val="0"/>
              <w:rPr>
                <w:szCs w:val="22"/>
              </w:rPr>
            </w:pPr>
          </w:p>
        </w:tc>
        <w:tc>
          <w:tcPr>
            <w:tcW w:w="4865" w:type="dxa"/>
            <w:shd w:val="clear" w:color="auto" w:fill="auto"/>
          </w:tcPr>
          <w:p w14:paraId="534C1883" w14:textId="77777777" w:rsidR="0060762A" w:rsidRPr="001F1A04" w:rsidRDefault="0060762A" w:rsidP="001F1A04">
            <w:pPr>
              <w:tabs>
                <w:tab w:val="left" w:pos="420"/>
              </w:tabs>
              <w:jc w:val="thaiDistribute"/>
              <w:rPr>
                <w:szCs w:val="22"/>
              </w:rPr>
            </w:pPr>
          </w:p>
          <w:p w14:paraId="29553F6B" w14:textId="77777777" w:rsidR="007E34C0" w:rsidRPr="007E34C0" w:rsidRDefault="007E34C0" w:rsidP="0061489A">
            <w:pPr>
              <w:tabs>
                <w:tab w:val="left" w:pos="420"/>
                <w:tab w:val="left" w:pos="4399"/>
              </w:tabs>
              <w:ind w:left="79" w:right="73"/>
              <w:jc w:val="thaiDistribute"/>
              <w:rPr>
                <w:szCs w:val="22"/>
              </w:rPr>
            </w:pPr>
            <w:r w:rsidRPr="007E34C0">
              <w:rPr>
                <w:szCs w:val="22"/>
              </w:rPr>
              <w:t xml:space="preserve">In this area my audit procedures included: </w:t>
            </w:r>
          </w:p>
          <w:p w14:paraId="466EBFF1" w14:textId="77777777" w:rsidR="007E34C0" w:rsidRPr="007E34C0" w:rsidRDefault="007E34C0" w:rsidP="0061489A">
            <w:pPr>
              <w:tabs>
                <w:tab w:val="left" w:pos="420"/>
                <w:tab w:val="left" w:pos="4399"/>
              </w:tabs>
              <w:ind w:left="79" w:right="73"/>
              <w:jc w:val="thaiDistribute"/>
              <w:rPr>
                <w:szCs w:val="22"/>
              </w:rPr>
            </w:pPr>
          </w:p>
          <w:p w14:paraId="21C652C0" w14:textId="77777777" w:rsidR="007E34C0" w:rsidRPr="007E34C0" w:rsidRDefault="007E34C0" w:rsidP="0061489A">
            <w:pPr>
              <w:pStyle w:val="ListParagraph"/>
              <w:numPr>
                <w:ilvl w:val="0"/>
                <w:numId w:val="14"/>
              </w:numPr>
              <w:tabs>
                <w:tab w:val="left" w:pos="4399"/>
              </w:tabs>
              <w:spacing w:line="240" w:lineRule="auto"/>
              <w:ind w:left="259" w:right="73" w:hanging="180"/>
              <w:jc w:val="thaiDistribute"/>
              <w:rPr>
                <w:szCs w:val="22"/>
              </w:rPr>
            </w:pPr>
            <w:r w:rsidRPr="007E34C0">
              <w:rPr>
                <w:szCs w:val="22"/>
              </w:rPr>
              <w:t>assessing the process to identify indications of impairment and underst</w:t>
            </w:r>
            <w:r w:rsidR="001B2DD4">
              <w:rPr>
                <w:szCs w:val="22"/>
              </w:rPr>
              <w:t>anding the impairment process</w:t>
            </w:r>
            <w:r w:rsidRPr="007E34C0">
              <w:rPr>
                <w:szCs w:val="22"/>
              </w:rPr>
              <w:t xml:space="preserve"> performed by the management;</w:t>
            </w:r>
          </w:p>
          <w:p w14:paraId="50614D31" w14:textId="77777777" w:rsidR="007E34C0" w:rsidRPr="007E34C0" w:rsidRDefault="007E34C0" w:rsidP="0061489A">
            <w:pPr>
              <w:pStyle w:val="ListParagraph"/>
              <w:tabs>
                <w:tab w:val="left" w:pos="4399"/>
              </w:tabs>
              <w:spacing w:line="240" w:lineRule="auto"/>
              <w:ind w:left="79" w:right="73"/>
              <w:jc w:val="thaiDistribute"/>
              <w:rPr>
                <w:szCs w:val="22"/>
              </w:rPr>
            </w:pPr>
          </w:p>
          <w:p w14:paraId="3FDB288B" w14:textId="77777777" w:rsidR="007E34C0" w:rsidRPr="007E34C0" w:rsidRDefault="007E34C0" w:rsidP="0061489A">
            <w:pPr>
              <w:pStyle w:val="ListParagraph"/>
              <w:numPr>
                <w:ilvl w:val="0"/>
                <w:numId w:val="14"/>
              </w:numPr>
              <w:tabs>
                <w:tab w:val="left" w:pos="4399"/>
              </w:tabs>
              <w:spacing w:line="240" w:lineRule="auto"/>
              <w:ind w:left="259" w:right="73" w:hanging="180"/>
              <w:jc w:val="thaiDistribute"/>
              <w:rPr>
                <w:szCs w:val="22"/>
              </w:rPr>
            </w:pPr>
            <w:r w:rsidRPr="0061489A">
              <w:rPr>
                <w:spacing w:val="-8"/>
                <w:szCs w:val="22"/>
              </w:rPr>
              <w:t>considering the profitability of the invested companies</w:t>
            </w:r>
            <w:r w:rsidRPr="007E34C0">
              <w:rPr>
                <w:szCs w:val="22"/>
              </w:rPr>
              <w:t xml:space="preserve"> from the audited financial statements, </w:t>
            </w:r>
            <w:r w:rsidRPr="007E34C0">
              <w:rPr>
                <w:spacing w:val="-6"/>
                <w:szCs w:val="22"/>
              </w:rPr>
              <w:t>historical data</w:t>
            </w:r>
            <w:r w:rsidRPr="007E34C0">
              <w:rPr>
                <w:rFonts w:cs="Cordia New" w:hint="cs"/>
                <w:spacing w:val="-6"/>
                <w:szCs w:val="28"/>
                <w:cs/>
                <w:lang w:bidi="th-TH"/>
              </w:rPr>
              <w:t xml:space="preserve"> </w:t>
            </w:r>
            <w:r w:rsidRPr="007E34C0">
              <w:rPr>
                <w:spacing w:val="-6"/>
                <w:szCs w:val="22"/>
              </w:rPr>
              <w:t>and other information in order to assess the adequacy of the allowance for impairment of the investments; and</w:t>
            </w:r>
          </w:p>
          <w:p w14:paraId="55AF2ADF" w14:textId="77777777" w:rsidR="007E34C0" w:rsidRPr="007E34C0" w:rsidRDefault="007E34C0" w:rsidP="0061489A">
            <w:pPr>
              <w:pStyle w:val="ListParagraph"/>
              <w:tabs>
                <w:tab w:val="left" w:pos="4399"/>
              </w:tabs>
              <w:spacing w:line="240" w:lineRule="auto"/>
              <w:ind w:left="79" w:right="73"/>
              <w:jc w:val="thaiDistribute"/>
              <w:rPr>
                <w:szCs w:val="22"/>
              </w:rPr>
            </w:pPr>
          </w:p>
          <w:p w14:paraId="3C0C86B4" w14:textId="77777777" w:rsidR="007E34C0" w:rsidRPr="007E34C0" w:rsidRDefault="007E34C0" w:rsidP="0061489A">
            <w:pPr>
              <w:pStyle w:val="ListParagraph"/>
              <w:numPr>
                <w:ilvl w:val="0"/>
                <w:numId w:val="14"/>
              </w:numPr>
              <w:tabs>
                <w:tab w:val="left" w:pos="4399"/>
              </w:tabs>
              <w:spacing w:line="240" w:lineRule="auto"/>
              <w:ind w:left="259" w:right="73" w:hanging="180"/>
              <w:jc w:val="thaiDistribute"/>
              <w:rPr>
                <w:spacing w:val="-6"/>
                <w:szCs w:val="22"/>
              </w:rPr>
            </w:pPr>
            <w:r w:rsidRPr="007E34C0">
              <w:rPr>
                <w:spacing w:val="-6"/>
                <w:szCs w:val="22"/>
              </w:rPr>
              <w:t xml:space="preserve">assessing the adequacy of disclosures in accordance </w:t>
            </w:r>
            <w:r w:rsidRPr="007E34C0">
              <w:rPr>
                <w:spacing w:val="-4"/>
                <w:szCs w:val="22"/>
              </w:rPr>
              <w:t>with the relevant Thai Financial Report Standards</w:t>
            </w:r>
            <w:r w:rsidRPr="007E34C0">
              <w:rPr>
                <w:spacing w:val="-6"/>
                <w:szCs w:val="22"/>
              </w:rPr>
              <w:t>.</w:t>
            </w:r>
          </w:p>
          <w:p w14:paraId="47986B20" w14:textId="77777777" w:rsidR="0060762A" w:rsidRPr="001F1A04" w:rsidRDefault="0060762A" w:rsidP="001F1A04">
            <w:pPr>
              <w:tabs>
                <w:tab w:val="left" w:pos="420"/>
              </w:tabs>
              <w:jc w:val="thaiDistribute"/>
              <w:rPr>
                <w:szCs w:val="22"/>
              </w:rPr>
            </w:pPr>
          </w:p>
        </w:tc>
      </w:tr>
    </w:tbl>
    <w:p w14:paraId="22DB8D74" w14:textId="77777777" w:rsidR="0060762A" w:rsidRDefault="0060762A" w:rsidP="0060762A">
      <w:pPr>
        <w:spacing w:after="160" w:line="259" w:lineRule="auto"/>
        <w:rPr>
          <w:rFonts w:eastAsia="Batang"/>
          <w:i/>
          <w:iCs/>
          <w:color w:val="000000"/>
          <w:szCs w:val="22"/>
          <w:lang w:eastAsia="ko-KR"/>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195C5F04" w14:textId="77777777" w:rsidTr="00721B6C">
        <w:tc>
          <w:tcPr>
            <w:tcW w:w="9540" w:type="dxa"/>
            <w:gridSpan w:val="2"/>
            <w:shd w:val="clear" w:color="auto" w:fill="auto"/>
          </w:tcPr>
          <w:p w14:paraId="5BCE6DEF" w14:textId="77777777" w:rsidR="0060762A" w:rsidRPr="001F1A04" w:rsidRDefault="00BF66ED" w:rsidP="0061489A">
            <w:pPr>
              <w:ind w:left="69"/>
              <w:rPr>
                <w:szCs w:val="22"/>
              </w:rPr>
            </w:pPr>
            <w:r w:rsidRPr="001F1A04">
              <w:rPr>
                <w:b/>
                <w:bCs/>
                <w:szCs w:val="22"/>
              </w:rPr>
              <w:t>Revenue recognition -</w:t>
            </w:r>
            <w:r w:rsidR="0060762A" w:rsidRPr="001F1A04">
              <w:rPr>
                <w:b/>
                <w:bCs/>
                <w:szCs w:val="22"/>
              </w:rPr>
              <w:t xml:space="preserve"> consignment</w:t>
            </w:r>
          </w:p>
        </w:tc>
      </w:tr>
      <w:tr w:rsidR="0060762A" w:rsidRPr="000C69D4" w14:paraId="65752971" w14:textId="77777777" w:rsidTr="00721B6C">
        <w:tc>
          <w:tcPr>
            <w:tcW w:w="9540" w:type="dxa"/>
            <w:gridSpan w:val="2"/>
            <w:shd w:val="clear" w:color="auto" w:fill="auto"/>
          </w:tcPr>
          <w:p w14:paraId="07B5D33B" w14:textId="77777777"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4410AD">
              <w:rPr>
                <w:rFonts w:eastAsia="Arial"/>
                <w:szCs w:val="22"/>
              </w:rPr>
              <w:t>3</w:t>
            </w:r>
            <w:r w:rsidR="00BE4CD7">
              <w:rPr>
                <w:rFonts w:eastAsia="Arial"/>
                <w:szCs w:val="22"/>
              </w:rPr>
              <w:t xml:space="preserve"> </w:t>
            </w:r>
            <w:r w:rsidR="00F9592C">
              <w:rPr>
                <w:rFonts w:eastAsia="Arial"/>
                <w:szCs w:val="22"/>
              </w:rPr>
              <w:t>(</w:t>
            </w:r>
            <w:r w:rsidR="00E57BBD">
              <w:rPr>
                <w:rFonts w:eastAsia="Arial"/>
                <w:szCs w:val="22"/>
              </w:rPr>
              <w:t>s</w:t>
            </w:r>
            <w:r w:rsidR="00F9592C">
              <w:rPr>
                <w:rFonts w:eastAsia="Arial"/>
                <w:szCs w:val="22"/>
              </w:rPr>
              <w:t xml:space="preserve">) and </w:t>
            </w:r>
            <w:r w:rsidR="00E57BBD">
              <w:rPr>
                <w:rFonts w:eastAsia="Arial"/>
                <w:szCs w:val="22"/>
              </w:rPr>
              <w:t>19</w:t>
            </w:r>
          </w:p>
        </w:tc>
      </w:tr>
      <w:tr w:rsidR="0060762A" w:rsidRPr="000C69D4" w14:paraId="7AD0D63C" w14:textId="77777777" w:rsidTr="00721B6C">
        <w:tc>
          <w:tcPr>
            <w:tcW w:w="4675" w:type="dxa"/>
            <w:shd w:val="clear" w:color="auto" w:fill="auto"/>
          </w:tcPr>
          <w:p w14:paraId="5AC3B7EE"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2174042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1F1A04" w:rsidRPr="000C69D4" w14:paraId="62F22D70" w14:textId="77777777" w:rsidTr="00721B6C">
        <w:tc>
          <w:tcPr>
            <w:tcW w:w="4675" w:type="dxa"/>
            <w:shd w:val="clear" w:color="auto" w:fill="auto"/>
          </w:tcPr>
          <w:p w14:paraId="38B7BC3A" w14:textId="77777777" w:rsidR="0060762A" w:rsidRPr="001F1A04" w:rsidRDefault="0060762A" w:rsidP="0046117E">
            <w:pPr>
              <w:autoSpaceDE w:val="0"/>
              <w:autoSpaceDN w:val="0"/>
              <w:adjustRightInd w:val="0"/>
              <w:jc w:val="both"/>
              <w:rPr>
                <w:rFonts w:eastAsia="Arial"/>
                <w:b/>
                <w:bCs/>
                <w:sz w:val="24"/>
                <w:szCs w:val="24"/>
              </w:rPr>
            </w:pPr>
          </w:p>
          <w:p w14:paraId="7BBCBD6E" w14:textId="77777777" w:rsidR="0046117E" w:rsidRPr="00322D66" w:rsidRDefault="0046117E" w:rsidP="0061489A">
            <w:pPr>
              <w:autoSpaceDE w:val="0"/>
              <w:autoSpaceDN w:val="0"/>
              <w:adjustRightInd w:val="0"/>
              <w:ind w:left="69" w:right="70"/>
              <w:jc w:val="both"/>
              <w:rPr>
                <w:rFonts w:eastAsia="SimSun"/>
                <w:color w:val="000000"/>
                <w:szCs w:val="22"/>
                <w:lang w:eastAsia="zh-CN"/>
              </w:rPr>
            </w:pPr>
            <w:r w:rsidRPr="00322D66">
              <w:rPr>
                <w:rFonts w:eastAsia="SimSun"/>
                <w:color w:val="000000"/>
                <w:szCs w:val="22"/>
                <w:lang w:eastAsia="zh-CN"/>
              </w:rPr>
              <w:t>The Company is the leader in distribution of fashion consumer products in department sto</w:t>
            </w:r>
            <w:r w:rsidR="003F1D29" w:rsidRPr="00322D66">
              <w:rPr>
                <w:rFonts w:eastAsia="SimSun"/>
                <w:color w:val="000000"/>
                <w:szCs w:val="22"/>
                <w:lang w:eastAsia="zh-CN"/>
              </w:rPr>
              <w:t>res as major channel and various</w:t>
            </w:r>
            <w:r w:rsidRPr="00322D66">
              <w:rPr>
                <w:rFonts w:eastAsia="SimSun"/>
                <w:color w:val="000000"/>
                <w:szCs w:val="22"/>
                <w:lang w:eastAsia="zh-CN"/>
              </w:rPr>
              <w:t xml:space="preserve"> stores as the minor channel. </w:t>
            </w:r>
          </w:p>
          <w:p w14:paraId="12BC264A" w14:textId="77777777" w:rsidR="0046117E" w:rsidRPr="000E3923" w:rsidRDefault="0046117E" w:rsidP="0046117E">
            <w:pPr>
              <w:jc w:val="both"/>
              <w:rPr>
                <w:rFonts w:eastAsia="SimSun"/>
                <w:color w:val="000000"/>
                <w:szCs w:val="22"/>
                <w:highlight w:val="yellow"/>
                <w:lang w:eastAsia="zh-CN"/>
              </w:rPr>
            </w:pPr>
          </w:p>
          <w:p w14:paraId="5715AC23" w14:textId="77777777" w:rsidR="00F213CD" w:rsidRPr="001F1A04" w:rsidRDefault="00557138" w:rsidP="0061489A">
            <w:pPr>
              <w:pStyle w:val="BodyText"/>
              <w:spacing w:before="60" w:after="60" w:line="240" w:lineRule="atLeast"/>
              <w:ind w:left="69" w:right="70"/>
              <w:jc w:val="both"/>
              <w:rPr>
                <w:rFonts w:eastAsia="Arial"/>
                <w:szCs w:val="22"/>
              </w:rPr>
            </w:pPr>
            <w:r w:rsidRPr="000E5875">
              <w:rPr>
                <w:rFonts w:eastAsia="Arial"/>
                <w:szCs w:val="22"/>
              </w:rPr>
              <w:t>In consignment sales, the control</w:t>
            </w:r>
            <w:r w:rsidR="0066332B" w:rsidRPr="000E5875">
              <w:rPr>
                <w:rFonts w:eastAsia="Arial"/>
                <w:szCs w:val="22"/>
              </w:rPr>
              <w:t xml:space="preserve"> of the product</w:t>
            </w:r>
            <w:r w:rsidRPr="000E5875">
              <w:rPr>
                <w:rFonts w:eastAsia="Arial"/>
                <w:szCs w:val="22"/>
              </w:rPr>
              <w:t xml:space="preserve"> does not pass to the distributor </w:t>
            </w:r>
            <w:r w:rsidR="0066332B" w:rsidRPr="000E5875">
              <w:t>at that point in time</w:t>
            </w:r>
            <w:r w:rsidR="005E0109">
              <w:t>.</w:t>
            </w:r>
            <w:r w:rsidR="0066332B" w:rsidRPr="000E5875">
              <w:t xml:space="preserve"> </w:t>
            </w:r>
            <w:r w:rsidR="00C568B1">
              <w:t>R</w:t>
            </w:r>
            <w:r w:rsidRPr="000E5875">
              <w:rPr>
                <w:rFonts w:eastAsia="SimSun"/>
                <w:color w:val="000000"/>
                <w:szCs w:val="22"/>
                <w:lang w:eastAsia="zh-CN"/>
              </w:rPr>
              <w:t>evenue</w:t>
            </w:r>
            <w:r w:rsidRPr="000E5875">
              <w:rPr>
                <w:rFonts w:eastAsia="SimSun"/>
                <w:color w:val="000000"/>
                <w:szCs w:val="22"/>
                <w:cs/>
                <w:lang w:eastAsia="zh-CN" w:bidi="th-TH"/>
              </w:rPr>
              <w:t xml:space="preserve"> </w:t>
            </w:r>
            <w:r w:rsidRPr="000E5875">
              <w:rPr>
                <w:rFonts w:eastAsia="SimSun"/>
                <w:color w:val="000000"/>
                <w:szCs w:val="22"/>
                <w:lang w:eastAsia="zh-CN" w:bidi="th-TH"/>
              </w:rPr>
              <w:t>from sales</w:t>
            </w:r>
            <w:r w:rsidRPr="000E5875">
              <w:rPr>
                <w:rFonts w:eastAsia="SimSun"/>
                <w:color w:val="000000"/>
                <w:szCs w:val="22"/>
                <w:lang w:eastAsia="zh-CN"/>
              </w:rPr>
              <w:t xml:space="preserve"> should not be recognized until </w:t>
            </w:r>
            <w:r w:rsidR="00684BA9" w:rsidRPr="000E5875">
              <w:rPr>
                <w:rFonts w:eastAsia="Arial"/>
                <w:szCs w:val="22"/>
              </w:rPr>
              <w:t>the control of the product</w:t>
            </w:r>
            <w:r w:rsidRPr="000E5875">
              <w:rPr>
                <w:rFonts w:eastAsia="SimSun"/>
                <w:color w:val="000000"/>
                <w:szCs w:val="22"/>
                <w:lang w:eastAsia="zh-CN"/>
              </w:rPr>
              <w:t xml:space="preserve"> has passed to the </w:t>
            </w:r>
            <w:r w:rsidR="00D45B79" w:rsidRPr="000E5875">
              <w:rPr>
                <w:rFonts w:eastAsia="SimSun"/>
                <w:color w:val="000000"/>
                <w:szCs w:val="22"/>
                <w:lang w:eastAsia="zh-CN"/>
              </w:rPr>
              <w:t>consumer</w:t>
            </w:r>
            <w:r w:rsidRPr="000E5875">
              <w:rPr>
                <w:rFonts w:eastAsia="SimSun"/>
                <w:color w:val="000000"/>
                <w:szCs w:val="22"/>
                <w:lang w:eastAsia="zh-CN"/>
              </w:rPr>
              <w:t>.</w:t>
            </w:r>
            <w:r w:rsidR="00E15A4E" w:rsidRPr="000E5875">
              <w:rPr>
                <w:rFonts w:eastAsia="SimSun"/>
                <w:color w:val="000000"/>
                <w:szCs w:val="22"/>
                <w:lang w:eastAsia="zh-CN"/>
              </w:rPr>
              <w:t xml:space="preserve"> The terms of the arrangement may stipulate that the </w:t>
            </w:r>
            <w:r w:rsidR="004A4671" w:rsidRPr="000E5875">
              <w:rPr>
                <w:rFonts w:eastAsia="SimSun"/>
                <w:color w:val="000000"/>
                <w:szCs w:val="22"/>
                <w:lang w:eastAsia="zh-CN"/>
              </w:rPr>
              <w:t>Company</w:t>
            </w:r>
            <w:r w:rsidR="00E15A4E" w:rsidRPr="000E5875">
              <w:rPr>
                <w:rFonts w:eastAsia="SimSun"/>
                <w:color w:val="000000"/>
                <w:szCs w:val="22"/>
                <w:lang w:eastAsia="zh-CN"/>
              </w:rPr>
              <w:t xml:space="preserve"> </w:t>
            </w:r>
            <w:r w:rsidR="004A4671" w:rsidRPr="000E5875">
              <w:rPr>
                <w:rFonts w:eastAsia="SimSun"/>
                <w:color w:val="000000"/>
                <w:szCs w:val="22"/>
                <w:lang w:eastAsia="zh-CN"/>
              </w:rPr>
              <w:t xml:space="preserve">can control </w:t>
            </w:r>
            <w:r w:rsidR="00E57BBD">
              <w:rPr>
                <w:rFonts w:eastAsia="SimSun"/>
                <w:color w:val="000000"/>
                <w:szCs w:val="22"/>
                <w:lang w:eastAsia="zh-CN"/>
              </w:rPr>
              <w:t xml:space="preserve">or </w:t>
            </w:r>
            <w:r w:rsidR="00E57BBD" w:rsidRPr="00E57BBD">
              <w:rPr>
                <w:rFonts w:eastAsia="SimSun"/>
                <w:color w:val="000000"/>
                <w:szCs w:val="22"/>
                <w:lang w:eastAsia="zh-CN"/>
              </w:rPr>
              <w:t xml:space="preserve">deliver </w:t>
            </w:r>
            <w:r w:rsidR="004A4671" w:rsidRPr="00E57BBD">
              <w:rPr>
                <w:rFonts w:eastAsia="SimSun"/>
                <w:color w:val="000000"/>
                <w:szCs w:val="22"/>
                <w:lang w:eastAsia="zh-CN"/>
              </w:rPr>
              <w:t>the product</w:t>
            </w:r>
            <w:r w:rsidR="00A95DD6" w:rsidRPr="00E57BBD">
              <w:rPr>
                <w:rFonts w:eastAsia="SimSun"/>
                <w:color w:val="000000"/>
                <w:szCs w:val="22"/>
                <w:lang w:eastAsia="zh-CN"/>
              </w:rPr>
              <w:t xml:space="preserve"> </w:t>
            </w:r>
            <w:r w:rsidR="004A4671" w:rsidRPr="00E57BBD">
              <w:rPr>
                <w:rFonts w:eastAsia="SimSun"/>
                <w:color w:val="000000"/>
                <w:szCs w:val="22"/>
                <w:lang w:eastAsia="zh-CN"/>
              </w:rPr>
              <w:t>to</w:t>
            </w:r>
            <w:r w:rsidR="005E0109">
              <w:rPr>
                <w:rFonts w:eastAsia="SimSun"/>
                <w:color w:val="000000"/>
                <w:szCs w:val="22"/>
                <w:lang w:eastAsia="zh-CN"/>
              </w:rPr>
              <w:t xml:space="preserve"> the</w:t>
            </w:r>
            <w:r w:rsidR="004A4671" w:rsidRPr="00E57BBD">
              <w:rPr>
                <w:rFonts w:eastAsia="SimSun"/>
                <w:color w:val="000000"/>
                <w:szCs w:val="22"/>
                <w:lang w:eastAsia="zh-CN"/>
              </w:rPr>
              <w:t xml:space="preserve"> consume</w:t>
            </w:r>
            <w:r w:rsidR="00974287" w:rsidRPr="00E57BBD">
              <w:rPr>
                <w:rFonts w:eastAsia="SimSun"/>
                <w:color w:val="000000"/>
                <w:szCs w:val="22"/>
                <w:lang w:eastAsia="zh-CN"/>
              </w:rPr>
              <w:t>r</w:t>
            </w:r>
            <w:r w:rsidR="00E57BBD" w:rsidRPr="00E57BBD">
              <w:rPr>
                <w:rFonts w:eastAsia="SimSun"/>
                <w:color w:val="000000"/>
                <w:szCs w:val="22"/>
                <w:lang w:eastAsia="zh-CN"/>
              </w:rPr>
              <w:t>,</w:t>
            </w:r>
            <w:r w:rsidR="00E270A7" w:rsidRPr="00E57BBD">
              <w:rPr>
                <w:rFonts w:eastAsia="SimSun"/>
                <w:color w:val="000000"/>
                <w:szCs w:val="22"/>
                <w:lang w:eastAsia="zh-CN"/>
              </w:rPr>
              <w:t xml:space="preserve"> and t</w:t>
            </w:r>
            <w:r w:rsidR="00D45B79" w:rsidRPr="00E57BBD">
              <w:rPr>
                <w:rFonts w:eastAsia="SimSun"/>
                <w:color w:val="000000"/>
                <w:szCs w:val="22"/>
                <w:lang w:eastAsia="zh-CN"/>
              </w:rPr>
              <w:t>he consignee</w:t>
            </w:r>
            <w:r w:rsidR="00E15A4E" w:rsidRPr="00E57BBD">
              <w:rPr>
                <w:rFonts w:eastAsia="SimSun"/>
                <w:color w:val="000000"/>
                <w:szCs w:val="22"/>
                <w:lang w:eastAsia="zh-CN"/>
              </w:rPr>
              <w:t xml:space="preserve"> </w:t>
            </w:r>
            <w:r w:rsidR="00D45B79" w:rsidRPr="00E57BBD">
              <w:rPr>
                <w:rFonts w:eastAsia="SimSun"/>
                <w:color w:val="000000"/>
                <w:szCs w:val="22"/>
                <w:lang w:eastAsia="zh-CN"/>
              </w:rPr>
              <w:t xml:space="preserve">will </w:t>
            </w:r>
            <w:r w:rsidR="00E15A4E" w:rsidRPr="00E57BBD">
              <w:rPr>
                <w:rFonts w:eastAsia="SimSun"/>
                <w:color w:val="000000"/>
                <w:szCs w:val="22"/>
                <w:lang w:eastAsia="zh-CN"/>
              </w:rPr>
              <w:t xml:space="preserve">pay for the </w:t>
            </w:r>
            <w:r w:rsidR="00E57BBD" w:rsidRPr="00E57BBD">
              <w:rPr>
                <w:rFonts w:eastAsia="SimSun"/>
                <w:color w:val="000000"/>
                <w:szCs w:val="22"/>
                <w:lang w:eastAsia="zh-CN"/>
              </w:rPr>
              <w:t>product</w:t>
            </w:r>
            <w:r w:rsidR="00F213CD" w:rsidRPr="00E57BBD">
              <w:rPr>
                <w:rFonts w:eastAsia="SimSun"/>
                <w:color w:val="000000"/>
                <w:szCs w:val="22"/>
                <w:lang w:eastAsia="zh-CN"/>
              </w:rPr>
              <w:t xml:space="preserve"> </w:t>
            </w:r>
            <w:r w:rsidR="00D45B79" w:rsidRPr="00E57BBD">
              <w:rPr>
                <w:rFonts w:eastAsia="SimSun"/>
                <w:color w:val="000000"/>
                <w:szCs w:val="22"/>
                <w:lang w:eastAsia="zh-CN"/>
              </w:rPr>
              <w:t>whe</w:t>
            </w:r>
            <w:r w:rsidR="00EE11D1" w:rsidRPr="00E57BBD">
              <w:rPr>
                <w:rFonts w:eastAsia="SimSun"/>
                <w:color w:val="000000"/>
                <w:szCs w:val="22"/>
                <w:lang w:eastAsia="zh-CN"/>
              </w:rPr>
              <w:t>n</w:t>
            </w:r>
            <w:r w:rsidR="00F213CD" w:rsidRPr="00E57BBD">
              <w:rPr>
                <w:rFonts w:eastAsia="SimSun"/>
                <w:color w:val="000000"/>
                <w:szCs w:val="22"/>
                <w:lang w:eastAsia="zh-CN"/>
              </w:rPr>
              <w:t xml:space="preserve"> they are sold to </w:t>
            </w:r>
            <w:r w:rsidR="00D45B79" w:rsidRPr="00E57BBD">
              <w:rPr>
                <w:rFonts w:eastAsia="SimSun"/>
                <w:color w:val="000000"/>
                <w:szCs w:val="22"/>
                <w:lang w:eastAsia="zh-CN"/>
              </w:rPr>
              <w:t xml:space="preserve">the </w:t>
            </w:r>
            <w:r w:rsidR="00EE11D1" w:rsidRPr="00E57BBD">
              <w:rPr>
                <w:rFonts w:eastAsia="SimSun"/>
                <w:color w:val="000000"/>
                <w:szCs w:val="22"/>
                <w:lang w:eastAsia="zh-CN"/>
              </w:rPr>
              <w:t>consumer</w:t>
            </w:r>
            <w:r w:rsidR="00EE11D1" w:rsidRPr="000E5875">
              <w:rPr>
                <w:rFonts w:eastAsia="SimSun"/>
                <w:color w:val="000000"/>
                <w:szCs w:val="22"/>
                <w:lang w:eastAsia="zh-CN"/>
              </w:rPr>
              <w:t xml:space="preserve">. </w:t>
            </w:r>
            <w:r w:rsidR="00EE11D1" w:rsidRPr="000E5875">
              <w:rPr>
                <w:rFonts w:eastAsia="Arial"/>
                <w:szCs w:val="22"/>
              </w:rPr>
              <w:t>This</w:t>
            </w:r>
            <w:r w:rsidR="00F213CD" w:rsidRPr="000E5875">
              <w:rPr>
                <w:rFonts w:eastAsia="Arial"/>
                <w:szCs w:val="22"/>
              </w:rPr>
              <w:t xml:space="preserve"> is an area of focus in my audit.</w:t>
            </w:r>
          </w:p>
          <w:p w14:paraId="7579B0F3" w14:textId="77777777" w:rsidR="00557138" w:rsidRPr="001F1A04" w:rsidRDefault="00557138" w:rsidP="001F1A04">
            <w:pPr>
              <w:autoSpaceDE w:val="0"/>
              <w:autoSpaceDN w:val="0"/>
              <w:adjustRightInd w:val="0"/>
              <w:rPr>
                <w:rFonts w:eastAsia="Arial"/>
                <w:szCs w:val="22"/>
              </w:rPr>
            </w:pPr>
          </w:p>
          <w:p w14:paraId="58864C3E" w14:textId="77777777" w:rsidR="0060762A" w:rsidRPr="001F1A04" w:rsidRDefault="0060762A" w:rsidP="001F1A04">
            <w:pPr>
              <w:autoSpaceDE w:val="0"/>
              <w:autoSpaceDN w:val="0"/>
              <w:adjustRightInd w:val="0"/>
              <w:rPr>
                <w:szCs w:val="22"/>
              </w:rPr>
            </w:pPr>
          </w:p>
        </w:tc>
        <w:tc>
          <w:tcPr>
            <w:tcW w:w="4865" w:type="dxa"/>
            <w:shd w:val="clear" w:color="auto" w:fill="auto"/>
          </w:tcPr>
          <w:p w14:paraId="3327CB01" w14:textId="77777777" w:rsidR="0060762A" w:rsidRPr="001F1A04" w:rsidRDefault="0060762A" w:rsidP="001F1A04">
            <w:pPr>
              <w:autoSpaceDE w:val="0"/>
              <w:autoSpaceDN w:val="0"/>
              <w:adjustRightInd w:val="0"/>
              <w:rPr>
                <w:rFonts w:eastAsia="Arial"/>
                <w:szCs w:val="22"/>
              </w:rPr>
            </w:pPr>
          </w:p>
          <w:p w14:paraId="18A3AF18" w14:textId="77777777" w:rsidR="0046117E" w:rsidRPr="0046117E" w:rsidRDefault="0046117E" w:rsidP="0061489A">
            <w:pPr>
              <w:tabs>
                <w:tab w:val="left" w:pos="4212"/>
              </w:tabs>
              <w:ind w:left="79" w:right="73"/>
              <w:jc w:val="thaiDistribute"/>
              <w:rPr>
                <w:szCs w:val="22"/>
              </w:rPr>
            </w:pPr>
            <w:r w:rsidRPr="0046117E">
              <w:rPr>
                <w:szCs w:val="22"/>
              </w:rPr>
              <w:t>In this area my audit procedures included:</w:t>
            </w:r>
          </w:p>
          <w:p w14:paraId="5A80FB5E" w14:textId="77777777" w:rsidR="0046117E" w:rsidRPr="0046117E" w:rsidRDefault="0046117E" w:rsidP="0061489A">
            <w:pPr>
              <w:tabs>
                <w:tab w:val="left" w:pos="4212"/>
              </w:tabs>
              <w:ind w:right="73"/>
              <w:jc w:val="thaiDistribute"/>
              <w:rPr>
                <w:szCs w:val="22"/>
              </w:rPr>
            </w:pPr>
          </w:p>
          <w:p w14:paraId="21382236" w14:textId="77777777" w:rsidR="0046117E" w:rsidRPr="0061489A" w:rsidRDefault="0046117E" w:rsidP="0061489A">
            <w:pPr>
              <w:pStyle w:val="ListParagraph"/>
              <w:numPr>
                <w:ilvl w:val="0"/>
                <w:numId w:val="14"/>
              </w:numPr>
              <w:spacing w:line="240" w:lineRule="auto"/>
              <w:ind w:left="252" w:right="73" w:hanging="180"/>
              <w:jc w:val="thaiDistribute"/>
              <w:rPr>
                <w:szCs w:val="22"/>
              </w:rPr>
            </w:pPr>
            <w:r w:rsidRPr="0061489A">
              <w:rPr>
                <w:spacing w:val="-2"/>
                <w:szCs w:val="22"/>
              </w:rPr>
              <w:t xml:space="preserve">understanding and assessing the design and testing </w:t>
            </w:r>
            <w:r w:rsidRPr="00E57BBD">
              <w:rPr>
                <w:spacing w:val="-8"/>
                <w:szCs w:val="22"/>
              </w:rPr>
              <w:t>the operating effectiveness of internal controls related</w:t>
            </w:r>
            <w:r w:rsidRPr="0061489A">
              <w:rPr>
                <w:szCs w:val="22"/>
              </w:rPr>
              <w:t xml:space="preserve"> to recognition of the consignment sales;</w:t>
            </w:r>
          </w:p>
          <w:p w14:paraId="01853C06" w14:textId="77777777" w:rsidR="0046117E" w:rsidRPr="00721B6C" w:rsidRDefault="0046117E" w:rsidP="0061489A">
            <w:pPr>
              <w:pStyle w:val="ListParagraph"/>
              <w:spacing w:line="240" w:lineRule="auto"/>
              <w:ind w:left="252" w:right="73"/>
              <w:jc w:val="thaiDistribute"/>
              <w:rPr>
                <w:spacing w:val="2"/>
                <w:szCs w:val="22"/>
              </w:rPr>
            </w:pPr>
          </w:p>
          <w:p w14:paraId="6F5C73D0" w14:textId="77777777" w:rsidR="0046117E" w:rsidRPr="00721B6C" w:rsidRDefault="0046117E" w:rsidP="0061489A">
            <w:pPr>
              <w:pStyle w:val="ListParagraph"/>
              <w:numPr>
                <w:ilvl w:val="0"/>
                <w:numId w:val="14"/>
              </w:numPr>
              <w:spacing w:line="240" w:lineRule="auto"/>
              <w:ind w:left="252" w:right="73" w:hanging="180"/>
              <w:jc w:val="thaiDistribute"/>
              <w:rPr>
                <w:spacing w:val="2"/>
                <w:szCs w:val="22"/>
              </w:rPr>
            </w:pPr>
            <w:r w:rsidRPr="00721B6C">
              <w:rPr>
                <w:spacing w:val="2"/>
                <w:szCs w:val="22"/>
              </w:rPr>
              <w:t>testing sample</w:t>
            </w:r>
            <w:r w:rsidR="00E57BBD">
              <w:rPr>
                <w:spacing w:val="2"/>
                <w:szCs w:val="22"/>
              </w:rPr>
              <w:t>s</w:t>
            </w:r>
            <w:r w:rsidRPr="00721B6C">
              <w:rPr>
                <w:spacing w:val="2"/>
                <w:szCs w:val="22"/>
              </w:rPr>
              <w:t xml:space="preserve"> of </w:t>
            </w:r>
            <w:r w:rsidR="001C658C" w:rsidRPr="00721B6C">
              <w:rPr>
                <w:spacing w:val="2"/>
                <w:szCs w:val="22"/>
              </w:rPr>
              <w:t xml:space="preserve">net </w:t>
            </w:r>
            <w:r w:rsidRPr="00721B6C">
              <w:rPr>
                <w:spacing w:val="2"/>
                <w:szCs w:val="22"/>
              </w:rPr>
              <w:t xml:space="preserve">sales </w:t>
            </w:r>
            <w:r w:rsidR="001C658C" w:rsidRPr="00721B6C">
              <w:rPr>
                <w:spacing w:val="2"/>
                <w:szCs w:val="22"/>
              </w:rPr>
              <w:t>transaction</w:t>
            </w:r>
            <w:r w:rsidR="00E57BBD">
              <w:rPr>
                <w:spacing w:val="2"/>
                <w:szCs w:val="22"/>
              </w:rPr>
              <w:t>s</w:t>
            </w:r>
            <w:r w:rsidR="001C658C" w:rsidRPr="00721B6C">
              <w:rPr>
                <w:spacing w:val="2"/>
                <w:szCs w:val="22"/>
              </w:rPr>
              <w:t xml:space="preserve"> </w:t>
            </w:r>
            <w:r w:rsidR="00E57BBD">
              <w:rPr>
                <w:spacing w:val="2"/>
                <w:szCs w:val="22"/>
              </w:rPr>
              <w:t>after deduction of transactions that are not delivered to consumer</w:t>
            </w:r>
            <w:r w:rsidR="00557138" w:rsidRPr="00721B6C">
              <w:rPr>
                <w:spacing w:val="2"/>
                <w:szCs w:val="22"/>
              </w:rPr>
              <w:t>;</w:t>
            </w:r>
            <w:r w:rsidR="001C658C" w:rsidRPr="00721B6C">
              <w:rPr>
                <w:spacing w:val="2"/>
                <w:szCs w:val="22"/>
              </w:rPr>
              <w:t xml:space="preserve">  </w:t>
            </w:r>
            <w:r w:rsidRPr="00721B6C">
              <w:rPr>
                <w:spacing w:val="2"/>
                <w:szCs w:val="22"/>
              </w:rPr>
              <w:t xml:space="preserve"> </w:t>
            </w:r>
          </w:p>
          <w:p w14:paraId="48D3F743" w14:textId="77777777" w:rsidR="001C658C" w:rsidRPr="00721B6C" w:rsidRDefault="001C658C" w:rsidP="0061489A">
            <w:pPr>
              <w:spacing w:line="240" w:lineRule="auto"/>
              <w:ind w:right="73"/>
              <w:jc w:val="thaiDistribute"/>
              <w:rPr>
                <w:spacing w:val="2"/>
                <w:szCs w:val="22"/>
              </w:rPr>
            </w:pPr>
            <w:r w:rsidRPr="00721B6C">
              <w:rPr>
                <w:rFonts w:cstheme="minorBidi" w:hint="cs"/>
                <w:spacing w:val="2"/>
                <w:szCs w:val="28"/>
                <w:cs/>
                <w:lang w:bidi="th-TH"/>
              </w:rPr>
              <w:t xml:space="preserve">     </w:t>
            </w:r>
          </w:p>
          <w:p w14:paraId="06C19EBC" w14:textId="77777777" w:rsidR="0046117E" w:rsidRPr="00721B6C" w:rsidRDefault="0046117E" w:rsidP="0061489A">
            <w:pPr>
              <w:pStyle w:val="ListParagraph"/>
              <w:numPr>
                <w:ilvl w:val="0"/>
                <w:numId w:val="14"/>
              </w:numPr>
              <w:spacing w:line="240" w:lineRule="auto"/>
              <w:ind w:left="252" w:right="73" w:hanging="180"/>
              <w:jc w:val="thaiDistribute"/>
              <w:rPr>
                <w:spacing w:val="2"/>
                <w:szCs w:val="22"/>
              </w:rPr>
            </w:pPr>
            <w:r w:rsidRPr="00E57BBD">
              <w:rPr>
                <w:spacing w:val="-2"/>
                <w:szCs w:val="22"/>
              </w:rPr>
              <w:t>testing samples of journal entries posted to revenue</w:t>
            </w:r>
            <w:r w:rsidRPr="00721B6C">
              <w:rPr>
                <w:spacing w:val="2"/>
                <w:szCs w:val="22"/>
              </w:rPr>
              <w:t xml:space="preserve"> accounts to consider any possible irregular sales transactions;</w:t>
            </w:r>
          </w:p>
          <w:p w14:paraId="4CF33A29" w14:textId="77777777" w:rsidR="0046117E" w:rsidRPr="00721B6C" w:rsidRDefault="0046117E" w:rsidP="0061489A">
            <w:pPr>
              <w:pStyle w:val="ListParagraph"/>
              <w:spacing w:line="240" w:lineRule="auto"/>
              <w:ind w:left="252" w:right="73"/>
              <w:jc w:val="thaiDistribute"/>
              <w:rPr>
                <w:spacing w:val="2"/>
                <w:szCs w:val="22"/>
              </w:rPr>
            </w:pPr>
          </w:p>
          <w:p w14:paraId="2A0B02A6" w14:textId="77777777" w:rsidR="0046117E" w:rsidRPr="00721B6C" w:rsidRDefault="0046117E" w:rsidP="0061489A">
            <w:pPr>
              <w:pStyle w:val="ListParagraph"/>
              <w:numPr>
                <w:ilvl w:val="0"/>
                <w:numId w:val="14"/>
              </w:numPr>
              <w:spacing w:line="240" w:lineRule="auto"/>
              <w:ind w:left="252" w:right="73" w:hanging="180"/>
              <w:jc w:val="thaiDistribute"/>
              <w:rPr>
                <w:spacing w:val="2"/>
                <w:szCs w:val="22"/>
              </w:rPr>
            </w:pPr>
            <w:r w:rsidRPr="00721B6C">
              <w:rPr>
                <w:spacing w:val="2"/>
                <w:szCs w:val="22"/>
              </w:rPr>
              <w:t>performing reconciliation between</w:t>
            </w:r>
            <w:r w:rsidR="00E8153D" w:rsidRPr="00721B6C">
              <w:rPr>
                <w:spacing w:val="2"/>
                <w:szCs w:val="22"/>
              </w:rPr>
              <w:t xml:space="preserve"> the input </w:t>
            </w:r>
            <w:r w:rsidR="00E8153D" w:rsidRPr="00B4717C">
              <w:rPr>
                <w:spacing w:val="-2"/>
                <w:szCs w:val="22"/>
              </w:rPr>
              <w:t>data with data in ERP</w:t>
            </w:r>
            <w:r w:rsidRPr="00B4717C">
              <w:rPr>
                <w:spacing w:val="-2"/>
                <w:szCs w:val="22"/>
              </w:rPr>
              <w:t xml:space="preserve"> system with the assistance</w:t>
            </w:r>
            <w:r w:rsidRPr="00721B6C">
              <w:rPr>
                <w:spacing w:val="2"/>
                <w:szCs w:val="22"/>
              </w:rPr>
              <w:t xml:space="preserve"> </w:t>
            </w:r>
            <w:r w:rsidRPr="00B4717C">
              <w:rPr>
                <w:spacing w:val="-2"/>
                <w:szCs w:val="22"/>
              </w:rPr>
              <w:t>of KPMG Information Risk Management Audit;</w:t>
            </w:r>
            <w:r w:rsidRPr="00721B6C">
              <w:rPr>
                <w:spacing w:val="2"/>
                <w:szCs w:val="22"/>
              </w:rPr>
              <w:t xml:space="preserve"> </w:t>
            </w:r>
          </w:p>
          <w:p w14:paraId="03716649" w14:textId="77777777" w:rsidR="0046117E" w:rsidRPr="00721B6C" w:rsidRDefault="0046117E" w:rsidP="0061489A">
            <w:pPr>
              <w:pStyle w:val="ListParagraph"/>
              <w:spacing w:line="240" w:lineRule="auto"/>
              <w:ind w:left="252" w:right="73"/>
              <w:jc w:val="thaiDistribute"/>
              <w:rPr>
                <w:spacing w:val="2"/>
                <w:szCs w:val="22"/>
              </w:rPr>
            </w:pPr>
          </w:p>
          <w:p w14:paraId="306DB90A" w14:textId="77777777" w:rsidR="0046117E" w:rsidRPr="00721B6C" w:rsidRDefault="0046117E" w:rsidP="0061489A">
            <w:pPr>
              <w:pStyle w:val="ListParagraph"/>
              <w:numPr>
                <w:ilvl w:val="0"/>
                <w:numId w:val="14"/>
              </w:numPr>
              <w:spacing w:line="240" w:lineRule="auto"/>
              <w:ind w:left="252" w:right="73" w:hanging="180"/>
              <w:jc w:val="thaiDistribute"/>
              <w:rPr>
                <w:spacing w:val="2"/>
                <w:szCs w:val="22"/>
              </w:rPr>
            </w:pPr>
            <w:r w:rsidRPr="00721B6C">
              <w:rPr>
                <w:spacing w:val="2"/>
                <w:szCs w:val="22"/>
              </w:rPr>
              <w:t>comparing revenue reported by group of product</w:t>
            </w:r>
            <w:r w:rsidR="00E8153D" w:rsidRPr="00721B6C">
              <w:rPr>
                <w:spacing w:val="2"/>
                <w:szCs w:val="22"/>
              </w:rPr>
              <w:t xml:space="preserve"> in</w:t>
            </w:r>
            <w:r w:rsidRPr="00721B6C">
              <w:rPr>
                <w:spacing w:val="2"/>
                <w:szCs w:val="22"/>
              </w:rPr>
              <w:t xml:space="preserve"> the current reporting period with </w:t>
            </w:r>
            <w:r w:rsidR="00393C59" w:rsidRPr="00721B6C">
              <w:rPr>
                <w:spacing w:val="2"/>
                <w:szCs w:val="22"/>
              </w:rPr>
              <w:t>prior period</w:t>
            </w:r>
            <w:r w:rsidRPr="00721B6C">
              <w:rPr>
                <w:spacing w:val="2"/>
                <w:szCs w:val="22"/>
              </w:rPr>
              <w:t xml:space="preserve"> to identify unusual transactions; and</w:t>
            </w:r>
          </w:p>
          <w:p w14:paraId="7C608926" w14:textId="77777777" w:rsidR="0046117E" w:rsidRPr="00721B6C" w:rsidRDefault="0046117E" w:rsidP="0061489A">
            <w:pPr>
              <w:pStyle w:val="ListParagraph"/>
              <w:spacing w:line="240" w:lineRule="auto"/>
              <w:ind w:left="252" w:right="73"/>
              <w:jc w:val="thaiDistribute"/>
              <w:rPr>
                <w:spacing w:val="2"/>
                <w:szCs w:val="22"/>
              </w:rPr>
            </w:pPr>
          </w:p>
          <w:p w14:paraId="1E7A72D0" w14:textId="77777777" w:rsidR="0046117E" w:rsidRPr="00410FA5" w:rsidRDefault="0046117E" w:rsidP="0061489A">
            <w:pPr>
              <w:pStyle w:val="ListParagraph"/>
              <w:numPr>
                <w:ilvl w:val="0"/>
                <w:numId w:val="14"/>
              </w:numPr>
              <w:spacing w:line="240" w:lineRule="auto"/>
              <w:ind w:left="252" w:right="73" w:hanging="180"/>
              <w:jc w:val="thaiDistribute"/>
              <w:rPr>
                <w:spacing w:val="-4"/>
                <w:szCs w:val="22"/>
              </w:rPr>
            </w:pPr>
            <w:r w:rsidRPr="00410FA5">
              <w:rPr>
                <w:spacing w:val="-4"/>
                <w:szCs w:val="22"/>
              </w:rPr>
              <w:t>assessing the adequacy of disclosures in accordance with the relevant Thai Financial Report Standards.</w:t>
            </w:r>
          </w:p>
          <w:p w14:paraId="5A9360B7" w14:textId="77777777" w:rsidR="0060762A" w:rsidRPr="001F1A04" w:rsidRDefault="0060762A" w:rsidP="001F1A04">
            <w:pPr>
              <w:pStyle w:val="ListParagraph"/>
              <w:tabs>
                <w:tab w:val="left" w:pos="432"/>
              </w:tabs>
              <w:spacing w:line="240" w:lineRule="auto"/>
              <w:ind w:right="247"/>
              <w:jc w:val="thaiDistribute"/>
              <w:rPr>
                <w:szCs w:val="22"/>
              </w:rPr>
            </w:pPr>
          </w:p>
        </w:tc>
      </w:tr>
    </w:tbl>
    <w:p w14:paraId="7FC5FD2C" w14:textId="77777777" w:rsidR="0060762A" w:rsidRDefault="0060762A" w:rsidP="0060762A">
      <w:pPr>
        <w:pStyle w:val="Default"/>
        <w:rPr>
          <w:rFonts w:ascii="Times New Roman" w:hAnsi="Times New Roman" w:cs="Times New Roman"/>
          <w:i/>
          <w:iCs/>
          <w:sz w:val="22"/>
          <w:szCs w:val="22"/>
        </w:rPr>
      </w:pPr>
    </w:p>
    <w:p w14:paraId="698E78DE" w14:textId="77777777" w:rsidR="00E57BBD" w:rsidRDefault="00E57BBD" w:rsidP="0060762A">
      <w:pPr>
        <w:pStyle w:val="Default"/>
        <w:jc w:val="both"/>
        <w:rPr>
          <w:rFonts w:ascii="Times New Roman" w:hAnsi="Times New Roman" w:cs="Times New Roman"/>
          <w:i/>
          <w:iCs/>
          <w:sz w:val="22"/>
          <w:szCs w:val="22"/>
        </w:rPr>
      </w:pPr>
    </w:p>
    <w:p w14:paraId="19BFCE78" w14:textId="77777777" w:rsidR="00E57BBD" w:rsidRDefault="00E57BBD">
      <w:pPr>
        <w:spacing w:line="240" w:lineRule="auto"/>
        <w:rPr>
          <w:rFonts w:eastAsia="Batang"/>
          <w:i/>
          <w:iCs/>
          <w:color w:val="000000"/>
          <w:szCs w:val="22"/>
          <w:lang w:val="en-US" w:eastAsia="ko-KR" w:bidi="th-TH"/>
        </w:rPr>
      </w:pPr>
      <w:r>
        <w:rPr>
          <w:i/>
          <w:iCs/>
          <w:szCs w:val="22"/>
        </w:rPr>
        <w:br w:type="page"/>
      </w:r>
    </w:p>
    <w:p w14:paraId="6E6081B2" w14:textId="77777777" w:rsidR="00E57BBD" w:rsidRDefault="00E57BBD" w:rsidP="0060762A">
      <w:pPr>
        <w:pStyle w:val="Default"/>
        <w:jc w:val="both"/>
        <w:rPr>
          <w:rFonts w:ascii="Times New Roman" w:hAnsi="Times New Roman" w:cs="Times New Roman"/>
          <w:i/>
          <w:iCs/>
          <w:sz w:val="22"/>
          <w:szCs w:val="22"/>
        </w:rPr>
      </w:pPr>
    </w:p>
    <w:p w14:paraId="075C7B09" w14:textId="77777777" w:rsidR="00E57BBD" w:rsidRDefault="00E57BBD" w:rsidP="0060762A">
      <w:pPr>
        <w:pStyle w:val="Default"/>
        <w:jc w:val="both"/>
        <w:rPr>
          <w:rFonts w:ascii="Times New Roman" w:hAnsi="Times New Roman" w:cs="Times New Roman"/>
          <w:i/>
          <w:iCs/>
          <w:sz w:val="22"/>
          <w:szCs w:val="22"/>
        </w:rPr>
      </w:pPr>
    </w:p>
    <w:p w14:paraId="01E8B501" w14:textId="77777777" w:rsidR="0060762A" w:rsidRPr="008D30FA" w:rsidRDefault="0060762A" w:rsidP="0060762A">
      <w:pPr>
        <w:pStyle w:val="Default"/>
        <w:jc w:val="both"/>
        <w:rPr>
          <w:rFonts w:ascii="Times New Roman" w:hAnsi="Times New Roman" w:cs="Times New Roman"/>
          <w:i/>
          <w:iCs/>
          <w:sz w:val="22"/>
          <w:szCs w:val="22"/>
        </w:rPr>
      </w:pPr>
      <w:r w:rsidRPr="008D30FA">
        <w:rPr>
          <w:rFonts w:ascii="Times New Roman" w:hAnsi="Times New Roman" w:cs="Times New Roman"/>
          <w:i/>
          <w:iCs/>
          <w:sz w:val="22"/>
          <w:szCs w:val="22"/>
        </w:rPr>
        <w:t>Other Information</w:t>
      </w:r>
    </w:p>
    <w:p w14:paraId="5774ABB2" w14:textId="77777777" w:rsidR="0060762A" w:rsidRPr="00EF6257" w:rsidRDefault="0060762A" w:rsidP="004101F9">
      <w:pPr>
        <w:pStyle w:val="Default"/>
        <w:spacing w:line="240" w:lineRule="atLeast"/>
        <w:rPr>
          <w:rFonts w:ascii="Times New Roman" w:hAnsi="Times New Roman" w:cs="Times New Roman"/>
          <w:i/>
          <w:iCs/>
          <w:sz w:val="22"/>
          <w:szCs w:val="22"/>
        </w:rPr>
      </w:pPr>
    </w:p>
    <w:p w14:paraId="31EBBEAF" w14:textId="77777777" w:rsidR="0060762A" w:rsidRPr="0060762A" w:rsidRDefault="0060762A" w:rsidP="004101F9">
      <w:pPr>
        <w:pStyle w:val="Default"/>
        <w:spacing w:line="240" w:lineRule="atLeas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60762A">
        <w:rPr>
          <w:rFonts w:ascii="Times New Roman" w:hAnsi="Times New Roman" w:cs="Times New Roman"/>
          <w:sz w:val="22"/>
          <w:szCs w:val="22"/>
        </w:rPr>
        <w:t xml:space="preserve">include the consolidated and separate financial statements and my auditor’s report thereon. The annual report is expected to be made available to me after the date of this auditor's report. </w:t>
      </w:r>
    </w:p>
    <w:p w14:paraId="3BFF0316" w14:textId="77777777" w:rsidR="0060762A" w:rsidRPr="00EF6257" w:rsidRDefault="0060762A" w:rsidP="004101F9">
      <w:pPr>
        <w:pStyle w:val="Default"/>
        <w:spacing w:line="240" w:lineRule="atLeast"/>
        <w:jc w:val="both"/>
        <w:rPr>
          <w:rFonts w:ascii="Times New Roman" w:hAnsi="Times New Roman" w:cs="Times New Roman"/>
          <w:sz w:val="22"/>
          <w:szCs w:val="22"/>
        </w:rPr>
      </w:pPr>
    </w:p>
    <w:p w14:paraId="41262FB8"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opinion on the consolidated and separate financial statements does not cover the other information and I will not express any form of assurance conclusion thereon. </w:t>
      </w:r>
    </w:p>
    <w:p w14:paraId="71017FAE" w14:textId="77777777" w:rsidR="0060762A" w:rsidRPr="0060762A" w:rsidRDefault="0060762A" w:rsidP="004101F9">
      <w:pPr>
        <w:autoSpaceDE w:val="0"/>
        <w:autoSpaceDN w:val="0"/>
        <w:adjustRightInd w:val="0"/>
        <w:spacing w:line="240" w:lineRule="atLeast"/>
        <w:jc w:val="both"/>
        <w:rPr>
          <w:color w:val="000000"/>
          <w:szCs w:val="22"/>
        </w:rPr>
      </w:pPr>
    </w:p>
    <w:p w14:paraId="618C2E3F" w14:textId="77777777" w:rsid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9D7006D" w14:textId="77777777" w:rsidR="002F0991" w:rsidRDefault="002F0991" w:rsidP="004101F9">
      <w:pPr>
        <w:autoSpaceDE w:val="0"/>
        <w:autoSpaceDN w:val="0"/>
        <w:adjustRightInd w:val="0"/>
        <w:spacing w:line="240" w:lineRule="atLeast"/>
        <w:jc w:val="both"/>
        <w:rPr>
          <w:color w:val="000000"/>
          <w:szCs w:val="22"/>
        </w:rPr>
      </w:pPr>
    </w:p>
    <w:p w14:paraId="283831C3" w14:textId="77777777" w:rsidR="002F0991" w:rsidRPr="0060762A" w:rsidRDefault="002F0991" w:rsidP="004101F9">
      <w:pPr>
        <w:autoSpaceDE w:val="0"/>
        <w:autoSpaceDN w:val="0"/>
        <w:adjustRightInd w:val="0"/>
        <w:spacing w:line="240" w:lineRule="atLeast"/>
        <w:jc w:val="both"/>
        <w:rPr>
          <w:color w:val="000000"/>
          <w:szCs w:val="22"/>
        </w:rPr>
      </w:pPr>
      <w:r w:rsidRPr="002F0991">
        <w:rPr>
          <w:color w:val="000000"/>
          <w:szCs w:val="22"/>
        </w:rPr>
        <w:t>When I read the annual report, if I conclude that there is a material misstatement therein, I am required to communicate the matter to those charged with governance and request that the correction be made.</w:t>
      </w:r>
    </w:p>
    <w:p w14:paraId="0ED9C95B" w14:textId="77777777" w:rsidR="0060762A" w:rsidRPr="0060762A" w:rsidRDefault="0060762A" w:rsidP="004101F9">
      <w:pPr>
        <w:autoSpaceDE w:val="0"/>
        <w:autoSpaceDN w:val="0"/>
        <w:adjustRightInd w:val="0"/>
        <w:spacing w:line="240" w:lineRule="atLeast"/>
        <w:jc w:val="both"/>
        <w:rPr>
          <w:color w:val="000000"/>
          <w:szCs w:val="22"/>
        </w:rPr>
      </w:pPr>
    </w:p>
    <w:p w14:paraId="540E4E6C"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Responsibilities of Management and Those Charged with Governance for the Consolidated and Separate Financial Statements</w:t>
      </w:r>
    </w:p>
    <w:p w14:paraId="43E35F13" w14:textId="77777777" w:rsidR="0060762A" w:rsidRPr="0060762A" w:rsidRDefault="0060762A" w:rsidP="004101F9">
      <w:pPr>
        <w:autoSpaceDE w:val="0"/>
        <w:autoSpaceDN w:val="0"/>
        <w:adjustRightInd w:val="0"/>
        <w:spacing w:line="240" w:lineRule="atLeast"/>
        <w:jc w:val="both"/>
        <w:rPr>
          <w:color w:val="000000"/>
          <w:szCs w:val="22"/>
        </w:rPr>
      </w:pPr>
    </w:p>
    <w:p w14:paraId="04C32D94"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EB839CB" w14:textId="77777777" w:rsidR="0060762A" w:rsidRPr="0060762A" w:rsidRDefault="0060762A" w:rsidP="004101F9">
      <w:pPr>
        <w:autoSpaceDE w:val="0"/>
        <w:autoSpaceDN w:val="0"/>
        <w:adjustRightInd w:val="0"/>
        <w:spacing w:line="240" w:lineRule="atLeast"/>
        <w:jc w:val="both"/>
        <w:rPr>
          <w:color w:val="000000"/>
          <w:szCs w:val="22"/>
        </w:rPr>
      </w:pPr>
    </w:p>
    <w:p w14:paraId="0C8DEEFA"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C159236" w14:textId="77777777" w:rsidR="0060762A" w:rsidRPr="0060762A" w:rsidRDefault="0060762A" w:rsidP="004101F9">
      <w:pPr>
        <w:autoSpaceDE w:val="0"/>
        <w:autoSpaceDN w:val="0"/>
        <w:adjustRightInd w:val="0"/>
        <w:spacing w:line="240" w:lineRule="atLeast"/>
        <w:jc w:val="both"/>
        <w:rPr>
          <w:color w:val="000000"/>
          <w:szCs w:val="22"/>
        </w:rPr>
      </w:pPr>
    </w:p>
    <w:p w14:paraId="2296ED99"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Those charged with governance are responsible for overseeing the Group’s and the Company’s financial reporting process. </w:t>
      </w:r>
    </w:p>
    <w:p w14:paraId="1325C11B" w14:textId="77777777" w:rsidR="0060762A" w:rsidRPr="0060762A" w:rsidRDefault="0060762A" w:rsidP="004101F9">
      <w:pPr>
        <w:spacing w:line="240" w:lineRule="atLeast"/>
        <w:jc w:val="both"/>
        <w:rPr>
          <w:color w:val="000000"/>
          <w:szCs w:val="22"/>
        </w:rPr>
      </w:pPr>
    </w:p>
    <w:p w14:paraId="2A6DD6F7"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 xml:space="preserve">Auditor’s Responsibilities for the Audit of the Consolidated and Separate Financial Statements </w:t>
      </w:r>
    </w:p>
    <w:p w14:paraId="52DC975F" w14:textId="77777777" w:rsidR="0060762A" w:rsidRPr="0060762A" w:rsidRDefault="0060762A" w:rsidP="004101F9">
      <w:pPr>
        <w:autoSpaceDE w:val="0"/>
        <w:autoSpaceDN w:val="0"/>
        <w:adjustRightInd w:val="0"/>
        <w:spacing w:line="240" w:lineRule="atLeast"/>
        <w:jc w:val="both"/>
        <w:rPr>
          <w:color w:val="000000"/>
          <w:szCs w:val="22"/>
        </w:rPr>
      </w:pPr>
    </w:p>
    <w:p w14:paraId="73A808F3"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06C52A2" w14:textId="77777777" w:rsidR="0060762A" w:rsidRPr="0060762A" w:rsidRDefault="0060762A" w:rsidP="004101F9">
      <w:pPr>
        <w:autoSpaceDE w:val="0"/>
        <w:autoSpaceDN w:val="0"/>
        <w:adjustRightInd w:val="0"/>
        <w:spacing w:line="240" w:lineRule="atLeast"/>
        <w:jc w:val="both"/>
        <w:rPr>
          <w:color w:val="000000"/>
          <w:szCs w:val="22"/>
        </w:rPr>
      </w:pPr>
    </w:p>
    <w:p w14:paraId="26AACA2C" w14:textId="77777777" w:rsidR="0060762A" w:rsidRDefault="0060762A" w:rsidP="0060762A">
      <w:pPr>
        <w:spacing w:after="160" w:line="259" w:lineRule="auto"/>
        <w:rPr>
          <w:color w:val="000000"/>
          <w:szCs w:val="22"/>
        </w:rPr>
      </w:pPr>
      <w:r w:rsidRPr="0060762A">
        <w:rPr>
          <w:color w:val="000000"/>
          <w:szCs w:val="22"/>
        </w:rPr>
        <w:br w:type="page"/>
      </w:r>
    </w:p>
    <w:p w14:paraId="011AD21B" w14:textId="77777777" w:rsidR="00E57BBD" w:rsidRDefault="00E57BBD" w:rsidP="0060762A">
      <w:pPr>
        <w:autoSpaceDE w:val="0"/>
        <w:autoSpaceDN w:val="0"/>
        <w:adjustRightInd w:val="0"/>
        <w:jc w:val="both"/>
        <w:rPr>
          <w:color w:val="000000"/>
          <w:szCs w:val="22"/>
        </w:rPr>
      </w:pPr>
    </w:p>
    <w:p w14:paraId="7CFAFA4C" w14:textId="77777777" w:rsidR="00E57BBD" w:rsidRDefault="00E57BBD" w:rsidP="0060762A">
      <w:pPr>
        <w:autoSpaceDE w:val="0"/>
        <w:autoSpaceDN w:val="0"/>
        <w:adjustRightInd w:val="0"/>
        <w:jc w:val="both"/>
        <w:rPr>
          <w:color w:val="000000"/>
          <w:szCs w:val="22"/>
        </w:rPr>
      </w:pPr>
    </w:p>
    <w:p w14:paraId="4361210F" w14:textId="77777777" w:rsidR="0060762A" w:rsidRPr="0060762A" w:rsidRDefault="0060762A" w:rsidP="0060762A">
      <w:pPr>
        <w:autoSpaceDE w:val="0"/>
        <w:autoSpaceDN w:val="0"/>
        <w:adjustRightInd w:val="0"/>
        <w:jc w:val="both"/>
        <w:rPr>
          <w:color w:val="000000"/>
          <w:szCs w:val="22"/>
        </w:rPr>
      </w:pPr>
      <w:r w:rsidRPr="0060762A">
        <w:rPr>
          <w:color w:val="000000"/>
          <w:szCs w:val="22"/>
        </w:rPr>
        <w:t xml:space="preserve">As part of an audit in accordance with TSAs, I exercise professional judgment and maintain professional </w:t>
      </w:r>
      <w:proofErr w:type="spellStart"/>
      <w:r w:rsidRPr="0060762A">
        <w:rPr>
          <w:color w:val="000000"/>
          <w:szCs w:val="22"/>
        </w:rPr>
        <w:t>skepticism</w:t>
      </w:r>
      <w:proofErr w:type="spellEnd"/>
      <w:r w:rsidRPr="0060762A">
        <w:rPr>
          <w:color w:val="000000"/>
          <w:szCs w:val="22"/>
        </w:rPr>
        <w:t xml:space="preserve"> throughout the audit. I also: </w:t>
      </w:r>
    </w:p>
    <w:p w14:paraId="003E0D9A" w14:textId="77777777" w:rsidR="0060762A" w:rsidRPr="0060762A" w:rsidRDefault="0060762A" w:rsidP="0060762A">
      <w:pPr>
        <w:autoSpaceDE w:val="0"/>
        <w:autoSpaceDN w:val="0"/>
        <w:adjustRightInd w:val="0"/>
        <w:jc w:val="both"/>
        <w:rPr>
          <w:color w:val="000000"/>
          <w:szCs w:val="22"/>
        </w:rPr>
      </w:pPr>
    </w:p>
    <w:p w14:paraId="679C758E" w14:textId="77777777" w:rsidR="0060762A" w:rsidRPr="0060762A" w:rsidRDefault="0060762A" w:rsidP="00BB2D4C">
      <w:pPr>
        <w:pStyle w:val="ListParagraph"/>
        <w:numPr>
          <w:ilvl w:val="0"/>
          <w:numId w:val="13"/>
        </w:numPr>
        <w:autoSpaceDE w:val="0"/>
        <w:autoSpaceDN w:val="0"/>
        <w:adjustRightInd w:val="0"/>
        <w:spacing w:line="240" w:lineRule="atLeast"/>
        <w:ind w:left="346" w:hanging="346"/>
        <w:jc w:val="both"/>
        <w:rPr>
          <w:color w:val="000000"/>
          <w:szCs w:val="22"/>
        </w:rPr>
      </w:pPr>
      <w:r w:rsidRPr="0060762A">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56B3A8" w14:textId="77777777" w:rsidR="0060762A" w:rsidRPr="0060762A" w:rsidRDefault="0060762A" w:rsidP="00BB2D4C">
      <w:pPr>
        <w:pStyle w:val="ListParagraph"/>
        <w:numPr>
          <w:ilvl w:val="0"/>
          <w:numId w:val="13"/>
        </w:numPr>
        <w:autoSpaceDE w:val="0"/>
        <w:autoSpaceDN w:val="0"/>
        <w:adjustRightInd w:val="0"/>
        <w:spacing w:line="240" w:lineRule="atLeast"/>
        <w:ind w:left="346" w:hanging="346"/>
        <w:jc w:val="both"/>
        <w:rPr>
          <w:color w:val="000000"/>
          <w:szCs w:val="22"/>
        </w:rPr>
      </w:pPr>
      <w:r w:rsidRPr="0060762A">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13731E9" w14:textId="77777777" w:rsidR="0060762A" w:rsidRPr="0060762A" w:rsidRDefault="0060762A" w:rsidP="00BB2D4C">
      <w:pPr>
        <w:pStyle w:val="ListParagraph"/>
        <w:numPr>
          <w:ilvl w:val="0"/>
          <w:numId w:val="13"/>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appropriateness of accounting policies used and the reasonableness of accounting estimates and related disclosures made by management. </w:t>
      </w:r>
    </w:p>
    <w:p w14:paraId="2D82977B" w14:textId="77777777" w:rsidR="0060762A" w:rsidRPr="0060762A" w:rsidRDefault="0060762A" w:rsidP="00BB2D4C">
      <w:pPr>
        <w:pStyle w:val="ListParagraph"/>
        <w:numPr>
          <w:ilvl w:val="0"/>
          <w:numId w:val="13"/>
        </w:numPr>
        <w:autoSpaceDE w:val="0"/>
        <w:autoSpaceDN w:val="0"/>
        <w:adjustRightInd w:val="0"/>
        <w:spacing w:line="240" w:lineRule="atLeast"/>
        <w:ind w:left="346" w:hanging="346"/>
        <w:jc w:val="both"/>
        <w:rPr>
          <w:color w:val="000000"/>
          <w:szCs w:val="22"/>
        </w:rPr>
      </w:pPr>
      <w:r w:rsidRPr="0060762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FA0960" w14:textId="77777777" w:rsidR="0060762A" w:rsidRPr="0060762A" w:rsidRDefault="0060762A" w:rsidP="00BB2D4C">
      <w:pPr>
        <w:pStyle w:val="ListParagraph"/>
        <w:numPr>
          <w:ilvl w:val="0"/>
          <w:numId w:val="13"/>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466A7C" w14:textId="77777777" w:rsidR="0060762A" w:rsidRPr="0060762A" w:rsidRDefault="0060762A" w:rsidP="00BB2D4C">
      <w:pPr>
        <w:pStyle w:val="ListParagraph"/>
        <w:numPr>
          <w:ilvl w:val="0"/>
          <w:numId w:val="13"/>
        </w:numPr>
        <w:autoSpaceDE w:val="0"/>
        <w:autoSpaceDN w:val="0"/>
        <w:adjustRightInd w:val="0"/>
        <w:spacing w:line="240" w:lineRule="atLeast"/>
        <w:ind w:left="346" w:hanging="346"/>
        <w:jc w:val="both"/>
        <w:rPr>
          <w:color w:val="000000"/>
          <w:szCs w:val="22"/>
        </w:rPr>
      </w:pPr>
      <w:r w:rsidRPr="0060762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C70033D" w14:textId="77777777" w:rsidR="0060762A" w:rsidRPr="0060762A" w:rsidRDefault="0060762A" w:rsidP="0060762A">
      <w:pPr>
        <w:autoSpaceDE w:val="0"/>
        <w:autoSpaceDN w:val="0"/>
        <w:adjustRightInd w:val="0"/>
        <w:ind w:left="450" w:hanging="90"/>
        <w:jc w:val="both"/>
        <w:rPr>
          <w:color w:val="000000"/>
          <w:szCs w:val="22"/>
        </w:rPr>
      </w:pPr>
    </w:p>
    <w:p w14:paraId="70394673" w14:textId="77777777" w:rsidR="0060762A" w:rsidRDefault="0060762A" w:rsidP="0060762A">
      <w:pPr>
        <w:autoSpaceDE w:val="0"/>
        <w:autoSpaceDN w:val="0"/>
        <w:adjustRightInd w:val="0"/>
        <w:jc w:val="both"/>
        <w:rPr>
          <w:color w:val="000000"/>
          <w:szCs w:val="22"/>
        </w:rPr>
      </w:pPr>
      <w:r w:rsidRPr="0060762A">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509D64" w14:textId="77777777" w:rsidR="0060762A" w:rsidRDefault="0060762A" w:rsidP="0060762A">
      <w:pPr>
        <w:autoSpaceDE w:val="0"/>
        <w:autoSpaceDN w:val="0"/>
        <w:adjustRightInd w:val="0"/>
        <w:rPr>
          <w:color w:val="000000"/>
          <w:szCs w:val="22"/>
        </w:rPr>
      </w:pPr>
    </w:p>
    <w:p w14:paraId="0FB2E9A9" w14:textId="77777777" w:rsidR="0060762A" w:rsidRPr="0060762A" w:rsidRDefault="0060762A" w:rsidP="0060762A">
      <w:pPr>
        <w:autoSpaceDE w:val="0"/>
        <w:autoSpaceDN w:val="0"/>
        <w:adjustRightInd w:val="0"/>
        <w:jc w:val="both"/>
        <w:rPr>
          <w:color w:val="000000"/>
          <w:szCs w:val="22"/>
        </w:rPr>
      </w:pPr>
      <w:r w:rsidRPr="0060762A">
        <w:rPr>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DBAB430" w14:textId="77777777" w:rsidR="0060762A" w:rsidRPr="0060762A" w:rsidRDefault="0060762A" w:rsidP="0060762A">
      <w:pPr>
        <w:autoSpaceDE w:val="0"/>
        <w:autoSpaceDN w:val="0"/>
        <w:adjustRightInd w:val="0"/>
        <w:jc w:val="both"/>
        <w:rPr>
          <w:color w:val="000000"/>
          <w:szCs w:val="22"/>
        </w:rPr>
      </w:pPr>
    </w:p>
    <w:p w14:paraId="5E9F6D54" w14:textId="77777777" w:rsidR="00E52AD0" w:rsidRDefault="00E52AD0" w:rsidP="0060762A">
      <w:pPr>
        <w:autoSpaceDE w:val="0"/>
        <w:autoSpaceDN w:val="0"/>
        <w:adjustRightInd w:val="0"/>
        <w:jc w:val="both"/>
        <w:rPr>
          <w:color w:val="000000"/>
          <w:szCs w:val="22"/>
        </w:rPr>
      </w:pPr>
      <w:r>
        <w:rPr>
          <w:color w:val="000000"/>
          <w:szCs w:val="22"/>
        </w:rPr>
        <w:br w:type="page"/>
      </w:r>
    </w:p>
    <w:p w14:paraId="25320BD4" w14:textId="77777777" w:rsidR="00E52AD0" w:rsidRDefault="00E52AD0" w:rsidP="0060762A">
      <w:pPr>
        <w:autoSpaceDE w:val="0"/>
        <w:autoSpaceDN w:val="0"/>
        <w:adjustRightInd w:val="0"/>
        <w:jc w:val="both"/>
        <w:rPr>
          <w:color w:val="000000"/>
          <w:szCs w:val="22"/>
        </w:rPr>
      </w:pPr>
    </w:p>
    <w:p w14:paraId="0BFC9577" w14:textId="77777777" w:rsidR="008B5310" w:rsidRDefault="008B5310" w:rsidP="0060762A">
      <w:pPr>
        <w:autoSpaceDE w:val="0"/>
        <w:autoSpaceDN w:val="0"/>
        <w:adjustRightInd w:val="0"/>
        <w:jc w:val="both"/>
        <w:rPr>
          <w:color w:val="000000"/>
          <w:szCs w:val="22"/>
        </w:rPr>
      </w:pPr>
    </w:p>
    <w:p w14:paraId="73FEBAB6" w14:textId="77777777" w:rsidR="0060762A" w:rsidRPr="0060762A" w:rsidRDefault="0060762A" w:rsidP="0060762A">
      <w:pPr>
        <w:autoSpaceDE w:val="0"/>
        <w:autoSpaceDN w:val="0"/>
        <w:adjustRightInd w:val="0"/>
        <w:jc w:val="both"/>
        <w:rPr>
          <w:color w:val="000000"/>
          <w:szCs w:val="22"/>
        </w:rPr>
      </w:pPr>
      <w:r w:rsidRPr="0060762A">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E4DD912" w14:textId="77777777" w:rsidR="0060762A" w:rsidRPr="0068241C" w:rsidRDefault="0060762A" w:rsidP="0060762A">
      <w:pPr>
        <w:jc w:val="both"/>
        <w:rPr>
          <w:highlight w:val="yellow"/>
        </w:rPr>
      </w:pPr>
    </w:p>
    <w:p w14:paraId="5B8D523E" w14:textId="77777777" w:rsidR="0060762A" w:rsidRPr="0068241C" w:rsidRDefault="0060762A" w:rsidP="0060762A">
      <w:pPr>
        <w:jc w:val="both"/>
        <w:rPr>
          <w:highlight w:val="yellow"/>
        </w:rPr>
      </w:pPr>
    </w:p>
    <w:p w14:paraId="5798F208" w14:textId="77777777" w:rsidR="0060762A" w:rsidRDefault="0060762A" w:rsidP="0060762A">
      <w:pPr>
        <w:jc w:val="both"/>
      </w:pPr>
    </w:p>
    <w:p w14:paraId="218A111F" w14:textId="77777777" w:rsidR="0060762A" w:rsidRDefault="0060762A" w:rsidP="0060762A">
      <w:pPr>
        <w:jc w:val="both"/>
      </w:pPr>
    </w:p>
    <w:p w14:paraId="48BFA189" w14:textId="77777777" w:rsidR="0060762A" w:rsidRPr="00281026" w:rsidRDefault="0060762A" w:rsidP="0060762A">
      <w:pPr>
        <w:jc w:val="both"/>
      </w:pPr>
    </w:p>
    <w:p w14:paraId="7AA4E559" w14:textId="77777777" w:rsidR="0060762A" w:rsidRPr="00281026" w:rsidRDefault="0060762A" w:rsidP="0060762A">
      <w:pPr>
        <w:jc w:val="both"/>
      </w:pPr>
    </w:p>
    <w:p w14:paraId="22FF8CB5" w14:textId="77777777" w:rsidR="002E5231" w:rsidRPr="00FD590D" w:rsidRDefault="002E5231" w:rsidP="002E5231">
      <w:pPr>
        <w:spacing w:line="240" w:lineRule="atLeast"/>
        <w:ind w:right="-45"/>
        <w:rPr>
          <w:lang w:val="en-US"/>
        </w:rPr>
      </w:pPr>
      <w:r w:rsidRPr="00FD590D">
        <w:rPr>
          <w:lang w:val="en-US"/>
        </w:rPr>
        <w:t>(</w:t>
      </w:r>
      <w:r>
        <w:rPr>
          <w:lang w:val="en-US"/>
        </w:rPr>
        <w:t>Ekkasit Chuthamsatid</w:t>
      </w:r>
      <w:r w:rsidRPr="00FD590D">
        <w:rPr>
          <w:lang w:val="en-US"/>
        </w:rPr>
        <w:t>)</w:t>
      </w:r>
    </w:p>
    <w:p w14:paraId="40C5BB85" w14:textId="77777777" w:rsidR="0060762A" w:rsidRPr="00504158" w:rsidRDefault="0060762A" w:rsidP="0060762A">
      <w:pPr>
        <w:ind w:right="-43"/>
        <w:jc w:val="both"/>
        <w:rPr>
          <w:szCs w:val="22"/>
        </w:rPr>
      </w:pPr>
      <w:r w:rsidRPr="00504158">
        <w:rPr>
          <w:szCs w:val="22"/>
        </w:rPr>
        <w:t>Certified Public Accountant</w:t>
      </w:r>
    </w:p>
    <w:p w14:paraId="7CB7A6E5" w14:textId="77777777" w:rsidR="0060762A" w:rsidRPr="00504158" w:rsidRDefault="0060762A" w:rsidP="0060762A">
      <w:pPr>
        <w:ind w:right="-43"/>
        <w:jc w:val="both"/>
        <w:rPr>
          <w:szCs w:val="22"/>
        </w:rPr>
      </w:pPr>
      <w:r w:rsidRPr="00504158">
        <w:rPr>
          <w:szCs w:val="22"/>
        </w:rPr>
        <w:t xml:space="preserve">Registration No. </w:t>
      </w:r>
      <w:r w:rsidR="00B34CC3">
        <w:rPr>
          <w:szCs w:val="22"/>
        </w:rPr>
        <w:t>4195</w:t>
      </w:r>
    </w:p>
    <w:p w14:paraId="2C8A8745" w14:textId="77777777" w:rsidR="0060762A" w:rsidRPr="00281026" w:rsidRDefault="0060762A" w:rsidP="0060762A">
      <w:pPr>
        <w:ind w:right="-43"/>
        <w:jc w:val="both"/>
        <w:rPr>
          <w:szCs w:val="22"/>
        </w:rPr>
      </w:pPr>
    </w:p>
    <w:p w14:paraId="59742114" w14:textId="77777777" w:rsidR="0060762A" w:rsidRPr="00281026" w:rsidRDefault="0060762A" w:rsidP="0060762A">
      <w:pPr>
        <w:ind w:right="-43"/>
        <w:jc w:val="both"/>
        <w:rPr>
          <w:szCs w:val="22"/>
        </w:rPr>
      </w:pPr>
    </w:p>
    <w:p w14:paraId="5725F340" w14:textId="77777777" w:rsidR="0060762A" w:rsidRPr="00281026" w:rsidRDefault="0060762A" w:rsidP="0060762A">
      <w:pPr>
        <w:jc w:val="both"/>
        <w:rPr>
          <w:szCs w:val="22"/>
        </w:rPr>
      </w:pPr>
      <w:r w:rsidRPr="00281026">
        <w:rPr>
          <w:szCs w:val="22"/>
        </w:rPr>
        <w:t xml:space="preserve">KPMG </w:t>
      </w:r>
      <w:proofErr w:type="spellStart"/>
      <w:r w:rsidRPr="00281026">
        <w:rPr>
          <w:szCs w:val="22"/>
        </w:rPr>
        <w:t>Phoomchai</w:t>
      </w:r>
      <w:proofErr w:type="spellEnd"/>
      <w:r w:rsidRPr="00281026">
        <w:rPr>
          <w:szCs w:val="22"/>
        </w:rPr>
        <w:t xml:space="preserve"> Audit Ltd.</w:t>
      </w:r>
    </w:p>
    <w:p w14:paraId="65F1C92C" w14:textId="77777777" w:rsidR="0060762A" w:rsidRPr="00281026" w:rsidRDefault="0060762A" w:rsidP="0060762A">
      <w:pPr>
        <w:ind w:right="-43"/>
        <w:jc w:val="both"/>
        <w:rPr>
          <w:szCs w:val="22"/>
        </w:rPr>
      </w:pPr>
      <w:smartTag w:uri="urn:schemas-microsoft-com:office:smarttags" w:element="place">
        <w:smartTag w:uri="urn:schemas-microsoft-com:office:smarttags" w:element="City">
          <w:r w:rsidRPr="00281026">
            <w:rPr>
              <w:szCs w:val="22"/>
            </w:rPr>
            <w:t>Bangkok</w:t>
          </w:r>
        </w:smartTag>
      </w:smartTag>
    </w:p>
    <w:p w14:paraId="07BF7E8B" w14:textId="77777777" w:rsidR="0060762A" w:rsidRDefault="00BE7315" w:rsidP="0060762A">
      <w:pPr>
        <w:ind w:right="-43"/>
        <w:jc w:val="both"/>
        <w:rPr>
          <w:szCs w:val="22"/>
        </w:rPr>
      </w:pPr>
      <w:r>
        <w:rPr>
          <w:szCs w:val="22"/>
        </w:rPr>
        <w:t xml:space="preserve">21 February </w:t>
      </w:r>
      <w:r w:rsidR="00A81344">
        <w:rPr>
          <w:szCs w:val="22"/>
        </w:rPr>
        <w:t>2020</w:t>
      </w:r>
    </w:p>
    <w:sectPr w:rsidR="0060762A" w:rsidSect="00296081">
      <w:footerReference w:type="default" r:id="rId17"/>
      <w:pgSz w:w="11907" w:h="16840"/>
      <w:pgMar w:top="648" w:right="1152" w:bottom="576" w:left="12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ED594" w14:textId="77777777" w:rsidR="00480589" w:rsidRDefault="00480589">
      <w:r>
        <w:separator/>
      </w:r>
    </w:p>
  </w:endnote>
  <w:endnote w:type="continuationSeparator" w:id="0">
    <w:p w14:paraId="3E4879EA" w14:textId="77777777" w:rsidR="00480589" w:rsidRDefault="0048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rowalliaUPC">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D1191" w14:textId="77777777" w:rsidR="009C234E" w:rsidRDefault="009C234E"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67D239" w14:textId="77777777" w:rsidR="009C234E" w:rsidRDefault="009C234E"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2F23" w14:textId="48ED5932" w:rsidR="009C234E" w:rsidRDefault="009C234E"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CA90064" w14:textId="16E2DACE" w:rsidR="009C234E" w:rsidRPr="00FD3E47" w:rsidRDefault="009C234E"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7D1CF5">
      <w:rPr>
        <w:i/>
        <w:iCs/>
        <w:noProof/>
        <w:sz w:val="22"/>
        <w:szCs w:val="22"/>
      </w:rPr>
      <w:t>icc001a191a-12e-1 Rev 10 ----- Final</w:t>
    </w:r>
    <w:r w:rsidRPr="00FD3E47">
      <w:rPr>
        <w:i/>
        <w:iCs/>
        <w:sz w:val="22"/>
        <w:szCs w:val="22"/>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44FBF" w14:textId="77777777" w:rsidR="00296081" w:rsidRDefault="002960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547E" w14:textId="77777777" w:rsidR="009C234E" w:rsidRPr="000A27DC" w:rsidRDefault="009C234E" w:rsidP="000A27D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009E5" w14:textId="5361EAC0" w:rsidR="009C234E" w:rsidRDefault="009C234E" w:rsidP="00317BC0">
    <w:pPr>
      <w:pStyle w:val="Footer"/>
      <w:framePr w:wrap="around" w:vAnchor="text" w:hAnchor="margin" w:xAlign="center" w:y="1"/>
      <w:rPr>
        <w:rStyle w:val="PageNumber"/>
      </w:rPr>
    </w:pPr>
    <w:r>
      <w:rPr>
        <w:rStyle w:val="PageNumber"/>
      </w:rPr>
      <w:t>39</w:t>
    </w:r>
  </w:p>
  <w:p w14:paraId="13D86000" w14:textId="0A68C595" w:rsidR="009C234E" w:rsidRPr="00BB0F2A" w:rsidRDefault="009C234E" w:rsidP="007F2BC3">
    <w:pPr>
      <w:pStyle w:val="Footer"/>
      <w:rPr>
        <w:i/>
        <w:iCs/>
        <w:sz w:val="22"/>
        <w:szCs w:val="22"/>
      </w:rPr>
    </w:pPr>
    <w:r w:rsidRPr="00BB0F2A">
      <w:rPr>
        <w:i/>
        <w:iCs/>
        <w:sz w:val="22"/>
        <w:szCs w:val="22"/>
      </w:rPr>
      <w:fldChar w:fldCharType="begin"/>
    </w:r>
    <w:r w:rsidRPr="00BB0F2A">
      <w:rPr>
        <w:i/>
        <w:iCs/>
        <w:sz w:val="22"/>
        <w:szCs w:val="22"/>
      </w:rPr>
      <w:instrText xml:space="preserve"> FILENAME </w:instrText>
    </w:r>
    <w:r w:rsidRPr="00BB0F2A">
      <w:rPr>
        <w:i/>
        <w:iCs/>
        <w:sz w:val="22"/>
        <w:szCs w:val="22"/>
      </w:rPr>
      <w:fldChar w:fldCharType="separate"/>
    </w:r>
    <w:r w:rsidR="007D1CF5">
      <w:rPr>
        <w:i/>
        <w:iCs/>
        <w:noProof/>
        <w:sz w:val="22"/>
        <w:szCs w:val="22"/>
      </w:rPr>
      <w:t>icc001a191a-12e-1 Rev 10 ----- Final</w:t>
    </w:r>
    <w:r w:rsidRPr="00BB0F2A">
      <w:rPr>
        <w:i/>
        <w:iCs/>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GoBack" w:displacedByCustomXml="next"/>
  <w:sdt>
    <w:sdtPr>
      <w:rPr>
        <w:sz w:val="22"/>
        <w:szCs w:val="22"/>
      </w:rPr>
      <w:id w:val="-107675654"/>
      <w:docPartObj>
        <w:docPartGallery w:val="Page Numbers (Bottom of Page)"/>
        <w:docPartUnique/>
      </w:docPartObj>
    </w:sdtPr>
    <w:sdtEndPr>
      <w:rPr>
        <w:noProof/>
      </w:rPr>
    </w:sdtEndPr>
    <w:sdtContent>
      <w:p w14:paraId="6B9F2666" w14:textId="4D49BA00" w:rsidR="00296081" w:rsidRPr="00296081" w:rsidRDefault="00296081" w:rsidP="00296081">
        <w:pPr>
          <w:pStyle w:val="Footer"/>
          <w:jc w:val="center"/>
          <w:rPr>
            <w:sz w:val="22"/>
            <w:szCs w:val="22"/>
          </w:rPr>
        </w:pPr>
        <w:r w:rsidRPr="00296081">
          <w:rPr>
            <w:sz w:val="22"/>
            <w:szCs w:val="22"/>
          </w:rPr>
          <w:fldChar w:fldCharType="begin"/>
        </w:r>
        <w:r w:rsidRPr="00296081">
          <w:rPr>
            <w:sz w:val="22"/>
            <w:szCs w:val="22"/>
          </w:rPr>
          <w:instrText xml:space="preserve"> PAGE   \* MERGEFORMAT </w:instrText>
        </w:r>
        <w:r w:rsidRPr="00296081">
          <w:rPr>
            <w:sz w:val="22"/>
            <w:szCs w:val="22"/>
          </w:rPr>
          <w:fldChar w:fldCharType="separate"/>
        </w:r>
        <w:r w:rsidRPr="00296081">
          <w:rPr>
            <w:noProof/>
            <w:sz w:val="22"/>
            <w:szCs w:val="22"/>
          </w:rPr>
          <w:t>2</w:t>
        </w:r>
        <w:r w:rsidRPr="00296081">
          <w:rPr>
            <w:noProof/>
            <w:sz w:val="22"/>
            <w:szCs w:val="22"/>
          </w:rPr>
          <w:fldChar w:fldCharType="end"/>
        </w:r>
      </w:p>
    </w:sdtContent>
  </w:sdt>
  <w:bookmarkEnd w:id="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278D1" w14:textId="77777777" w:rsidR="00480589" w:rsidRDefault="00480589">
      <w:r>
        <w:separator/>
      </w:r>
    </w:p>
  </w:footnote>
  <w:footnote w:type="continuationSeparator" w:id="0">
    <w:p w14:paraId="242C100B" w14:textId="77777777" w:rsidR="00480589" w:rsidRDefault="00480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D715F" w14:textId="77777777" w:rsidR="00296081" w:rsidRDefault="002960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53E46" w14:textId="77777777" w:rsidR="009C234E" w:rsidRPr="000F68DC" w:rsidRDefault="009C234E" w:rsidP="000F68DC">
    <w:pPr>
      <w:pStyle w:val="Header"/>
      <w:spacing w:line="240" w:lineRule="auto"/>
      <w:jc w:val="left"/>
      <w:rPr>
        <w:b/>
        <w:i w:val="0"/>
        <w:sz w:val="24"/>
        <w:szCs w:val="24"/>
      </w:rPr>
    </w:pPr>
  </w:p>
  <w:p w14:paraId="4902C43E" w14:textId="77777777" w:rsidR="009C234E" w:rsidRPr="000F68DC" w:rsidRDefault="009C234E" w:rsidP="000F68DC">
    <w:pPr>
      <w:pStyle w:val="Header"/>
      <w:spacing w:line="240" w:lineRule="auto"/>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7A1D1" w14:textId="77777777" w:rsidR="00296081" w:rsidRDefault="002960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21EBC" w14:textId="77777777" w:rsidR="009C234E" w:rsidRDefault="009C234E" w:rsidP="005471B4">
    <w:pPr>
      <w:pStyle w:val="Header"/>
      <w:jc w:val="left"/>
      <w:rPr>
        <w:i w:val="0"/>
        <w:iCs/>
        <w:sz w:val="22"/>
        <w:szCs w:val="22"/>
        <w:lang w:val="en-US"/>
      </w:rPr>
    </w:pPr>
  </w:p>
  <w:p w14:paraId="39420FA7" w14:textId="77777777" w:rsidR="009C234E" w:rsidRDefault="009C234E" w:rsidP="005471B4">
    <w:pPr>
      <w:pStyle w:val="Header"/>
      <w:jc w:val="left"/>
      <w:rPr>
        <w:i w:val="0"/>
        <w:iCs/>
        <w:sz w:val="22"/>
        <w:szCs w:val="22"/>
        <w:lang w:val="en-US"/>
      </w:rPr>
    </w:pPr>
  </w:p>
  <w:p w14:paraId="365F4F29" w14:textId="77777777" w:rsidR="009C234E" w:rsidRDefault="009C234E" w:rsidP="005471B4">
    <w:pPr>
      <w:pStyle w:val="Header"/>
      <w:jc w:val="left"/>
      <w:rPr>
        <w:i w:val="0"/>
        <w:iCs/>
        <w:sz w:val="22"/>
        <w:szCs w:val="22"/>
        <w:lang w:val="en-US"/>
      </w:rPr>
    </w:pPr>
  </w:p>
  <w:p w14:paraId="016CBB67" w14:textId="77777777" w:rsidR="009C234E" w:rsidRDefault="009C234E" w:rsidP="005471B4">
    <w:pPr>
      <w:pStyle w:val="Header"/>
      <w:jc w:val="left"/>
      <w:rPr>
        <w:i w:val="0"/>
        <w:iCs/>
        <w:sz w:val="22"/>
        <w:szCs w:val="22"/>
        <w:lang w:val="en-US"/>
      </w:rPr>
    </w:pPr>
  </w:p>
  <w:p w14:paraId="435E1A49" w14:textId="77777777" w:rsidR="009C234E" w:rsidRPr="005471B4" w:rsidRDefault="009C234E"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2F336A"/>
    <w:multiLevelType w:val="hybridMultilevel"/>
    <w:tmpl w:val="3B42ACE4"/>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D5A6149"/>
    <w:multiLevelType w:val="hybridMultilevel"/>
    <w:tmpl w:val="E1369504"/>
    <w:lvl w:ilvl="0" w:tplc="266EBFE4">
      <w:start w:val="8"/>
      <w:numFmt w:val="decimal"/>
      <w:lvlText w:val="%1"/>
      <w:lvlJc w:val="left"/>
      <w:pPr>
        <w:ind w:left="54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F3696"/>
    <w:multiLevelType w:val="hybridMultilevel"/>
    <w:tmpl w:val="49084164"/>
    <w:lvl w:ilvl="0" w:tplc="0366E1F2">
      <w:start w:val="1"/>
      <w:numFmt w:val="lowerLetter"/>
      <w:lvlText w:val="(%1)"/>
      <w:lvlJc w:val="left"/>
      <w:pPr>
        <w:ind w:left="720" w:hanging="360"/>
      </w:pPr>
      <w:rPr>
        <w:rFonts w:hint="default"/>
      </w:rPr>
    </w:lvl>
    <w:lvl w:ilvl="1" w:tplc="92BA5098">
      <w:start w:val="20"/>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2" w15:restartNumberingAfterBreak="0">
    <w:nsid w:val="58186036"/>
    <w:multiLevelType w:val="hybridMultilevel"/>
    <w:tmpl w:val="DBD89590"/>
    <w:lvl w:ilvl="0" w:tplc="7E7E4510">
      <w:start w:val="80"/>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845EFC"/>
    <w:multiLevelType w:val="hybridMultilevel"/>
    <w:tmpl w:val="E52A1B34"/>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3"/>
  </w:num>
  <w:num w:numId="5">
    <w:abstractNumId w:val="18"/>
  </w:num>
  <w:num w:numId="6">
    <w:abstractNumId w:val="5"/>
  </w:num>
  <w:num w:numId="7">
    <w:abstractNumId w:val="19"/>
  </w:num>
  <w:num w:numId="8">
    <w:abstractNumId w:val="16"/>
  </w:num>
  <w:num w:numId="9">
    <w:abstractNumId w:val="13"/>
  </w:num>
  <w:num w:numId="10">
    <w:abstractNumId w:val="2"/>
  </w:num>
  <w:num w:numId="11">
    <w:abstractNumId w:val="14"/>
  </w:num>
  <w:num w:numId="12">
    <w:abstractNumId w:val="12"/>
  </w:num>
  <w:num w:numId="13">
    <w:abstractNumId w:val="8"/>
  </w:num>
  <w:num w:numId="14">
    <w:abstractNumId w:val="15"/>
  </w:num>
  <w:num w:numId="15">
    <w:abstractNumId w:val="7"/>
  </w:num>
  <w:num w:numId="16">
    <w:abstractNumId w:val="11"/>
  </w:num>
  <w:num w:numId="17">
    <w:abstractNumId w:val="4"/>
  </w:num>
  <w:num w:numId="18">
    <w:abstractNumId w:val="10"/>
  </w:num>
  <w:num w:numId="19">
    <w:abstractNumId w:val="17"/>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D99"/>
    <w:rsid w:val="00003E24"/>
    <w:rsid w:val="00003EB0"/>
    <w:rsid w:val="00004549"/>
    <w:rsid w:val="0000472B"/>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4E4"/>
    <w:rsid w:val="00010E15"/>
    <w:rsid w:val="00010FC9"/>
    <w:rsid w:val="0001134F"/>
    <w:rsid w:val="0001135B"/>
    <w:rsid w:val="000119F0"/>
    <w:rsid w:val="0001207E"/>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8A1"/>
    <w:rsid w:val="0001595A"/>
    <w:rsid w:val="00015DB5"/>
    <w:rsid w:val="00016009"/>
    <w:rsid w:val="00016197"/>
    <w:rsid w:val="00016798"/>
    <w:rsid w:val="00016A4C"/>
    <w:rsid w:val="00016E23"/>
    <w:rsid w:val="000174BD"/>
    <w:rsid w:val="0001794F"/>
    <w:rsid w:val="00017DF1"/>
    <w:rsid w:val="00020703"/>
    <w:rsid w:val="0002095D"/>
    <w:rsid w:val="000209D4"/>
    <w:rsid w:val="00020EB4"/>
    <w:rsid w:val="0002113A"/>
    <w:rsid w:val="00021314"/>
    <w:rsid w:val="00021A66"/>
    <w:rsid w:val="00022186"/>
    <w:rsid w:val="00022292"/>
    <w:rsid w:val="000222FF"/>
    <w:rsid w:val="0002264F"/>
    <w:rsid w:val="00022770"/>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F9"/>
    <w:rsid w:val="000243ED"/>
    <w:rsid w:val="000243F0"/>
    <w:rsid w:val="0002481D"/>
    <w:rsid w:val="00024A0E"/>
    <w:rsid w:val="00024C6E"/>
    <w:rsid w:val="00024ECC"/>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88C"/>
    <w:rsid w:val="00030AD1"/>
    <w:rsid w:val="00030BAA"/>
    <w:rsid w:val="000312D7"/>
    <w:rsid w:val="000319DD"/>
    <w:rsid w:val="00032079"/>
    <w:rsid w:val="00032FAF"/>
    <w:rsid w:val="0003325B"/>
    <w:rsid w:val="000337C3"/>
    <w:rsid w:val="000339B4"/>
    <w:rsid w:val="00034631"/>
    <w:rsid w:val="0003469A"/>
    <w:rsid w:val="00034A03"/>
    <w:rsid w:val="00035742"/>
    <w:rsid w:val="0003576B"/>
    <w:rsid w:val="00035B09"/>
    <w:rsid w:val="00035E86"/>
    <w:rsid w:val="00035FB0"/>
    <w:rsid w:val="00036027"/>
    <w:rsid w:val="00036905"/>
    <w:rsid w:val="00037100"/>
    <w:rsid w:val="00037871"/>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0A8"/>
    <w:rsid w:val="00043564"/>
    <w:rsid w:val="0004388E"/>
    <w:rsid w:val="00043BCD"/>
    <w:rsid w:val="00043DF9"/>
    <w:rsid w:val="00044382"/>
    <w:rsid w:val="0004482E"/>
    <w:rsid w:val="00044A43"/>
    <w:rsid w:val="00044A7D"/>
    <w:rsid w:val="00044CBE"/>
    <w:rsid w:val="00045088"/>
    <w:rsid w:val="000450E7"/>
    <w:rsid w:val="00045437"/>
    <w:rsid w:val="0004589D"/>
    <w:rsid w:val="00045EEB"/>
    <w:rsid w:val="00045F96"/>
    <w:rsid w:val="00046087"/>
    <w:rsid w:val="00046101"/>
    <w:rsid w:val="0004622A"/>
    <w:rsid w:val="0004660B"/>
    <w:rsid w:val="0004671C"/>
    <w:rsid w:val="00046845"/>
    <w:rsid w:val="000470E9"/>
    <w:rsid w:val="000471AE"/>
    <w:rsid w:val="00047465"/>
    <w:rsid w:val="000478B6"/>
    <w:rsid w:val="00047BC9"/>
    <w:rsid w:val="00047C99"/>
    <w:rsid w:val="00050799"/>
    <w:rsid w:val="00050D18"/>
    <w:rsid w:val="00050D9E"/>
    <w:rsid w:val="00050E22"/>
    <w:rsid w:val="000512EE"/>
    <w:rsid w:val="00051531"/>
    <w:rsid w:val="00051895"/>
    <w:rsid w:val="000518F7"/>
    <w:rsid w:val="000523F9"/>
    <w:rsid w:val="00052D3B"/>
    <w:rsid w:val="00053743"/>
    <w:rsid w:val="00053CEF"/>
    <w:rsid w:val="00053D09"/>
    <w:rsid w:val="00054413"/>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696"/>
    <w:rsid w:val="000638D6"/>
    <w:rsid w:val="00063C70"/>
    <w:rsid w:val="00063F39"/>
    <w:rsid w:val="000643A9"/>
    <w:rsid w:val="0006448A"/>
    <w:rsid w:val="000646D9"/>
    <w:rsid w:val="00064857"/>
    <w:rsid w:val="00064FD7"/>
    <w:rsid w:val="000654AD"/>
    <w:rsid w:val="0006568B"/>
    <w:rsid w:val="0006650E"/>
    <w:rsid w:val="00066791"/>
    <w:rsid w:val="0006681D"/>
    <w:rsid w:val="00066E6E"/>
    <w:rsid w:val="000673A8"/>
    <w:rsid w:val="00067848"/>
    <w:rsid w:val="00067C61"/>
    <w:rsid w:val="0007008F"/>
    <w:rsid w:val="00070C90"/>
    <w:rsid w:val="000713E9"/>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E"/>
    <w:rsid w:val="000740C3"/>
    <w:rsid w:val="000742B8"/>
    <w:rsid w:val="00074527"/>
    <w:rsid w:val="0007467F"/>
    <w:rsid w:val="00074B31"/>
    <w:rsid w:val="00074BCA"/>
    <w:rsid w:val="00074CA2"/>
    <w:rsid w:val="00075052"/>
    <w:rsid w:val="000751D2"/>
    <w:rsid w:val="000752A3"/>
    <w:rsid w:val="000755BE"/>
    <w:rsid w:val="000757C5"/>
    <w:rsid w:val="000764E8"/>
    <w:rsid w:val="00077608"/>
    <w:rsid w:val="000776B8"/>
    <w:rsid w:val="00077942"/>
    <w:rsid w:val="00077989"/>
    <w:rsid w:val="00080408"/>
    <w:rsid w:val="00080412"/>
    <w:rsid w:val="00080572"/>
    <w:rsid w:val="00080B9D"/>
    <w:rsid w:val="000819DA"/>
    <w:rsid w:val="00081A17"/>
    <w:rsid w:val="00081ACB"/>
    <w:rsid w:val="00081C5A"/>
    <w:rsid w:val="00081D3D"/>
    <w:rsid w:val="00082155"/>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6571"/>
    <w:rsid w:val="000868F6"/>
    <w:rsid w:val="000870A5"/>
    <w:rsid w:val="00087153"/>
    <w:rsid w:val="00087691"/>
    <w:rsid w:val="00087764"/>
    <w:rsid w:val="00087955"/>
    <w:rsid w:val="00090053"/>
    <w:rsid w:val="00090426"/>
    <w:rsid w:val="0009049A"/>
    <w:rsid w:val="0009057D"/>
    <w:rsid w:val="0009096A"/>
    <w:rsid w:val="00090AE1"/>
    <w:rsid w:val="000910D7"/>
    <w:rsid w:val="00091244"/>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543"/>
    <w:rsid w:val="000958BB"/>
    <w:rsid w:val="00095CCC"/>
    <w:rsid w:val="00096103"/>
    <w:rsid w:val="00096304"/>
    <w:rsid w:val="000964D0"/>
    <w:rsid w:val="000967C5"/>
    <w:rsid w:val="00096FA5"/>
    <w:rsid w:val="00096FD3"/>
    <w:rsid w:val="000970EC"/>
    <w:rsid w:val="0009756B"/>
    <w:rsid w:val="000975B2"/>
    <w:rsid w:val="000975E4"/>
    <w:rsid w:val="000977C8"/>
    <w:rsid w:val="00097D3B"/>
    <w:rsid w:val="000A0810"/>
    <w:rsid w:val="000A0AE1"/>
    <w:rsid w:val="000A1424"/>
    <w:rsid w:val="000A1608"/>
    <w:rsid w:val="000A1731"/>
    <w:rsid w:val="000A1A35"/>
    <w:rsid w:val="000A2170"/>
    <w:rsid w:val="000A255E"/>
    <w:rsid w:val="000A27DC"/>
    <w:rsid w:val="000A2800"/>
    <w:rsid w:val="000A297A"/>
    <w:rsid w:val="000A29F2"/>
    <w:rsid w:val="000A2A67"/>
    <w:rsid w:val="000A2BAB"/>
    <w:rsid w:val="000A2CA0"/>
    <w:rsid w:val="000A2E70"/>
    <w:rsid w:val="000A332A"/>
    <w:rsid w:val="000A33AC"/>
    <w:rsid w:val="000A356C"/>
    <w:rsid w:val="000A3771"/>
    <w:rsid w:val="000A3B58"/>
    <w:rsid w:val="000A3D67"/>
    <w:rsid w:val="000A4AA1"/>
    <w:rsid w:val="000A4AF2"/>
    <w:rsid w:val="000A4DEE"/>
    <w:rsid w:val="000A5289"/>
    <w:rsid w:val="000A52B0"/>
    <w:rsid w:val="000A52D5"/>
    <w:rsid w:val="000A5443"/>
    <w:rsid w:val="000A54F8"/>
    <w:rsid w:val="000A59CD"/>
    <w:rsid w:val="000A5F0A"/>
    <w:rsid w:val="000A5F57"/>
    <w:rsid w:val="000A600A"/>
    <w:rsid w:val="000A6011"/>
    <w:rsid w:val="000A6039"/>
    <w:rsid w:val="000A64F9"/>
    <w:rsid w:val="000A69B1"/>
    <w:rsid w:val="000A6BD0"/>
    <w:rsid w:val="000A6EAA"/>
    <w:rsid w:val="000A6ECA"/>
    <w:rsid w:val="000A7434"/>
    <w:rsid w:val="000A74BC"/>
    <w:rsid w:val="000A7646"/>
    <w:rsid w:val="000A7C33"/>
    <w:rsid w:val="000B0066"/>
    <w:rsid w:val="000B013F"/>
    <w:rsid w:val="000B07B6"/>
    <w:rsid w:val="000B0DD9"/>
    <w:rsid w:val="000B0DDE"/>
    <w:rsid w:val="000B1113"/>
    <w:rsid w:val="000B144A"/>
    <w:rsid w:val="000B15A1"/>
    <w:rsid w:val="000B19B4"/>
    <w:rsid w:val="000B2343"/>
    <w:rsid w:val="000B237F"/>
    <w:rsid w:val="000B2B78"/>
    <w:rsid w:val="000B2C83"/>
    <w:rsid w:val="000B2D26"/>
    <w:rsid w:val="000B2E6D"/>
    <w:rsid w:val="000B33D7"/>
    <w:rsid w:val="000B36D8"/>
    <w:rsid w:val="000B382A"/>
    <w:rsid w:val="000B3C7C"/>
    <w:rsid w:val="000B3FE4"/>
    <w:rsid w:val="000B412A"/>
    <w:rsid w:val="000B43E6"/>
    <w:rsid w:val="000B49D2"/>
    <w:rsid w:val="000B5B87"/>
    <w:rsid w:val="000B600F"/>
    <w:rsid w:val="000B64F5"/>
    <w:rsid w:val="000B651F"/>
    <w:rsid w:val="000B6D0E"/>
    <w:rsid w:val="000B738C"/>
    <w:rsid w:val="000B752C"/>
    <w:rsid w:val="000B7996"/>
    <w:rsid w:val="000B7F29"/>
    <w:rsid w:val="000C0271"/>
    <w:rsid w:val="000C0384"/>
    <w:rsid w:val="000C048E"/>
    <w:rsid w:val="000C07FC"/>
    <w:rsid w:val="000C080F"/>
    <w:rsid w:val="000C1281"/>
    <w:rsid w:val="000C176C"/>
    <w:rsid w:val="000C2807"/>
    <w:rsid w:val="000C2886"/>
    <w:rsid w:val="000C2BE6"/>
    <w:rsid w:val="000C2D52"/>
    <w:rsid w:val="000C30A0"/>
    <w:rsid w:val="000C32B9"/>
    <w:rsid w:val="000C3448"/>
    <w:rsid w:val="000C37B7"/>
    <w:rsid w:val="000C39C0"/>
    <w:rsid w:val="000C3B8F"/>
    <w:rsid w:val="000C4020"/>
    <w:rsid w:val="000C40E5"/>
    <w:rsid w:val="000C41F5"/>
    <w:rsid w:val="000C420A"/>
    <w:rsid w:val="000C4603"/>
    <w:rsid w:val="000C4837"/>
    <w:rsid w:val="000C4BD1"/>
    <w:rsid w:val="000C4DE3"/>
    <w:rsid w:val="000C52DC"/>
    <w:rsid w:val="000C538B"/>
    <w:rsid w:val="000C5831"/>
    <w:rsid w:val="000C5938"/>
    <w:rsid w:val="000C61AD"/>
    <w:rsid w:val="000C627B"/>
    <w:rsid w:val="000C62C7"/>
    <w:rsid w:val="000C69A7"/>
    <w:rsid w:val="000C6B1B"/>
    <w:rsid w:val="000C6C61"/>
    <w:rsid w:val="000C7280"/>
    <w:rsid w:val="000C74A8"/>
    <w:rsid w:val="000C753C"/>
    <w:rsid w:val="000C7B7F"/>
    <w:rsid w:val="000C7BE8"/>
    <w:rsid w:val="000C7CCD"/>
    <w:rsid w:val="000C7EFB"/>
    <w:rsid w:val="000D01AD"/>
    <w:rsid w:val="000D025C"/>
    <w:rsid w:val="000D0699"/>
    <w:rsid w:val="000D1251"/>
    <w:rsid w:val="000D162C"/>
    <w:rsid w:val="000D17D4"/>
    <w:rsid w:val="000D2142"/>
    <w:rsid w:val="000D2297"/>
    <w:rsid w:val="000D2337"/>
    <w:rsid w:val="000D2747"/>
    <w:rsid w:val="000D2B09"/>
    <w:rsid w:val="000D2B8D"/>
    <w:rsid w:val="000D35F1"/>
    <w:rsid w:val="000D38F2"/>
    <w:rsid w:val="000D4392"/>
    <w:rsid w:val="000D45AB"/>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D7A42"/>
    <w:rsid w:val="000E0295"/>
    <w:rsid w:val="000E0547"/>
    <w:rsid w:val="000E0887"/>
    <w:rsid w:val="000E0A86"/>
    <w:rsid w:val="000E0D63"/>
    <w:rsid w:val="000E0F28"/>
    <w:rsid w:val="000E12AD"/>
    <w:rsid w:val="000E1785"/>
    <w:rsid w:val="000E1CFC"/>
    <w:rsid w:val="000E1D99"/>
    <w:rsid w:val="000E21C4"/>
    <w:rsid w:val="000E2349"/>
    <w:rsid w:val="000E249F"/>
    <w:rsid w:val="000E2C59"/>
    <w:rsid w:val="000E2C93"/>
    <w:rsid w:val="000E30B9"/>
    <w:rsid w:val="000E30E3"/>
    <w:rsid w:val="000E36CD"/>
    <w:rsid w:val="000E3923"/>
    <w:rsid w:val="000E3983"/>
    <w:rsid w:val="000E3A22"/>
    <w:rsid w:val="000E401F"/>
    <w:rsid w:val="000E403F"/>
    <w:rsid w:val="000E40F7"/>
    <w:rsid w:val="000E441E"/>
    <w:rsid w:val="000E4423"/>
    <w:rsid w:val="000E45D0"/>
    <w:rsid w:val="000E4913"/>
    <w:rsid w:val="000E49FA"/>
    <w:rsid w:val="000E4A39"/>
    <w:rsid w:val="000E4B0B"/>
    <w:rsid w:val="000E5875"/>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1D5"/>
    <w:rsid w:val="000F32C1"/>
    <w:rsid w:val="000F33BE"/>
    <w:rsid w:val="000F3EBF"/>
    <w:rsid w:val="000F486E"/>
    <w:rsid w:val="000F496D"/>
    <w:rsid w:val="000F5056"/>
    <w:rsid w:val="000F58F8"/>
    <w:rsid w:val="000F5A7E"/>
    <w:rsid w:val="000F5D22"/>
    <w:rsid w:val="000F5E01"/>
    <w:rsid w:val="000F6794"/>
    <w:rsid w:val="000F68DC"/>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675"/>
    <w:rsid w:val="0010273A"/>
    <w:rsid w:val="00102B64"/>
    <w:rsid w:val="00102D1F"/>
    <w:rsid w:val="001031A7"/>
    <w:rsid w:val="0010369D"/>
    <w:rsid w:val="00103908"/>
    <w:rsid w:val="00103A75"/>
    <w:rsid w:val="00103C77"/>
    <w:rsid w:val="00103DFB"/>
    <w:rsid w:val="00104254"/>
    <w:rsid w:val="00104478"/>
    <w:rsid w:val="0010458D"/>
    <w:rsid w:val="001049CD"/>
    <w:rsid w:val="00105028"/>
    <w:rsid w:val="001052F2"/>
    <w:rsid w:val="00105843"/>
    <w:rsid w:val="00105C94"/>
    <w:rsid w:val="00105F42"/>
    <w:rsid w:val="00105FBB"/>
    <w:rsid w:val="00106088"/>
    <w:rsid w:val="0010686E"/>
    <w:rsid w:val="001069AD"/>
    <w:rsid w:val="00106DEB"/>
    <w:rsid w:val="00107662"/>
    <w:rsid w:val="00107940"/>
    <w:rsid w:val="00107FD4"/>
    <w:rsid w:val="0011065C"/>
    <w:rsid w:val="0011081F"/>
    <w:rsid w:val="00110C12"/>
    <w:rsid w:val="00110D31"/>
    <w:rsid w:val="001119F5"/>
    <w:rsid w:val="00111AD0"/>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55"/>
    <w:rsid w:val="001151C5"/>
    <w:rsid w:val="001152ED"/>
    <w:rsid w:val="0011575C"/>
    <w:rsid w:val="00116098"/>
    <w:rsid w:val="00116D53"/>
    <w:rsid w:val="001171D5"/>
    <w:rsid w:val="0011730A"/>
    <w:rsid w:val="0011736A"/>
    <w:rsid w:val="001179CA"/>
    <w:rsid w:val="00117BAD"/>
    <w:rsid w:val="00117C02"/>
    <w:rsid w:val="00120439"/>
    <w:rsid w:val="00120514"/>
    <w:rsid w:val="0012054C"/>
    <w:rsid w:val="00120561"/>
    <w:rsid w:val="001209F5"/>
    <w:rsid w:val="0012139B"/>
    <w:rsid w:val="001214F1"/>
    <w:rsid w:val="00121CFD"/>
    <w:rsid w:val="00121E3D"/>
    <w:rsid w:val="00121E46"/>
    <w:rsid w:val="001225C0"/>
    <w:rsid w:val="00122936"/>
    <w:rsid w:val="001229F3"/>
    <w:rsid w:val="00123463"/>
    <w:rsid w:val="001235C0"/>
    <w:rsid w:val="001238F5"/>
    <w:rsid w:val="00123B78"/>
    <w:rsid w:val="00123BCE"/>
    <w:rsid w:val="00123C05"/>
    <w:rsid w:val="00123E4B"/>
    <w:rsid w:val="00123EF5"/>
    <w:rsid w:val="00124131"/>
    <w:rsid w:val="0012424C"/>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CCF"/>
    <w:rsid w:val="00131D5E"/>
    <w:rsid w:val="0013201C"/>
    <w:rsid w:val="00132896"/>
    <w:rsid w:val="00132B81"/>
    <w:rsid w:val="00132C99"/>
    <w:rsid w:val="0013300B"/>
    <w:rsid w:val="001337EA"/>
    <w:rsid w:val="00133A53"/>
    <w:rsid w:val="00133DDE"/>
    <w:rsid w:val="00133F0E"/>
    <w:rsid w:val="0013409D"/>
    <w:rsid w:val="00134190"/>
    <w:rsid w:val="001341DC"/>
    <w:rsid w:val="00134289"/>
    <w:rsid w:val="00134526"/>
    <w:rsid w:val="00134B23"/>
    <w:rsid w:val="00134E7D"/>
    <w:rsid w:val="00134EAC"/>
    <w:rsid w:val="00134F75"/>
    <w:rsid w:val="001352AC"/>
    <w:rsid w:val="0013568D"/>
    <w:rsid w:val="001357D5"/>
    <w:rsid w:val="00135DCE"/>
    <w:rsid w:val="001361F3"/>
    <w:rsid w:val="0013628B"/>
    <w:rsid w:val="0013646C"/>
    <w:rsid w:val="00136734"/>
    <w:rsid w:val="001367DA"/>
    <w:rsid w:val="00136E0E"/>
    <w:rsid w:val="001370B0"/>
    <w:rsid w:val="001372CF"/>
    <w:rsid w:val="00137883"/>
    <w:rsid w:val="00137FA6"/>
    <w:rsid w:val="0014023D"/>
    <w:rsid w:val="00140EBA"/>
    <w:rsid w:val="0014137B"/>
    <w:rsid w:val="00141714"/>
    <w:rsid w:val="00141798"/>
    <w:rsid w:val="001417A9"/>
    <w:rsid w:val="00141C87"/>
    <w:rsid w:val="0014214F"/>
    <w:rsid w:val="0014240A"/>
    <w:rsid w:val="0014243F"/>
    <w:rsid w:val="001428BF"/>
    <w:rsid w:val="00142BA0"/>
    <w:rsid w:val="00142C35"/>
    <w:rsid w:val="00142D95"/>
    <w:rsid w:val="001433B1"/>
    <w:rsid w:val="00143C24"/>
    <w:rsid w:val="00143C59"/>
    <w:rsid w:val="00143F7E"/>
    <w:rsid w:val="00143FCD"/>
    <w:rsid w:val="0014442A"/>
    <w:rsid w:val="0014446E"/>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2FB"/>
    <w:rsid w:val="00150313"/>
    <w:rsid w:val="00150881"/>
    <w:rsid w:val="001508A5"/>
    <w:rsid w:val="00151120"/>
    <w:rsid w:val="0015141C"/>
    <w:rsid w:val="00151595"/>
    <w:rsid w:val="00151774"/>
    <w:rsid w:val="00151782"/>
    <w:rsid w:val="00151ADB"/>
    <w:rsid w:val="00151B9F"/>
    <w:rsid w:val="00151E3B"/>
    <w:rsid w:val="00152461"/>
    <w:rsid w:val="0015258A"/>
    <w:rsid w:val="00152B8A"/>
    <w:rsid w:val="00152C49"/>
    <w:rsid w:val="00152D32"/>
    <w:rsid w:val="00152D72"/>
    <w:rsid w:val="00152E98"/>
    <w:rsid w:val="00152F69"/>
    <w:rsid w:val="001536BC"/>
    <w:rsid w:val="001543E1"/>
    <w:rsid w:val="001546D4"/>
    <w:rsid w:val="00154FA2"/>
    <w:rsid w:val="001551E7"/>
    <w:rsid w:val="00155843"/>
    <w:rsid w:val="001558F9"/>
    <w:rsid w:val="00155BAC"/>
    <w:rsid w:val="00155BEA"/>
    <w:rsid w:val="0015617C"/>
    <w:rsid w:val="00156308"/>
    <w:rsid w:val="001568A5"/>
    <w:rsid w:val="00157222"/>
    <w:rsid w:val="0015752B"/>
    <w:rsid w:val="001576D9"/>
    <w:rsid w:val="00157DB3"/>
    <w:rsid w:val="001602D1"/>
    <w:rsid w:val="00160689"/>
    <w:rsid w:val="00160B03"/>
    <w:rsid w:val="00160D9F"/>
    <w:rsid w:val="00161414"/>
    <w:rsid w:val="001617E9"/>
    <w:rsid w:val="00161A27"/>
    <w:rsid w:val="00161ADB"/>
    <w:rsid w:val="00161E58"/>
    <w:rsid w:val="00162257"/>
    <w:rsid w:val="00162724"/>
    <w:rsid w:val="00162768"/>
    <w:rsid w:val="001628C1"/>
    <w:rsid w:val="0016294E"/>
    <w:rsid w:val="0016295E"/>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885"/>
    <w:rsid w:val="00170A5F"/>
    <w:rsid w:val="00170D2F"/>
    <w:rsid w:val="001715D0"/>
    <w:rsid w:val="00171748"/>
    <w:rsid w:val="00171C5E"/>
    <w:rsid w:val="00171E16"/>
    <w:rsid w:val="00171E37"/>
    <w:rsid w:val="00171F20"/>
    <w:rsid w:val="0017244B"/>
    <w:rsid w:val="00172834"/>
    <w:rsid w:val="00172859"/>
    <w:rsid w:val="00172919"/>
    <w:rsid w:val="00172A24"/>
    <w:rsid w:val="00172E57"/>
    <w:rsid w:val="00173007"/>
    <w:rsid w:val="001731E3"/>
    <w:rsid w:val="001734A0"/>
    <w:rsid w:val="001734B4"/>
    <w:rsid w:val="0017354F"/>
    <w:rsid w:val="00173591"/>
    <w:rsid w:val="00173A1A"/>
    <w:rsid w:val="00173D24"/>
    <w:rsid w:val="0017483E"/>
    <w:rsid w:val="00174D27"/>
    <w:rsid w:val="001750E7"/>
    <w:rsid w:val="0017565E"/>
    <w:rsid w:val="00175BDC"/>
    <w:rsid w:val="00175E73"/>
    <w:rsid w:val="00175ECB"/>
    <w:rsid w:val="00175F57"/>
    <w:rsid w:val="001764FE"/>
    <w:rsid w:val="00176722"/>
    <w:rsid w:val="001775DA"/>
    <w:rsid w:val="00177BBA"/>
    <w:rsid w:val="00177CB9"/>
    <w:rsid w:val="00177E41"/>
    <w:rsid w:val="00177F9A"/>
    <w:rsid w:val="0018049A"/>
    <w:rsid w:val="001804E2"/>
    <w:rsid w:val="00180B00"/>
    <w:rsid w:val="00180D44"/>
    <w:rsid w:val="001811C5"/>
    <w:rsid w:val="0018123B"/>
    <w:rsid w:val="00181490"/>
    <w:rsid w:val="00182779"/>
    <w:rsid w:val="00182785"/>
    <w:rsid w:val="00182AAB"/>
    <w:rsid w:val="00183173"/>
    <w:rsid w:val="00183390"/>
    <w:rsid w:val="001833AD"/>
    <w:rsid w:val="00183871"/>
    <w:rsid w:val="00183B39"/>
    <w:rsid w:val="00183DF0"/>
    <w:rsid w:val="00183FFC"/>
    <w:rsid w:val="00184776"/>
    <w:rsid w:val="001849BD"/>
    <w:rsid w:val="00184D24"/>
    <w:rsid w:val="001855E6"/>
    <w:rsid w:val="001856D8"/>
    <w:rsid w:val="00185708"/>
    <w:rsid w:val="001858B2"/>
    <w:rsid w:val="00185C6C"/>
    <w:rsid w:val="00186241"/>
    <w:rsid w:val="00186B9B"/>
    <w:rsid w:val="00186CAE"/>
    <w:rsid w:val="00186DC5"/>
    <w:rsid w:val="00186FD5"/>
    <w:rsid w:val="001872A3"/>
    <w:rsid w:val="00187697"/>
    <w:rsid w:val="00187771"/>
    <w:rsid w:val="001878F5"/>
    <w:rsid w:val="00187FE0"/>
    <w:rsid w:val="00190044"/>
    <w:rsid w:val="001902C9"/>
    <w:rsid w:val="00190321"/>
    <w:rsid w:val="0019053C"/>
    <w:rsid w:val="00190B1B"/>
    <w:rsid w:val="00190C5F"/>
    <w:rsid w:val="00190EF9"/>
    <w:rsid w:val="00190FAA"/>
    <w:rsid w:val="001913A4"/>
    <w:rsid w:val="00191494"/>
    <w:rsid w:val="00191536"/>
    <w:rsid w:val="00191715"/>
    <w:rsid w:val="00191739"/>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F8"/>
    <w:rsid w:val="00193D03"/>
    <w:rsid w:val="00195173"/>
    <w:rsid w:val="001956AD"/>
    <w:rsid w:val="00195F5E"/>
    <w:rsid w:val="00195FCD"/>
    <w:rsid w:val="001960B2"/>
    <w:rsid w:val="001962B0"/>
    <w:rsid w:val="001963E2"/>
    <w:rsid w:val="0019641E"/>
    <w:rsid w:val="00196B41"/>
    <w:rsid w:val="00196BA9"/>
    <w:rsid w:val="00196E16"/>
    <w:rsid w:val="00196ED0"/>
    <w:rsid w:val="001974B2"/>
    <w:rsid w:val="00197590"/>
    <w:rsid w:val="001975FF"/>
    <w:rsid w:val="00197687"/>
    <w:rsid w:val="0019770C"/>
    <w:rsid w:val="00197A04"/>
    <w:rsid w:val="00197BC8"/>
    <w:rsid w:val="00197D40"/>
    <w:rsid w:val="001A025A"/>
    <w:rsid w:val="001A02A1"/>
    <w:rsid w:val="001A0A07"/>
    <w:rsid w:val="001A0BD1"/>
    <w:rsid w:val="001A0C87"/>
    <w:rsid w:val="001A0EA3"/>
    <w:rsid w:val="001A0FB4"/>
    <w:rsid w:val="001A1E04"/>
    <w:rsid w:val="001A20D7"/>
    <w:rsid w:val="001A22E6"/>
    <w:rsid w:val="001A2388"/>
    <w:rsid w:val="001A279C"/>
    <w:rsid w:val="001A283C"/>
    <w:rsid w:val="001A29AA"/>
    <w:rsid w:val="001A3155"/>
    <w:rsid w:val="001A3318"/>
    <w:rsid w:val="001A3360"/>
    <w:rsid w:val="001A352C"/>
    <w:rsid w:val="001A3CFC"/>
    <w:rsid w:val="001A463F"/>
    <w:rsid w:val="001A4804"/>
    <w:rsid w:val="001A5020"/>
    <w:rsid w:val="001A5151"/>
    <w:rsid w:val="001A5536"/>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A0"/>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7298"/>
    <w:rsid w:val="001B7B59"/>
    <w:rsid w:val="001B7F7F"/>
    <w:rsid w:val="001C07B0"/>
    <w:rsid w:val="001C0C42"/>
    <w:rsid w:val="001C108C"/>
    <w:rsid w:val="001C12B3"/>
    <w:rsid w:val="001C1694"/>
    <w:rsid w:val="001C172C"/>
    <w:rsid w:val="001C18AF"/>
    <w:rsid w:val="001C19C2"/>
    <w:rsid w:val="001C1E03"/>
    <w:rsid w:val="001C234D"/>
    <w:rsid w:val="001C2468"/>
    <w:rsid w:val="001C2482"/>
    <w:rsid w:val="001C28AE"/>
    <w:rsid w:val="001C2A03"/>
    <w:rsid w:val="001C376A"/>
    <w:rsid w:val="001C3B6A"/>
    <w:rsid w:val="001C3DAF"/>
    <w:rsid w:val="001C401A"/>
    <w:rsid w:val="001C4080"/>
    <w:rsid w:val="001C4657"/>
    <w:rsid w:val="001C480C"/>
    <w:rsid w:val="001C4BB8"/>
    <w:rsid w:val="001C507B"/>
    <w:rsid w:val="001C54A7"/>
    <w:rsid w:val="001C555E"/>
    <w:rsid w:val="001C592A"/>
    <w:rsid w:val="001C5BD5"/>
    <w:rsid w:val="001C5C86"/>
    <w:rsid w:val="001C658C"/>
    <w:rsid w:val="001C6758"/>
    <w:rsid w:val="001C7104"/>
    <w:rsid w:val="001C7298"/>
    <w:rsid w:val="001C7D44"/>
    <w:rsid w:val="001D0AE9"/>
    <w:rsid w:val="001D18A0"/>
    <w:rsid w:val="001D18AC"/>
    <w:rsid w:val="001D1A0A"/>
    <w:rsid w:val="001D1B61"/>
    <w:rsid w:val="001D1C40"/>
    <w:rsid w:val="001D1D6A"/>
    <w:rsid w:val="001D20EE"/>
    <w:rsid w:val="001D2300"/>
    <w:rsid w:val="001D2564"/>
    <w:rsid w:val="001D2668"/>
    <w:rsid w:val="001D34B1"/>
    <w:rsid w:val="001D3943"/>
    <w:rsid w:val="001D3B5D"/>
    <w:rsid w:val="001D3C10"/>
    <w:rsid w:val="001D3D47"/>
    <w:rsid w:val="001D48A0"/>
    <w:rsid w:val="001D48B1"/>
    <w:rsid w:val="001D4A8E"/>
    <w:rsid w:val="001D4C1E"/>
    <w:rsid w:val="001D4D81"/>
    <w:rsid w:val="001D4ECB"/>
    <w:rsid w:val="001D50EE"/>
    <w:rsid w:val="001D51E7"/>
    <w:rsid w:val="001D5753"/>
    <w:rsid w:val="001D5C8D"/>
    <w:rsid w:val="001D5E91"/>
    <w:rsid w:val="001D5F5C"/>
    <w:rsid w:val="001D60BD"/>
    <w:rsid w:val="001D6199"/>
    <w:rsid w:val="001D6859"/>
    <w:rsid w:val="001D6AFE"/>
    <w:rsid w:val="001D70D4"/>
    <w:rsid w:val="001D7150"/>
    <w:rsid w:val="001D7216"/>
    <w:rsid w:val="001D787C"/>
    <w:rsid w:val="001D7EEF"/>
    <w:rsid w:val="001D7F80"/>
    <w:rsid w:val="001E00E4"/>
    <w:rsid w:val="001E026D"/>
    <w:rsid w:val="001E0405"/>
    <w:rsid w:val="001E051A"/>
    <w:rsid w:val="001E09A7"/>
    <w:rsid w:val="001E0A5F"/>
    <w:rsid w:val="001E12F9"/>
    <w:rsid w:val="001E1564"/>
    <w:rsid w:val="001E1829"/>
    <w:rsid w:val="001E1BF2"/>
    <w:rsid w:val="001E25AD"/>
    <w:rsid w:val="001E2699"/>
    <w:rsid w:val="001E28A9"/>
    <w:rsid w:val="001E2E6F"/>
    <w:rsid w:val="001E300A"/>
    <w:rsid w:val="001E31FD"/>
    <w:rsid w:val="001E3266"/>
    <w:rsid w:val="001E39CB"/>
    <w:rsid w:val="001E3C79"/>
    <w:rsid w:val="001E3F68"/>
    <w:rsid w:val="001E454D"/>
    <w:rsid w:val="001E4C6A"/>
    <w:rsid w:val="001E4DE3"/>
    <w:rsid w:val="001E528F"/>
    <w:rsid w:val="001E5A10"/>
    <w:rsid w:val="001E5AAE"/>
    <w:rsid w:val="001E5C1D"/>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2066"/>
    <w:rsid w:val="001F2393"/>
    <w:rsid w:val="001F23AB"/>
    <w:rsid w:val="001F23D1"/>
    <w:rsid w:val="001F23F1"/>
    <w:rsid w:val="001F2494"/>
    <w:rsid w:val="001F2A1C"/>
    <w:rsid w:val="001F2BBA"/>
    <w:rsid w:val="001F2EB6"/>
    <w:rsid w:val="001F32FA"/>
    <w:rsid w:val="001F3854"/>
    <w:rsid w:val="001F4300"/>
    <w:rsid w:val="001F4406"/>
    <w:rsid w:val="001F4C0C"/>
    <w:rsid w:val="001F4DBA"/>
    <w:rsid w:val="001F4F86"/>
    <w:rsid w:val="001F532F"/>
    <w:rsid w:val="001F58B7"/>
    <w:rsid w:val="001F5BC9"/>
    <w:rsid w:val="001F615D"/>
    <w:rsid w:val="001F63FE"/>
    <w:rsid w:val="001F65AB"/>
    <w:rsid w:val="001F66EE"/>
    <w:rsid w:val="001F68B4"/>
    <w:rsid w:val="001F6A22"/>
    <w:rsid w:val="001F6C43"/>
    <w:rsid w:val="001F71CD"/>
    <w:rsid w:val="001F7267"/>
    <w:rsid w:val="001F7530"/>
    <w:rsid w:val="001F7666"/>
    <w:rsid w:val="001F7B1A"/>
    <w:rsid w:val="002001DA"/>
    <w:rsid w:val="002002DC"/>
    <w:rsid w:val="00200352"/>
    <w:rsid w:val="00200469"/>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328E"/>
    <w:rsid w:val="00203505"/>
    <w:rsid w:val="002037DA"/>
    <w:rsid w:val="00203B9E"/>
    <w:rsid w:val="00203F3A"/>
    <w:rsid w:val="00203FE7"/>
    <w:rsid w:val="0020403C"/>
    <w:rsid w:val="00204560"/>
    <w:rsid w:val="00204A07"/>
    <w:rsid w:val="00204BDD"/>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465"/>
    <w:rsid w:val="00211669"/>
    <w:rsid w:val="002118D4"/>
    <w:rsid w:val="00211A91"/>
    <w:rsid w:val="00211B8A"/>
    <w:rsid w:val="00211BCA"/>
    <w:rsid w:val="00211D57"/>
    <w:rsid w:val="00211F52"/>
    <w:rsid w:val="002123BC"/>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4BD"/>
    <w:rsid w:val="0021698B"/>
    <w:rsid w:val="002169E1"/>
    <w:rsid w:val="00217409"/>
    <w:rsid w:val="00217499"/>
    <w:rsid w:val="00217531"/>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5D8"/>
    <w:rsid w:val="002277D5"/>
    <w:rsid w:val="0022788D"/>
    <w:rsid w:val="00227C9D"/>
    <w:rsid w:val="00230020"/>
    <w:rsid w:val="002300CB"/>
    <w:rsid w:val="0023011C"/>
    <w:rsid w:val="00230214"/>
    <w:rsid w:val="00231423"/>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70E"/>
    <w:rsid w:val="002358C1"/>
    <w:rsid w:val="00235C8C"/>
    <w:rsid w:val="00236050"/>
    <w:rsid w:val="0023666B"/>
    <w:rsid w:val="0023699F"/>
    <w:rsid w:val="002371EE"/>
    <w:rsid w:val="00237270"/>
    <w:rsid w:val="002373CC"/>
    <w:rsid w:val="002375B2"/>
    <w:rsid w:val="002377EA"/>
    <w:rsid w:val="00237B7A"/>
    <w:rsid w:val="00237DE8"/>
    <w:rsid w:val="00237DF9"/>
    <w:rsid w:val="00237E44"/>
    <w:rsid w:val="00237FC7"/>
    <w:rsid w:val="0024061F"/>
    <w:rsid w:val="00240BD1"/>
    <w:rsid w:val="00240C53"/>
    <w:rsid w:val="00240DCC"/>
    <w:rsid w:val="00240E85"/>
    <w:rsid w:val="00241240"/>
    <w:rsid w:val="0024160C"/>
    <w:rsid w:val="00241DC1"/>
    <w:rsid w:val="00242026"/>
    <w:rsid w:val="002420C0"/>
    <w:rsid w:val="00242687"/>
    <w:rsid w:val="00242844"/>
    <w:rsid w:val="00242BFD"/>
    <w:rsid w:val="0024362B"/>
    <w:rsid w:val="002436E8"/>
    <w:rsid w:val="00243D4A"/>
    <w:rsid w:val="00243F94"/>
    <w:rsid w:val="0024454D"/>
    <w:rsid w:val="002445D3"/>
    <w:rsid w:val="002446CF"/>
    <w:rsid w:val="002447F4"/>
    <w:rsid w:val="00244CC1"/>
    <w:rsid w:val="00244F71"/>
    <w:rsid w:val="002450BE"/>
    <w:rsid w:val="002451BD"/>
    <w:rsid w:val="002451C6"/>
    <w:rsid w:val="002453FD"/>
    <w:rsid w:val="002458BA"/>
    <w:rsid w:val="00245E09"/>
    <w:rsid w:val="00246174"/>
    <w:rsid w:val="00246A55"/>
    <w:rsid w:val="00246D65"/>
    <w:rsid w:val="00246DB3"/>
    <w:rsid w:val="00246DDA"/>
    <w:rsid w:val="0024727F"/>
    <w:rsid w:val="00247565"/>
    <w:rsid w:val="00250427"/>
    <w:rsid w:val="00250A3F"/>
    <w:rsid w:val="00250D7A"/>
    <w:rsid w:val="00251224"/>
    <w:rsid w:val="002513DA"/>
    <w:rsid w:val="002517AA"/>
    <w:rsid w:val="00251B47"/>
    <w:rsid w:val="00252114"/>
    <w:rsid w:val="0025241C"/>
    <w:rsid w:val="00252859"/>
    <w:rsid w:val="0025290E"/>
    <w:rsid w:val="0025292B"/>
    <w:rsid w:val="00252B7B"/>
    <w:rsid w:val="00252BB0"/>
    <w:rsid w:val="002531A2"/>
    <w:rsid w:val="0025320D"/>
    <w:rsid w:val="002536D9"/>
    <w:rsid w:val="002538DC"/>
    <w:rsid w:val="00254B0B"/>
    <w:rsid w:val="00254ECE"/>
    <w:rsid w:val="00254EE6"/>
    <w:rsid w:val="00254F3D"/>
    <w:rsid w:val="00255210"/>
    <w:rsid w:val="00255433"/>
    <w:rsid w:val="00255529"/>
    <w:rsid w:val="00255984"/>
    <w:rsid w:val="002559E3"/>
    <w:rsid w:val="00255A7B"/>
    <w:rsid w:val="00255ABB"/>
    <w:rsid w:val="00255AC8"/>
    <w:rsid w:val="00256644"/>
    <w:rsid w:val="0025699C"/>
    <w:rsid w:val="00256A62"/>
    <w:rsid w:val="00257221"/>
    <w:rsid w:val="00257305"/>
    <w:rsid w:val="00257722"/>
    <w:rsid w:val="00257973"/>
    <w:rsid w:val="00257AE7"/>
    <w:rsid w:val="00257AED"/>
    <w:rsid w:val="00257D67"/>
    <w:rsid w:val="002603C2"/>
    <w:rsid w:val="002608DD"/>
    <w:rsid w:val="00260AFA"/>
    <w:rsid w:val="00260C78"/>
    <w:rsid w:val="00260D9A"/>
    <w:rsid w:val="00260DDF"/>
    <w:rsid w:val="002614DD"/>
    <w:rsid w:val="00261B2A"/>
    <w:rsid w:val="00261BA2"/>
    <w:rsid w:val="0026243C"/>
    <w:rsid w:val="0026276B"/>
    <w:rsid w:val="002628E7"/>
    <w:rsid w:val="0026291A"/>
    <w:rsid w:val="00262E91"/>
    <w:rsid w:val="00263168"/>
    <w:rsid w:val="0026325E"/>
    <w:rsid w:val="00263312"/>
    <w:rsid w:val="002633B5"/>
    <w:rsid w:val="0026344E"/>
    <w:rsid w:val="0026390F"/>
    <w:rsid w:val="00264068"/>
    <w:rsid w:val="00264268"/>
    <w:rsid w:val="00264380"/>
    <w:rsid w:val="0026442B"/>
    <w:rsid w:val="002648AD"/>
    <w:rsid w:val="00264B44"/>
    <w:rsid w:val="00264BD9"/>
    <w:rsid w:val="00264FBD"/>
    <w:rsid w:val="00265340"/>
    <w:rsid w:val="00265933"/>
    <w:rsid w:val="00265A69"/>
    <w:rsid w:val="002662D6"/>
    <w:rsid w:val="00266B6F"/>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191"/>
    <w:rsid w:val="0027320D"/>
    <w:rsid w:val="0027332D"/>
    <w:rsid w:val="002734D8"/>
    <w:rsid w:val="002736A1"/>
    <w:rsid w:val="00273704"/>
    <w:rsid w:val="00273C76"/>
    <w:rsid w:val="00273D17"/>
    <w:rsid w:val="00273D2D"/>
    <w:rsid w:val="002741F4"/>
    <w:rsid w:val="0027423C"/>
    <w:rsid w:val="00274468"/>
    <w:rsid w:val="00274918"/>
    <w:rsid w:val="00274C7C"/>
    <w:rsid w:val="00274C83"/>
    <w:rsid w:val="00274D23"/>
    <w:rsid w:val="00275407"/>
    <w:rsid w:val="0027579C"/>
    <w:rsid w:val="00275906"/>
    <w:rsid w:val="00275BD9"/>
    <w:rsid w:val="00275BFF"/>
    <w:rsid w:val="00275DF2"/>
    <w:rsid w:val="00275ED8"/>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794"/>
    <w:rsid w:val="00285440"/>
    <w:rsid w:val="002854D6"/>
    <w:rsid w:val="00285DAE"/>
    <w:rsid w:val="0028615E"/>
    <w:rsid w:val="00286189"/>
    <w:rsid w:val="002863C0"/>
    <w:rsid w:val="00286AE5"/>
    <w:rsid w:val="002877C1"/>
    <w:rsid w:val="002878F2"/>
    <w:rsid w:val="002878FF"/>
    <w:rsid w:val="0028793E"/>
    <w:rsid w:val="002879E8"/>
    <w:rsid w:val="00287E01"/>
    <w:rsid w:val="0029034E"/>
    <w:rsid w:val="0029048F"/>
    <w:rsid w:val="00290963"/>
    <w:rsid w:val="00290AB9"/>
    <w:rsid w:val="0029118B"/>
    <w:rsid w:val="002911B9"/>
    <w:rsid w:val="00291531"/>
    <w:rsid w:val="00291705"/>
    <w:rsid w:val="0029177D"/>
    <w:rsid w:val="00291A57"/>
    <w:rsid w:val="00291DF1"/>
    <w:rsid w:val="002927B7"/>
    <w:rsid w:val="0029291C"/>
    <w:rsid w:val="00293511"/>
    <w:rsid w:val="00293590"/>
    <w:rsid w:val="0029373D"/>
    <w:rsid w:val="00293824"/>
    <w:rsid w:val="002938FF"/>
    <w:rsid w:val="00293AE6"/>
    <w:rsid w:val="00294167"/>
    <w:rsid w:val="0029525A"/>
    <w:rsid w:val="002957E8"/>
    <w:rsid w:val="00295D80"/>
    <w:rsid w:val="00296081"/>
    <w:rsid w:val="00296848"/>
    <w:rsid w:val="00296DC0"/>
    <w:rsid w:val="00296E52"/>
    <w:rsid w:val="00297033"/>
    <w:rsid w:val="00297037"/>
    <w:rsid w:val="002979A6"/>
    <w:rsid w:val="00297AD3"/>
    <w:rsid w:val="00297CD6"/>
    <w:rsid w:val="00297EF0"/>
    <w:rsid w:val="00297F3F"/>
    <w:rsid w:val="002A000E"/>
    <w:rsid w:val="002A0097"/>
    <w:rsid w:val="002A041E"/>
    <w:rsid w:val="002A05F0"/>
    <w:rsid w:val="002A0634"/>
    <w:rsid w:val="002A1131"/>
    <w:rsid w:val="002A1307"/>
    <w:rsid w:val="002A138B"/>
    <w:rsid w:val="002A16B3"/>
    <w:rsid w:val="002A1E74"/>
    <w:rsid w:val="002A2346"/>
    <w:rsid w:val="002A2401"/>
    <w:rsid w:val="002A241F"/>
    <w:rsid w:val="002A250E"/>
    <w:rsid w:val="002A2951"/>
    <w:rsid w:val="002A2A27"/>
    <w:rsid w:val="002A3148"/>
    <w:rsid w:val="002A3214"/>
    <w:rsid w:val="002A37B5"/>
    <w:rsid w:val="002A4058"/>
    <w:rsid w:val="002A40FF"/>
    <w:rsid w:val="002A4385"/>
    <w:rsid w:val="002A46C6"/>
    <w:rsid w:val="002A4747"/>
    <w:rsid w:val="002A4766"/>
    <w:rsid w:val="002A4894"/>
    <w:rsid w:val="002A4B4A"/>
    <w:rsid w:val="002A4B7B"/>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958"/>
    <w:rsid w:val="002B2A50"/>
    <w:rsid w:val="002B2A95"/>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07D"/>
    <w:rsid w:val="002C3201"/>
    <w:rsid w:val="002C3925"/>
    <w:rsid w:val="002C3BF4"/>
    <w:rsid w:val="002C3F27"/>
    <w:rsid w:val="002C4060"/>
    <w:rsid w:val="002C42B7"/>
    <w:rsid w:val="002C46BD"/>
    <w:rsid w:val="002C4804"/>
    <w:rsid w:val="002C53AB"/>
    <w:rsid w:val="002C6252"/>
    <w:rsid w:val="002C658F"/>
    <w:rsid w:val="002C6724"/>
    <w:rsid w:val="002C6EF6"/>
    <w:rsid w:val="002C6F2A"/>
    <w:rsid w:val="002C7064"/>
    <w:rsid w:val="002C7749"/>
    <w:rsid w:val="002C7A0A"/>
    <w:rsid w:val="002C7C95"/>
    <w:rsid w:val="002C7FAB"/>
    <w:rsid w:val="002D0155"/>
    <w:rsid w:val="002D03A3"/>
    <w:rsid w:val="002D0626"/>
    <w:rsid w:val="002D06CE"/>
    <w:rsid w:val="002D09DB"/>
    <w:rsid w:val="002D0DE3"/>
    <w:rsid w:val="002D10F3"/>
    <w:rsid w:val="002D14AB"/>
    <w:rsid w:val="002D14CF"/>
    <w:rsid w:val="002D17C3"/>
    <w:rsid w:val="002D1D6F"/>
    <w:rsid w:val="002D203C"/>
    <w:rsid w:val="002D263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D80"/>
    <w:rsid w:val="002D6312"/>
    <w:rsid w:val="002D6BC4"/>
    <w:rsid w:val="002D6E80"/>
    <w:rsid w:val="002D6F9C"/>
    <w:rsid w:val="002D758A"/>
    <w:rsid w:val="002D7A16"/>
    <w:rsid w:val="002D7FA3"/>
    <w:rsid w:val="002E029E"/>
    <w:rsid w:val="002E0513"/>
    <w:rsid w:val="002E064D"/>
    <w:rsid w:val="002E0675"/>
    <w:rsid w:val="002E0768"/>
    <w:rsid w:val="002E0789"/>
    <w:rsid w:val="002E0806"/>
    <w:rsid w:val="002E0974"/>
    <w:rsid w:val="002E097C"/>
    <w:rsid w:val="002E0CFB"/>
    <w:rsid w:val="002E0F69"/>
    <w:rsid w:val="002E10C4"/>
    <w:rsid w:val="002E1306"/>
    <w:rsid w:val="002E13D9"/>
    <w:rsid w:val="002E1638"/>
    <w:rsid w:val="002E177E"/>
    <w:rsid w:val="002E19D8"/>
    <w:rsid w:val="002E1D3D"/>
    <w:rsid w:val="002E1E3A"/>
    <w:rsid w:val="002E24BF"/>
    <w:rsid w:val="002E2606"/>
    <w:rsid w:val="002E2951"/>
    <w:rsid w:val="002E29CD"/>
    <w:rsid w:val="002E2F3E"/>
    <w:rsid w:val="002E31D6"/>
    <w:rsid w:val="002E38C9"/>
    <w:rsid w:val="002E392C"/>
    <w:rsid w:val="002E4111"/>
    <w:rsid w:val="002E4709"/>
    <w:rsid w:val="002E4B93"/>
    <w:rsid w:val="002E4C5C"/>
    <w:rsid w:val="002E520E"/>
    <w:rsid w:val="002E5231"/>
    <w:rsid w:val="002E54FE"/>
    <w:rsid w:val="002E5567"/>
    <w:rsid w:val="002E575F"/>
    <w:rsid w:val="002E5BA5"/>
    <w:rsid w:val="002E5BEB"/>
    <w:rsid w:val="002E6106"/>
    <w:rsid w:val="002E6223"/>
    <w:rsid w:val="002E6674"/>
    <w:rsid w:val="002E6812"/>
    <w:rsid w:val="002E6856"/>
    <w:rsid w:val="002E69EE"/>
    <w:rsid w:val="002E6A5D"/>
    <w:rsid w:val="002E6C4F"/>
    <w:rsid w:val="002E6D3A"/>
    <w:rsid w:val="002E70B3"/>
    <w:rsid w:val="002F004D"/>
    <w:rsid w:val="002F0991"/>
    <w:rsid w:val="002F0F67"/>
    <w:rsid w:val="002F0F68"/>
    <w:rsid w:val="002F101B"/>
    <w:rsid w:val="002F1621"/>
    <w:rsid w:val="002F2049"/>
    <w:rsid w:val="002F23C5"/>
    <w:rsid w:val="002F25A0"/>
    <w:rsid w:val="002F26A7"/>
    <w:rsid w:val="002F28D2"/>
    <w:rsid w:val="002F298A"/>
    <w:rsid w:val="002F2FB0"/>
    <w:rsid w:val="002F335A"/>
    <w:rsid w:val="002F3433"/>
    <w:rsid w:val="002F387D"/>
    <w:rsid w:val="002F3896"/>
    <w:rsid w:val="002F38FA"/>
    <w:rsid w:val="002F3B0A"/>
    <w:rsid w:val="002F3D6B"/>
    <w:rsid w:val="002F4388"/>
    <w:rsid w:val="002F439E"/>
    <w:rsid w:val="002F46BB"/>
    <w:rsid w:val="002F4AAA"/>
    <w:rsid w:val="002F4EB0"/>
    <w:rsid w:val="002F50B6"/>
    <w:rsid w:val="002F50DD"/>
    <w:rsid w:val="002F59B3"/>
    <w:rsid w:val="002F5EBD"/>
    <w:rsid w:val="002F60A0"/>
    <w:rsid w:val="002F60CB"/>
    <w:rsid w:val="002F6F05"/>
    <w:rsid w:val="002F710E"/>
    <w:rsid w:val="002F7681"/>
    <w:rsid w:val="002F7751"/>
    <w:rsid w:val="002F7F86"/>
    <w:rsid w:val="0030004B"/>
    <w:rsid w:val="00300097"/>
    <w:rsid w:val="00300573"/>
    <w:rsid w:val="003005A0"/>
    <w:rsid w:val="00300C65"/>
    <w:rsid w:val="00300EB1"/>
    <w:rsid w:val="0030113E"/>
    <w:rsid w:val="00301259"/>
    <w:rsid w:val="003012A2"/>
    <w:rsid w:val="00301953"/>
    <w:rsid w:val="00301FD9"/>
    <w:rsid w:val="00302027"/>
    <w:rsid w:val="00302084"/>
    <w:rsid w:val="00302673"/>
    <w:rsid w:val="00303651"/>
    <w:rsid w:val="00303A21"/>
    <w:rsid w:val="00303A5D"/>
    <w:rsid w:val="0030422D"/>
    <w:rsid w:val="0030483B"/>
    <w:rsid w:val="00304854"/>
    <w:rsid w:val="00304A46"/>
    <w:rsid w:val="00304E76"/>
    <w:rsid w:val="00305482"/>
    <w:rsid w:val="003055CB"/>
    <w:rsid w:val="00306215"/>
    <w:rsid w:val="00306327"/>
    <w:rsid w:val="003069F7"/>
    <w:rsid w:val="00306DC5"/>
    <w:rsid w:val="0030737C"/>
    <w:rsid w:val="00307538"/>
    <w:rsid w:val="003078B6"/>
    <w:rsid w:val="00307A6B"/>
    <w:rsid w:val="00310735"/>
    <w:rsid w:val="00310767"/>
    <w:rsid w:val="0031083B"/>
    <w:rsid w:val="0031088E"/>
    <w:rsid w:val="003111DE"/>
    <w:rsid w:val="00311479"/>
    <w:rsid w:val="0031153D"/>
    <w:rsid w:val="00311813"/>
    <w:rsid w:val="0031195D"/>
    <w:rsid w:val="00311A64"/>
    <w:rsid w:val="00311F69"/>
    <w:rsid w:val="003121F0"/>
    <w:rsid w:val="0031260E"/>
    <w:rsid w:val="00312720"/>
    <w:rsid w:val="00312A66"/>
    <w:rsid w:val="00312CCE"/>
    <w:rsid w:val="00312F19"/>
    <w:rsid w:val="00313231"/>
    <w:rsid w:val="0031335A"/>
    <w:rsid w:val="00313674"/>
    <w:rsid w:val="00313BFF"/>
    <w:rsid w:val="00313F82"/>
    <w:rsid w:val="00314046"/>
    <w:rsid w:val="0031419F"/>
    <w:rsid w:val="003143B7"/>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425"/>
    <w:rsid w:val="00321649"/>
    <w:rsid w:val="00321E8E"/>
    <w:rsid w:val="003222E8"/>
    <w:rsid w:val="00322352"/>
    <w:rsid w:val="0032253A"/>
    <w:rsid w:val="0032270E"/>
    <w:rsid w:val="003229B7"/>
    <w:rsid w:val="00322B51"/>
    <w:rsid w:val="00322D66"/>
    <w:rsid w:val="003234EB"/>
    <w:rsid w:val="00323530"/>
    <w:rsid w:val="00323C63"/>
    <w:rsid w:val="00323F12"/>
    <w:rsid w:val="00323FE7"/>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A87"/>
    <w:rsid w:val="0032728A"/>
    <w:rsid w:val="003272F2"/>
    <w:rsid w:val="00327486"/>
    <w:rsid w:val="003275FF"/>
    <w:rsid w:val="003277AC"/>
    <w:rsid w:val="00327853"/>
    <w:rsid w:val="0032797A"/>
    <w:rsid w:val="003279FA"/>
    <w:rsid w:val="00327A69"/>
    <w:rsid w:val="003308D0"/>
    <w:rsid w:val="0033090D"/>
    <w:rsid w:val="00330AB9"/>
    <w:rsid w:val="00331185"/>
    <w:rsid w:val="00331813"/>
    <w:rsid w:val="003319A0"/>
    <w:rsid w:val="0033256D"/>
    <w:rsid w:val="003326F3"/>
    <w:rsid w:val="00332C34"/>
    <w:rsid w:val="00333067"/>
    <w:rsid w:val="00333D4B"/>
    <w:rsid w:val="00333DE7"/>
    <w:rsid w:val="00333FCC"/>
    <w:rsid w:val="003341F0"/>
    <w:rsid w:val="00334474"/>
    <w:rsid w:val="003344B6"/>
    <w:rsid w:val="003344E0"/>
    <w:rsid w:val="003345C5"/>
    <w:rsid w:val="00334623"/>
    <w:rsid w:val="00334A94"/>
    <w:rsid w:val="00334C74"/>
    <w:rsid w:val="00334CE1"/>
    <w:rsid w:val="00335189"/>
    <w:rsid w:val="003359ED"/>
    <w:rsid w:val="00335EF0"/>
    <w:rsid w:val="003367F2"/>
    <w:rsid w:val="00336802"/>
    <w:rsid w:val="00336AAB"/>
    <w:rsid w:val="00336CD3"/>
    <w:rsid w:val="00337430"/>
    <w:rsid w:val="0033782B"/>
    <w:rsid w:val="00337B01"/>
    <w:rsid w:val="00337B53"/>
    <w:rsid w:val="0034006D"/>
    <w:rsid w:val="00340097"/>
    <w:rsid w:val="0034036D"/>
    <w:rsid w:val="00341377"/>
    <w:rsid w:val="003413FA"/>
    <w:rsid w:val="00341D45"/>
    <w:rsid w:val="00342180"/>
    <w:rsid w:val="00342549"/>
    <w:rsid w:val="00342550"/>
    <w:rsid w:val="003426BF"/>
    <w:rsid w:val="00342D2E"/>
    <w:rsid w:val="00342EF7"/>
    <w:rsid w:val="0034301C"/>
    <w:rsid w:val="0034349F"/>
    <w:rsid w:val="00343C50"/>
    <w:rsid w:val="00343FD5"/>
    <w:rsid w:val="003443F4"/>
    <w:rsid w:val="00344474"/>
    <w:rsid w:val="003444E8"/>
    <w:rsid w:val="00344B48"/>
    <w:rsid w:val="0034567F"/>
    <w:rsid w:val="00345D0D"/>
    <w:rsid w:val="00345FAC"/>
    <w:rsid w:val="00346B3F"/>
    <w:rsid w:val="00346D11"/>
    <w:rsid w:val="00346D59"/>
    <w:rsid w:val="00346DCD"/>
    <w:rsid w:val="00346F51"/>
    <w:rsid w:val="0034745B"/>
    <w:rsid w:val="00347B16"/>
    <w:rsid w:val="00347D02"/>
    <w:rsid w:val="00347D87"/>
    <w:rsid w:val="003501A4"/>
    <w:rsid w:val="0035059A"/>
    <w:rsid w:val="003505D8"/>
    <w:rsid w:val="00350602"/>
    <w:rsid w:val="00350ACA"/>
    <w:rsid w:val="003511BB"/>
    <w:rsid w:val="003515A0"/>
    <w:rsid w:val="00351703"/>
    <w:rsid w:val="003518CA"/>
    <w:rsid w:val="00351E48"/>
    <w:rsid w:val="00351F96"/>
    <w:rsid w:val="00352028"/>
    <w:rsid w:val="00352580"/>
    <w:rsid w:val="00352599"/>
    <w:rsid w:val="00352609"/>
    <w:rsid w:val="00352A21"/>
    <w:rsid w:val="00353428"/>
    <w:rsid w:val="0035351D"/>
    <w:rsid w:val="00353846"/>
    <w:rsid w:val="00353908"/>
    <w:rsid w:val="00353A17"/>
    <w:rsid w:val="00353CFE"/>
    <w:rsid w:val="003543C3"/>
    <w:rsid w:val="0035440E"/>
    <w:rsid w:val="00354D1C"/>
    <w:rsid w:val="00354DAB"/>
    <w:rsid w:val="00354DBF"/>
    <w:rsid w:val="00355237"/>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C09"/>
    <w:rsid w:val="00365DAB"/>
    <w:rsid w:val="00365E4F"/>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2140"/>
    <w:rsid w:val="0037229C"/>
    <w:rsid w:val="00372727"/>
    <w:rsid w:val="003727BD"/>
    <w:rsid w:val="00372B1D"/>
    <w:rsid w:val="00372B6D"/>
    <w:rsid w:val="00372D2C"/>
    <w:rsid w:val="00372E3E"/>
    <w:rsid w:val="00372E55"/>
    <w:rsid w:val="003731B1"/>
    <w:rsid w:val="00373340"/>
    <w:rsid w:val="00373342"/>
    <w:rsid w:val="0037377E"/>
    <w:rsid w:val="00373AD8"/>
    <w:rsid w:val="00373AED"/>
    <w:rsid w:val="00373B0C"/>
    <w:rsid w:val="00373B73"/>
    <w:rsid w:val="00373DF7"/>
    <w:rsid w:val="00373E18"/>
    <w:rsid w:val="0037434A"/>
    <w:rsid w:val="003745C1"/>
    <w:rsid w:val="003747DF"/>
    <w:rsid w:val="00374C50"/>
    <w:rsid w:val="00374E38"/>
    <w:rsid w:val="00375008"/>
    <w:rsid w:val="003750D9"/>
    <w:rsid w:val="00375325"/>
    <w:rsid w:val="00375461"/>
    <w:rsid w:val="00375DDD"/>
    <w:rsid w:val="00375ECB"/>
    <w:rsid w:val="00375F78"/>
    <w:rsid w:val="00376172"/>
    <w:rsid w:val="00376421"/>
    <w:rsid w:val="003765BC"/>
    <w:rsid w:val="003768C8"/>
    <w:rsid w:val="00376B1B"/>
    <w:rsid w:val="0037705A"/>
    <w:rsid w:val="0037742A"/>
    <w:rsid w:val="003774B2"/>
    <w:rsid w:val="003776DC"/>
    <w:rsid w:val="003776DE"/>
    <w:rsid w:val="00377A6E"/>
    <w:rsid w:val="00377D2A"/>
    <w:rsid w:val="00377FD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4A"/>
    <w:rsid w:val="00383212"/>
    <w:rsid w:val="00383436"/>
    <w:rsid w:val="00383551"/>
    <w:rsid w:val="00383878"/>
    <w:rsid w:val="00383B98"/>
    <w:rsid w:val="00383F34"/>
    <w:rsid w:val="00384B90"/>
    <w:rsid w:val="00384C7C"/>
    <w:rsid w:val="00385696"/>
    <w:rsid w:val="00385731"/>
    <w:rsid w:val="00385908"/>
    <w:rsid w:val="003870AC"/>
    <w:rsid w:val="00387A96"/>
    <w:rsid w:val="00387DD5"/>
    <w:rsid w:val="00387F9A"/>
    <w:rsid w:val="00387FFA"/>
    <w:rsid w:val="00390079"/>
    <w:rsid w:val="00390E39"/>
    <w:rsid w:val="00391132"/>
    <w:rsid w:val="003912D8"/>
    <w:rsid w:val="00391792"/>
    <w:rsid w:val="003919BF"/>
    <w:rsid w:val="00391A0F"/>
    <w:rsid w:val="00391D57"/>
    <w:rsid w:val="00391E6A"/>
    <w:rsid w:val="00391F88"/>
    <w:rsid w:val="0039252F"/>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91A"/>
    <w:rsid w:val="003A0C0E"/>
    <w:rsid w:val="003A11A0"/>
    <w:rsid w:val="003A1B91"/>
    <w:rsid w:val="003A26D5"/>
    <w:rsid w:val="003A2962"/>
    <w:rsid w:val="003A2AB3"/>
    <w:rsid w:val="003A35F2"/>
    <w:rsid w:val="003A3CFE"/>
    <w:rsid w:val="003A423A"/>
    <w:rsid w:val="003A440D"/>
    <w:rsid w:val="003A4453"/>
    <w:rsid w:val="003A446C"/>
    <w:rsid w:val="003A4A09"/>
    <w:rsid w:val="003A4DC4"/>
    <w:rsid w:val="003A4DCE"/>
    <w:rsid w:val="003A4FED"/>
    <w:rsid w:val="003A5673"/>
    <w:rsid w:val="003A5B54"/>
    <w:rsid w:val="003A5B78"/>
    <w:rsid w:val="003A5E17"/>
    <w:rsid w:val="003A5E99"/>
    <w:rsid w:val="003A5F21"/>
    <w:rsid w:val="003A606E"/>
    <w:rsid w:val="003A6512"/>
    <w:rsid w:val="003A65FD"/>
    <w:rsid w:val="003A6862"/>
    <w:rsid w:val="003A70C9"/>
    <w:rsid w:val="003A7244"/>
    <w:rsid w:val="003A72B9"/>
    <w:rsid w:val="003A76EA"/>
    <w:rsid w:val="003A783C"/>
    <w:rsid w:val="003A7B05"/>
    <w:rsid w:val="003B04DF"/>
    <w:rsid w:val="003B06DE"/>
    <w:rsid w:val="003B0B6C"/>
    <w:rsid w:val="003B0BCB"/>
    <w:rsid w:val="003B0EAB"/>
    <w:rsid w:val="003B10ED"/>
    <w:rsid w:val="003B1E50"/>
    <w:rsid w:val="003B1EA4"/>
    <w:rsid w:val="003B2005"/>
    <w:rsid w:val="003B2787"/>
    <w:rsid w:val="003B28B8"/>
    <w:rsid w:val="003B2B7F"/>
    <w:rsid w:val="003B2CE1"/>
    <w:rsid w:val="003B2F74"/>
    <w:rsid w:val="003B36C6"/>
    <w:rsid w:val="003B3A49"/>
    <w:rsid w:val="003B3B24"/>
    <w:rsid w:val="003B3E68"/>
    <w:rsid w:val="003B4061"/>
    <w:rsid w:val="003B446C"/>
    <w:rsid w:val="003B46B0"/>
    <w:rsid w:val="003B4901"/>
    <w:rsid w:val="003B4973"/>
    <w:rsid w:val="003B4B10"/>
    <w:rsid w:val="003B4C34"/>
    <w:rsid w:val="003B5113"/>
    <w:rsid w:val="003B528A"/>
    <w:rsid w:val="003B62ED"/>
    <w:rsid w:val="003B6472"/>
    <w:rsid w:val="003B69E9"/>
    <w:rsid w:val="003B6CD5"/>
    <w:rsid w:val="003B6F5F"/>
    <w:rsid w:val="003B7205"/>
    <w:rsid w:val="003B7336"/>
    <w:rsid w:val="003B760A"/>
    <w:rsid w:val="003B79BA"/>
    <w:rsid w:val="003B7A3B"/>
    <w:rsid w:val="003B7B79"/>
    <w:rsid w:val="003B7E1B"/>
    <w:rsid w:val="003C0033"/>
    <w:rsid w:val="003C0341"/>
    <w:rsid w:val="003C054E"/>
    <w:rsid w:val="003C068F"/>
    <w:rsid w:val="003C0A5A"/>
    <w:rsid w:val="003C150A"/>
    <w:rsid w:val="003C1DE4"/>
    <w:rsid w:val="003C213A"/>
    <w:rsid w:val="003C287A"/>
    <w:rsid w:val="003C2BFA"/>
    <w:rsid w:val="003C2C3C"/>
    <w:rsid w:val="003C31D4"/>
    <w:rsid w:val="003C3469"/>
    <w:rsid w:val="003C34C0"/>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6E87"/>
    <w:rsid w:val="003C7295"/>
    <w:rsid w:val="003C740E"/>
    <w:rsid w:val="003C7871"/>
    <w:rsid w:val="003C7C95"/>
    <w:rsid w:val="003C7CBD"/>
    <w:rsid w:val="003D0389"/>
    <w:rsid w:val="003D07BB"/>
    <w:rsid w:val="003D09FA"/>
    <w:rsid w:val="003D0E23"/>
    <w:rsid w:val="003D1018"/>
    <w:rsid w:val="003D12B9"/>
    <w:rsid w:val="003D1662"/>
    <w:rsid w:val="003D17F1"/>
    <w:rsid w:val="003D1D1E"/>
    <w:rsid w:val="003D1E22"/>
    <w:rsid w:val="003D225F"/>
    <w:rsid w:val="003D2561"/>
    <w:rsid w:val="003D26F7"/>
    <w:rsid w:val="003D29DE"/>
    <w:rsid w:val="003D2CBA"/>
    <w:rsid w:val="003D2EB3"/>
    <w:rsid w:val="003D3391"/>
    <w:rsid w:val="003D38FF"/>
    <w:rsid w:val="003D3CBA"/>
    <w:rsid w:val="003D3F92"/>
    <w:rsid w:val="003D3FA7"/>
    <w:rsid w:val="003D41CA"/>
    <w:rsid w:val="003D4297"/>
    <w:rsid w:val="003D4532"/>
    <w:rsid w:val="003D46F0"/>
    <w:rsid w:val="003D4827"/>
    <w:rsid w:val="003D4925"/>
    <w:rsid w:val="003D4B38"/>
    <w:rsid w:val="003D4C0C"/>
    <w:rsid w:val="003D4E93"/>
    <w:rsid w:val="003D4FBA"/>
    <w:rsid w:val="003D54A9"/>
    <w:rsid w:val="003D5750"/>
    <w:rsid w:val="003D59C3"/>
    <w:rsid w:val="003D635C"/>
    <w:rsid w:val="003D64AD"/>
    <w:rsid w:val="003D684D"/>
    <w:rsid w:val="003D69F3"/>
    <w:rsid w:val="003D6AF1"/>
    <w:rsid w:val="003D6D18"/>
    <w:rsid w:val="003D7087"/>
    <w:rsid w:val="003D732C"/>
    <w:rsid w:val="003D73A5"/>
    <w:rsid w:val="003D7972"/>
    <w:rsid w:val="003D79EB"/>
    <w:rsid w:val="003D7BC5"/>
    <w:rsid w:val="003D7D71"/>
    <w:rsid w:val="003E00A4"/>
    <w:rsid w:val="003E0486"/>
    <w:rsid w:val="003E04F2"/>
    <w:rsid w:val="003E06D7"/>
    <w:rsid w:val="003E0851"/>
    <w:rsid w:val="003E0B43"/>
    <w:rsid w:val="003E1764"/>
    <w:rsid w:val="003E1966"/>
    <w:rsid w:val="003E1ECE"/>
    <w:rsid w:val="003E2804"/>
    <w:rsid w:val="003E283B"/>
    <w:rsid w:val="003E28B4"/>
    <w:rsid w:val="003E2DB2"/>
    <w:rsid w:val="003E2DCD"/>
    <w:rsid w:val="003E3195"/>
    <w:rsid w:val="003E3423"/>
    <w:rsid w:val="003E35A4"/>
    <w:rsid w:val="003E3B8F"/>
    <w:rsid w:val="003E3FCA"/>
    <w:rsid w:val="003E400B"/>
    <w:rsid w:val="003E46DF"/>
    <w:rsid w:val="003E4734"/>
    <w:rsid w:val="003E4A39"/>
    <w:rsid w:val="003E4F30"/>
    <w:rsid w:val="003E561F"/>
    <w:rsid w:val="003E5641"/>
    <w:rsid w:val="003E6086"/>
    <w:rsid w:val="003E60FE"/>
    <w:rsid w:val="003E63B4"/>
    <w:rsid w:val="003E697C"/>
    <w:rsid w:val="003E6CB8"/>
    <w:rsid w:val="003E6D67"/>
    <w:rsid w:val="003E6E43"/>
    <w:rsid w:val="003E6EC0"/>
    <w:rsid w:val="003E6F2A"/>
    <w:rsid w:val="003E6F33"/>
    <w:rsid w:val="003E7389"/>
    <w:rsid w:val="003E7548"/>
    <w:rsid w:val="003E75A4"/>
    <w:rsid w:val="003E7681"/>
    <w:rsid w:val="003E78A8"/>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606"/>
    <w:rsid w:val="003F583D"/>
    <w:rsid w:val="003F59D7"/>
    <w:rsid w:val="003F5C58"/>
    <w:rsid w:val="003F61B8"/>
    <w:rsid w:val="003F6352"/>
    <w:rsid w:val="003F63DC"/>
    <w:rsid w:val="003F6462"/>
    <w:rsid w:val="003F65AA"/>
    <w:rsid w:val="003F6BF3"/>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55A"/>
    <w:rsid w:val="004027DE"/>
    <w:rsid w:val="00402D31"/>
    <w:rsid w:val="00402D6D"/>
    <w:rsid w:val="004032D1"/>
    <w:rsid w:val="004032DA"/>
    <w:rsid w:val="00403AC1"/>
    <w:rsid w:val="00404010"/>
    <w:rsid w:val="00404415"/>
    <w:rsid w:val="0040475B"/>
    <w:rsid w:val="004047B0"/>
    <w:rsid w:val="00404A75"/>
    <w:rsid w:val="00404E4B"/>
    <w:rsid w:val="0040527C"/>
    <w:rsid w:val="00405519"/>
    <w:rsid w:val="00405679"/>
    <w:rsid w:val="004058AB"/>
    <w:rsid w:val="00405A1A"/>
    <w:rsid w:val="00405CBD"/>
    <w:rsid w:val="00405D15"/>
    <w:rsid w:val="00405DF7"/>
    <w:rsid w:val="004061AE"/>
    <w:rsid w:val="004062DA"/>
    <w:rsid w:val="0040632B"/>
    <w:rsid w:val="0040636A"/>
    <w:rsid w:val="0040654E"/>
    <w:rsid w:val="0040686A"/>
    <w:rsid w:val="00407A98"/>
    <w:rsid w:val="00407B76"/>
    <w:rsid w:val="00407C79"/>
    <w:rsid w:val="004101F9"/>
    <w:rsid w:val="00410615"/>
    <w:rsid w:val="00410805"/>
    <w:rsid w:val="00410811"/>
    <w:rsid w:val="00410B71"/>
    <w:rsid w:val="00410E66"/>
    <w:rsid w:val="00410FA5"/>
    <w:rsid w:val="00410FE9"/>
    <w:rsid w:val="004111E5"/>
    <w:rsid w:val="004115CD"/>
    <w:rsid w:val="004115F2"/>
    <w:rsid w:val="00411DEA"/>
    <w:rsid w:val="00412024"/>
    <w:rsid w:val="004128CD"/>
    <w:rsid w:val="00412A63"/>
    <w:rsid w:val="00413030"/>
    <w:rsid w:val="00413F43"/>
    <w:rsid w:val="0041427B"/>
    <w:rsid w:val="004145D0"/>
    <w:rsid w:val="0041470D"/>
    <w:rsid w:val="00415094"/>
    <w:rsid w:val="00415960"/>
    <w:rsid w:val="00415AD1"/>
    <w:rsid w:val="00415D82"/>
    <w:rsid w:val="00415E0E"/>
    <w:rsid w:val="00415F75"/>
    <w:rsid w:val="00416024"/>
    <w:rsid w:val="00416425"/>
    <w:rsid w:val="00416715"/>
    <w:rsid w:val="00416810"/>
    <w:rsid w:val="00416A30"/>
    <w:rsid w:val="00416A63"/>
    <w:rsid w:val="00416A74"/>
    <w:rsid w:val="00416BCD"/>
    <w:rsid w:val="00416D1E"/>
    <w:rsid w:val="004171C7"/>
    <w:rsid w:val="0041749B"/>
    <w:rsid w:val="00417B2A"/>
    <w:rsid w:val="00420138"/>
    <w:rsid w:val="004202A3"/>
    <w:rsid w:val="004203EB"/>
    <w:rsid w:val="0042077F"/>
    <w:rsid w:val="004207F5"/>
    <w:rsid w:val="00420E51"/>
    <w:rsid w:val="00420ED4"/>
    <w:rsid w:val="004210E3"/>
    <w:rsid w:val="00421385"/>
    <w:rsid w:val="004213E5"/>
    <w:rsid w:val="004214D2"/>
    <w:rsid w:val="00421880"/>
    <w:rsid w:val="00421B04"/>
    <w:rsid w:val="00421C9A"/>
    <w:rsid w:val="00421E93"/>
    <w:rsid w:val="00421F35"/>
    <w:rsid w:val="0042254A"/>
    <w:rsid w:val="00422919"/>
    <w:rsid w:val="004230C3"/>
    <w:rsid w:val="0042346D"/>
    <w:rsid w:val="0042384D"/>
    <w:rsid w:val="00423917"/>
    <w:rsid w:val="00423A5F"/>
    <w:rsid w:val="00423C74"/>
    <w:rsid w:val="00423FA0"/>
    <w:rsid w:val="00423FCF"/>
    <w:rsid w:val="00424013"/>
    <w:rsid w:val="004241E4"/>
    <w:rsid w:val="00424AEE"/>
    <w:rsid w:val="00424F1F"/>
    <w:rsid w:val="00425241"/>
    <w:rsid w:val="00425D04"/>
    <w:rsid w:val="00425DE8"/>
    <w:rsid w:val="00425EE1"/>
    <w:rsid w:val="00426253"/>
    <w:rsid w:val="004264A7"/>
    <w:rsid w:val="0042657C"/>
    <w:rsid w:val="004267B3"/>
    <w:rsid w:val="00426B99"/>
    <w:rsid w:val="00426BEE"/>
    <w:rsid w:val="004274D3"/>
    <w:rsid w:val="00427AD6"/>
    <w:rsid w:val="0043056F"/>
    <w:rsid w:val="00430C7C"/>
    <w:rsid w:val="00430E59"/>
    <w:rsid w:val="00430EDA"/>
    <w:rsid w:val="004313B0"/>
    <w:rsid w:val="004319C1"/>
    <w:rsid w:val="00431D6F"/>
    <w:rsid w:val="0043206C"/>
    <w:rsid w:val="00432086"/>
    <w:rsid w:val="00432210"/>
    <w:rsid w:val="0043272B"/>
    <w:rsid w:val="004327BA"/>
    <w:rsid w:val="00432E3F"/>
    <w:rsid w:val="00432FF8"/>
    <w:rsid w:val="004330E1"/>
    <w:rsid w:val="0043355C"/>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377"/>
    <w:rsid w:val="00437CB2"/>
    <w:rsid w:val="004404E6"/>
    <w:rsid w:val="00440BB7"/>
    <w:rsid w:val="00440F6B"/>
    <w:rsid w:val="00440F7B"/>
    <w:rsid w:val="004410AD"/>
    <w:rsid w:val="00441732"/>
    <w:rsid w:val="00441EAF"/>
    <w:rsid w:val="00442303"/>
    <w:rsid w:val="00442A7A"/>
    <w:rsid w:val="00442C92"/>
    <w:rsid w:val="00442F06"/>
    <w:rsid w:val="0044302E"/>
    <w:rsid w:val="0044359C"/>
    <w:rsid w:val="004435FC"/>
    <w:rsid w:val="00443910"/>
    <w:rsid w:val="00444137"/>
    <w:rsid w:val="00444EE2"/>
    <w:rsid w:val="0044571B"/>
    <w:rsid w:val="0044579D"/>
    <w:rsid w:val="00445EE0"/>
    <w:rsid w:val="00446B2A"/>
    <w:rsid w:val="00446B80"/>
    <w:rsid w:val="00446FE3"/>
    <w:rsid w:val="0044723E"/>
    <w:rsid w:val="00447620"/>
    <w:rsid w:val="004476F6"/>
    <w:rsid w:val="004501DD"/>
    <w:rsid w:val="004505B8"/>
    <w:rsid w:val="00450AB8"/>
    <w:rsid w:val="00450C5D"/>
    <w:rsid w:val="00450D90"/>
    <w:rsid w:val="00450E0F"/>
    <w:rsid w:val="00451038"/>
    <w:rsid w:val="00451072"/>
    <w:rsid w:val="00451080"/>
    <w:rsid w:val="004514AA"/>
    <w:rsid w:val="00451A7A"/>
    <w:rsid w:val="00451D36"/>
    <w:rsid w:val="00452241"/>
    <w:rsid w:val="0045230E"/>
    <w:rsid w:val="0045277A"/>
    <w:rsid w:val="00452B95"/>
    <w:rsid w:val="00452BB9"/>
    <w:rsid w:val="004531E7"/>
    <w:rsid w:val="00453253"/>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1F"/>
    <w:rsid w:val="00461B36"/>
    <w:rsid w:val="00461F9F"/>
    <w:rsid w:val="00462967"/>
    <w:rsid w:val="00463708"/>
    <w:rsid w:val="00463A88"/>
    <w:rsid w:val="00464683"/>
    <w:rsid w:val="004646B8"/>
    <w:rsid w:val="00464760"/>
    <w:rsid w:val="00464797"/>
    <w:rsid w:val="00464A6F"/>
    <w:rsid w:val="00464CA4"/>
    <w:rsid w:val="00465420"/>
    <w:rsid w:val="004656E6"/>
    <w:rsid w:val="004659DB"/>
    <w:rsid w:val="00465B90"/>
    <w:rsid w:val="004663BE"/>
    <w:rsid w:val="0046696B"/>
    <w:rsid w:val="00467174"/>
    <w:rsid w:val="00467596"/>
    <w:rsid w:val="00467871"/>
    <w:rsid w:val="00467BED"/>
    <w:rsid w:val="00467DED"/>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47CA"/>
    <w:rsid w:val="00474AFA"/>
    <w:rsid w:val="004753C6"/>
    <w:rsid w:val="004757A5"/>
    <w:rsid w:val="004758DA"/>
    <w:rsid w:val="00475C95"/>
    <w:rsid w:val="00475EF7"/>
    <w:rsid w:val="00476104"/>
    <w:rsid w:val="00476131"/>
    <w:rsid w:val="004763D4"/>
    <w:rsid w:val="0047684D"/>
    <w:rsid w:val="004769E3"/>
    <w:rsid w:val="00476A37"/>
    <w:rsid w:val="00477A48"/>
    <w:rsid w:val="00477D22"/>
    <w:rsid w:val="00477F74"/>
    <w:rsid w:val="00480100"/>
    <w:rsid w:val="00480379"/>
    <w:rsid w:val="00480381"/>
    <w:rsid w:val="0048040A"/>
    <w:rsid w:val="004804EF"/>
    <w:rsid w:val="00480589"/>
    <w:rsid w:val="00481E4C"/>
    <w:rsid w:val="004821E2"/>
    <w:rsid w:val="00482752"/>
    <w:rsid w:val="00482808"/>
    <w:rsid w:val="00482E15"/>
    <w:rsid w:val="00483237"/>
    <w:rsid w:val="0048334F"/>
    <w:rsid w:val="00483BCA"/>
    <w:rsid w:val="00483DB2"/>
    <w:rsid w:val="00484400"/>
    <w:rsid w:val="004846FF"/>
    <w:rsid w:val="004847AF"/>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BC5"/>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5FE"/>
    <w:rsid w:val="00494636"/>
    <w:rsid w:val="004948F4"/>
    <w:rsid w:val="00494A01"/>
    <w:rsid w:val="00494AEC"/>
    <w:rsid w:val="00494FE3"/>
    <w:rsid w:val="00495675"/>
    <w:rsid w:val="004957D8"/>
    <w:rsid w:val="00495BD2"/>
    <w:rsid w:val="00495C23"/>
    <w:rsid w:val="00495D73"/>
    <w:rsid w:val="00496076"/>
    <w:rsid w:val="00496240"/>
    <w:rsid w:val="00496CF9"/>
    <w:rsid w:val="00496E62"/>
    <w:rsid w:val="00497133"/>
    <w:rsid w:val="004971C2"/>
    <w:rsid w:val="0049728E"/>
    <w:rsid w:val="00497720"/>
    <w:rsid w:val="0049772D"/>
    <w:rsid w:val="00497773"/>
    <w:rsid w:val="00497C50"/>
    <w:rsid w:val="00497FCE"/>
    <w:rsid w:val="004A0118"/>
    <w:rsid w:val="004A03A9"/>
    <w:rsid w:val="004A0674"/>
    <w:rsid w:val="004A0836"/>
    <w:rsid w:val="004A09CB"/>
    <w:rsid w:val="004A0B2B"/>
    <w:rsid w:val="004A0BA7"/>
    <w:rsid w:val="004A0F8C"/>
    <w:rsid w:val="004A1D07"/>
    <w:rsid w:val="004A1D55"/>
    <w:rsid w:val="004A1F30"/>
    <w:rsid w:val="004A1F68"/>
    <w:rsid w:val="004A2089"/>
    <w:rsid w:val="004A20E2"/>
    <w:rsid w:val="004A2DCB"/>
    <w:rsid w:val="004A2F25"/>
    <w:rsid w:val="004A2F49"/>
    <w:rsid w:val="004A3149"/>
    <w:rsid w:val="004A394D"/>
    <w:rsid w:val="004A3BC6"/>
    <w:rsid w:val="004A3C93"/>
    <w:rsid w:val="004A3E43"/>
    <w:rsid w:val="004A3FFC"/>
    <w:rsid w:val="004A41B3"/>
    <w:rsid w:val="004A4375"/>
    <w:rsid w:val="004A444C"/>
    <w:rsid w:val="004A461A"/>
    <w:rsid w:val="004A4671"/>
    <w:rsid w:val="004A4AD3"/>
    <w:rsid w:val="004A53B9"/>
    <w:rsid w:val="004A56A3"/>
    <w:rsid w:val="004A5BCA"/>
    <w:rsid w:val="004A67A2"/>
    <w:rsid w:val="004A693E"/>
    <w:rsid w:val="004A6C62"/>
    <w:rsid w:val="004A6F03"/>
    <w:rsid w:val="004A73C4"/>
    <w:rsid w:val="004A757B"/>
    <w:rsid w:val="004A79B2"/>
    <w:rsid w:val="004A7AF4"/>
    <w:rsid w:val="004A7B07"/>
    <w:rsid w:val="004A7C04"/>
    <w:rsid w:val="004A7DA0"/>
    <w:rsid w:val="004B016B"/>
    <w:rsid w:val="004B032A"/>
    <w:rsid w:val="004B0685"/>
    <w:rsid w:val="004B0867"/>
    <w:rsid w:val="004B123F"/>
    <w:rsid w:val="004B1BFC"/>
    <w:rsid w:val="004B1E78"/>
    <w:rsid w:val="004B2162"/>
    <w:rsid w:val="004B2662"/>
    <w:rsid w:val="004B2686"/>
    <w:rsid w:val="004B2C39"/>
    <w:rsid w:val="004B307F"/>
    <w:rsid w:val="004B36AF"/>
    <w:rsid w:val="004B3A31"/>
    <w:rsid w:val="004B3B99"/>
    <w:rsid w:val="004B400E"/>
    <w:rsid w:val="004B40E9"/>
    <w:rsid w:val="004B4810"/>
    <w:rsid w:val="004B5141"/>
    <w:rsid w:val="004B564A"/>
    <w:rsid w:val="004B58B7"/>
    <w:rsid w:val="004B5969"/>
    <w:rsid w:val="004B5B1D"/>
    <w:rsid w:val="004B5B99"/>
    <w:rsid w:val="004B63E8"/>
    <w:rsid w:val="004B6637"/>
    <w:rsid w:val="004B6F64"/>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426F"/>
    <w:rsid w:val="004C4340"/>
    <w:rsid w:val="004C45A2"/>
    <w:rsid w:val="004C46E0"/>
    <w:rsid w:val="004C478F"/>
    <w:rsid w:val="004C4A6B"/>
    <w:rsid w:val="004C4B85"/>
    <w:rsid w:val="004C5065"/>
    <w:rsid w:val="004C5290"/>
    <w:rsid w:val="004C55B1"/>
    <w:rsid w:val="004C5673"/>
    <w:rsid w:val="004C5AD8"/>
    <w:rsid w:val="004C5EE7"/>
    <w:rsid w:val="004C6D63"/>
    <w:rsid w:val="004C6E1E"/>
    <w:rsid w:val="004C7CDB"/>
    <w:rsid w:val="004D068C"/>
    <w:rsid w:val="004D0AF9"/>
    <w:rsid w:val="004D0DB7"/>
    <w:rsid w:val="004D0E97"/>
    <w:rsid w:val="004D153A"/>
    <w:rsid w:val="004D1609"/>
    <w:rsid w:val="004D1725"/>
    <w:rsid w:val="004D1CA1"/>
    <w:rsid w:val="004D24E9"/>
    <w:rsid w:val="004D24F9"/>
    <w:rsid w:val="004D2DF8"/>
    <w:rsid w:val="004D3A12"/>
    <w:rsid w:val="004D3D09"/>
    <w:rsid w:val="004D3DA6"/>
    <w:rsid w:val="004D44C5"/>
    <w:rsid w:val="004D4D10"/>
    <w:rsid w:val="004D5F90"/>
    <w:rsid w:val="004D60F0"/>
    <w:rsid w:val="004D65FB"/>
    <w:rsid w:val="004D6B3C"/>
    <w:rsid w:val="004D6D53"/>
    <w:rsid w:val="004D6E84"/>
    <w:rsid w:val="004D78A3"/>
    <w:rsid w:val="004D7984"/>
    <w:rsid w:val="004D7D55"/>
    <w:rsid w:val="004D7F77"/>
    <w:rsid w:val="004E073E"/>
    <w:rsid w:val="004E09AF"/>
    <w:rsid w:val="004E0A68"/>
    <w:rsid w:val="004E0BE2"/>
    <w:rsid w:val="004E0C76"/>
    <w:rsid w:val="004E11A8"/>
    <w:rsid w:val="004E12D3"/>
    <w:rsid w:val="004E1C91"/>
    <w:rsid w:val="004E28B6"/>
    <w:rsid w:val="004E2C7B"/>
    <w:rsid w:val="004E30A7"/>
    <w:rsid w:val="004E3454"/>
    <w:rsid w:val="004E3D04"/>
    <w:rsid w:val="004E408C"/>
    <w:rsid w:val="004E41DE"/>
    <w:rsid w:val="004E4740"/>
    <w:rsid w:val="004E4D56"/>
    <w:rsid w:val="004E4DFF"/>
    <w:rsid w:val="004E50AB"/>
    <w:rsid w:val="004E591A"/>
    <w:rsid w:val="004E5961"/>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165"/>
    <w:rsid w:val="004F556F"/>
    <w:rsid w:val="004F5572"/>
    <w:rsid w:val="004F6082"/>
    <w:rsid w:val="004F66AA"/>
    <w:rsid w:val="004F67D3"/>
    <w:rsid w:val="004F6807"/>
    <w:rsid w:val="004F68FD"/>
    <w:rsid w:val="004F6ECF"/>
    <w:rsid w:val="004F7047"/>
    <w:rsid w:val="004F730F"/>
    <w:rsid w:val="004F79DC"/>
    <w:rsid w:val="004F7CE6"/>
    <w:rsid w:val="0050058A"/>
    <w:rsid w:val="00500E72"/>
    <w:rsid w:val="005010E7"/>
    <w:rsid w:val="005013F1"/>
    <w:rsid w:val="0050148E"/>
    <w:rsid w:val="0050181B"/>
    <w:rsid w:val="00501ECC"/>
    <w:rsid w:val="00501F76"/>
    <w:rsid w:val="0050255D"/>
    <w:rsid w:val="00502664"/>
    <w:rsid w:val="00502B66"/>
    <w:rsid w:val="00502CE6"/>
    <w:rsid w:val="00503D3D"/>
    <w:rsid w:val="00504014"/>
    <w:rsid w:val="005043B5"/>
    <w:rsid w:val="00504C66"/>
    <w:rsid w:val="005056AA"/>
    <w:rsid w:val="005057C5"/>
    <w:rsid w:val="0050580E"/>
    <w:rsid w:val="005058EB"/>
    <w:rsid w:val="00505B94"/>
    <w:rsid w:val="005060E5"/>
    <w:rsid w:val="00506832"/>
    <w:rsid w:val="00506941"/>
    <w:rsid w:val="00506B74"/>
    <w:rsid w:val="0050721B"/>
    <w:rsid w:val="005072A3"/>
    <w:rsid w:val="00507527"/>
    <w:rsid w:val="00507F09"/>
    <w:rsid w:val="00510746"/>
    <w:rsid w:val="005111D1"/>
    <w:rsid w:val="00511398"/>
    <w:rsid w:val="0051154B"/>
    <w:rsid w:val="005117A0"/>
    <w:rsid w:val="005118B0"/>
    <w:rsid w:val="005118E1"/>
    <w:rsid w:val="00511DAB"/>
    <w:rsid w:val="00512060"/>
    <w:rsid w:val="005126A4"/>
    <w:rsid w:val="005126C4"/>
    <w:rsid w:val="0051288C"/>
    <w:rsid w:val="005129A6"/>
    <w:rsid w:val="00512D18"/>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7141"/>
    <w:rsid w:val="005174C8"/>
    <w:rsid w:val="00517941"/>
    <w:rsid w:val="00520010"/>
    <w:rsid w:val="005200C4"/>
    <w:rsid w:val="00520163"/>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822"/>
    <w:rsid w:val="0052392E"/>
    <w:rsid w:val="00523B3F"/>
    <w:rsid w:val="00523BBD"/>
    <w:rsid w:val="00523E54"/>
    <w:rsid w:val="00524C8C"/>
    <w:rsid w:val="005251CB"/>
    <w:rsid w:val="00525CA2"/>
    <w:rsid w:val="005260B1"/>
    <w:rsid w:val="00526601"/>
    <w:rsid w:val="00526E77"/>
    <w:rsid w:val="00526F7A"/>
    <w:rsid w:val="00527058"/>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F2D"/>
    <w:rsid w:val="005320CD"/>
    <w:rsid w:val="00532339"/>
    <w:rsid w:val="005325BA"/>
    <w:rsid w:val="005327CC"/>
    <w:rsid w:val="00532873"/>
    <w:rsid w:val="00532892"/>
    <w:rsid w:val="00532A76"/>
    <w:rsid w:val="00533139"/>
    <w:rsid w:val="00533216"/>
    <w:rsid w:val="00533466"/>
    <w:rsid w:val="00533C94"/>
    <w:rsid w:val="00533D03"/>
    <w:rsid w:val="00533DEA"/>
    <w:rsid w:val="0053412B"/>
    <w:rsid w:val="00534230"/>
    <w:rsid w:val="005347C0"/>
    <w:rsid w:val="00534B7F"/>
    <w:rsid w:val="00534C41"/>
    <w:rsid w:val="00534D31"/>
    <w:rsid w:val="00534F6E"/>
    <w:rsid w:val="0053501B"/>
    <w:rsid w:val="005356F4"/>
    <w:rsid w:val="00535B7A"/>
    <w:rsid w:val="00535B7D"/>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9BD"/>
    <w:rsid w:val="00540CF2"/>
    <w:rsid w:val="00540E7A"/>
    <w:rsid w:val="005410E5"/>
    <w:rsid w:val="005411E5"/>
    <w:rsid w:val="00541676"/>
    <w:rsid w:val="00541787"/>
    <w:rsid w:val="005419A7"/>
    <w:rsid w:val="00541AEA"/>
    <w:rsid w:val="00541D23"/>
    <w:rsid w:val="005421F4"/>
    <w:rsid w:val="0054243F"/>
    <w:rsid w:val="00542C42"/>
    <w:rsid w:val="0054325C"/>
    <w:rsid w:val="0054332A"/>
    <w:rsid w:val="005435C6"/>
    <w:rsid w:val="00543898"/>
    <w:rsid w:val="00543F3D"/>
    <w:rsid w:val="00544461"/>
    <w:rsid w:val="005444A8"/>
    <w:rsid w:val="00544500"/>
    <w:rsid w:val="00544E99"/>
    <w:rsid w:val="00544EAD"/>
    <w:rsid w:val="005452F5"/>
    <w:rsid w:val="00545A5E"/>
    <w:rsid w:val="00545EB8"/>
    <w:rsid w:val="00545F1B"/>
    <w:rsid w:val="005462C6"/>
    <w:rsid w:val="005468A9"/>
    <w:rsid w:val="00546D98"/>
    <w:rsid w:val="00546DE2"/>
    <w:rsid w:val="0054717F"/>
    <w:rsid w:val="005471B4"/>
    <w:rsid w:val="005473E7"/>
    <w:rsid w:val="00547870"/>
    <w:rsid w:val="005478AF"/>
    <w:rsid w:val="00547F50"/>
    <w:rsid w:val="00550FE9"/>
    <w:rsid w:val="005512DA"/>
    <w:rsid w:val="00551393"/>
    <w:rsid w:val="005514B4"/>
    <w:rsid w:val="00551B93"/>
    <w:rsid w:val="005525E6"/>
    <w:rsid w:val="00552678"/>
    <w:rsid w:val="005532CB"/>
    <w:rsid w:val="00553385"/>
    <w:rsid w:val="00553565"/>
    <w:rsid w:val="00554774"/>
    <w:rsid w:val="005553F5"/>
    <w:rsid w:val="00555675"/>
    <w:rsid w:val="00555C21"/>
    <w:rsid w:val="00555D31"/>
    <w:rsid w:val="00555DEE"/>
    <w:rsid w:val="00555E62"/>
    <w:rsid w:val="0055610E"/>
    <w:rsid w:val="005561C0"/>
    <w:rsid w:val="005566E5"/>
    <w:rsid w:val="00556E7D"/>
    <w:rsid w:val="00557138"/>
    <w:rsid w:val="0055731F"/>
    <w:rsid w:val="00557783"/>
    <w:rsid w:val="005577E1"/>
    <w:rsid w:val="00557B8E"/>
    <w:rsid w:val="00557C1B"/>
    <w:rsid w:val="00557F7D"/>
    <w:rsid w:val="005605FB"/>
    <w:rsid w:val="00560C2B"/>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62B5"/>
    <w:rsid w:val="0056670B"/>
    <w:rsid w:val="0056688F"/>
    <w:rsid w:val="00566B7E"/>
    <w:rsid w:val="00566C1D"/>
    <w:rsid w:val="00566CC4"/>
    <w:rsid w:val="00566E25"/>
    <w:rsid w:val="0056704C"/>
    <w:rsid w:val="005670AD"/>
    <w:rsid w:val="00567306"/>
    <w:rsid w:val="005673D2"/>
    <w:rsid w:val="00567CCD"/>
    <w:rsid w:val="00567DA3"/>
    <w:rsid w:val="005701EF"/>
    <w:rsid w:val="0057085D"/>
    <w:rsid w:val="00570A5D"/>
    <w:rsid w:val="00570AE4"/>
    <w:rsid w:val="00570D83"/>
    <w:rsid w:val="00570DA6"/>
    <w:rsid w:val="00570E79"/>
    <w:rsid w:val="00571190"/>
    <w:rsid w:val="0057130C"/>
    <w:rsid w:val="00571428"/>
    <w:rsid w:val="005715D4"/>
    <w:rsid w:val="005715EB"/>
    <w:rsid w:val="005719B4"/>
    <w:rsid w:val="00571C6D"/>
    <w:rsid w:val="00571DAD"/>
    <w:rsid w:val="005727E9"/>
    <w:rsid w:val="0057284F"/>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7256"/>
    <w:rsid w:val="00577535"/>
    <w:rsid w:val="005776A6"/>
    <w:rsid w:val="005778B5"/>
    <w:rsid w:val="00577AD4"/>
    <w:rsid w:val="00577C50"/>
    <w:rsid w:val="00577C62"/>
    <w:rsid w:val="00577DA4"/>
    <w:rsid w:val="005802F2"/>
    <w:rsid w:val="00580519"/>
    <w:rsid w:val="005805C1"/>
    <w:rsid w:val="00580A82"/>
    <w:rsid w:val="00580B0C"/>
    <w:rsid w:val="00580B75"/>
    <w:rsid w:val="0058118B"/>
    <w:rsid w:val="00581267"/>
    <w:rsid w:val="00581293"/>
    <w:rsid w:val="00581358"/>
    <w:rsid w:val="005816EA"/>
    <w:rsid w:val="005818BE"/>
    <w:rsid w:val="00581EE8"/>
    <w:rsid w:val="00582275"/>
    <w:rsid w:val="005824A9"/>
    <w:rsid w:val="0058264A"/>
    <w:rsid w:val="0058349F"/>
    <w:rsid w:val="005835EE"/>
    <w:rsid w:val="00583ED6"/>
    <w:rsid w:val="005840E9"/>
    <w:rsid w:val="0058447A"/>
    <w:rsid w:val="0058458D"/>
    <w:rsid w:val="00584D4A"/>
    <w:rsid w:val="00585041"/>
    <w:rsid w:val="0058545F"/>
    <w:rsid w:val="005854E3"/>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6EA"/>
    <w:rsid w:val="00591051"/>
    <w:rsid w:val="0059128B"/>
    <w:rsid w:val="00591350"/>
    <w:rsid w:val="005918AB"/>
    <w:rsid w:val="00591E6B"/>
    <w:rsid w:val="0059200C"/>
    <w:rsid w:val="0059244F"/>
    <w:rsid w:val="00592581"/>
    <w:rsid w:val="0059267A"/>
    <w:rsid w:val="00592918"/>
    <w:rsid w:val="00592AF0"/>
    <w:rsid w:val="00592CE7"/>
    <w:rsid w:val="00592D6A"/>
    <w:rsid w:val="00592EB3"/>
    <w:rsid w:val="0059394E"/>
    <w:rsid w:val="0059396D"/>
    <w:rsid w:val="00593C19"/>
    <w:rsid w:val="0059400F"/>
    <w:rsid w:val="00594645"/>
    <w:rsid w:val="00594820"/>
    <w:rsid w:val="00594890"/>
    <w:rsid w:val="00594A54"/>
    <w:rsid w:val="00595BFD"/>
    <w:rsid w:val="00595F7B"/>
    <w:rsid w:val="00596327"/>
    <w:rsid w:val="005966FD"/>
    <w:rsid w:val="0059671E"/>
    <w:rsid w:val="00596DDF"/>
    <w:rsid w:val="00596E80"/>
    <w:rsid w:val="0059731D"/>
    <w:rsid w:val="00597A45"/>
    <w:rsid w:val="00597AE9"/>
    <w:rsid w:val="00597DF1"/>
    <w:rsid w:val="005A008A"/>
    <w:rsid w:val="005A0261"/>
    <w:rsid w:val="005A07FD"/>
    <w:rsid w:val="005A0D97"/>
    <w:rsid w:val="005A13F8"/>
    <w:rsid w:val="005A15EC"/>
    <w:rsid w:val="005A1C9D"/>
    <w:rsid w:val="005A1D9D"/>
    <w:rsid w:val="005A1E8E"/>
    <w:rsid w:val="005A2101"/>
    <w:rsid w:val="005A231D"/>
    <w:rsid w:val="005A28CB"/>
    <w:rsid w:val="005A2996"/>
    <w:rsid w:val="005A2BDD"/>
    <w:rsid w:val="005A2EE1"/>
    <w:rsid w:val="005A306E"/>
    <w:rsid w:val="005A3078"/>
    <w:rsid w:val="005A45E4"/>
    <w:rsid w:val="005A462D"/>
    <w:rsid w:val="005A4CDA"/>
    <w:rsid w:val="005A4D75"/>
    <w:rsid w:val="005A5001"/>
    <w:rsid w:val="005A5EC6"/>
    <w:rsid w:val="005A5FF5"/>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2FB"/>
    <w:rsid w:val="005B16A7"/>
    <w:rsid w:val="005B19DE"/>
    <w:rsid w:val="005B1F94"/>
    <w:rsid w:val="005B233E"/>
    <w:rsid w:val="005B2614"/>
    <w:rsid w:val="005B265A"/>
    <w:rsid w:val="005B28DE"/>
    <w:rsid w:val="005B3416"/>
    <w:rsid w:val="005B3663"/>
    <w:rsid w:val="005B3D3F"/>
    <w:rsid w:val="005B3D5F"/>
    <w:rsid w:val="005B418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CEA"/>
    <w:rsid w:val="005C0F67"/>
    <w:rsid w:val="005C1472"/>
    <w:rsid w:val="005C1761"/>
    <w:rsid w:val="005C184D"/>
    <w:rsid w:val="005C2050"/>
    <w:rsid w:val="005C2066"/>
    <w:rsid w:val="005C2727"/>
    <w:rsid w:val="005C2AA3"/>
    <w:rsid w:val="005C2C86"/>
    <w:rsid w:val="005C2E87"/>
    <w:rsid w:val="005C30DE"/>
    <w:rsid w:val="005C341B"/>
    <w:rsid w:val="005C39CE"/>
    <w:rsid w:val="005C3BB7"/>
    <w:rsid w:val="005C3D35"/>
    <w:rsid w:val="005C4075"/>
    <w:rsid w:val="005C47E4"/>
    <w:rsid w:val="005C4A7B"/>
    <w:rsid w:val="005C54F4"/>
    <w:rsid w:val="005C58B1"/>
    <w:rsid w:val="005C5EDB"/>
    <w:rsid w:val="005C657E"/>
    <w:rsid w:val="005C6D13"/>
    <w:rsid w:val="005C6FE7"/>
    <w:rsid w:val="005C714A"/>
    <w:rsid w:val="005C7CB7"/>
    <w:rsid w:val="005C7F83"/>
    <w:rsid w:val="005D00A2"/>
    <w:rsid w:val="005D01C5"/>
    <w:rsid w:val="005D0374"/>
    <w:rsid w:val="005D0828"/>
    <w:rsid w:val="005D0861"/>
    <w:rsid w:val="005D087D"/>
    <w:rsid w:val="005D1339"/>
    <w:rsid w:val="005D2433"/>
    <w:rsid w:val="005D27E1"/>
    <w:rsid w:val="005D2824"/>
    <w:rsid w:val="005D2A5A"/>
    <w:rsid w:val="005D2F36"/>
    <w:rsid w:val="005D2FF5"/>
    <w:rsid w:val="005D30AA"/>
    <w:rsid w:val="005D3110"/>
    <w:rsid w:val="005D364B"/>
    <w:rsid w:val="005D366C"/>
    <w:rsid w:val="005D3851"/>
    <w:rsid w:val="005D39DF"/>
    <w:rsid w:val="005D44A6"/>
    <w:rsid w:val="005D44A7"/>
    <w:rsid w:val="005D44E5"/>
    <w:rsid w:val="005D4858"/>
    <w:rsid w:val="005D4A89"/>
    <w:rsid w:val="005D4D57"/>
    <w:rsid w:val="005D556C"/>
    <w:rsid w:val="005D5680"/>
    <w:rsid w:val="005D5CC0"/>
    <w:rsid w:val="005D62AF"/>
    <w:rsid w:val="005D635D"/>
    <w:rsid w:val="005D63B8"/>
    <w:rsid w:val="005D72CC"/>
    <w:rsid w:val="005D7975"/>
    <w:rsid w:val="005D79D0"/>
    <w:rsid w:val="005D7DF4"/>
    <w:rsid w:val="005E0109"/>
    <w:rsid w:val="005E056F"/>
    <w:rsid w:val="005E0862"/>
    <w:rsid w:val="005E08A5"/>
    <w:rsid w:val="005E1087"/>
    <w:rsid w:val="005E114F"/>
    <w:rsid w:val="005E18EB"/>
    <w:rsid w:val="005E1A6C"/>
    <w:rsid w:val="005E1E1B"/>
    <w:rsid w:val="005E20E3"/>
    <w:rsid w:val="005E25DB"/>
    <w:rsid w:val="005E2829"/>
    <w:rsid w:val="005E2AF8"/>
    <w:rsid w:val="005E2C52"/>
    <w:rsid w:val="005E3451"/>
    <w:rsid w:val="005E360D"/>
    <w:rsid w:val="005E3A69"/>
    <w:rsid w:val="005E3BBA"/>
    <w:rsid w:val="005E3C4C"/>
    <w:rsid w:val="005E405E"/>
    <w:rsid w:val="005E40D7"/>
    <w:rsid w:val="005E40E5"/>
    <w:rsid w:val="005E4AF1"/>
    <w:rsid w:val="005E4ED5"/>
    <w:rsid w:val="005E503B"/>
    <w:rsid w:val="005E50FA"/>
    <w:rsid w:val="005E533C"/>
    <w:rsid w:val="005E54C1"/>
    <w:rsid w:val="005E5BA9"/>
    <w:rsid w:val="005E6441"/>
    <w:rsid w:val="005E6638"/>
    <w:rsid w:val="005E68D9"/>
    <w:rsid w:val="005E6DEF"/>
    <w:rsid w:val="005E7C9B"/>
    <w:rsid w:val="005E7DC8"/>
    <w:rsid w:val="005E7E4F"/>
    <w:rsid w:val="005F04AE"/>
    <w:rsid w:val="005F07B4"/>
    <w:rsid w:val="005F0E6D"/>
    <w:rsid w:val="005F12F7"/>
    <w:rsid w:val="005F15A9"/>
    <w:rsid w:val="005F1D04"/>
    <w:rsid w:val="005F1DB1"/>
    <w:rsid w:val="005F1DEB"/>
    <w:rsid w:val="005F1E42"/>
    <w:rsid w:val="005F1E54"/>
    <w:rsid w:val="005F2269"/>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602F"/>
    <w:rsid w:val="005F6220"/>
    <w:rsid w:val="005F6EFA"/>
    <w:rsid w:val="005F732D"/>
    <w:rsid w:val="005F75A1"/>
    <w:rsid w:val="005F7891"/>
    <w:rsid w:val="005F7AFA"/>
    <w:rsid w:val="005F7C67"/>
    <w:rsid w:val="00600187"/>
    <w:rsid w:val="006001BE"/>
    <w:rsid w:val="0060026E"/>
    <w:rsid w:val="00600753"/>
    <w:rsid w:val="006008CB"/>
    <w:rsid w:val="00600BF3"/>
    <w:rsid w:val="00600D92"/>
    <w:rsid w:val="00600DD6"/>
    <w:rsid w:val="00600E58"/>
    <w:rsid w:val="00601559"/>
    <w:rsid w:val="00601B66"/>
    <w:rsid w:val="00602E26"/>
    <w:rsid w:val="00602EBC"/>
    <w:rsid w:val="006030FB"/>
    <w:rsid w:val="00603491"/>
    <w:rsid w:val="00603616"/>
    <w:rsid w:val="006036CA"/>
    <w:rsid w:val="00603F84"/>
    <w:rsid w:val="00604476"/>
    <w:rsid w:val="00604A95"/>
    <w:rsid w:val="00604C5A"/>
    <w:rsid w:val="00604D5F"/>
    <w:rsid w:val="00604FDA"/>
    <w:rsid w:val="00605384"/>
    <w:rsid w:val="0060578D"/>
    <w:rsid w:val="00605A1B"/>
    <w:rsid w:val="00605AFC"/>
    <w:rsid w:val="00605D1B"/>
    <w:rsid w:val="00605D88"/>
    <w:rsid w:val="006062E6"/>
    <w:rsid w:val="00606630"/>
    <w:rsid w:val="006066DB"/>
    <w:rsid w:val="006067E6"/>
    <w:rsid w:val="00606CE3"/>
    <w:rsid w:val="00606DAC"/>
    <w:rsid w:val="00606FBC"/>
    <w:rsid w:val="0060706A"/>
    <w:rsid w:val="0060762A"/>
    <w:rsid w:val="00607E47"/>
    <w:rsid w:val="00610238"/>
    <w:rsid w:val="00610489"/>
    <w:rsid w:val="00610606"/>
    <w:rsid w:val="00610A29"/>
    <w:rsid w:val="00610D0F"/>
    <w:rsid w:val="00610D75"/>
    <w:rsid w:val="00611726"/>
    <w:rsid w:val="00611808"/>
    <w:rsid w:val="00611D50"/>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3A77"/>
    <w:rsid w:val="00614346"/>
    <w:rsid w:val="00614497"/>
    <w:rsid w:val="00614642"/>
    <w:rsid w:val="0061489A"/>
    <w:rsid w:val="00614997"/>
    <w:rsid w:val="006149DD"/>
    <w:rsid w:val="00614AFE"/>
    <w:rsid w:val="00614CB2"/>
    <w:rsid w:val="006153DA"/>
    <w:rsid w:val="00615683"/>
    <w:rsid w:val="0061578D"/>
    <w:rsid w:val="006159F0"/>
    <w:rsid w:val="00615E2F"/>
    <w:rsid w:val="0061665E"/>
    <w:rsid w:val="0061671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CCD"/>
    <w:rsid w:val="00623F27"/>
    <w:rsid w:val="006243D8"/>
    <w:rsid w:val="00624587"/>
    <w:rsid w:val="00624A76"/>
    <w:rsid w:val="00624E4D"/>
    <w:rsid w:val="00624F59"/>
    <w:rsid w:val="006255A4"/>
    <w:rsid w:val="006258E4"/>
    <w:rsid w:val="006259A2"/>
    <w:rsid w:val="00625A40"/>
    <w:rsid w:val="00625C3F"/>
    <w:rsid w:val="00625C44"/>
    <w:rsid w:val="00626177"/>
    <w:rsid w:val="00626497"/>
    <w:rsid w:val="00626579"/>
    <w:rsid w:val="00626CE7"/>
    <w:rsid w:val="00626E56"/>
    <w:rsid w:val="00626EA9"/>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4CD"/>
    <w:rsid w:val="0063575F"/>
    <w:rsid w:val="006357B6"/>
    <w:rsid w:val="00635B35"/>
    <w:rsid w:val="00635E49"/>
    <w:rsid w:val="006366D2"/>
    <w:rsid w:val="00636D0A"/>
    <w:rsid w:val="00637301"/>
    <w:rsid w:val="00637621"/>
    <w:rsid w:val="00637BC3"/>
    <w:rsid w:val="00637E30"/>
    <w:rsid w:val="006401D1"/>
    <w:rsid w:val="0064047E"/>
    <w:rsid w:val="00640A4F"/>
    <w:rsid w:val="00640E50"/>
    <w:rsid w:val="00641277"/>
    <w:rsid w:val="00641C51"/>
    <w:rsid w:val="00641CF1"/>
    <w:rsid w:val="00642066"/>
    <w:rsid w:val="00642169"/>
    <w:rsid w:val="00642223"/>
    <w:rsid w:val="00642232"/>
    <w:rsid w:val="0064278B"/>
    <w:rsid w:val="00642B05"/>
    <w:rsid w:val="00643079"/>
    <w:rsid w:val="00643316"/>
    <w:rsid w:val="006436D6"/>
    <w:rsid w:val="00644344"/>
    <w:rsid w:val="00644581"/>
    <w:rsid w:val="006446A7"/>
    <w:rsid w:val="006451B0"/>
    <w:rsid w:val="006455D1"/>
    <w:rsid w:val="006458B0"/>
    <w:rsid w:val="00645980"/>
    <w:rsid w:val="00645A0C"/>
    <w:rsid w:val="006463BF"/>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F77"/>
    <w:rsid w:val="006515FE"/>
    <w:rsid w:val="0065182A"/>
    <w:rsid w:val="00651F64"/>
    <w:rsid w:val="00652487"/>
    <w:rsid w:val="0065255F"/>
    <w:rsid w:val="00652CB9"/>
    <w:rsid w:val="006539CF"/>
    <w:rsid w:val="006542EC"/>
    <w:rsid w:val="0065431B"/>
    <w:rsid w:val="00654791"/>
    <w:rsid w:val="006549A0"/>
    <w:rsid w:val="0065540C"/>
    <w:rsid w:val="00655452"/>
    <w:rsid w:val="00655A21"/>
    <w:rsid w:val="00655B36"/>
    <w:rsid w:val="00655B86"/>
    <w:rsid w:val="00655D57"/>
    <w:rsid w:val="00655FF3"/>
    <w:rsid w:val="006562CC"/>
    <w:rsid w:val="00656450"/>
    <w:rsid w:val="00656898"/>
    <w:rsid w:val="00656E2E"/>
    <w:rsid w:val="00657014"/>
    <w:rsid w:val="00657064"/>
    <w:rsid w:val="0065743D"/>
    <w:rsid w:val="00657508"/>
    <w:rsid w:val="00657687"/>
    <w:rsid w:val="00657F02"/>
    <w:rsid w:val="0066042B"/>
    <w:rsid w:val="0066045A"/>
    <w:rsid w:val="00660483"/>
    <w:rsid w:val="006609BA"/>
    <w:rsid w:val="006609E2"/>
    <w:rsid w:val="00660C25"/>
    <w:rsid w:val="00661093"/>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873"/>
    <w:rsid w:val="00663EA4"/>
    <w:rsid w:val="006640DA"/>
    <w:rsid w:val="00664182"/>
    <w:rsid w:val="00664647"/>
    <w:rsid w:val="006648C8"/>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DE6"/>
    <w:rsid w:val="00670572"/>
    <w:rsid w:val="00670CCF"/>
    <w:rsid w:val="0067131F"/>
    <w:rsid w:val="0067142D"/>
    <w:rsid w:val="006716C8"/>
    <w:rsid w:val="0067170D"/>
    <w:rsid w:val="00671986"/>
    <w:rsid w:val="00671C25"/>
    <w:rsid w:val="00672520"/>
    <w:rsid w:val="00673979"/>
    <w:rsid w:val="00673A59"/>
    <w:rsid w:val="00673A8E"/>
    <w:rsid w:val="00673D39"/>
    <w:rsid w:val="0067401C"/>
    <w:rsid w:val="006745C8"/>
    <w:rsid w:val="006746EB"/>
    <w:rsid w:val="00674DE5"/>
    <w:rsid w:val="00675436"/>
    <w:rsid w:val="00675446"/>
    <w:rsid w:val="0067578A"/>
    <w:rsid w:val="0067593B"/>
    <w:rsid w:val="00675EE3"/>
    <w:rsid w:val="00676003"/>
    <w:rsid w:val="00676208"/>
    <w:rsid w:val="0067656E"/>
    <w:rsid w:val="00676647"/>
    <w:rsid w:val="00676B0A"/>
    <w:rsid w:val="00676CF5"/>
    <w:rsid w:val="0067731B"/>
    <w:rsid w:val="006774C7"/>
    <w:rsid w:val="00677611"/>
    <w:rsid w:val="00677691"/>
    <w:rsid w:val="006777F3"/>
    <w:rsid w:val="00677806"/>
    <w:rsid w:val="00677A7B"/>
    <w:rsid w:val="00677E91"/>
    <w:rsid w:val="0068002C"/>
    <w:rsid w:val="00680493"/>
    <w:rsid w:val="00680547"/>
    <w:rsid w:val="00680596"/>
    <w:rsid w:val="006807F8"/>
    <w:rsid w:val="006809ED"/>
    <w:rsid w:val="00680C3E"/>
    <w:rsid w:val="00680C4C"/>
    <w:rsid w:val="0068119E"/>
    <w:rsid w:val="00681452"/>
    <w:rsid w:val="006819DD"/>
    <w:rsid w:val="00682837"/>
    <w:rsid w:val="00682961"/>
    <w:rsid w:val="0068355B"/>
    <w:rsid w:val="0068360C"/>
    <w:rsid w:val="0068391F"/>
    <w:rsid w:val="0068396A"/>
    <w:rsid w:val="00683D8E"/>
    <w:rsid w:val="0068428A"/>
    <w:rsid w:val="006844BA"/>
    <w:rsid w:val="00684570"/>
    <w:rsid w:val="00684711"/>
    <w:rsid w:val="00684BA9"/>
    <w:rsid w:val="00684EA4"/>
    <w:rsid w:val="0068519B"/>
    <w:rsid w:val="006853A5"/>
    <w:rsid w:val="006854E3"/>
    <w:rsid w:val="00685812"/>
    <w:rsid w:val="00685B0D"/>
    <w:rsid w:val="00685C7A"/>
    <w:rsid w:val="0068625C"/>
    <w:rsid w:val="006865C3"/>
    <w:rsid w:val="006867E8"/>
    <w:rsid w:val="00686BCA"/>
    <w:rsid w:val="00686C05"/>
    <w:rsid w:val="00686DDC"/>
    <w:rsid w:val="006877E6"/>
    <w:rsid w:val="00687811"/>
    <w:rsid w:val="00687B60"/>
    <w:rsid w:val="00687D7F"/>
    <w:rsid w:val="00687F4F"/>
    <w:rsid w:val="00690687"/>
    <w:rsid w:val="00690BF5"/>
    <w:rsid w:val="00690D55"/>
    <w:rsid w:val="00691013"/>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851"/>
    <w:rsid w:val="00693ABB"/>
    <w:rsid w:val="00693F67"/>
    <w:rsid w:val="006942F1"/>
    <w:rsid w:val="0069435E"/>
    <w:rsid w:val="006943C4"/>
    <w:rsid w:val="00694C7C"/>
    <w:rsid w:val="006952AD"/>
    <w:rsid w:val="00695879"/>
    <w:rsid w:val="006959E2"/>
    <w:rsid w:val="00695AAD"/>
    <w:rsid w:val="00695CA3"/>
    <w:rsid w:val="006966B4"/>
    <w:rsid w:val="0069697A"/>
    <w:rsid w:val="00696D15"/>
    <w:rsid w:val="00697109"/>
    <w:rsid w:val="0069712A"/>
    <w:rsid w:val="00697481"/>
    <w:rsid w:val="00697738"/>
    <w:rsid w:val="006977F4"/>
    <w:rsid w:val="00697915"/>
    <w:rsid w:val="00697EB2"/>
    <w:rsid w:val="006A025F"/>
    <w:rsid w:val="006A05A3"/>
    <w:rsid w:val="006A0845"/>
    <w:rsid w:val="006A0CED"/>
    <w:rsid w:val="006A0DC6"/>
    <w:rsid w:val="006A11DC"/>
    <w:rsid w:val="006A1534"/>
    <w:rsid w:val="006A181F"/>
    <w:rsid w:val="006A1985"/>
    <w:rsid w:val="006A1B33"/>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1EB"/>
    <w:rsid w:val="006A4361"/>
    <w:rsid w:val="006A441C"/>
    <w:rsid w:val="006A4626"/>
    <w:rsid w:val="006A4DB5"/>
    <w:rsid w:val="006A51B6"/>
    <w:rsid w:val="006A5481"/>
    <w:rsid w:val="006A54C7"/>
    <w:rsid w:val="006A5778"/>
    <w:rsid w:val="006A59D6"/>
    <w:rsid w:val="006A6061"/>
    <w:rsid w:val="006A63B0"/>
    <w:rsid w:val="006A67EF"/>
    <w:rsid w:val="006A6D83"/>
    <w:rsid w:val="006A7470"/>
    <w:rsid w:val="006A7667"/>
    <w:rsid w:val="006A76C5"/>
    <w:rsid w:val="006A7ACD"/>
    <w:rsid w:val="006B0565"/>
    <w:rsid w:val="006B0589"/>
    <w:rsid w:val="006B07F0"/>
    <w:rsid w:val="006B09A0"/>
    <w:rsid w:val="006B0EB1"/>
    <w:rsid w:val="006B1261"/>
    <w:rsid w:val="006B1913"/>
    <w:rsid w:val="006B204A"/>
    <w:rsid w:val="006B20C2"/>
    <w:rsid w:val="006B23A0"/>
    <w:rsid w:val="006B2527"/>
    <w:rsid w:val="006B26E7"/>
    <w:rsid w:val="006B28E9"/>
    <w:rsid w:val="006B2D49"/>
    <w:rsid w:val="006B2E50"/>
    <w:rsid w:val="006B2E82"/>
    <w:rsid w:val="006B30FD"/>
    <w:rsid w:val="006B3A75"/>
    <w:rsid w:val="006B3C3B"/>
    <w:rsid w:val="006B3F44"/>
    <w:rsid w:val="006B406A"/>
    <w:rsid w:val="006B427D"/>
    <w:rsid w:val="006B4353"/>
    <w:rsid w:val="006B43D5"/>
    <w:rsid w:val="006B4482"/>
    <w:rsid w:val="006B46E9"/>
    <w:rsid w:val="006B47A9"/>
    <w:rsid w:val="006B49B8"/>
    <w:rsid w:val="006B4A34"/>
    <w:rsid w:val="006B4D27"/>
    <w:rsid w:val="006B4D39"/>
    <w:rsid w:val="006B4FD6"/>
    <w:rsid w:val="006B5131"/>
    <w:rsid w:val="006B5592"/>
    <w:rsid w:val="006B562A"/>
    <w:rsid w:val="006B5AF6"/>
    <w:rsid w:val="006B6926"/>
    <w:rsid w:val="006B6952"/>
    <w:rsid w:val="006B6B8C"/>
    <w:rsid w:val="006B6DFC"/>
    <w:rsid w:val="006B74BC"/>
    <w:rsid w:val="006B782C"/>
    <w:rsid w:val="006B7A82"/>
    <w:rsid w:val="006B7D09"/>
    <w:rsid w:val="006B7DA4"/>
    <w:rsid w:val="006B7E04"/>
    <w:rsid w:val="006B7F15"/>
    <w:rsid w:val="006C0095"/>
    <w:rsid w:val="006C02D5"/>
    <w:rsid w:val="006C03D1"/>
    <w:rsid w:val="006C050C"/>
    <w:rsid w:val="006C0C3E"/>
    <w:rsid w:val="006C0D78"/>
    <w:rsid w:val="006C1238"/>
    <w:rsid w:val="006C15F4"/>
    <w:rsid w:val="006C17A5"/>
    <w:rsid w:val="006C1C91"/>
    <w:rsid w:val="006C28AD"/>
    <w:rsid w:val="006C2AFF"/>
    <w:rsid w:val="006C2BA1"/>
    <w:rsid w:val="006C2E80"/>
    <w:rsid w:val="006C2F59"/>
    <w:rsid w:val="006C3070"/>
    <w:rsid w:val="006C3128"/>
    <w:rsid w:val="006C314E"/>
    <w:rsid w:val="006C3150"/>
    <w:rsid w:val="006C3C35"/>
    <w:rsid w:val="006C3C47"/>
    <w:rsid w:val="006C3FAC"/>
    <w:rsid w:val="006C4262"/>
    <w:rsid w:val="006C4F59"/>
    <w:rsid w:val="006C5362"/>
    <w:rsid w:val="006C5385"/>
    <w:rsid w:val="006C5951"/>
    <w:rsid w:val="006C59CA"/>
    <w:rsid w:val="006C59CE"/>
    <w:rsid w:val="006C5A67"/>
    <w:rsid w:val="006C5B44"/>
    <w:rsid w:val="006C6539"/>
    <w:rsid w:val="006C66B4"/>
    <w:rsid w:val="006C6E5D"/>
    <w:rsid w:val="006C6EE6"/>
    <w:rsid w:val="006C7175"/>
    <w:rsid w:val="006C7544"/>
    <w:rsid w:val="006C76AA"/>
    <w:rsid w:val="006C7D05"/>
    <w:rsid w:val="006C7DE6"/>
    <w:rsid w:val="006C7E35"/>
    <w:rsid w:val="006D0143"/>
    <w:rsid w:val="006D0371"/>
    <w:rsid w:val="006D07C9"/>
    <w:rsid w:val="006D0B46"/>
    <w:rsid w:val="006D0ED1"/>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649"/>
    <w:rsid w:val="006D3C20"/>
    <w:rsid w:val="006D4459"/>
    <w:rsid w:val="006D4B82"/>
    <w:rsid w:val="006D4D51"/>
    <w:rsid w:val="006D5431"/>
    <w:rsid w:val="006D5C45"/>
    <w:rsid w:val="006D5EC8"/>
    <w:rsid w:val="006D629D"/>
    <w:rsid w:val="006D6331"/>
    <w:rsid w:val="006D64FB"/>
    <w:rsid w:val="006D6B11"/>
    <w:rsid w:val="006D732B"/>
    <w:rsid w:val="006D77CF"/>
    <w:rsid w:val="006D7A79"/>
    <w:rsid w:val="006D7AB3"/>
    <w:rsid w:val="006D7C86"/>
    <w:rsid w:val="006D7C9F"/>
    <w:rsid w:val="006D7F90"/>
    <w:rsid w:val="006E0045"/>
    <w:rsid w:val="006E099B"/>
    <w:rsid w:val="006E0D55"/>
    <w:rsid w:val="006E0DFF"/>
    <w:rsid w:val="006E10F1"/>
    <w:rsid w:val="006E13F7"/>
    <w:rsid w:val="006E1660"/>
    <w:rsid w:val="006E1937"/>
    <w:rsid w:val="006E1B70"/>
    <w:rsid w:val="006E1ECD"/>
    <w:rsid w:val="006E2058"/>
    <w:rsid w:val="006E20D1"/>
    <w:rsid w:val="006E24F9"/>
    <w:rsid w:val="006E258B"/>
    <w:rsid w:val="006E27BD"/>
    <w:rsid w:val="006E28DC"/>
    <w:rsid w:val="006E2934"/>
    <w:rsid w:val="006E2BEE"/>
    <w:rsid w:val="006E3AB9"/>
    <w:rsid w:val="006E3B85"/>
    <w:rsid w:val="006E4ABF"/>
    <w:rsid w:val="006E4B6D"/>
    <w:rsid w:val="006E5527"/>
    <w:rsid w:val="006E55BC"/>
    <w:rsid w:val="006E57C0"/>
    <w:rsid w:val="006E5811"/>
    <w:rsid w:val="006E5935"/>
    <w:rsid w:val="006E5C03"/>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194"/>
    <w:rsid w:val="006F65C3"/>
    <w:rsid w:val="006F6713"/>
    <w:rsid w:val="006F69C6"/>
    <w:rsid w:val="006F6EBB"/>
    <w:rsid w:val="006F787E"/>
    <w:rsid w:val="00700044"/>
    <w:rsid w:val="00700640"/>
    <w:rsid w:val="00700663"/>
    <w:rsid w:val="00700BE9"/>
    <w:rsid w:val="00700F0A"/>
    <w:rsid w:val="00701053"/>
    <w:rsid w:val="0070137C"/>
    <w:rsid w:val="0070142A"/>
    <w:rsid w:val="00701C2A"/>
    <w:rsid w:val="00701F20"/>
    <w:rsid w:val="00702863"/>
    <w:rsid w:val="0070286E"/>
    <w:rsid w:val="00702891"/>
    <w:rsid w:val="00702B81"/>
    <w:rsid w:val="00702C36"/>
    <w:rsid w:val="00703083"/>
    <w:rsid w:val="0070310B"/>
    <w:rsid w:val="00703957"/>
    <w:rsid w:val="00703C30"/>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906"/>
    <w:rsid w:val="007115BA"/>
    <w:rsid w:val="007117F7"/>
    <w:rsid w:val="0071198B"/>
    <w:rsid w:val="00711A63"/>
    <w:rsid w:val="00711CB9"/>
    <w:rsid w:val="00711D9E"/>
    <w:rsid w:val="007121CB"/>
    <w:rsid w:val="00712313"/>
    <w:rsid w:val="0071300E"/>
    <w:rsid w:val="007130C0"/>
    <w:rsid w:val="007134F1"/>
    <w:rsid w:val="007138ED"/>
    <w:rsid w:val="00713D47"/>
    <w:rsid w:val="00713E39"/>
    <w:rsid w:val="00713FFD"/>
    <w:rsid w:val="007142C1"/>
    <w:rsid w:val="00714F93"/>
    <w:rsid w:val="00715297"/>
    <w:rsid w:val="007162D6"/>
    <w:rsid w:val="007166D8"/>
    <w:rsid w:val="00716B32"/>
    <w:rsid w:val="00716BC4"/>
    <w:rsid w:val="007170A7"/>
    <w:rsid w:val="00717275"/>
    <w:rsid w:val="00717299"/>
    <w:rsid w:val="007176E5"/>
    <w:rsid w:val="00717B66"/>
    <w:rsid w:val="00717BC5"/>
    <w:rsid w:val="00717EB7"/>
    <w:rsid w:val="007204A3"/>
    <w:rsid w:val="00721305"/>
    <w:rsid w:val="0072188D"/>
    <w:rsid w:val="00721B6C"/>
    <w:rsid w:val="00721E53"/>
    <w:rsid w:val="00721FD6"/>
    <w:rsid w:val="00722B69"/>
    <w:rsid w:val="00722F5F"/>
    <w:rsid w:val="00723245"/>
    <w:rsid w:val="0072325B"/>
    <w:rsid w:val="007236D1"/>
    <w:rsid w:val="00723B2D"/>
    <w:rsid w:val="00723BB3"/>
    <w:rsid w:val="00724035"/>
    <w:rsid w:val="0072417F"/>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7101"/>
    <w:rsid w:val="007279A5"/>
    <w:rsid w:val="007279F0"/>
    <w:rsid w:val="00727CAB"/>
    <w:rsid w:val="007305E7"/>
    <w:rsid w:val="00730BB5"/>
    <w:rsid w:val="00730F75"/>
    <w:rsid w:val="00731317"/>
    <w:rsid w:val="00731447"/>
    <w:rsid w:val="00731B02"/>
    <w:rsid w:val="007321BF"/>
    <w:rsid w:val="007324EC"/>
    <w:rsid w:val="00732590"/>
    <w:rsid w:val="007325C2"/>
    <w:rsid w:val="0073294C"/>
    <w:rsid w:val="0073295F"/>
    <w:rsid w:val="00732E0A"/>
    <w:rsid w:val="0073309D"/>
    <w:rsid w:val="0073406A"/>
    <w:rsid w:val="00734377"/>
    <w:rsid w:val="007343E8"/>
    <w:rsid w:val="00734824"/>
    <w:rsid w:val="00734C06"/>
    <w:rsid w:val="00734CB7"/>
    <w:rsid w:val="00735072"/>
    <w:rsid w:val="007350AA"/>
    <w:rsid w:val="00735374"/>
    <w:rsid w:val="00735B9D"/>
    <w:rsid w:val="00735C9D"/>
    <w:rsid w:val="00735E2B"/>
    <w:rsid w:val="0073632C"/>
    <w:rsid w:val="00736462"/>
    <w:rsid w:val="007369D0"/>
    <w:rsid w:val="00736AFC"/>
    <w:rsid w:val="007372A9"/>
    <w:rsid w:val="0073736D"/>
    <w:rsid w:val="0073792A"/>
    <w:rsid w:val="00737B64"/>
    <w:rsid w:val="00740711"/>
    <w:rsid w:val="00740B2C"/>
    <w:rsid w:val="00740C26"/>
    <w:rsid w:val="007416AA"/>
    <w:rsid w:val="00741768"/>
    <w:rsid w:val="007418DA"/>
    <w:rsid w:val="00741ABB"/>
    <w:rsid w:val="00741BE6"/>
    <w:rsid w:val="00742156"/>
    <w:rsid w:val="0074227E"/>
    <w:rsid w:val="0074238F"/>
    <w:rsid w:val="00742573"/>
    <w:rsid w:val="007425E0"/>
    <w:rsid w:val="00742690"/>
    <w:rsid w:val="00742C05"/>
    <w:rsid w:val="00742CBC"/>
    <w:rsid w:val="00743291"/>
    <w:rsid w:val="007432C7"/>
    <w:rsid w:val="00743373"/>
    <w:rsid w:val="007435A1"/>
    <w:rsid w:val="00743BF0"/>
    <w:rsid w:val="00744094"/>
    <w:rsid w:val="007443CE"/>
    <w:rsid w:val="007445F4"/>
    <w:rsid w:val="0074504A"/>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3381"/>
    <w:rsid w:val="0075384A"/>
    <w:rsid w:val="0075395A"/>
    <w:rsid w:val="00753D24"/>
    <w:rsid w:val="007542D6"/>
    <w:rsid w:val="007543D7"/>
    <w:rsid w:val="007546BF"/>
    <w:rsid w:val="00754DD6"/>
    <w:rsid w:val="007550DB"/>
    <w:rsid w:val="007551F9"/>
    <w:rsid w:val="0075534B"/>
    <w:rsid w:val="0075632F"/>
    <w:rsid w:val="00756605"/>
    <w:rsid w:val="007568E0"/>
    <w:rsid w:val="00757763"/>
    <w:rsid w:val="00757F6E"/>
    <w:rsid w:val="0076006B"/>
    <w:rsid w:val="007600E4"/>
    <w:rsid w:val="00760266"/>
    <w:rsid w:val="007602D4"/>
    <w:rsid w:val="007603B1"/>
    <w:rsid w:val="00760B38"/>
    <w:rsid w:val="00760C53"/>
    <w:rsid w:val="00760FE6"/>
    <w:rsid w:val="00761284"/>
    <w:rsid w:val="00761791"/>
    <w:rsid w:val="007618C5"/>
    <w:rsid w:val="00762377"/>
    <w:rsid w:val="007625C2"/>
    <w:rsid w:val="007629C4"/>
    <w:rsid w:val="00762C11"/>
    <w:rsid w:val="0076303E"/>
    <w:rsid w:val="00763051"/>
    <w:rsid w:val="007637CA"/>
    <w:rsid w:val="007637F0"/>
    <w:rsid w:val="00763CF5"/>
    <w:rsid w:val="007643E9"/>
    <w:rsid w:val="007643FE"/>
    <w:rsid w:val="00764714"/>
    <w:rsid w:val="00764BDF"/>
    <w:rsid w:val="00764E84"/>
    <w:rsid w:val="00765C09"/>
    <w:rsid w:val="00766839"/>
    <w:rsid w:val="0076697E"/>
    <w:rsid w:val="00766A30"/>
    <w:rsid w:val="00766F8A"/>
    <w:rsid w:val="00767418"/>
    <w:rsid w:val="007677B0"/>
    <w:rsid w:val="00767ABD"/>
    <w:rsid w:val="00767BA1"/>
    <w:rsid w:val="00767E0D"/>
    <w:rsid w:val="007708C5"/>
    <w:rsid w:val="0077141A"/>
    <w:rsid w:val="0077154F"/>
    <w:rsid w:val="007719C9"/>
    <w:rsid w:val="00771C93"/>
    <w:rsid w:val="00771D0C"/>
    <w:rsid w:val="00771EC6"/>
    <w:rsid w:val="00772167"/>
    <w:rsid w:val="00772542"/>
    <w:rsid w:val="007725F7"/>
    <w:rsid w:val="00772B24"/>
    <w:rsid w:val="00772C8A"/>
    <w:rsid w:val="00772E23"/>
    <w:rsid w:val="00773236"/>
    <w:rsid w:val="007734B7"/>
    <w:rsid w:val="00773CA0"/>
    <w:rsid w:val="007741B4"/>
    <w:rsid w:val="007741D9"/>
    <w:rsid w:val="0077432B"/>
    <w:rsid w:val="00774874"/>
    <w:rsid w:val="00774AA6"/>
    <w:rsid w:val="00774CB1"/>
    <w:rsid w:val="007753CB"/>
    <w:rsid w:val="00775456"/>
    <w:rsid w:val="00775841"/>
    <w:rsid w:val="00775CF6"/>
    <w:rsid w:val="00775F57"/>
    <w:rsid w:val="00776236"/>
    <w:rsid w:val="00776EAC"/>
    <w:rsid w:val="007772CE"/>
    <w:rsid w:val="00777C08"/>
    <w:rsid w:val="007807DE"/>
    <w:rsid w:val="0078088C"/>
    <w:rsid w:val="00780C13"/>
    <w:rsid w:val="00780C47"/>
    <w:rsid w:val="00780C77"/>
    <w:rsid w:val="00780E13"/>
    <w:rsid w:val="00780E89"/>
    <w:rsid w:val="00780FB3"/>
    <w:rsid w:val="007813A6"/>
    <w:rsid w:val="007814F2"/>
    <w:rsid w:val="00781A2E"/>
    <w:rsid w:val="00781F6A"/>
    <w:rsid w:val="0078253F"/>
    <w:rsid w:val="00782693"/>
    <w:rsid w:val="00782BD2"/>
    <w:rsid w:val="00782BE2"/>
    <w:rsid w:val="00782C3F"/>
    <w:rsid w:val="00782DEB"/>
    <w:rsid w:val="0078321C"/>
    <w:rsid w:val="00783396"/>
    <w:rsid w:val="00784000"/>
    <w:rsid w:val="007842BB"/>
    <w:rsid w:val="00784544"/>
    <w:rsid w:val="007851C4"/>
    <w:rsid w:val="00785617"/>
    <w:rsid w:val="00785C49"/>
    <w:rsid w:val="00785E10"/>
    <w:rsid w:val="00785E7A"/>
    <w:rsid w:val="00785F8C"/>
    <w:rsid w:val="00786A56"/>
    <w:rsid w:val="00786EDC"/>
    <w:rsid w:val="0078791F"/>
    <w:rsid w:val="0079012C"/>
    <w:rsid w:val="00790BD7"/>
    <w:rsid w:val="00790E6F"/>
    <w:rsid w:val="0079187D"/>
    <w:rsid w:val="0079206A"/>
    <w:rsid w:val="007921A1"/>
    <w:rsid w:val="00792696"/>
    <w:rsid w:val="007932B5"/>
    <w:rsid w:val="0079388D"/>
    <w:rsid w:val="00793A51"/>
    <w:rsid w:val="00793F28"/>
    <w:rsid w:val="00794281"/>
    <w:rsid w:val="0079465E"/>
    <w:rsid w:val="007948ED"/>
    <w:rsid w:val="00794ABB"/>
    <w:rsid w:val="00794EDA"/>
    <w:rsid w:val="00795406"/>
    <w:rsid w:val="007955D4"/>
    <w:rsid w:val="0079563F"/>
    <w:rsid w:val="00796403"/>
    <w:rsid w:val="0079693E"/>
    <w:rsid w:val="00796B0B"/>
    <w:rsid w:val="00796D80"/>
    <w:rsid w:val="00797261"/>
    <w:rsid w:val="007976C1"/>
    <w:rsid w:val="00797861"/>
    <w:rsid w:val="007978FF"/>
    <w:rsid w:val="00797926"/>
    <w:rsid w:val="00797E95"/>
    <w:rsid w:val="007A0106"/>
    <w:rsid w:val="007A0186"/>
    <w:rsid w:val="007A0534"/>
    <w:rsid w:val="007A087A"/>
    <w:rsid w:val="007A0B73"/>
    <w:rsid w:val="007A15C1"/>
    <w:rsid w:val="007A176C"/>
    <w:rsid w:val="007A1B44"/>
    <w:rsid w:val="007A1E6C"/>
    <w:rsid w:val="007A2225"/>
    <w:rsid w:val="007A2528"/>
    <w:rsid w:val="007A26D0"/>
    <w:rsid w:val="007A2788"/>
    <w:rsid w:val="007A28D3"/>
    <w:rsid w:val="007A295D"/>
    <w:rsid w:val="007A2CD3"/>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7E2"/>
    <w:rsid w:val="007A6F29"/>
    <w:rsid w:val="007A749B"/>
    <w:rsid w:val="007A74B9"/>
    <w:rsid w:val="007A74ED"/>
    <w:rsid w:val="007A786B"/>
    <w:rsid w:val="007A7DDE"/>
    <w:rsid w:val="007A7FC9"/>
    <w:rsid w:val="007B0023"/>
    <w:rsid w:val="007B0628"/>
    <w:rsid w:val="007B0A0B"/>
    <w:rsid w:val="007B0B73"/>
    <w:rsid w:val="007B0BAF"/>
    <w:rsid w:val="007B0D41"/>
    <w:rsid w:val="007B11D3"/>
    <w:rsid w:val="007B1C2B"/>
    <w:rsid w:val="007B1E4A"/>
    <w:rsid w:val="007B1FA1"/>
    <w:rsid w:val="007B2261"/>
    <w:rsid w:val="007B2A5A"/>
    <w:rsid w:val="007B2AFE"/>
    <w:rsid w:val="007B3453"/>
    <w:rsid w:val="007B3782"/>
    <w:rsid w:val="007B3B1A"/>
    <w:rsid w:val="007B3B52"/>
    <w:rsid w:val="007B4440"/>
    <w:rsid w:val="007B4675"/>
    <w:rsid w:val="007B46ED"/>
    <w:rsid w:val="007B4A18"/>
    <w:rsid w:val="007B506A"/>
    <w:rsid w:val="007B5269"/>
    <w:rsid w:val="007B53E6"/>
    <w:rsid w:val="007B5407"/>
    <w:rsid w:val="007B54C8"/>
    <w:rsid w:val="007B54EB"/>
    <w:rsid w:val="007B567C"/>
    <w:rsid w:val="007B5798"/>
    <w:rsid w:val="007B5EE3"/>
    <w:rsid w:val="007B6103"/>
    <w:rsid w:val="007B64BE"/>
    <w:rsid w:val="007B67F9"/>
    <w:rsid w:val="007B6883"/>
    <w:rsid w:val="007B6F4A"/>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86E"/>
    <w:rsid w:val="007C4963"/>
    <w:rsid w:val="007C4972"/>
    <w:rsid w:val="007C4A49"/>
    <w:rsid w:val="007C4B2B"/>
    <w:rsid w:val="007C4FBD"/>
    <w:rsid w:val="007C5214"/>
    <w:rsid w:val="007C5229"/>
    <w:rsid w:val="007C5572"/>
    <w:rsid w:val="007C5703"/>
    <w:rsid w:val="007C59D8"/>
    <w:rsid w:val="007C5C92"/>
    <w:rsid w:val="007C5CB6"/>
    <w:rsid w:val="007C6455"/>
    <w:rsid w:val="007C6503"/>
    <w:rsid w:val="007C66F6"/>
    <w:rsid w:val="007C6C45"/>
    <w:rsid w:val="007C7C6F"/>
    <w:rsid w:val="007D03D2"/>
    <w:rsid w:val="007D0C09"/>
    <w:rsid w:val="007D0E1E"/>
    <w:rsid w:val="007D0EED"/>
    <w:rsid w:val="007D121C"/>
    <w:rsid w:val="007D19BF"/>
    <w:rsid w:val="007D1CF5"/>
    <w:rsid w:val="007D23FA"/>
    <w:rsid w:val="007D3093"/>
    <w:rsid w:val="007D32E2"/>
    <w:rsid w:val="007D353E"/>
    <w:rsid w:val="007D35BF"/>
    <w:rsid w:val="007D3855"/>
    <w:rsid w:val="007D4400"/>
    <w:rsid w:val="007D4656"/>
    <w:rsid w:val="007D48CD"/>
    <w:rsid w:val="007D4D31"/>
    <w:rsid w:val="007D4DEC"/>
    <w:rsid w:val="007D56FF"/>
    <w:rsid w:val="007D644F"/>
    <w:rsid w:val="007D66E4"/>
    <w:rsid w:val="007D6E90"/>
    <w:rsid w:val="007D6EBB"/>
    <w:rsid w:val="007D71BD"/>
    <w:rsid w:val="007D7759"/>
    <w:rsid w:val="007D7B06"/>
    <w:rsid w:val="007E03EA"/>
    <w:rsid w:val="007E0455"/>
    <w:rsid w:val="007E04EA"/>
    <w:rsid w:val="007E060C"/>
    <w:rsid w:val="007E0751"/>
    <w:rsid w:val="007E0813"/>
    <w:rsid w:val="007E0EAC"/>
    <w:rsid w:val="007E0FAB"/>
    <w:rsid w:val="007E17D3"/>
    <w:rsid w:val="007E1BBA"/>
    <w:rsid w:val="007E2028"/>
    <w:rsid w:val="007E2B12"/>
    <w:rsid w:val="007E2CCE"/>
    <w:rsid w:val="007E3018"/>
    <w:rsid w:val="007E34C0"/>
    <w:rsid w:val="007E36ED"/>
    <w:rsid w:val="007E3D9E"/>
    <w:rsid w:val="007E4A65"/>
    <w:rsid w:val="007E4F3F"/>
    <w:rsid w:val="007E5084"/>
    <w:rsid w:val="007E5339"/>
    <w:rsid w:val="007E5517"/>
    <w:rsid w:val="007E5E18"/>
    <w:rsid w:val="007E5EEB"/>
    <w:rsid w:val="007E5F01"/>
    <w:rsid w:val="007E5FB9"/>
    <w:rsid w:val="007E5FD1"/>
    <w:rsid w:val="007E6568"/>
    <w:rsid w:val="007E66E0"/>
    <w:rsid w:val="007E6730"/>
    <w:rsid w:val="007E68B2"/>
    <w:rsid w:val="007E6C4F"/>
    <w:rsid w:val="007E77BA"/>
    <w:rsid w:val="007E793A"/>
    <w:rsid w:val="007F0022"/>
    <w:rsid w:val="007F01D8"/>
    <w:rsid w:val="007F02EF"/>
    <w:rsid w:val="007F0315"/>
    <w:rsid w:val="007F037B"/>
    <w:rsid w:val="007F082F"/>
    <w:rsid w:val="007F0C76"/>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E11"/>
    <w:rsid w:val="007F41D1"/>
    <w:rsid w:val="007F4C3D"/>
    <w:rsid w:val="007F5601"/>
    <w:rsid w:val="007F56CD"/>
    <w:rsid w:val="007F59F2"/>
    <w:rsid w:val="007F5FBA"/>
    <w:rsid w:val="007F614B"/>
    <w:rsid w:val="007F6274"/>
    <w:rsid w:val="007F6476"/>
    <w:rsid w:val="007F6B15"/>
    <w:rsid w:val="007F6B9A"/>
    <w:rsid w:val="007F6E39"/>
    <w:rsid w:val="007F6FE4"/>
    <w:rsid w:val="007F710E"/>
    <w:rsid w:val="007F7162"/>
    <w:rsid w:val="007F7B5F"/>
    <w:rsid w:val="00800A9B"/>
    <w:rsid w:val="00800BBF"/>
    <w:rsid w:val="00800F0B"/>
    <w:rsid w:val="00800F81"/>
    <w:rsid w:val="00801114"/>
    <w:rsid w:val="00801211"/>
    <w:rsid w:val="00801430"/>
    <w:rsid w:val="008014FB"/>
    <w:rsid w:val="008015BC"/>
    <w:rsid w:val="0080230B"/>
    <w:rsid w:val="008025BF"/>
    <w:rsid w:val="00802A6D"/>
    <w:rsid w:val="008033C5"/>
    <w:rsid w:val="00803A2C"/>
    <w:rsid w:val="00803B7A"/>
    <w:rsid w:val="00803E5E"/>
    <w:rsid w:val="00804051"/>
    <w:rsid w:val="0080419F"/>
    <w:rsid w:val="00804714"/>
    <w:rsid w:val="008047C5"/>
    <w:rsid w:val="00804973"/>
    <w:rsid w:val="00804BE8"/>
    <w:rsid w:val="00804FFD"/>
    <w:rsid w:val="008050A8"/>
    <w:rsid w:val="0080524F"/>
    <w:rsid w:val="008052C4"/>
    <w:rsid w:val="008054C7"/>
    <w:rsid w:val="008059CD"/>
    <w:rsid w:val="00805B2C"/>
    <w:rsid w:val="00805B63"/>
    <w:rsid w:val="00806252"/>
    <w:rsid w:val="00806448"/>
    <w:rsid w:val="00806585"/>
    <w:rsid w:val="00806596"/>
    <w:rsid w:val="00806A8B"/>
    <w:rsid w:val="0080709A"/>
    <w:rsid w:val="00807C5A"/>
    <w:rsid w:val="0081023D"/>
    <w:rsid w:val="0081024C"/>
    <w:rsid w:val="008103FE"/>
    <w:rsid w:val="00810698"/>
    <w:rsid w:val="00810794"/>
    <w:rsid w:val="00810813"/>
    <w:rsid w:val="00810942"/>
    <w:rsid w:val="008109A1"/>
    <w:rsid w:val="00810ECA"/>
    <w:rsid w:val="00811020"/>
    <w:rsid w:val="00811B5C"/>
    <w:rsid w:val="00811BAC"/>
    <w:rsid w:val="00811F73"/>
    <w:rsid w:val="0081213A"/>
    <w:rsid w:val="00812436"/>
    <w:rsid w:val="00812695"/>
    <w:rsid w:val="00812AE5"/>
    <w:rsid w:val="00812B0D"/>
    <w:rsid w:val="00812B8C"/>
    <w:rsid w:val="00812DA1"/>
    <w:rsid w:val="00812E0F"/>
    <w:rsid w:val="00812E20"/>
    <w:rsid w:val="00813307"/>
    <w:rsid w:val="00813B91"/>
    <w:rsid w:val="00813CE9"/>
    <w:rsid w:val="0081432B"/>
    <w:rsid w:val="00814ADC"/>
    <w:rsid w:val="00814DC5"/>
    <w:rsid w:val="00814E8F"/>
    <w:rsid w:val="00815097"/>
    <w:rsid w:val="008151F1"/>
    <w:rsid w:val="00815608"/>
    <w:rsid w:val="0081588A"/>
    <w:rsid w:val="00815969"/>
    <w:rsid w:val="00815FC5"/>
    <w:rsid w:val="0081664B"/>
    <w:rsid w:val="00816774"/>
    <w:rsid w:val="008168E3"/>
    <w:rsid w:val="00816BAF"/>
    <w:rsid w:val="0081702E"/>
    <w:rsid w:val="008171E1"/>
    <w:rsid w:val="008174BB"/>
    <w:rsid w:val="00817968"/>
    <w:rsid w:val="008179F6"/>
    <w:rsid w:val="00817AEF"/>
    <w:rsid w:val="00817F04"/>
    <w:rsid w:val="00820149"/>
    <w:rsid w:val="008203EF"/>
    <w:rsid w:val="00820489"/>
    <w:rsid w:val="00820798"/>
    <w:rsid w:val="008207D9"/>
    <w:rsid w:val="0082081C"/>
    <w:rsid w:val="00820A51"/>
    <w:rsid w:val="00820DBD"/>
    <w:rsid w:val="00820DFC"/>
    <w:rsid w:val="008213A8"/>
    <w:rsid w:val="00821547"/>
    <w:rsid w:val="00821630"/>
    <w:rsid w:val="00821951"/>
    <w:rsid w:val="008227D1"/>
    <w:rsid w:val="00822904"/>
    <w:rsid w:val="00822D5D"/>
    <w:rsid w:val="0082321E"/>
    <w:rsid w:val="008234A3"/>
    <w:rsid w:val="00823697"/>
    <w:rsid w:val="008236F9"/>
    <w:rsid w:val="00823A80"/>
    <w:rsid w:val="0082432F"/>
    <w:rsid w:val="00824629"/>
    <w:rsid w:val="008249C9"/>
    <w:rsid w:val="008258AE"/>
    <w:rsid w:val="00826740"/>
    <w:rsid w:val="00826945"/>
    <w:rsid w:val="008277E3"/>
    <w:rsid w:val="00827E95"/>
    <w:rsid w:val="00827FFE"/>
    <w:rsid w:val="00830B0E"/>
    <w:rsid w:val="00831986"/>
    <w:rsid w:val="00832242"/>
    <w:rsid w:val="00832696"/>
    <w:rsid w:val="008327D4"/>
    <w:rsid w:val="00832A41"/>
    <w:rsid w:val="00832B6B"/>
    <w:rsid w:val="00833001"/>
    <w:rsid w:val="0083301F"/>
    <w:rsid w:val="008330ED"/>
    <w:rsid w:val="00833727"/>
    <w:rsid w:val="008337F2"/>
    <w:rsid w:val="00833D3B"/>
    <w:rsid w:val="008341B5"/>
    <w:rsid w:val="00834297"/>
    <w:rsid w:val="0083446C"/>
    <w:rsid w:val="00834777"/>
    <w:rsid w:val="0083487A"/>
    <w:rsid w:val="00834B9C"/>
    <w:rsid w:val="00834D77"/>
    <w:rsid w:val="00834FAB"/>
    <w:rsid w:val="00835047"/>
    <w:rsid w:val="008351AA"/>
    <w:rsid w:val="008356FB"/>
    <w:rsid w:val="008364F9"/>
    <w:rsid w:val="008365A0"/>
    <w:rsid w:val="00836A18"/>
    <w:rsid w:val="00836C4F"/>
    <w:rsid w:val="00836E6F"/>
    <w:rsid w:val="00836EA6"/>
    <w:rsid w:val="008373A5"/>
    <w:rsid w:val="00837500"/>
    <w:rsid w:val="00837F97"/>
    <w:rsid w:val="00840453"/>
    <w:rsid w:val="00840460"/>
    <w:rsid w:val="00840622"/>
    <w:rsid w:val="0084083F"/>
    <w:rsid w:val="00841D3A"/>
    <w:rsid w:val="00841DF8"/>
    <w:rsid w:val="00842181"/>
    <w:rsid w:val="00842499"/>
    <w:rsid w:val="008424B8"/>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BC6"/>
    <w:rsid w:val="0085213F"/>
    <w:rsid w:val="008523A7"/>
    <w:rsid w:val="008531F2"/>
    <w:rsid w:val="008532F6"/>
    <w:rsid w:val="0085335F"/>
    <w:rsid w:val="0085423F"/>
    <w:rsid w:val="00854776"/>
    <w:rsid w:val="008547E1"/>
    <w:rsid w:val="00854A5B"/>
    <w:rsid w:val="00854D54"/>
    <w:rsid w:val="00854E31"/>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60215"/>
    <w:rsid w:val="0086021B"/>
    <w:rsid w:val="00860A78"/>
    <w:rsid w:val="00860B69"/>
    <w:rsid w:val="00860BDE"/>
    <w:rsid w:val="00860CFE"/>
    <w:rsid w:val="00860E56"/>
    <w:rsid w:val="008610AE"/>
    <w:rsid w:val="008616F5"/>
    <w:rsid w:val="00861A78"/>
    <w:rsid w:val="00861B06"/>
    <w:rsid w:val="00861CC8"/>
    <w:rsid w:val="00862024"/>
    <w:rsid w:val="00862028"/>
    <w:rsid w:val="008621C7"/>
    <w:rsid w:val="00862523"/>
    <w:rsid w:val="00862FF7"/>
    <w:rsid w:val="008632EC"/>
    <w:rsid w:val="00863350"/>
    <w:rsid w:val="00863393"/>
    <w:rsid w:val="0086374A"/>
    <w:rsid w:val="00863797"/>
    <w:rsid w:val="00863905"/>
    <w:rsid w:val="008639C5"/>
    <w:rsid w:val="008639C6"/>
    <w:rsid w:val="00863A1C"/>
    <w:rsid w:val="00863A5A"/>
    <w:rsid w:val="008645E4"/>
    <w:rsid w:val="00864684"/>
    <w:rsid w:val="00864760"/>
    <w:rsid w:val="00864B49"/>
    <w:rsid w:val="00864B7A"/>
    <w:rsid w:val="00864EB1"/>
    <w:rsid w:val="008657EF"/>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F0"/>
    <w:rsid w:val="0087353B"/>
    <w:rsid w:val="00873998"/>
    <w:rsid w:val="00873BE3"/>
    <w:rsid w:val="00873CE6"/>
    <w:rsid w:val="008743DB"/>
    <w:rsid w:val="00874574"/>
    <w:rsid w:val="0087533A"/>
    <w:rsid w:val="008755E4"/>
    <w:rsid w:val="00875CD7"/>
    <w:rsid w:val="00875E99"/>
    <w:rsid w:val="008760F5"/>
    <w:rsid w:val="0087648F"/>
    <w:rsid w:val="008767AC"/>
    <w:rsid w:val="00876ED2"/>
    <w:rsid w:val="00876FF1"/>
    <w:rsid w:val="00877177"/>
    <w:rsid w:val="008773F2"/>
    <w:rsid w:val="00877739"/>
    <w:rsid w:val="0087793D"/>
    <w:rsid w:val="00877C4A"/>
    <w:rsid w:val="00877F20"/>
    <w:rsid w:val="00880087"/>
    <w:rsid w:val="008804DF"/>
    <w:rsid w:val="00880649"/>
    <w:rsid w:val="008807E0"/>
    <w:rsid w:val="008809CC"/>
    <w:rsid w:val="00880B4A"/>
    <w:rsid w:val="00880BB9"/>
    <w:rsid w:val="00880DE8"/>
    <w:rsid w:val="00880EB1"/>
    <w:rsid w:val="00881056"/>
    <w:rsid w:val="0088142A"/>
    <w:rsid w:val="00881814"/>
    <w:rsid w:val="00881DB6"/>
    <w:rsid w:val="008826FC"/>
    <w:rsid w:val="00882703"/>
    <w:rsid w:val="008827DE"/>
    <w:rsid w:val="00882BA3"/>
    <w:rsid w:val="00882C31"/>
    <w:rsid w:val="00882CB5"/>
    <w:rsid w:val="00882EEE"/>
    <w:rsid w:val="00882F15"/>
    <w:rsid w:val="0088319A"/>
    <w:rsid w:val="00883C7A"/>
    <w:rsid w:val="00883ECF"/>
    <w:rsid w:val="0088407F"/>
    <w:rsid w:val="00884450"/>
    <w:rsid w:val="00884534"/>
    <w:rsid w:val="008847A3"/>
    <w:rsid w:val="00884901"/>
    <w:rsid w:val="00884C0F"/>
    <w:rsid w:val="00884F1E"/>
    <w:rsid w:val="00885131"/>
    <w:rsid w:val="00885355"/>
    <w:rsid w:val="00885501"/>
    <w:rsid w:val="008856A7"/>
    <w:rsid w:val="00885865"/>
    <w:rsid w:val="0088588B"/>
    <w:rsid w:val="00885970"/>
    <w:rsid w:val="00885AF3"/>
    <w:rsid w:val="00885EB3"/>
    <w:rsid w:val="00886128"/>
    <w:rsid w:val="0088698D"/>
    <w:rsid w:val="008869AB"/>
    <w:rsid w:val="00886B6F"/>
    <w:rsid w:val="00887150"/>
    <w:rsid w:val="00887419"/>
    <w:rsid w:val="008876FE"/>
    <w:rsid w:val="00887DA3"/>
    <w:rsid w:val="00887EAA"/>
    <w:rsid w:val="00887F61"/>
    <w:rsid w:val="00890076"/>
    <w:rsid w:val="0089068D"/>
    <w:rsid w:val="00890A2B"/>
    <w:rsid w:val="00891167"/>
    <w:rsid w:val="00891191"/>
    <w:rsid w:val="00891347"/>
    <w:rsid w:val="0089143F"/>
    <w:rsid w:val="00891685"/>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53DD"/>
    <w:rsid w:val="00895771"/>
    <w:rsid w:val="0089593D"/>
    <w:rsid w:val="00895B9D"/>
    <w:rsid w:val="00895F9F"/>
    <w:rsid w:val="00896099"/>
    <w:rsid w:val="008964FC"/>
    <w:rsid w:val="008965DB"/>
    <w:rsid w:val="00896A09"/>
    <w:rsid w:val="0089711B"/>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2CD8"/>
    <w:rsid w:val="008A3122"/>
    <w:rsid w:val="008A3934"/>
    <w:rsid w:val="008A3F2D"/>
    <w:rsid w:val="008A3F5E"/>
    <w:rsid w:val="008A3FF3"/>
    <w:rsid w:val="008A4248"/>
    <w:rsid w:val="008A42CF"/>
    <w:rsid w:val="008A4588"/>
    <w:rsid w:val="008A4781"/>
    <w:rsid w:val="008A48F3"/>
    <w:rsid w:val="008A49CC"/>
    <w:rsid w:val="008A4E3A"/>
    <w:rsid w:val="008A5192"/>
    <w:rsid w:val="008A578E"/>
    <w:rsid w:val="008A5980"/>
    <w:rsid w:val="008A5E17"/>
    <w:rsid w:val="008A618F"/>
    <w:rsid w:val="008A61F4"/>
    <w:rsid w:val="008A64B4"/>
    <w:rsid w:val="008A64C2"/>
    <w:rsid w:val="008A6530"/>
    <w:rsid w:val="008A6740"/>
    <w:rsid w:val="008A69DD"/>
    <w:rsid w:val="008A6A60"/>
    <w:rsid w:val="008A6BA0"/>
    <w:rsid w:val="008A7503"/>
    <w:rsid w:val="008A788B"/>
    <w:rsid w:val="008A7A0B"/>
    <w:rsid w:val="008A7B14"/>
    <w:rsid w:val="008A7DF1"/>
    <w:rsid w:val="008B0221"/>
    <w:rsid w:val="008B04FA"/>
    <w:rsid w:val="008B08E7"/>
    <w:rsid w:val="008B0AC2"/>
    <w:rsid w:val="008B0FD4"/>
    <w:rsid w:val="008B12BA"/>
    <w:rsid w:val="008B145F"/>
    <w:rsid w:val="008B1C7C"/>
    <w:rsid w:val="008B21CF"/>
    <w:rsid w:val="008B21EE"/>
    <w:rsid w:val="008B22D8"/>
    <w:rsid w:val="008B277A"/>
    <w:rsid w:val="008B2E33"/>
    <w:rsid w:val="008B3516"/>
    <w:rsid w:val="008B3C9F"/>
    <w:rsid w:val="008B419F"/>
    <w:rsid w:val="008B48B4"/>
    <w:rsid w:val="008B4AF2"/>
    <w:rsid w:val="008B4C8F"/>
    <w:rsid w:val="008B4DB1"/>
    <w:rsid w:val="008B5310"/>
    <w:rsid w:val="008B563D"/>
    <w:rsid w:val="008B58F2"/>
    <w:rsid w:val="008B59D1"/>
    <w:rsid w:val="008B5D0D"/>
    <w:rsid w:val="008B5D79"/>
    <w:rsid w:val="008B6513"/>
    <w:rsid w:val="008B6A8F"/>
    <w:rsid w:val="008B6A9A"/>
    <w:rsid w:val="008B6DF3"/>
    <w:rsid w:val="008B6E22"/>
    <w:rsid w:val="008B7414"/>
    <w:rsid w:val="008B793A"/>
    <w:rsid w:val="008B7D30"/>
    <w:rsid w:val="008C019A"/>
    <w:rsid w:val="008C025D"/>
    <w:rsid w:val="008C0A62"/>
    <w:rsid w:val="008C0B79"/>
    <w:rsid w:val="008C0D61"/>
    <w:rsid w:val="008C0DE0"/>
    <w:rsid w:val="008C1165"/>
    <w:rsid w:val="008C116D"/>
    <w:rsid w:val="008C1716"/>
    <w:rsid w:val="008C18AC"/>
    <w:rsid w:val="008C1E8C"/>
    <w:rsid w:val="008C243C"/>
    <w:rsid w:val="008C245B"/>
    <w:rsid w:val="008C2753"/>
    <w:rsid w:val="008C2D72"/>
    <w:rsid w:val="008C3CB3"/>
    <w:rsid w:val="008C3F00"/>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D1069"/>
    <w:rsid w:val="008D1498"/>
    <w:rsid w:val="008D1A3E"/>
    <w:rsid w:val="008D1B0A"/>
    <w:rsid w:val="008D1B4D"/>
    <w:rsid w:val="008D1CD9"/>
    <w:rsid w:val="008D1CEE"/>
    <w:rsid w:val="008D215D"/>
    <w:rsid w:val="008D2F26"/>
    <w:rsid w:val="008D2F30"/>
    <w:rsid w:val="008D3221"/>
    <w:rsid w:val="008D3243"/>
    <w:rsid w:val="008D35EB"/>
    <w:rsid w:val="008D378E"/>
    <w:rsid w:val="008D37CA"/>
    <w:rsid w:val="008D3F7A"/>
    <w:rsid w:val="008D3FAF"/>
    <w:rsid w:val="008D424B"/>
    <w:rsid w:val="008D45C5"/>
    <w:rsid w:val="008D471F"/>
    <w:rsid w:val="008D51AB"/>
    <w:rsid w:val="008D5D2E"/>
    <w:rsid w:val="008D5E09"/>
    <w:rsid w:val="008D5E32"/>
    <w:rsid w:val="008D5F36"/>
    <w:rsid w:val="008D6022"/>
    <w:rsid w:val="008D6313"/>
    <w:rsid w:val="008D6815"/>
    <w:rsid w:val="008D708E"/>
    <w:rsid w:val="008D70AF"/>
    <w:rsid w:val="008D70F1"/>
    <w:rsid w:val="008D77F2"/>
    <w:rsid w:val="008D79F5"/>
    <w:rsid w:val="008D7A10"/>
    <w:rsid w:val="008D7B86"/>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54C2"/>
    <w:rsid w:val="008E5731"/>
    <w:rsid w:val="008E5951"/>
    <w:rsid w:val="008E5A17"/>
    <w:rsid w:val="008E649E"/>
    <w:rsid w:val="008E6C77"/>
    <w:rsid w:val="008E759B"/>
    <w:rsid w:val="008E75B3"/>
    <w:rsid w:val="008E7B99"/>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91C"/>
    <w:rsid w:val="008F3A91"/>
    <w:rsid w:val="008F3AC7"/>
    <w:rsid w:val="008F3DF6"/>
    <w:rsid w:val="008F40A7"/>
    <w:rsid w:val="008F420D"/>
    <w:rsid w:val="008F451A"/>
    <w:rsid w:val="008F46A7"/>
    <w:rsid w:val="008F48AD"/>
    <w:rsid w:val="008F4A3F"/>
    <w:rsid w:val="008F4B51"/>
    <w:rsid w:val="008F5133"/>
    <w:rsid w:val="008F5578"/>
    <w:rsid w:val="008F57D9"/>
    <w:rsid w:val="008F5CC9"/>
    <w:rsid w:val="008F6E48"/>
    <w:rsid w:val="008F7536"/>
    <w:rsid w:val="008F787E"/>
    <w:rsid w:val="008F7907"/>
    <w:rsid w:val="008F7977"/>
    <w:rsid w:val="00900491"/>
    <w:rsid w:val="0090076F"/>
    <w:rsid w:val="00901248"/>
    <w:rsid w:val="009016E4"/>
    <w:rsid w:val="0090171A"/>
    <w:rsid w:val="0090212F"/>
    <w:rsid w:val="009022CF"/>
    <w:rsid w:val="0090274F"/>
    <w:rsid w:val="00902935"/>
    <w:rsid w:val="00902D03"/>
    <w:rsid w:val="00902F0D"/>
    <w:rsid w:val="0090304E"/>
    <w:rsid w:val="00903080"/>
    <w:rsid w:val="009031D8"/>
    <w:rsid w:val="009034F6"/>
    <w:rsid w:val="009035A8"/>
    <w:rsid w:val="00903849"/>
    <w:rsid w:val="009039E8"/>
    <w:rsid w:val="00903B65"/>
    <w:rsid w:val="00903BB8"/>
    <w:rsid w:val="00903D36"/>
    <w:rsid w:val="00903F77"/>
    <w:rsid w:val="009040E7"/>
    <w:rsid w:val="0090415F"/>
    <w:rsid w:val="00904608"/>
    <w:rsid w:val="00904633"/>
    <w:rsid w:val="009049ED"/>
    <w:rsid w:val="00904C7D"/>
    <w:rsid w:val="00905AA4"/>
    <w:rsid w:val="00905F67"/>
    <w:rsid w:val="009060DC"/>
    <w:rsid w:val="00906104"/>
    <w:rsid w:val="0090613B"/>
    <w:rsid w:val="00906207"/>
    <w:rsid w:val="00906610"/>
    <w:rsid w:val="009068EC"/>
    <w:rsid w:val="00906A7F"/>
    <w:rsid w:val="00906D97"/>
    <w:rsid w:val="009071AE"/>
    <w:rsid w:val="00907417"/>
    <w:rsid w:val="00907AD1"/>
    <w:rsid w:val="00907EFB"/>
    <w:rsid w:val="00907FA1"/>
    <w:rsid w:val="00907FE0"/>
    <w:rsid w:val="00910177"/>
    <w:rsid w:val="0091040E"/>
    <w:rsid w:val="009107B0"/>
    <w:rsid w:val="009108DA"/>
    <w:rsid w:val="00910948"/>
    <w:rsid w:val="00910A79"/>
    <w:rsid w:val="00910BB9"/>
    <w:rsid w:val="0091141C"/>
    <w:rsid w:val="0091175F"/>
    <w:rsid w:val="0091177F"/>
    <w:rsid w:val="00911A70"/>
    <w:rsid w:val="00911BBF"/>
    <w:rsid w:val="00911E6C"/>
    <w:rsid w:val="00911F33"/>
    <w:rsid w:val="0091271A"/>
    <w:rsid w:val="00912AE4"/>
    <w:rsid w:val="00912C90"/>
    <w:rsid w:val="00912E6C"/>
    <w:rsid w:val="0091487E"/>
    <w:rsid w:val="00914B43"/>
    <w:rsid w:val="00915007"/>
    <w:rsid w:val="00915080"/>
    <w:rsid w:val="00915521"/>
    <w:rsid w:val="00915684"/>
    <w:rsid w:val="00916CDA"/>
    <w:rsid w:val="009170DB"/>
    <w:rsid w:val="009170F5"/>
    <w:rsid w:val="009171B4"/>
    <w:rsid w:val="00917249"/>
    <w:rsid w:val="009172AB"/>
    <w:rsid w:val="0091770A"/>
    <w:rsid w:val="00917A78"/>
    <w:rsid w:val="00917AB0"/>
    <w:rsid w:val="00917E68"/>
    <w:rsid w:val="00917EA8"/>
    <w:rsid w:val="0092008F"/>
    <w:rsid w:val="009204D7"/>
    <w:rsid w:val="009205EB"/>
    <w:rsid w:val="00920A32"/>
    <w:rsid w:val="00920A56"/>
    <w:rsid w:val="00920BAA"/>
    <w:rsid w:val="00920F03"/>
    <w:rsid w:val="00920F19"/>
    <w:rsid w:val="00920F85"/>
    <w:rsid w:val="009210BD"/>
    <w:rsid w:val="00921180"/>
    <w:rsid w:val="009214E7"/>
    <w:rsid w:val="0092176A"/>
    <w:rsid w:val="00921C82"/>
    <w:rsid w:val="00921D24"/>
    <w:rsid w:val="00921ED9"/>
    <w:rsid w:val="00922C3B"/>
    <w:rsid w:val="00923446"/>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ECB"/>
    <w:rsid w:val="00925FC8"/>
    <w:rsid w:val="0092608C"/>
    <w:rsid w:val="0092629F"/>
    <w:rsid w:val="00926816"/>
    <w:rsid w:val="00926B32"/>
    <w:rsid w:val="00926E81"/>
    <w:rsid w:val="00926FDC"/>
    <w:rsid w:val="0092702B"/>
    <w:rsid w:val="009274DA"/>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570"/>
    <w:rsid w:val="009325C4"/>
    <w:rsid w:val="00932670"/>
    <w:rsid w:val="00932AB4"/>
    <w:rsid w:val="00932AFF"/>
    <w:rsid w:val="0093308B"/>
    <w:rsid w:val="00933366"/>
    <w:rsid w:val="0093347A"/>
    <w:rsid w:val="0093380A"/>
    <w:rsid w:val="009338D6"/>
    <w:rsid w:val="009338E7"/>
    <w:rsid w:val="00933C19"/>
    <w:rsid w:val="00933EB2"/>
    <w:rsid w:val="00933EC1"/>
    <w:rsid w:val="00933FC7"/>
    <w:rsid w:val="00934001"/>
    <w:rsid w:val="0093402F"/>
    <w:rsid w:val="009341E8"/>
    <w:rsid w:val="009341F9"/>
    <w:rsid w:val="00934450"/>
    <w:rsid w:val="00934967"/>
    <w:rsid w:val="00934AD1"/>
    <w:rsid w:val="00934C5B"/>
    <w:rsid w:val="00934F9D"/>
    <w:rsid w:val="009355CE"/>
    <w:rsid w:val="00935E66"/>
    <w:rsid w:val="00936233"/>
    <w:rsid w:val="00936CEA"/>
    <w:rsid w:val="0093722D"/>
    <w:rsid w:val="009372A5"/>
    <w:rsid w:val="00937465"/>
    <w:rsid w:val="009376E3"/>
    <w:rsid w:val="00937B3C"/>
    <w:rsid w:val="00937BF3"/>
    <w:rsid w:val="00937C57"/>
    <w:rsid w:val="00937C9E"/>
    <w:rsid w:val="00937D23"/>
    <w:rsid w:val="00940074"/>
    <w:rsid w:val="0094020D"/>
    <w:rsid w:val="00940673"/>
    <w:rsid w:val="009406B6"/>
    <w:rsid w:val="00940C53"/>
    <w:rsid w:val="00940EA9"/>
    <w:rsid w:val="009412BC"/>
    <w:rsid w:val="00941CAD"/>
    <w:rsid w:val="009420D6"/>
    <w:rsid w:val="0094233A"/>
    <w:rsid w:val="0094244E"/>
    <w:rsid w:val="009424F0"/>
    <w:rsid w:val="00942911"/>
    <w:rsid w:val="00942F38"/>
    <w:rsid w:val="0094301D"/>
    <w:rsid w:val="00943294"/>
    <w:rsid w:val="009436B5"/>
    <w:rsid w:val="0094370F"/>
    <w:rsid w:val="00943EAF"/>
    <w:rsid w:val="00943FF9"/>
    <w:rsid w:val="00943FFA"/>
    <w:rsid w:val="00944065"/>
    <w:rsid w:val="00944A9A"/>
    <w:rsid w:val="009455C1"/>
    <w:rsid w:val="00946021"/>
    <w:rsid w:val="0094696E"/>
    <w:rsid w:val="00946CDF"/>
    <w:rsid w:val="00946E31"/>
    <w:rsid w:val="00947598"/>
    <w:rsid w:val="009475BE"/>
    <w:rsid w:val="0094775F"/>
    <w:rsid w:val="009478C2"/>
    <w:rsid w:val="00947B5D"/>
    <w:rsid w:val="00947BAA"/>
    <w:rsid w:val="00950397"/>
    <w:rsid w:val="0095080B"/>
    <w:rsid w:val="0095102D"/>
    <w:rsid w:val="00951324"/>
    <w:rsid w:val="009515E8"/>
    <w:rsid w:val="00951630"/>
    <w:rsid w:val="009516AF"/>
    <w:rsid w:val="00951E9F"/>
    <w:rsid w:val="00951FDB"/>
    <w:rsid w:val="00952803"/>
    <w:rsid w:val="00952A96"/>
    <w:rsid w:val="00952EE0"/>
    <w:rsid w:val="00953670"/>
    <w:rsid w:val="009539BC"/>
    <w:rsid w:val="00953A16"/>
    <w:rsid w:val="00953BD7"/>
    <w:rsid w:val="00953D49"/>
    <w:rsid w:val="00953F62"/>
    <w:rsid w:val="00953F7C"/>
    <w:rsid w:val="0095408B"/>
    <w:rsid w:val="00954555"/>
    <w:rsid w:val="009547BE"/>
    <w:rsid w:val="0095563C"/>
    <w:rsid w:val="009556FB"/>
    <w:rsid w:val="00955E15"/>
    <w:rsid w:val="00955EE0"/>
    <w:rsid w:val="00956AC2"/>
    <w:rsid w:val="00956ED0"/>
    <w:rsid w:val="00956EEC"/>
    <w:rsid w:val="009572F4"/>
    <w:rsid w:val="00957592"/>
    <w:rsid w:val="00957CA1"/>
    <w:rsid w:val="009602ED"/>
    <w:rsid w:val="009606C7"/>
    <w:rsid w:val="0096071D"/>
    <w:rsid w:val="009609CC"/>
    <w:rsid w:val="00960AD1"/>
    <w:rsid w:val="009614A0"/>
    <w:rsid w:val="00961A99"/>
    <w:rsid w:val="00962268"/>
    <w:rsid w:val="009627F1"/>
    <w:rsid w:val="0096284C"/>
    <w:rsid w:val="009628DF"/>
    <w:rsid w:val="00962CAE"/>
    <w:rsid w:val="00962D96"/>
    <w:rsid w:val="00962E18"/>
    <w:rsid w:val="009632A3"/>
    <w:rsid w:val="00963DB0"/>
    <w:rsid w:val="00963E59"/>
    <w:rsid w:val="009640FC"/>
    <w:rsid w:val="00964278"/>
    <w:rsid w:val="009649DA"/>
    <w:rsid w:val="00964BBC"/>
    <w:rsid w:val="00964C91"/>
    <w:rsid w:val="00965134"/>
    <w:rsid w:val="009656A5"/>
    <w:rsid w:val="009656D1"/>
    <w:rsid w:val="00965A4A"/>
    <w:rsid w:val="00965BB6"/>
    <w:rsid w:val="0096660C"/>
    <w:rsid w:val="00966A54"/>
    <w:rsid w:val="00966B1E"/>
    <w:rsid w:val="00966B1F"/>
    <w:rsid w:val="00966E24"/>
    <w:rsid w:val="00966E91"/>
    <w:rsid w:val="009671A8"/>
    <w:rsid w:val="0096789C"/>
    <w:rsid w:val="00967992"/>
    <w:rsid w:val="009703AD"/>
    <w:rsid w:val="009707B1"/>
    <w:rsid w:val="0097082E"/>
    <w:rsid w:val="00970A9A"/>
    <w:rsid w:val="0097166A"/>
    <w:rsid w:val="009716EA"/>
    <w:rsid w:val="00971863"/>
    <w:rsid w:val="0097194F"/>
    <w:rsid w:val="00971C97"/>
    <w:rsid w:val="0097204B"/>
    <w:rsid w:val="0097279E"/>
    <w:rsid w:val="00973043"/>
    <w:rsid w:val="0097340B"/>
    <w:rsid w:val="009736B3"/>
    <w:rsid w:val="009737B0"/>
    <w:rsid w:val="00974040"/>
    <w:rsid w:val="009740E7"/>
    <w:rsid w:val="00974287"/>
    <w:rsid w:val="009743B0"/>
    <w:rsid w:val="0097479E"/>
    <w:rsid w:val="009748D8"/>
    <w:rsid w:val="00974B99"/>
    <w:rsid w:val="00974F49"/>
    <w:rsid w:val="009751E6"/>
    <w:rsid w:val="00975914"/>
    <w:rsid w:val="0097594C"/>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831"/>
    <w:rsid w:val="00980860"/>
    <w:rsid w:val="0098090A"/>
    <w:rsid w:val="00980A68"/>
    <w:rsid w:val="00980ABC"/>
    <w:rsid w:val="00980B85"/>
    <w:rsid w:val="00980C49"/>
    <w:rsid w:val="00980F7E"/>
    <w:rsid w:val="0098180D"/>
    <w:rsid w:val="0098184D"/>
    <w:rsid w:val="00981DF0"/>
    <w:rsid w:val="009824AB"/>
    <w:rsid w:val="00982C88"/>
    <w:rsid w:val="00983437"/>
    <w:rsid w:val="00983472"/>
    <w:rsid w:val="00983535"/>
    <w:rsid w:val="00983B3B"/>
    <w:rsid w:val="00984223"/>
    <w:rsid w:val="009842A7"/>
    <w:rsid w:val="0098441B"/>
    <w:rsid w:val="009846A0"/>
    <w:rsid w:val="009846D4"/>
    <w:rsid w:val="009848B0"/>
    <w:rsid w:val="00984A40"/>
    <w:rsid w:val="00984A55"/>
    <w:rsid w:val="00984BA1"/>
    <w:rsid w:val="00985782"/>
    <w:rsid w:val="009858F2"/>
    <w:rsid w:val="00985CAB"/>
    <w:rsid w:val="00985DF9"/>
    <w:rsid w:val="009863FD"/>
    <w:rsid w:val="00986580"/>
    <w:rsid w:val="0098662C"/>
    <w:rsid w:val="00986E6C"/>
    <w:rsid w:val="00986EED"/>
    <w:rsid w:val="00986FA5"/>
    <w:rsid w:val="00987089"/>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8BB"/>
    <w:rsid w:val="009938ED"/>
    <w:rsid w:val="00993BDB"/>
    <w:rsid w:val="00993C60"/>
    <w:rsid w:val="00993CB2"/>
    <w:rsid w:val="009943D5"/>
    <w:rsid w:val="0099447E"/>
    <w:rsid w:val="0099448E"/>
    <w:rsid w:val="00994B1A"/>
    <w:rsid w:val="00994B76"/>
    <w:rsid w:val="00994E65"/>
    <w:rsid w:val="009952AC"/>
    <w:rsid w:val="00995980"/>
    <w:rsid w:val="00995B11"/>
    <w:rsid w:val="00995C3E"/>
    <w:rsid w:val="00995C8B"/>
    <w:rsid w:val="009961D5"/>
    <w:rsid w:val="00996238"/>
    <w:rsid w:val="00996952"/>
    <w:rsid w:val="00996BDE"/>
    <w:rsid w:val="00996D7A"/>
    <w:rsid w:val="00996F64"/>
    <w:rsid w:val="0099710B"/>
    <w:rsid w:val="00997CE8"/>
    <w:rsid w:val="00997D0C"/>
    <w:rsid w:val="00997EA6"/>
    <w:rsid w:val="009A046F"/>
    <w:rsid w:val="009A04CA"/>
    <w:rsid w:val="009A091D"/>
    <w:rsid w:val="009A0D58"/>
    <w:rsid w:val="009A1335"/>
    <w:rsid w:val="009A187E"/>
    <w:rsid w:val="009A1FCF"/>
    <w:rsid w:val="009A24A8"/>
    <w:rsid w:val="009A2A46"/>
    <w:rsid w:val="009A2E0A"/>
    <w:rsid w:val="009A35B8"/>
    <w:rsid w:val="009A35DA"/>
    <w:rsid w:val="009A35F4"/>
    <w:rsid w:val="009A36FB"/>
    <w:rsid w:val="009A3ADB"/>
    <w:rsid w:val="009A403C"/>
    <w:rsid w:val="009A40AF"/>
    <w:rsid w:val="009A485A"/>
    <w:rsid w:val="009A4A81"/>
    <w:rsid w:val="009A4ACF"/>
    <w:rsid w:val="009A4F19"/>
    <w:rsid w:val="009A50E8"/>
    <w:rsid w:val="009A53FB"/>
    <w:rsid w:val="009A5621"/>
    <w:rsid w:val="009A5CA6"/>
    <w:rsid w:val="009A5EF9"/>
    <w:rsid w:val="009A6A1C"/>
    <w:rsid w:val="009A6D15"/>
    <w:rsid w:val="009A7297"/>
    <w:rsid w:val="009A75F6"/>
    <w:rsid w:val="009A7845"/>
    <w:rsid w:val="009A7882"/>
    <w:rsid w:val="009A7C11"/>
    <w:rsid w:val="009A7D0C"/>
    <w:rsid w:val="009A7E44"/>
    <w:rsid w:val="009B084D"/>
    <w:rsid w:val="009B0B0F"/>
    <w:rsid w:val="009B0FE2"/>
    <w:rsid w:val="009B10E6"/>
    <w:rsid w:val="009B112A"/>
    <w:rsid w:val="009B125C"/>
    <w:rsid w:val="009B145D"/>
    <w:rsid w:val="009B14EA"/>
    <w:rsid w:val="009B16C1"/>
    <w:rsid w:val="009B1CA0"/>
    <w:rsid w:val="009B2266"/>
    <w:rsid w:val="009B322A"/>
    <w:rsid w:val="009B4078"/>
    <w:rsid w:val="009B4334"/>
    <w:rsid w:val="009B4570"/>
    <w:rsid w:val="009B4737"/>
    <w:rsid w:val="009B4769"/>
    <w:rsid w:val="009B4EC3"/>
    <w:rsid w:val="009B4EC4"/>
    <w:rsid w:val="009B4FFD"/>
    <w:rsid w:val="009B535B"/>
    <w:rsid w:val="009B5C66"/>
    <w:rsid w:val="009B5E6A"/>
    <w:rsid w:val="009B6139"/>
    <w:rsid w:val="009B6192"/>
    <w:rsid w:val="009B6222"/>
    <w:rsid w:val="009B62ED"/>
    <w:rsid w:val="009B63C3"/>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584"/>
    <w:rsid w:val="009C1762"/>
    <w:rsid w:val="009C1789"/>
    <w:rsid w:val="009C1C09"/>
    <w:rsid w:val="009C1E35"/>
    <w:rsid w:val="009C20D5"/>
    <w:rsid w:val="009C20E9"/>
    <w:rsid w:val="009C234E"/>
    <w:rsid w:val="009C2381"/>
    <w:rsid w:val="009C2449"/>
    <w:rsid w:val="009C28E2"/>
    <w:rsid w:val="009C2907"/>
    <w:rsid w:val="009C2D32"/>
    <w:rsid w:val="009C2DE3"/>
    <w:rsid w:val="009C34BC"/>
    <w:rsid w:val="009C3607"/>
    <w:rsid w:val="009C39B4"/>
    <w:rsid w:val="009C39BD"/>
    <w:rsid w:val="009C3AD9"/>
    <w:rsid w:val="009C4771"/>
    <w:rsid w:val="009C53AE"/>
    <w:rsid w:val="009C5571"/>
    <w:rsid w:val="009C57E2"/>
    <w:rsid w:val="009C5CEB"/>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332"/>
    <w:rsid w:val="009D3787"/>
    <w:rsid w:val="009D3C31"/>
    <w:rsid w:val="009D3EAC"/>
    <w:rsid w:val="009D3FC7"/>
    <w:rsid w:val="009D428B"/>
    <w:rsid w:val="009D450C"/>
    <w:rsid w:val="009D4527"/>
    <w:rsid w:val="009D452A"/>
    <w:rsid w:val="009D45B2"/>
    <w:rsid w:val="009D469E"/>
    <w:rsid w:val="009D488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5F3"/>
    <w:rsid w:val="009E1692"/>
    <w:rsid w:val="009E17D9"/>
    <w:rsid w:val="009E1A71"/>
    <w:rsid w:val="009E1C9C"/>
    <w:rsid w:val="009E20A2"/>
    <w:rsid w:val="009E20FD"/>
    <w:rsid w:val="009E2288"/>
    <w:rsid w:val="009E240D"/>
    <w:rsid w:val="009E2725"/>
    <w:rsid w:val="009E294B"/>
    <w:rsid w:val="009E2C8F"/>
    <w:rsid w:val="009E2E64"/>
    <w:rsid w:val="009E2FA8"/>
    <w:rsid w:val="009E302C"/>
    <w:rsid w:val="009E3240"/>
    <w:rsid w:val="009E3351"/>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A52"/>
    <w:rsid w:val="009E5C07"/>
    <w:rsid w:val="009E5D65"/>
    <w:rsid w:val="009E5D8D"/>
    <w:rsid w:val="009E5D99"/>
    <w:rsid w:val="009E63FF"/>
    <w:rsid w:val="009E6806"/>
    <w:rsid w:val="009E6927"/>
    <w:rsid w:val="009E69B8"/>
    <w:rsid w:val="009E6A8F"/>
    <w:rsid w:val="009E6FB4"/>
    <w:rsid w:val="009E740E"/>
    <w:rsid w:val="009E7434"/>
    <w:rsid w:val="009E78E3"/>
    <w:rsid w:val="009E7ACB"/>
    <w:rsid w:val="009F0184"/>
    <w:rsid w:val="009F0398"/>
    <w:rsid w:val="009F0C01"/>
    <w:rsid w:val="009F13C7"/>
    <w:rsid w:val="009F1639"/>
    <w:rsid w:val="009F1E52"/>
    <w:rsid w:val="009F20E7"/>
    <w:rsid w:val="009F221A"/>
    <w:rsid w:val="009F23D6"/>
    <w:rsid w:val="009F287E"/>
    <w:rsid w:val="009F2AB3"/>
    <w:rsid w:val="009F2BC3"/>
    <w:rsid w:val="009F2D16"/>
    <w:rsid w:val="009F3183"/>
    <w:rsid w:val="009F319E"/>
    <w:rsid w:val="009F32E5"/>
    <w:rsid w:val="009F35CC"/>
    <w:rsid w:val="009F3711"/>
    <w:rsid w:val="009F3752"/>
    <w:rsid w:val="009F3C3A"/>
    <w:rsid w:val="009F3E94"/>
    <w:rsid w:val="009F41A4"/>
    <w:rsid w:val="009F4320"/>
    <w:rsid w:val="009F4505"/>
    <w:rsid w:val="009F4925"/>
    <w:rsid w:val="009F495A"/>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2FD3"/>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0D"/>
    <w:rsid w:val="00A07E38"/>
    <w:rsid w:val="00A07EBA"/>
    <w:rsid w:val="00A10A6F"/>
    <w:rsid w:val="00A10E47"/>
    <w:rsid w:val="00A11100"/>
    <w:rsid w:val="00A117DD"/>
    <w:rsid w:val="00A11D28"/>
    <w:rsid w:val="00A124D6"/>
    <w:rsid w:val="00A127F3"/>
    <w:rsid w:val="00A1297A"/>
    <w:rsid w:val="00A12D2A"/>
    <w:rsid w:val="00A12DB1"/>
    <w:rsid w:val="00A12F33"/>
    <w:rsid w:val="00A12F9E"/>
    <w:rsid w:val="00A13103"/>
    <w:rsid w:val="00A1327A"/>
    <w:rsid w:val="00A1343A"/>
    <w:rsid w:val="00A1388F"/>
    <w:rsid w:val="00A13E56"/>
    <w:rsid w:val="00A1401B"/>
    <w:rsid w:val="00A14053"/>
    <w:rsid w:val="00A146A1"/>
    <w:rsid w:val="00A14C75"/>
    <w:rsid w:val="00A14CFF"/>
    <w:rsid w:val="00A14D39"/>
    <w:rsid w:val="00A1503D"/>
    <w:rsid w:val="00A15203"/>
    <w:rsid w:val="00A15C60"/>
    <w:rsid w:val="00A15D7F"/>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93E"/>
    <w:rsid w:val="00A2098B"/>
    <w:rsid w:val="00A20AC3"/>
    <w:rsid w:val="00A21433"/>
    <w:rsid w:val="00A2145B"/>
    <w:rsid w:val="00A215A8"/>
    <w:rsid w:val="00A21663"/>
    <w:rsid w:val="00A21780"/>
    <w:rsid w:val="00A21B22"/>
    <w:rsid w:val="00A21B5E"/>
    <w:rsid w:val="00A227D2"/>
    <w:rsid w:val="00A22903"/>
    <w:rsid w:val="00A22A02"/>
    <w:rsid w:val="00A22E87"/>
    <w:rsid w:val="00A231B6"/>
    <w:rsid w:val="00A234F0"/>
    <w:rsid w:val="00A23D21"/>
    <w:rsid w:val="00A24D15"/>
    <w:rsid w:val="00A24D48"/>
    <w:rsid w:val="00A24DCA"/>
    <w:rsid w:val="00A25047"/>
    <w:rsid w:val="00A25052"/>
    <w:rsid w:val="00A25464"/>
    <w:rsid w:val="00A25597"/>
    <w:rsid w:val="00A255CF"/>
    <w:rsid w:val="00A25AB9"/>
    <w:rsid w:val="00A25E1F"/>
    <w:rsid w:val="00A26065"/>
    <w:rsid w:val="00A2616A"/>
    <w:rsid w:val="00A2649B"/>
    <w:rsid w:val="00A2687E"/>
    <w:rsid w:val="00A26CB5"/>
    <w:rsid w:val="00A2742D"/>
    <w:rsid w:val="00A278FF"/>
    <w:rsid w:val="00A27B2C"/>
    <w:rsid w:val="00A27BF3"/>
    <w:rsid w:val="00A27E27"/>
    <w:rsid w:val="00A27FC7"/>
    <w:rsid w:val="00A30019"/>
    <w:rsid w:val="00A30646"/>
    <w:rsid w:val="00A30704"/>
    <w:rsid w:val="00A30EBE"/>
    <w:rsid w:val="00A312F3"/>
    <w:rsid w:val="00A3145C"/>
    <w:rsid w:val="00A317DB"/>
    <w:rsid w:val="00A31F03"/>
    <w:rsid w:val="00A31F7C"/>
    <w:rsid w:val="00A32FB4"/>
    <w:rsid w:val="00A343F3"/>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9C1"/>
    <w:rsid w:val="00A37C00"/>
    <w:rsid w:val="00A37C5F"/>
    <w:rsid w:val="00A37E61"/>
    <w:rsid w:val="00A40848"/>
    <w:rsid w:val="00A408BB"/>
    <w:rsid w:val="00A40C22"/>
    <w:rsid w:val="00A40C2A"/>
    <w:rsid w:val="00A40F0F"/>
    <w:rsid w:val="00A40F81"/>
    <w:rsid w:val="00A411CC"/>
    <w:rsid w:val="00A41A51"/>
    <w:rsid w:val="00A41D4E"/>
    <w:rsid w:val="00A41EC6"/>
    <w:rsid w:val="00A4242D"/>
    <w:rsid w:val="00A4297F"/>
    <w:rsid w:val="00A42DD7"/>
    <w:rsid w:val="00A42E19"/>
    <w:rsid w:val="00A42E88"/>
    <w:rsid w:val="00A430C4"/>
    <w:rsid w:val="00A43128"/>
    <w:rsid w:val="00A4338E"/>
    <w:rsid w:val="00A434E0"/>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1A"/>
    <w:rsid w:val="00A46F49"/>
    <w:rsid w:val="00A46F99"/>
    <w:rsid w:val="00A472E7"/>
    <w:rsid w:val="00A47503"/>
    <w:rsid w:val="00A4752A"/>
    <w:rsid w:val="00A476B2"/>
    <w:rsid w:val="00A479CC"/>
    <w:rsid w:val="00A47F81"/>
    <w:rsid w:val="00A51981"/>
    <w:rsid w:val="00A519D8"/>
    <w:rsid w:val="00A51CD6"/>
    <w:rsid w:val="00A51E65"/>
    <w:rsid w:val="00A51F5E"/>
    <w:rsid w:val="00A52662"/>
    <w:rsid w:val="00A52692"/>
    <w:rsid w:val="00A526E2"/>
    <w:rsid w:val="00A5291A"/>
    <w:rsid w:val="00A52B4A"/>
    <w:rsid w:val="00A52EE9"/>
    <w:rsid w:val="00A52FBB"/>
    <w:rsid w:val="00A53002"/>
    <w:rsid w:val="00A53782"/>
    <w:rsid w:val="00A539AD"/>
    <w:rsid w:val="00A53CE8"/>
    <w:rsid w:val="00A53EE3"/>
    <w:rsid w:val="00A540D4"/>
    <w:rsid w:val="00A54110"/>
    <w:rsid w:val="00A54504"/>
    <w:rsid w:val="00A545D4"/>
    <w:rsid w:val="00A5460C"/>
    <w:rsid w:val="00A5477B"/>
    <w:rsid w:val="00A54D97"/>
    <w:rsid w:val="00A54F3C"/>
    <w:rsid w:val="00A55431"/>
    <w:rsid w:val="00A55E31"/>
    <w:rsid w:val="00A55EE3"/>
    <w:rsid w:val="00A564B3"/>
    <w:rsid w:val="00A567E7"/>
    <w:rsid w:val="00A569E4"/>
    <w:rsid w:val="00A5709A"/>
    <w:rsid w:val="00A5727A"/>
    <w:rsid w:val="00A573FF"/>
    <w:rsid w:val="00A575B1"/>
    <w:rsid w:val="00A57DC9"/>
    <w:rsid w:val="00A57E4C"/>
    <w:rsid w:val="00A60229"/>
    <w:rsid w:val="00A6077C"/>
    <w:rsid w:val="00A60786"/>
    <w:rsid w:val="00A607CE"/>
    <w:rsid w:val="00A6129C"/>
    <w:rsid w:val="00A614C9"/>
    <w:rsid w:val="00A61C22"/>
    <w:rsid w:val="00A61F9E"/>
    <w:rsid w:val="00A6223C"/>
    <w:rsid w:val="00A624CC"/>
    <w:rsid w:val="00A6261F"/>
    <w:rsid w:val="00A62AA4"/>
    <w:rsid w:val="00A62FB9"/>
    <w:rsid w:val="00A6340C"/>
    <w:rsid w:val="00A63715"/>
    <w:rsid w:val="00A63D87"/>
    <w:rsid w:val="00A63E49"/>
    <w:rsid w:val="00A64442"/>
    <w:rsid w:val="00A64918"/>
    <w:rsid w:val="00A64AD6"/>
    <w:rsid w:val="00A6517E"/>
    <w:rsid w:val="00A6524D"/>
    <w:rsid w:val="00A65934"/>
    <w:rsid w:val="00A65BB7"/>
    <w:rsid w:val="00A65C44"/>
    <w:rsid w:val="00A65C9B"/>
    <w:rsid w:val="00A65D20"/>
    <w:rsid w:val="00A666C8"/>
    <w:rsid w:val="00A668AE"/>
    <w:rsid w:val="00A671D5"/>
    <w:rsid w:val="00A6734C"/>
    <w:rsid w:val="00A67575"/>
    <w:rsid w:val="00A67AB4"/>
    <w:rsid w:val="00A67FB0"/>
    <w:rsid w:val="00A701BF"/>
    <w:rsid w:val="00A70432"/>
    <w:rsid w:val="00A705C1"/>
    <w:rsid w:val="00A70604"/>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63"/>
    <w:rsid w:val="00A76ADD"/>
    <w:rsid w:val="00A7704F"/>
    <w:rsid w:val="00A77219"/>
    <w:rsid w:val="00A77756"/>
    <w:rsid w:val="00A77793"/>
    <w:rsid w:val="00A77BD7"/>
    <w:rsid w:val="00A8014A"/>
    <w:rsid w:val="00A80188"/>
    <w:rsid w:val="00A8071E"/>
    <w:rsid w:val="00A80809"/>
    <w:rsid w:val="00A80E9B"/>
    <w:rsid w:val="00A80EFA"/>
    <w:rsid w:val="00A81344"/>
    <w:rsid w:val="00A81BEB"/>
    <w:rsid w:val="00A81CA9"/>
    <w:rsid w:val="00A81F33"/>
    <w:rsid w:val="00A82540"/>
    <w:rsid w:val="00A82548"/>
    <w:rsid w:val="00A82658"/>
    <w:rsid w:val="00A82669"/>
    <w:rsid w:val="00A826C6"/>
    <w:rsid w:val="00A828D8"/>
    <w:rsid w:val="00A829F5"/>
    <w:rsid w:val="00A82A89"/>
    <w:rsid w:val="00A82C11"/>
    <w:rsid w:val="00A82CF2"/>
    <w:rsid w:val="00A82D2A"/>
    <w:rsid w:val="00A82D3E"/>
    <w:rsid w:val="00A82E7D"/>
    <w:rsid w:val="00A83145"/>
    <w:rsid w:val="00A8321A"/>
    <w:rsid w:val="00A834ED"/>
    <w:rsid w:val="00A834FC"/>
    <w:rsid w:val="00A83760"/>
    <w:rsid w:val="00A838A6"/>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6064"/>
    <w:rsid w:val="00A86664"/>
    <w:rsid w:val="00A86CDC"/>
    <w:rsid w:val="00A8702A"/>
    <w:rsid w:val="00A8735D"/>
    <w:rsid w:val="00A87438"/>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08D"/>
    <w:rsid w:val="00A92A75"/>
    <w:rsid w:val="00A92AEF"/>
    <w:rsid w:val="00A92D6E"/>
    <w:rsid w:val="00A92E0A"/>
    <w:rsid w:val="00A92F2E"/>
    <w:rsid w:val="00A93094"/>
    <w:rsid w:val="00A930B0"/>
    <w:rsid w:val="00A93226"/>
    <w:rsid w:val="00A936F7"/>
    <w:rsid w:val="00A937BF"/>
    <w:rsid w:val="00A9389C"/>
    <w:rsid w:val="00A93A37"/>
    <w:rsid w:val="00A93CC1"/>
    <w:rsid w:val="00A93E37"/>
    <w:rsid w:val="00A943BC"/>
    <w:rsid w:val="00A944A1"/>
    <w:rsid w:val="00A94676"/>
    <w:rsid w:val="00A946B4"/>
    <w:rsid w:val="00A94724"/>
    <w:rsid w:val="00A9473F"/>
    <w:rsid w:val="00A94CEE"/>
    <w:rsid w:val="00A95128"/>
    <w:rsid w:val="00A952CC"/>
    <w:rsid w:val="00A95384"/>
    <w:rsid w:val="00A95559"/>
    <w:rsid w:val="00A9585B"/>
    <w:rsid w:val="00A959AF"/>
    <w:rsid w:val="00A95BC8"/>
    <w:rsid w:val="00A95D6C"/>
    <w:rsid w:val="00A95DD6"/>
    <w:rsid w:val="00A95E6A"/>
    <w:rsid w:val="00A95EDE"/>
    <w:rsid w:val="00A9600E"/>
    <w:rsid w:val="00A962F4"/>
    <w:rsid w:val="00A967CC"/>
    <w:rsid w:val="00A96B8B"/>
    <w:rsid w:val="00A96DF9"/>
    <w:rsid w:val="00A97144"/>
    <w:rsid w:val="00A97C89"/>
    <w:rsid w:val="00AA0424"/>
    <w:rsid w:val="00AA0928"/>
    <w:rsid w:val="00AA0B30"/>
    <w:rsid w:val="00AA1916"/>
    <w:rsid w:val="00AA197A"/>
    <w:rsid w:val="00AA2697"/>
    <w:rsid w:val="00AA278E"/>
    <w:rsid w:val="00AA27B4"/>
    <w:rsid w:val="00AA2830"/>
    <w:rsid w:val="00AA28D0"/>
    <w:rsid w:val="00AA2D0B"/>
    <w:rsid w:val="00AA39C0"/>
    <w:rsid w:val="00AA3E48"/>
    <w:rsid w:val="00AA3EFA"/>
    <w:rsid w:val="00AA4136"/>
    <w:rsid w:val="00AA41DA"/>
    <w:rsid w:val="00AA43A8"/>
    <w:rsid w:val="00AA459B"/>
    <w:rsid w:val="00AA4D20"/>
    <w:rsid w:val="00AA549B"/>
    <w:rsid w:val="00AA54D0"/>
    <w:rsid w:val="00AA5520"/>
    <w:rsid w:val="00AA562E"/>
    <w:rsid w:val="00AA5BA7"/>
    <w:rsid w:val="00AA606E"/>
    <w:rsid w:val="00AA6498"/>
    <w:rsid w:val="00AA658B"/>
    <w:rsid w:val="00AA74EC"/>
    <w:rsid w:val="00AA7AAE"/>
    <w:rsid w:val="00AA7CA7"/>
    <w:rsid w:val="00AB0093"/>
    <w:rsid w:val="00AB010F"/>
    <w:rsid w:val="00AB0144"/>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4C2D"/>
    <w:rsid w:val="00AB56B5"/>
    <w:rsid w:val="00AB5780"/>
    <w:rsid w:val="00AB5A9F"/>
    <w:rsid w:val="00AB5ABB"/>
    <w:rsid w:val="00AB5AD8"/>
    <w:rsid w:val="00AB5DD5"/>
    <w:rsid w:val="00AB5E98"/>
    <w:rsid w:val="00AB61A7"/>
    <w:rsid w:val="00AB6601"/>
    <w:rsid w:val="00AB673D"/>
    <w:rsid w:val="00AB7438"/>
    <w:rsid w:val="00AB745B"/>
    <w:rsid w:val="00AB7494"/>
    <w:rsid w:val="00AB7509"/>
    <w:rsid w:val="00AB7C36"/>
    <w:rsid w:val="00AB7F40"/>
    <w:rsid w:val="00AB7F75"/>
    <w:rsid w:val="00AC0450"/>
    <w:rsid w:val="00AC0761"/>
    <w:rsid w:val="00AC0D31"/>
    <w:rsid w:val="00AC0E56"/>
    <w:rsid w:val="00AC1A75"/>
    <w:rsid w:val="00AC1A93"/>
    <w:rsid w:val="00AC1D80"/>
    <w:rsid w:val="00AC1DE4"/>
    <w:rsid w:val="00AC2768"/>
    <w:rsid w:val="00AC3410"/>
    <w:rsid w:val="00AC34A2"/>
    <w:rsid w:val="00AC367E"/>
    <w:rsid w:val="00AC38E3"/>
    <w:rsid w:val="00AC3BF4"/>
    <w:rsid w:val="00AC3F4D"/>
    <w:rsid w:val="00AC4144"/>
    <w:rsid w:val="00AC4171"/>
    <w:rsid w:val="00AC42E7"/>
    <w:rsid w:val="00AC4405"/>
    <w:rsid w:val="00AC51B3"/>
    <w:rsid w:val="00AC60AD"/>
    <w:rsid w:val="00AC62BE"/>
    <w:rsid w:val="00AC64D7"/>
    <w:rsid w:val="00AC670A"/>
    <w:rsid w:val="00AC695B"/>
    <w:rsid w:val="00AC6D61"/>
    <w:rsid w:val="00AC6EAE"/>
    <w:rsid w:val="00AC7215"/>
    <w:rsid w:val="00AC743C"/>
    <w:rsid w:val="00AC746E"/>
    <w:rsid w:val="00AC764C"/>
    <w:rsid w:val="00AC797A"/>
    <w:rsid w:val="00AC7C2C"/>
    <w:rsid w:val="00AC7DF4"/>
    <w:rsid w:val="00AC7EB4"/>
    <w:rsid w:val="00AD00BE"/>
    <w:rsid w:val="00AD083D"/>
    <w:rsid w:val="00AD119E"/>
    <w:rsid w:val="00AD11C2"/>
    <w:rsid w:val="00AD1213"/>
    <w:rsid w:val="00AD1361"/>
    <w:rsid w:val="00AD13D0"/>
    <w:rsid w:val="00AD1EA8"/>
    <w:rsid w:val="00AD2666"/>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AF1"/>
    <w:rsid w:val="00AD60CC"/>
    <w:rsid w:val="00AD61D3"/>
    <w:rsid w:val="00AD62CB"/>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1D1B"/>
    <w:rsid w:val="00AE2691"/>
    <w:rsid w:val="00AE2977"/>
    <w:rsid w:val="00AE2A56"/>
    <w:rsid w:val="00AE2E93"/>
    <w:rsid w:val="00AE3A3C"/>
    <w:rsid w:val="00AE433D"/>
    <w:rsid w:val="00AE492A"/>
    <w:rsid w:val="00AE4A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F0617"/>
    <w:rsid w:val="00AF0686"/>
    <w:rsid w:val="00AF0928"/>
    <w:rsid w:val="00AF093B"/>
    <w:rsid w:val="00AF1251"/>
    <w:rsid w:val="00AF151F"/>
    <w:rsid w:val="00AF176B"/>
    <w:rsid w:val="00AF1ABC"/>
    <w:rsid w:val="00AF21B2"/>
    <w:rsid w:val="00AF2685"/>
    <w:rsid w:val="00AF269F"/>
    <w:rsid w:val="00AF302B"/>
    <w:rsid w:val="00AF3340"/>
    <w:rsid w:val="00AF35AF"/>
    <w:rsid w:val="00AF38C5"/>
    <w:rsid w:val="00AF3E34"/>
    <w:rsid w:val="00AF3F16"/>
    <w:rsid w:val="00AF496A"/>
    <w:rsid w:val="00AF4A23"/>
    <w:rsid w:val="00AF4C92"/>
    <w:rsid w:val="00AF54F2"/>
    <w:rsid w:val="00AF5A14"/>
    <w:rsid w:val="00AF5EAE"/>
    <w:rsid w:val="00AF6C4A"/>
    <w:rsid w:val="00AF6EC8"/>
    <w:rsid w:val="00AF6F40"/>
    <w:rsid w:val="00AF7067"/>
    <w:rsid w:val="00AF717F"/>
    <w:rsid w:val="00AF7187"/>
    <w:rsid w:val="00AF722C"/>
    <w:rsid w:val="00AF72DF"/>
    <w:rsid w:val="00AF758C"/>
    <w:rsid w:val="00AF76C3"/>
    <w:rsid w:val="00AF78DB"/>
    <w:rsid w:val="00AF7946"/>
    <w:rsid w:val="00AF7DC3"/>
    <w:rsid w:val="00AF7E9C"/>
    <w:rsid w:val="00B0057C"/>
    <w:rsid w:val="00B00FB9"/>
    <w:rsid w:val="00B011E7"/>
    <w:rsid w:val="00B01926"/>
    <w:rsid w:val="00B029C8"/>
    <w:rsid w:val="00B03799"/>
    <w:rsid w:val="00B03A6D"/>
    <w:rsid w:val="00B03D2A"/>
    <w:rsid w:val="00B040D7"/>
    <w:rsid w:val="00B049D7"/>
    <w:rsid w:val="00B05248"/>
    <w:rsid w:val="00B05393"/>
    <w:rsid w:val="00B05439"/>
    <w:rsid w:val="00B055D0"/>
    <w:rsid w:val="00B05634"/>
    <w:rsid w:val="00B05A88"/>
    <w:rsid w:val="00B05DBA"/>
    <w:rsid w:val="00B05E30"/>
    <w:rsid w:val="00B0603E"/>
    <w:rsid w:val="00B0611F"/>
    <w:rsid w:val="00B06643"/>
    <w:rsid w:val="00B074C9"/>
    <w:rsid w:val="00B0753B"/>
    <w:rsid w:val="00B07D1D"/>
    <w:rsid w:val="00B07D4D"/>
    <w:rsid w:val="00B07F2A"/>
    <w:rsid w:val="00B07FB3"/>
    <w:rsid w:val="00B101EE"/>
    <w:rsid w:val="00B10209"/>
    <w:rsid w:val="00B105D2"/>
    <w:rsid w:val="00B10646"/>
    <w:rsid w:val="00B109C9"/>
    <w:rsid w:val="00B10BA6"/>
    <w:rsid w:val="00B10EC0"/>
    <w:rsid w:val="00B11887"/>
    <w:rsid w:val="00B11DF4"/>
    <w:rsid w:val="00B11F98"/>
    <w:rsid w:val="00B1230E"/>
    <w:rsid w:val="00B12668"/>
    <w:rsid w:val="00B127C3"/>
    <w:rsid w:val="00B12886"/>
    <w:rsid w:val="00B12AA6"/>
    <w:rsid w:val="00B132C2"/>
    <w:rsid w:val="00B13376"/>
    <w:rsid w:val="00B13864"/>
    <w:rsid w:val="00B13BDA"/>
    <w:rsid w:val="00B13D10"/>
    <w:rsid w:val="00B1403A"/>
    <w:rsid w:val="00B1475A"/>
    <w:rsid w:val="00B14AE4"/>
    <w:rsid w:val="00B15A1B"/>
    <w:rsid w:val="00B16042"/>
    <w:rsid w:val="00B16324"/>
    <w:rsid w:val="00B16739"/>
    <w:rsid w:val="00B16D05"/>
    <w:rsid w:val="00B16D51"/>
    <w:rsid w:val="00B16EC1"/>
    <w:rsid w:val="00B171BA"/>
    <w:rsid w:val="00B20BBB"/>
    <w:rsid w:val="00B216D9"/>
    <w:rsid w:val="00B2184B"/>
    <w:rsid w:val="00B218AD"/>
    <w:rsid w:val="00B21915"/>
    <w:rsid w:val="00B21959"/>
    <w:rsid w:val="00B22154"/>
    <w:rsid w:val="00B22503"/>
    <w:rsid w:val="00B2250C"/>
    <w:rsid w:val="00B229ED"/>
    <w:rsid w:val="00B22C6C"/>
    <w:rsid w:val="00B231C5"/>
    <w:rsid w:val="00B2347E"/>
    <w:rsid w:val="00B235F3"/>
    <w:rsid w:val="00B2371C"/>
    <w:rsid w:val="00B2374F"/>
    <w:rsid w:val="00B23815"/>
    <w:rsid w:val="00B23ACF"/>
    <w:rsid w:val="00B24881"/>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E9C"/>
    <w:rsid w:val="00B27F84"/>
    <w:rsid w:val="00B30058"/>
    <w:rsid w:val="00B30471"/>
    <w:rsid w:val="00B30754"/>
    <w:rsid w:val="00B308F5"/>
    <w:rsid w:val="00B309F5"/>
    <w:rsid w:val="00B30A88"/>
    <w:rsid w:val="00B30BC2"/>
    <w:rsid w:val="00B31142"/>
    <w:rsid w:val="00B3118A"/>
    <w:rsid w:val="00B3141D"/>
    <w:rsid w:val="00B3193C"/>
    <w:rsid w:val="00B31A6A"/>
    <w:rsid w:val="00B31E5D"/>
    <w:rsid w:val="00B31F18"/>
    <w:rsid w:val="00B31F71"/>
    <w:rsid w:val="00B32374"/>
    <w:rsid w:val="00B32D31"/>
    <w:rsid w:val="00B330F5"/>
    <w:rsid w:val="00B3324E"/>
    <w:rsid w:val="00B332BA"/>
    <w:rsid w:val="00B33504"/>
    <w:rsid w:val="00B337DA"/>
    <w:rsid w:val="00B33878"/>
    <w:rsid w:val="00B338AF"/>
    <w:rsid w:val="00B340C8"/>
    <w:rsid w:val="00B34CC3"/>
    <w:rsid w:val="00B34D0A"/>
    <w:rsid w:val="00B34EB7"/>
    <w:rsid w:val="00B34EC9"/>
    <w:rsid w:val="00B35AEA"/>
    <w:rsid w:val="00B35C61"/>
    <w:rsid w:val="00B36651"/>
    <w:rsid w:val="00B36689"/>
    <w:rsid w:val="00B36A63"/>
    <w:rsid w:val="00B374CA"/>
    <w:rsid w:val="00B37A03"/>
    <w:rsid w:val="00B37B07"/>
    <w:rsid w:val="00B40A57"/>
    <w:rsid w:val="00B41719"/>
    <w:rsid w:val="00B417A3"/>
    <w:rsid w:val="00B41947"/>
    <w:rsid w:val="00B419BB"/>
    <w:rsid w:val="00B41D87"/>
    <w:rsid w:val="00B41EB0"/>
    <w:rsid w:val="00B423C2"/>
    <w:rsid w:val="00B42732"/>
    <w:rsid w:val="00B428F2"/>
    <w:rsid w:val="00B42ACA"/>
    <w:rsid w:val="00B42CAA"/>
    <w:rsid w:val="00B43768"/>
    <w:rsid w:val="00B43CFD"/>
    <w:rsid w:val="00B440B7"/>
    <w:rsid w:val="00B4414A"/>
    <w:rsid w:val="00B4426C"/>
    <w:rsid w:val="00B4427A"/>
    <w:rsid w:val="00B442ED"/>
    <w:rsid w:val="00B448DD"/>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8C2"/>
    <w:rsid w:val="00B51CAD"/>
    <w:rsid w:val="00B52821"/>
    <w:rsid w:val="00B52955"/>
    <w:rsid w:val="00B536F9"/>
    <w:rsid w:val="00B5376A"/>
    <w:rsid w:val="00B53C2F"/>
    <w:rsid w:val="00B5406D"/>
    <w:rsid w:val="00B54636"/>
    <w:rsid w:val="00B546EA"/>
    <w:rsid w:val="00B549A7"/>
    <w:rsid w:val="00B553AB"/>
    <w:rsid w:val="00B5542E"/>
    <w:rsid w:val="00B554F1"/>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C4C"/>
    <w:rsid w:val="00B6261D"/>
    <w:rsid w:val="00B62621"/>
    <w:rsid w:val="00B62E43"/>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FC"/>
    <w:rsid w:val="00B72B2C"/>
    <w:rsid w:val="00B73624"/>
    <w:rsid w:val="00B74369"/>
    <w:rsid w:val="00B7490A"/>
    <w:rsid w:val="00B751DF"/>
    <w:rsid w:val="00B75217"/>
    <w:rsid w:val="00B756D1"/>
    <w:rsid w:val="00B75B0D"/>
    <w:rsid w:val="00B7609E"/>
    <w:rsid w:val="00B7698A"/>
    <w:rsid w:val="00B76FE0"/>
    <w:rsid w:val="00B7743A"/>
    <w:rsid w:val="00B776FC"/>
    <w:rsid w:val="00B77779"/>
    <w:rsid w:val="00B777D5"/>
    <w:rsid w:val="00B778A5"/>
    <w:rsid w:val="00B77E71"/>
    <w:rsid w:val="00B80348"/>
    <w:rsid w:val="00B8042A"/>
    <w:rsid w:val="00B80628"/>
    <w:rsid w:val="00B80A63"/>
    <w:rsid w:val="00B80C32"/>
    <w:rsid w:val="00B80D62"/>
    <w:rsid w:val="00B80D6E"/>
    <w:rsid w:val="00B8138A"/>
    <w:rsid w:val="00B8159B"/>
    <w:rsid w:val="00B824C1"/>
    <w:rsid w:val="00B82964"/>
    <w:rsid w:val="00B82B1D"/>
    <w:rsid w:val="00B82C5F"/>
    <w:rsid w:val="00B82D33"/>
    <w:rsid w:val="00B82D55"/>
    <w:rsid w:val="00B830A3"/>
    <w:rsid w:val="00B83A3A"/>
    <w:rsid w:val="00B83E7F"/>
    <w:rsid w:val="00B83EA9"/>
    <w:rsid w:val="00B84238"/>
    <w:rsid w:val="00B8439D"/>
    <w:rsid w:val="00B843AA"/>
    <w:rsid w:val="00B843C7"/>
    <w:rsid w:val="00B844DD"/>
    <w:rsid w:val="00B8450B"/>
    <w:rsid w:val="00B84569"/>
    <w:rsid w:val="00B85111"/>
    <w:rsid w:val="00B85A55"/>
    <w:rsid w:val="00B85BD1"/>
    <w:rsid w:val="00B85C7C"/>
    <w:rsid w:val="00B85D1F"/>
    <w:rsid w:val="00B85E32"/>
    <w:rsid w:val="00B85F21"/>
    <w:rsid w:val="00B8605C"/>
    <w:rsid w:val="00B86231"/>
    <w:rsid w:val="00B86311"/>
    <w:rsid w:val="00B86535"/>
    <w:rsid w:val="00B865B9"/>
    <w:rsid w:val="00B86BB8"/>
    <w:rsid w:val="00B86DFE"/>
    <w:rsid w:val="00B8716C"/>
    <w:rsid w:val="00B872DC"/>
    <w:rsid w:val="00B87301"/>
    <w:rsid w:val="00B87823"/>
    <w:rsid w:val="00B87CC8"/>
    <w:rsid w:val="00B900FF"/>
    <w:rsid w:val="00B90245"/>
    <w:rsid w:val="00B90885"/>
    <w:rsid w:val="00B911B2"/>
    <w:rsid w:val="00B913D9"/>
    <w:rsid w:val="00B91563"/>
    <w:rsid w:val="00B9175C"/>
    <w:rsid w:val="00B917EE"/>
    <w:rsid w:val="00B91892"/>
    <w:rsid w:val="00B91A4E"/>
    <w:rsid w:val="00B91B5E"/>
    <w:rsid w:val="00B92126"/>
    <w:rsid w:val="00B92169"/>
    <w:rsid w:val="00B931E3"/>
    <w:rsid w:val="00B933C7"/>
    <w:rsid w:val="00B93596"/>
    <w:rsid w:val="00B93748"/>
    <w:rsid w:val="00B93792"/>
    <w:rsid w:val="00B93D84"/>
    <w:rsid w:val="00B9469E"/>
    <w:rsid w:val="00B94751"/>
    <w:rsid w:val="00B949AD"/>
    <w:rsid w:val="00B955F1"/>
    <w:rsid w:val="00B9580F"/>
    <w:rsid w:val="00B96007"/>
    <w:rsid w:val="00B96365"/>
    <w:rsid w:val="00B9641B"/>
    <w:rsid w:val="00B9644D"/>
    <w:rsid w:val="00B96F04"/>
    <w:rsid w:val="00B96F79"/>
    <w:rsid w:val="00B970DA"/>
    <w:rsid w:val="00B97763"/>
    <w:rsid w:val="00BA052E"/>
    <w:rsid w:val="00BA06C9"/>
    <w:rsid w:val="00BA07AF"/>
    <w:rsid w:val="00BA096F"/>
    <w:rsid w:val="00BA0BDB"/>
    <w:rsid w:val="00BA0EBD"/>
    <w:rsid w:val="00BA157D"/>
    <w:rsid w:val="00BA1B9D"/>
    <w:rsid w:val="00BA20D2"/>
    <w:rsid w:val="00BA2EFC"/>
    <w:rsid w:val="00BA3016"/>
    <w:rsid w:val="00BA36DD"/>
    <w:rsid w:val="00BA39C8"/>
    <w:rsid w:val="00BA39DF"/>
    <w:rsid w:val="00BA4374"/>
    <w:rsid w:val="00BA458E"/>
    <w:rsid w:val="00BA4C8F"/>
    <w:rsid w:val="00BA4E95"/>
    <w:rsid w:val="00BA5180"/>
    <w:rsid w:val="00BA574D"/>
    <w:rsid w:val="00BA5EA6"/>
    <w:rsid w:val="00BA6AC9"/>
    <w:rsid w:val="00BA719D"/>
    <w:rsid w:val="00BA7432"/>
    <w:rsid w:val="00BA7546"/>
    <w:rsid w:val="00BA75D4"/>
    <w:rsid w:val="00BA7CE0"/>
    <w:rsid w:val="00BB04E4"/>
    <w:rsid w:val="00BB09EA"/>
    <w:rsid w:val="00BB0A8A"/>
    <w:rsid w:val="00BB181A"/>
    <w:rsid w:val="00BB1AA6"/>
    <w:rsid w:val="00BB1BCC"/>
    <w:rsid w:val="00BB1FF6"/>
    <w:rsid w:val="00BB2004"/>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DCC"/>
    <w:rsid w:val="00BB5F12"/>
    <w:rsid w:val="00BB5F49"/>
    <w:rsid w:val="00BB658C"/>
    <w:rsid w:val="00BB679B"/>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9C"/>
    <w:rsid w:val="00BC36FF"/>
    <w:rsid w:val="00BC3E86"/>
    <w:rsid w:val="00BC3EE1"/>
    <w:rsid w:val="00BC41F2"/>
    <w:rsid w:val="00BC42A7"/>
    <w:rsid w:val="00BC42AC"/>
    <w:rsid w:val="00BC47BC"/>
    <w:rsid w:val="00BC4A4C"/>
    <w:rsid w:val="00BC4C0D"/>
    <w:rsid w:val="00BC5878"/>
    <w:rsid w:val="00BC5CC6"/>
    <w:rsid w:val="00BC5F24"/>
    <w:rsid w:val="00BC607C"/>
    <w:rsid w:val="00BC6F34"/>
    <w:rsid w:val="00BC7394"/>
    <w:rsid w:val="00BC759B"/>
    <w:rsid w:val="00BC762C"/>
    <w:rsid w:val="00BC7B7D"/>
    <w:rsid w:val="00BC7E00"/>
    <w:rsid w:val="00BC7F81"/>
    <w:rsid w:val="00BD0A3B"/>
    <w:rsid w:val="00BD0D80"/>
    <w:rsid w:val="00BD0E44"/>
    <w:rsid w:val="00BD0EB1"/>
    <w:rsid w:val="00BD109B"/>
    <w:rsid w:val="00BD14A5"/>
    <w:rsid w:val="00BD1955"/>
    <w:rsid w:val="00BD1F62"/>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79A"/>
    <w:rsid w:val="00BD680A"/>
    <w:rsid w:val="00BD6AB1"/>
    <w:rsid w:val="00BD6BF3"/>
    <w:rsid w:val="00BD6D13"/>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2A2D"/>
    <w:rsid w:val="00BE2D63"/>
    <w:rsid w:val="00BE2F7B"/>
    <w:rsid w:val="00BE3770"/>
    <w:rsid w:val="00BE3E31"/>
    <w:rsid w:val="00BE3F41"/>
    <w:rsid w:val="00BE4033"/>
    <w:rsid w:val="00BE452B"/>
    <w:rsid w:val="00BE4CD7"/>
    <w:rsid w:val="00BE4F39"/>
    <w:rsid w:val="00BE5126"/>
    <w:rsid w:val="00BE532E"/>
    <w:rsid w:val="00BE563C"/>
    <w:rsid w:val="00BE582D"/>
    <w:rsid w:val="00BE5B70"/>
    <w:rsid w:val="00BE60BD"/>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FD"/>
    <w:rsid w:val="00BF2325"/>
    <w:rsid w:val="00BF29AC"/>
    <w:rsid w:val="00BF2FB3"/>
    <w:rsid w:val="00BF31D0"/>
    <w:rsid w:val="00BF35FE"/>
    <w:rsid w:val="00BF3D8A"/>
    <w:rsid w:val="00BF42BC"/>
    <w:rsid w:val="00BF44FA"/>
    <w:rsid w:val="00BF49D9"/>
    <w:rsid w:val="00BF51F0"/>
    <w:rsid w:val="00BF529B"/>
    <w:rsid w:val="00BF5350"/>
    <w:rsid w:val="00BF547A"/>
    <w:rsid w:val="00BF556D"/>
    <w:rsid w:val="00BF5F54"/>
    <w:rsid w:val="00BF5F58"/>
    <w:rsid w:val="00BF6130"/>
    <w:rsid w:val="00BF61DD"/>
    <w:rsid w:val="00BF634D"/>
    <w:rsid w:val="00BF6505"/>
    <w:rsid w:val="00BF66ED"/>
    <w:rsid w:val="00BF6727"/>
    <w:rsid w:val="00BF6CDD"/>
    <w:rsid w:val="00BF6E3D"/>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9DD"/>
    <w:rsid w:val="00C0300A"/>
    <w:rsid w:val="00C04605"/>
    <w:rsid w:val="00C04A2C"/>
    <w:rsid w:val="00C04CFA"/>
    <w:rsid w:val="00C04DD0"/>
    <w:rsid w:val="00C04DEB"/>
    <w:rsid w:val="00C04EF9"/>
    <w:rsid w:val="00C052CC"/>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937"/>
    <w:rsid w:val="00C10B52"/>
    <w:rsid w:val="00C10B65"/>
    <w:rsid w:val="00C10C0C"/>
    <w:rsid w:val="00C10F04"/>
    <w:rsid w:val="00C11509"/>
    <w:rsid w:val="00C115F5"/>
    <w:rsid w:val="00C11775"/>
    <w:rsid w:val="00C118D8"/>
    <w:rsid w:val="00C122F5"/>
    <w:rsid w:val="00C1261A"/>
    <w:rsid w:val="00C12C48"/>
    <w:rsid w:val="00C13110"/>
    <w:rsid w:val="00C1352A"/>
    <w:rsid w:val="00C138B1"/>
    <w:rsid w:val="00C140D7"/>
    <w:rsid w:val="00C142FE"/>
    <w:rsid w:val="00C14A35"/>
    <w:rsid w:val="00C14B31"/>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B12"/>
    <w:rsid w:val="00C21BA5"/>
    <w:rsid w:val="00C22449"/>
    <w:rsid w:val="00C224E7"/>
    <w:rsid w:val="00C22695"/>
    <w:rsid w:val="00C22755"/>
    <w:rsid w:val="00C22FF5"/>
    <w:rsid w:val="00C2301A"/>
    <w:rsid w:val="00C230E2"/>
    <w:rsid w:val="00C236FF"/>
    <w:rsid w:val="00C23701"/>
    <w:rsid w:val="00C23B2C"/>
    <w:rsid w:val="00C23B78"/>
    <w:rsid w:val="00C23F59"/>
    <w:rsid w:val="00C23FCF"/>
    <w:rsid w:val="00C2447B"/>
    <w:rsid w:val="00C248CD"/>
    <w:rsid w:val="00C248D6"/>
    <w:rsid w:val="00C24E3E"/>
    <w:rsid w:val="00C25367"/>
    <w:rsid w:val="00C265BD"/>
    <w:rsid w:val="00C269AB"/>
    <w:rsid w:val="00C269E1"/>
    <w:rsid w:val="00C26AC1"/>
    <w:rsid w:val="00C26BBA"/>
    <w:rsid w:val="00C26FC0"/>
    <w:rsid w:val="00C272DE"/>
    <w:rsid w:val="00C27452"/>
    <w:rsid w:val="00C275CF"/>
    <w:rsid w:val="00C275DD"/>
    <w:rsid w:val="00C276E1"/>
    <w:rsid w:val="00C277C7"/>
    <w:rsid w:val="00C27B02"/>
    <w:rsid w:val="00C27B59"/>
    <w:rsid w:val="00C27B6F"/>
    <w:rsid w:val="00C27F43"/>
    <w:rsid w:val="00C3002E"/>
    <w:rsid w:val="00C306E4"/>
    <w:rsid w:val="00C30C35"/>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44FE"/>
    <w:rsid w:val="00C347D0"/>
    <w:rsid w:val="00C34B37"/>
    <w:rsid w:val="00C34D9B"/>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A88"/>
    <w:rsid w:val="00C400DC"/>
    <w:rsid w:val="00C40CAD"/>
    <w:rsid w:val="00C40D53"/>
    <w:rsid w:val="00C412E5"/>
    <w:rsid w:val="00C4153C"/>
    <w:rsid w:val="00C41568"/>
    <w:rsid w:val="00C415E5"/>
    <w:rsid w:val="00C41A4A"/>
    <w:rsid w:val="00C41BE6"/>
    <w:rsid w:val="00C41C81"/>
    <w:rsid w:val="00C41DC7"/>
    <w:rsid w:val="00C42602"/>
    <w:rsid w:val="00C4268F"/>
    <w:rsid w:val="00C42992"/>
    <w:rsid w:val="00C42B73"/>
    <w:rsid w:val="00C42BB9"/>
    <w:rsid w:val="00C42BBE"/>
    <w:rsid w:val="00C4303C"/>
    <w:rsid w:val="00C43187"/>
    <w:rsid w:val="00C43493"/>
    <w:rsid w:val="00C437EF"/>
    <w:rsid w:val="00C43970"/>
    <w:rsid w:val="00C442A0"/>
    <w:rsid w:val="00C444DA"/>
    <w:rsid w:val="00C4475E"/>
    <w:rsid w:val="00C44D5C"/>
    <w:rsid w:val="00C44D5D"/>
    <w:rsid w:val="00C45365"/>
    <w:rsid w:val="00C45722"/>
    <w:rsid w:val="00C45B05"/>
    <w:rsid w:val="00C460B4"/>
    <w:rsid w:val="00C461BD"/>
    <w:rsid w:val="00C461F9"/>
    <w:rsid w:val="00C46275"/>
    <w:rsid w:val="00C46BDC"/>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179D"/>
    <w:rsid w:val="00C5183B"/>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61D"/>
    <w:rsid w:val="00C5472C"/>
    <w:rsid w:val="00C549CE"/>
    <w:rsid w:val="00C54E7E"/>
    <w:rsid w:val="00C5507B"/>
    <w:rsid w:val="00C554D9"/>
    <w:rsid w:val="00C559E8"/>
    <w:rsid w:val="00C55DA6"/>
    <w:rsid w:val="00C567A4"/>
    <w:rsid w:val="00C568B1"/>
    <w:rsid w:val="00C56C94"/>
    <w:rsid w:val="00C56D65"/>
    <w:rsid w:val="00C56E0B"/>
    <w:rsid w:val="00C56E6F"/>
    <w:rsid w:val="00C56F91"/>
    <w:rsid w:val="00C573DB"/>
    <w:rsid w:val="00C57886"/>
    <w:rsid w:val="00C57892"/>
    <w:rsid w:val="00C57F2D"/>
    <w:rsid w:val="00C600F5"/>
    <w:rsid w:val="00C60332"/>
    <w:rsid w:val="00C6070F"/>
    <w:rsid w:val="00C60D0C"/>
    <w:rsid w:val="00C60E8D"/>
    <w:rsid w:val="00C614FC"/>
    <w:rsid w:val="00C617AF"/>
    <w:rsid w:val="00C61C87"/>
    <w:rsid w:val="00C6233D"/>
    <w:rsid w:val="00C623AF"/>
    <w:rsid w:val="00C628E4"/>
    <w:rsid w:val="00C63131"/>
    <w:rsid w:val="00C637B5"/>
    <w:rsid w:val="00C63AAD"/>
    <w:rsid w:val="00C63BDA"/>
    <w:rsid w:val="00C63FB9"/>
    <w:rsid w:val="00C64116"/>
    <w:rsid w:val="00C6415B"/>
    <w:rsid w:val="00C64E8B"/>
    <w:rsid w:val="00C64F08"/>
    <w:rsid w:val="00C65233"/>
    <w:rsid w:val="00C65577"/>
    <w:rsid w:val="00C657B0"/>
    <w:rsid w:val="00C6594A"/>
    <w:rsid w:val="00C65973"/>
    <w:rsid w:val="00C65B0B"/>
    <w:rsid w:val="00C6698D"/>
    <w:rsid w:val="00C669FD"/>
    <w:rsid w:val="00C66BA5"/>
    <w:rsid w:val="00C66EC2"/>
    <w:rsid w:val="00C66ECE"/>
    <w:rsid w:val="00C66FF4"/>
    <w:rsid w:val="00C67215"/>
    <w:rsid w:val="00C672C2"/>
    <w:rsid w:val="00C673D3"/>
    <w:rsid w:val="00C674C1"/>
    <w:rsid w:val="00C67711"/>
    <w:rsid w:val="00C705F9"/>
    <w:rsid w:val="00C706ED"/>
    <w:rsid w:val="00C7091D"/>
    <w:rsid w:val="00C7095B"/>
    <w:rsid w:val="00C70995"/>
    <w:rsid w:val="00C70AA9"/>
    <w:rsid w:val="00C70F76"/>
    <w:rsid w:val="00C71594"/>
    <w:rsid w:val="00C71743"/>
    <w:rsid w:val="00C717F5"/>
    <w:rsid w:val="00C72775"/>
    <w:rsid w:val="00C72A87"/>
    <w:rsid w:val="00C72DD5"/>
    <w:rsid w:val="00C73180"/>
    <w:rsid w:val="00C733D3"/>
    <w:rsid w:val="00C73D29"/>
    <w:rsid w:val="00C73D8F"/>
    <w:rsid w:val="00C73E62"/>
    <w:rsid w:val="00C74077"/>
    <w:rsid w:val="00C74143"/>
    <w:rsid w:val="00C745CD"/>
    <w:rsid w:val="00C748B6"/>
    <w:rsid w:val="00C74EB7"/>
    <w:rsid w:val="00C756E0"/>
    <w:rsid w:val="00C75BF1"/>
    <w:rsid w:val="00C75FC8"/>
    <w:rsid w:val="00C76043"/>
    <w:rsid w:val="00C7617E"/>
    <w:rsid w:val="00C76609"/>
    <w:rsid w:val="00C766E6"/>
    <w:rsid w:val="00C77048"/>
    <w:rsid w:val="00C77265"/>
    <w:rsid w:val="00C77463"/>
    <w:rsid w:val="00C776E9"/>
    <w:rsid w:val="00C77D44"/>
    <w:rsid w:val="00C80427"/>
    <w:rsid w:val="00C80CF9"/>
    <w:rsid w:val="00C81C17"/>
    <w:rsid w:val="00C81EB5"/>
    <w:rsid w:val="00C8209B"/>
    <w:rsid w:val="00C824AB"/>
    <w:rsid w:val="00C824C8"/>
    <w:rsid w:val="00C824E0"/>
    <w:rsid w:val="00C82F9F"/>
    <w:rsid w:val="00C840C9"/>
    <w:rsid w:val="00C84574"/>
    <w:rsid w:val="00C84C2C"/>
    <w:rsid w:val="00C84C7B"/>
    <w:rsid w:val="00C84C84"/>
    <w:rsid w:val="00C84CC9"/>
    <w:rsid w:val="00C84FC0"/>
    <w:rsid w:val="00C851B3"/>
    <w:rsid w:val="00C851F0"/>
    <w:rsid w:val="00C85E2F"/>
    <w:rsid w:val="00C85E79"/>
    <w:rsid w:val="00C85FCE"/>
    <w:rsid w:val="00C861AA"/>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07E"/>
    <w:rsid w:val="00C918BF"/>
    <w:rsid w:val="00C91AE6"/>
    <w:rsid w:val="00C91D65"/>
    <w:rsid w:val="00C921AD"/>
    <w:rsid w:val="00C92798"/>
    <w:rsid w:val="00C927EF"/>
    <w:rsid w:val="00C92EC9"/>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6B9"/>
    <w:rsid w:val="00C976E8"/>
    <w:rsid w:val="00C97AA1"/>
    <w:rsid w:val="00C97C25"/>
    <w:rsid w:val="00C97D06"/>
    <w:rsid w:val="00CA0312"/>
    <w:rsid w:val="00CA06C8"/>
    <w:rsid w:val="00CA0828"/>
    <w:rsid w:val="00CA08CB"/>
    <w:rsid w:val="00CA0BD6"/>
    <w:rsid w:val="00CA0E6A"/>
    <w:rsid w:val="00CA0F7F"/>
    <w:rsid w:val="00CA12DD"/>
    <w:rsid w:val="00CA13F8"/>
    <w:rsid w:val="00CA16BD"/>
    <w:rsid w:val="00CA1D0F"/>
    <w:rsid w:val="00CA20CE"/>
    <w:rsid w:val="00CA2451"/>
    <w:rsid w:val="00CA2623"/>
    <w:rsid w:val="00CA2A19"/>
    <w:rsid w:val="00CA2A6C"/>
    <w:rsid w:val="00CA333C"/>
    <w:rsid w:val="00CA33AD"/>
    <w:rsid w:val="00CA3415"/>
    <w:rsid w:val="00CA3F57"/>
    <w:rsid w:val="00CA4091"/>
    <w:rsid w:val="00CA4204"/>
    <w:rsid w:val="00CA42BA"/>
    <w:rsid w:val="00CA47C2"/>
    <w:rsid w:val="00CA4878"/>
    <w:rsid w:val="00CA4901"/>
    <w:rsid w:val="00CA4BED"/>
    <w:rsid w:val="00CA5099"/>
    <w:rsid w:val="00CA56DF"/>
    <w:rsid w:val="00CA570C"/>
    <w:rsid w:val="00CA5BEF"/>
    <w:rsid w:val="00CA66F7"/>
    <w:rsid w:val="00CA71BB"/>
    <w:rsid w:val="00CA745A"/>
    <w:rsid w:val="00CA7930"/>
    <w:rsid w:val="00CA796C"/>
    <w:rsid w:val="00CB014F"/>
    <w:rsid w:val="00CB03E5"/>
    <w:rsid w:val="00CB0546"/>
    <w:rsid w:val="00CB07A4"/>
    <w:rsid w:val="00CB08E9"/>
    <w:rsid w:val="00CB0DD8"/>
    <w:rsid w:val="00CB0E69"/>
    <w:rsid w:val="00CB0ED9"/>
    <w:rsid w:val="00CB1154"/>
    <w:rsid w:val="00CB11F2"/>
    <w:rsid w:val="00CB12A8"/>
    <w:rsid w:val="00CB148F"/>
    <w:rsid w:val="00CB14DC"/>
    <w:rsid w:val="00CB17A3"/>
    <w:rsid w:val="00CB1981"/>
    <w:rsid w:val="00CB1B2F"/>
    <w:rsid w:val="00CB2572"/>
    <w:rsid w:val="00CB29C9"/>
    <w:rsid w:val="00CB2B52"/>
    <w:rsid w:val="00CB3027"/>
    <w:rsid w:val="00CB309A"/>
    <w:rsid w:val="00CB319E"/>
    <w:rsid w:val="00CB378E"/>
    <w:rsid w:val="00CB3873"/>
    <w:rsid w:val="00CB390D"/>
    <w:rsid w:val="00CB434C"/>
    <w:rsid w:val="00CB44EF"/>
    <w:rsid w:val="00CB468B"/>
    <w:rsid w:val="00CB508C"/>
    <w:rsid w:val="00CB583C"/>
    <w:rsid w:val="00CB5D2E"/>
    <w:rsid w:val="00CB5FBA"/>
    <w:rsid w:val="00CB618D"/>
    <w:rsid w:val="00CB640A"/>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97"/>
    <w:rsid w:val="00CC36B2"/>
    <w:rsid w:val="00CC3754"/>
    <w:rsid w:val="00CC3887"/>
    <w:rsid w:val="00CC3BED"/>
    <w:rsid w:val="00CC3F6E"/>
    <w:rsid w:val="00CC40C7"/>
    <w:rsid w:val="00CC429A"/>
    <w:rsid w:val="00CC4787"/>
    <w:rsid w:val="00CC48B1"/>
    <w:rsid w:val="00CC4944"/>
    <w:rsid w:val="00CC4A05"/>
    <w:rsid w:val="00CC4A7F"/>
    <w:rsid w:val="00CC4CBD"/>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B08"/>
    <w:rsid w:val="00CD0C14"/>
    <w:rsid w:val="00CD0F15"/>
    <w:rsid w:val="00CD14A9"/>
    <w:rsid w:val="00CD1609"/>
    <w:rsid w:val="00CD1CF5"/>
    <w:rsid w:val="00CD1F36"/>
    <w:rsid w:val="00CD2B23"/>
    <w:rsid w:val="00CD2D51"/>
    <w:rsid w:val="00CD2F17"/>
    <w:rsid w:val="00CD375B"/>
    <w:rsid w:val="00CD38F5"/>
    <w:rsid w:val="00CD4021"/>
    <w:rsid w:val="00CD432E"/>
    <w:rsid w:val="00CD467B"/>
    <w:rsid w:val="00CD47BE"/>
    <w:rsid w:val="00CD4831"/>
    <w:rsid w:val="00CD4D53"/>
    <w:rsid w:val="00CD4FE4"/>
    <w:rsid w:val="00CD5E26"/>
    <w:rsid w:val="00CD6072"/>
    <w:rsid w:val="00CD64C4"/>
    <w:rsid w:val="00CD67B7"/>
    <w:rsid w:val="00CD6A9B"/>
    <w:rsid w:val="00CD6B03"/>
    <w:rsid w:val="00CD7BA6"/>
    <w:rsid w:val="00CD7C22"/>
    <w:rsid w:val="00CD7CEF"/>
    <w:rsid w:val="00CE01C3"/>
    <w:rsid w:val="00CE03B1"/>
    <w:rsid w:val="00CE047A"/>
    <w:rsid w:val="00CE0D90"/>
    <w:rsid w:val="00CE1059"/>
    <w:rsid w:val="00CE108B"/>
    <w:rsid w:val="00CE121D"/>
    <w:rsid w:val="00CE1509"/>
    <w:rsid w:val="00CE17A0"/>
    <w:rsid w:val="00CE19B0"/>
    <w:rsid w:val="00CE1A27"/>
    <w:rsid w:val="00CE1BF7"/>
    <w:rsid w:val="00CE1C4C"/>
    <w:rsid w:val="00CE21EF"/>
    <w:rsid w:val="00CE229A"/>
    <w:rsid w:val="00CE263E"/>
    <w:rsid w:val="00CE28F6"/>
    <w:rsid w:val="00CE2AE4"/>
    <w:rsid w:val="00CE2B10"/>
    <w:rsid w:val="00CE2ED0"/>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876"/>
    <w:rsid w:val="00CF08DE"/>
    <w:rsid w:val="00CF0A37"/>
    <w:rsid w:val="00CF0CA5"/>
    <w:rsid w:val="00CF0D08"/>
    <w:rsid w:val="00CF0E53"/>
    <w:rsid w:val="00CF0F3C"/>
    <w:rsid w:val="00CF24D4"/>
    <w:rsid w:val="00CF252F"/>
    <w:rsid w:val="00CF29BC"/>
    <w:rsid w:val="00CF2A42"/>
    <w:rsid w:val="00CF2AAF"/>
    <w:rsid w:val="00CF2BEB"/>
    <w:rsid w:val="00CF33A2"/>
    <w:rsid w:val="00CF34CB"/>
    <w:rsid w:val="00CF36B5"/>
    <w:rsid w:val="00CF43AB"/>
    <w:rsid w:val="00CF45CF"/>
    <w:rsid w:val="00CF4B4D"/>
    <w:rsid w:val="00CF4BB4"/>
    <w:rsid w:val="00CF5184"/>
    <w:rsid w:val="00CF569C"/>
    <w:rsid w:val="00CF5701"/>
    <w:rsid w:val="00CF5808"/>
    <w:rsid w:val="00CF5817"/>
    <w:rsid w:val="00CF588F"/>
    <w:rsid w:val="00CF6065"/>
    <w:rsid w:val="00CF61AB"/>
    <w:rsid w:val="00CF61B9"/>
    <w:rsid w:val="00CF6974"/>
    <w:rsid w:val="00CF6B1D"/>
    <w:rsid w:val="00CF77EB"/>
    <w:rsid w:val="00CF78E4"/>
    <w:rsid w:val="00CF7963"/>
    <w:rsid w:val="00CF7E51"/>
    <w:rsid w:val="00CF7EC0"/>
    <w:rsid w:val="00D00646"/>
    <w:rsid w:val="00D00818"/>
    <w:rsid w:val="00D00845"/>
    <w:rsid w:val="00D00878"/>
    <w:rsid w:val="00D009E4"/>
    <w:rsid w:val="00D00D95"/>
    <w:rsid w:val="00D00E8D"/>
    <w:rsid w:val="00D012F5"/>
    <w:rsid w:val="00D0149E"/>
    <w:rsid w:val="00D0151A"/>
    <w:rsid w:val="00D01C06"/>
    <w:rsid w:val="00D02017"/>
    <w:rsid w:val="00D021D9"/>
    <w:rsid w:val="00D02C68"/>
    <w:rsid w:val="00D02D44"/>
    <w:rsid w:val="00D0320B"/>
    <w:rsid w:val="00D03A52"/>
    <w:rsid w:val="00D03B7F"/>
    <w:rsid w:val="00D03EF2"/>
    <w:rsid w:val="00D04738"/>
    <w:rsid w:val="00D04A41"/>
    <w:rsid w:val="00D04AA5"/>
    <w:rsid w:val="00D04AAD"/>
    <w:rsid w:val="00D05374"/>
    <w:rsid w:val="00D05425"/>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0DE"/>
    <w:rsid w:val="00D1276B"/>
    <w:rsid w:val="00D1279C"/>
    <w:rsid w:val="00D127E0"/>
    <w:rsid w:val="00D128DD"/>
    <w:rsid w:val="00D12B9E"/>
    <w:rsid w:val="00D13026"/>
    <w:rsid w:val="00D13056"/>
    <w:rsid w:val="00D13969"/>
    <w:rsid w:val="00D139EA"/>
    <w:rsid w:val="00D13E5F"/>
    <w:rsid w:val="00D14285"/>
    <w:rsid w:val="00D142CF"/>
    <w:rsid w:val="00D14559"/>
    <w:rsid w:val="00D1490C"/>
    <w:rsid w:val="00D14F2E"/>
    <w:rsid w:val="00D16235"/>
    <w:rsid w:val="00D164D9"/>
    <w:rsid w:val="00D16A21"/>
    <w:rsid w:val="00D16E4C"/>
    <w:rsid w:val="00D17A51"/>
    <w:rsid w:val="00D17CD2"/>
    <w:rsid w:val="00D17CE8"/>
    <w:rsid w:val="00D17FFA"/>
    <w:rsid w:val="00D20327"/>
    <w:rsid w:val="00D20417"/>
    <w:rsid w:val="00D209EE"/>
    <w:rsid w:val="00D20B85"/>
    <w:rsid w:val="00D21053"/>
    <w:rsid w:val="00D210C1"/>
    <w:rsid w:val="00D21472"/>
    <w:rsid w:val="00D21520"/>
    <w:rsid w:val="00D21821"/>
    <w:rsid w:val="00D21A8B"/>
    <w:rsid w:val="00D21AA3"/>
    <w:rsid w:val="00D21E23"/>
    <w:rsid w:val="00D21F36"/>
    <w:rsid w:val="00D225CF"/>
    <w:rsid w:val="00D2296F"/>
    <w:rsid w:val="00D22B1D"/>
    <w:rsid w:val="00D23305"/>
    <w:rsid w:val="00D236E1"/>
    <w:rsid w:val="00D238C1"/>
    <w:rsid w:val="00D23AE0"/>
    <w:rsid w:val="00D24017"/>
    <w:rsid w:val="00D246E7"/>
    <w:rsid w:val="00D2490B"/>
    <w:rsid w:val="00D24BE3"/>
    <w:rsid w:val="00D24F00"/>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A26"/>
    <w:rsid w:val="00D31B70"/>
    <w:rsid w:val="00D31EAF"/>
    <w:rsid w:val="00D3205C"/>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4E79"/>
    <w:rsid w:val="00D35173"/>
    <w:rsid w:val="00D3554A"/>
    <w:rsid w:val="00D36094"/>
    <w:rsid w:val="00D3658F"/>
    <w:rsid w:val="00D36DB4"/>
    <w:rsid w:val="00D37023"/>
    <w:rsid w:val="00D37200"/>
    <w:rsid w:val="00D37791"/>
    <w:rsid w:val="00D40382"/>
    <w:rsid w:val="00D404A0"/>
    <w:rsid w:val="00D40D93"/>
    <w:rsid w:val="00D40E58"/>
    <w:rsid w:val="00D40F3A"/>
    <w:rsid w:val="00D41094"/>
    <w:rsid w:val="00D4121F"/>
    <w:rsid w:val="00D41640"/>
    <w:rsid w:val="00D416DF"/>
    <w:rsid w:val="00D41A9D"/>
    <w:rsid w:val="00D41D24"/>
    <w:rsid w:val="00D41DC6"/>
    <w:rsid w:val="00D4266A"/>
    <w:rsid w:val="00D42C46"/>
    <w:rsid w:val="00D431EB"/>
    <w:rsid w:val="00D4342E"/>
    <w:rsid w:val="00D43463"/>
    <w:rsid w:val="00D43968"/>
    <w:rsid w:val="00D439E5"/>
    <w:rsid w:val="00D43D36"/>
    <w:rsid w:val="00D43F96"/>
    <w:rsid w:val="00D44005"/>
    <w:rsid w:val="00D44483"/>
    <w:rsid w:val="00D4470B"/>
    <w:rsid w:val="00D44748"/>
    <w:rsid w:val="00D44789"/>
    <w:rsid w:val="00D447A9"/>
    <w:rsid w:val="00D44D87"/>
    <w:rsid w:val="00D44F68"/>
    <w:rsid w:val="00D44F6D"/>
    <w:rsid w:val="00D44FB9"/>
    <w:rsid w:val="00D4504F"/>
    <w:rsid w:val="00D450EA"/>
    <w:rsid w:val="00D45358"/>
    <w:rsid w:val="00D4541E"/>
    <w:rsid w:val="00D459F5"/>
    <w:rsid w:val="00D45B79"/>
    <w:rsid w:val="00D45B81"/>
    <w:rsid w:val="00D45D6C"/>
    <w:rsid w:val="00D45D82"/>
    <w:rsid w:val="00D46486"/>
    <w:rsid w:val="00D46E81"/>
    <w:rsid w:val="00D4755C"/>
    <w:rsid w:val="00D479D0"/>
    <w:rsid w:val="00D47D89"/>
    <w:rsid w:val="00D47E14"/>
    <w:rsid w:val="00D47E24"/>
    <w:rsid w:val="00D502AC"/>
    <w:rsid w:val="00D504B3"/>
    <w:rsid w:val="00D50987"/>
    <w:rsid w:val="00D50A5B"/>
    <w:rsid w:val="00D50AF8"/>
    <w:rsid w:val="00D50EF1"/>
    <w:rsid w:val="00D50F61"/>
    <w:rsid w:val="00D51105"/>
    <w:rsid w:val="00D51243"/>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5336"/>
    <w:rsid w:val="00D55448"/>
    <w:rsid w:val="00D55A1F"/>
    <w:rsid w:val="00D55D49"/>
    <w:rsid w:val="00D55D82"/>
    <w:rsid w:val="00D563E3"/>
    <w:rsid w:val="00D563E7"/>
    <w:rsid w:val="00D56713"/>
    <w:rsid w:val="00D56963"/>
    <w:rsid w:val="00D56B33"/>
    <w:rsid w:val="00D56BE2"/>
    <w:rsid w:val="00D56FD0"/>
    <w:rsid w:val="00D570C2"/>
    <w:rsid w:val="00D575DC"/>
    <w:rsid w:val="00D576AC"/>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6A5"/>
    <w:rsid w:val="00D6278E"/>
    <w:rsid w:val="00D62869"/>
    <w:rsid w:val="00D62B24"/>
    <w:rsid w:val="00D63AC5"/>
    <w:rsid w:val="00D640DB"/>
    <w:rsid w:val="00D6437D"/>
    <w:rsid w:val="00D64399"/>
    <w:rsid w:val="00D64A03"/>
    <w:rsid w:val="00D64BC5"/>
    <w:rsid w:val="00D64C3D"/>
    <w:rsid w:val="00D64C7E"/>
    <w:rsid w:val="00D6501B"/>
    <w:rsid w:val="00D65151"/>
    <w:rsid w:val="00D65A6F"/>
    <w:rsid w:val="00D65DEA"/>
    <w:rsid w:val="00D662DC"/>
    <w:rsid w:val="00D6686B"/>
    <w:rsid w:val="00D668B9"/>
    <w:rsid w:val="00D66DE7"/>
    <w:rsid w:val="00D6724B"/>
    <w:rsid w:val="00D67637"/>
    <w:rsid w:val="00D676B0"/>
    <w:rsid w:val="00D67F2D"/>
    <w:rsid w:val="00D70953"/>
    <w:rsid w:val="00D71114"/>
    <w:rsid w:val="00D7123E"/>
    <w:rsid w:val="00D71461"/>
    <w:rsid w:val="00D71476"/>
    <w:rsid w:val="00D717F5"/>
    <w:rsid w:val="00D71D2B"/>
    <w:rsid w:val="00D723B6"/>
    <w:rsid w:val="00D72466"/>
    <w:rsid w:val="00D7256E"/>
    <w:rsid w:val="00D725A3"/>
    <w:rsid w:val="00D72B10"/>
    <w:rsid w:val="00D73681"/>
    <w:rsid w:val="00D736E3"/>
    <w:rsid w:val="00D73903"/>
    <w:rsid w:val="00D74109"/>
    <w:rsid w:val="00D745B1"/>
    <w:rsid w:val="00D749F1"/>
    <w:rsid w:val="00D74C38"/>
    <w:rsid w:val="00D750B8"/>
    <w:rsid w:val="00D75210"/>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F82"/>
    <w:rsid w:val="00D82619"/>
    <w:rsid w:val="00D8274F"/>
    <w:rsid w:val="00D83185"/>
    <w:rsid w:val="00D8331E"/>
    <w:rsid w:val="00D83337"/>
    <w:rsid w:val="00D83E03"/>
    <w:rsid w:val="00D847A7"/>
    <w:rsid w:val="00D84A00"/>
    <w:rsid w:val="00D84E2E"/>
    <w:rsid w:val="00D85008"/>
    <w:rsid w:val="00D851A6"/>
    <w:rsid w:val="00D855AA"/>
    <w:rsid w:val="00D856C1"/>
    <w:rsid w:val="00D857CD"/>
    <w:rsid w:val="00D85C90"/>
    <w:rsid w:val="00D860FA"/>
    <w:rsid w:val="00D863D1"/>
    <w:rsid w:val="00D86861"/>
    <w:rsid w:val="00D86994"/>
    <w:rsid w:val="00D86AA0"/>
    <w:rsid w:val="00D86E45"/>
    <w:rsid w:val="00D86F62"/>
    <w:rsid w:val="00D879B4"/>
    <w:rsid w:val="00D87AD5"/>
    <w:rsid w:val="00D87C33"/>
    <w:rsid w:val="00D87CA7"/>
    <w:rsid w:val="00D87D37"/>
    <w:rsid w:val="00D90208"/>
    <w:rsid w:val="00D902FA"/>
    <w:rsid w:val="00D90605"/>
    <w:rsid w:val="00D913CB"/>
    <w:rsid w:val="00D91569"/>
    <w:rsid w:val="00D921A3"/>
    <w:rsid w:val="00D929BA"/>
    <w:rsid w:val="00D931B1"/>
    <w:rsid w:val="00D938BF"/>
    <w:rsid w:val="00D938D1"/>
    <w:rsid w:val="00D93EA8"/>
    <w:rsid w:val="00D944C1"/>
    <w:rsid w:val="00D9485D"/>
    <w:rsid w:val="00D94FD5"/>
    <w:rsid w:val="00D9583A"/>
    <w:rsid w:val="00D959E8"/>
    <w:rsid w:val="00D95AF0"/>
    <w:rsid w:val="00D95C7C"/>
    <w:rsid w:val="00D960AC"/>
    <w:rsid w:val="00D965BF"/>
    <w:rsid w:val="00D96608"/>
    <w:rsid w:val="00D97282"/>
    <w:rsid w:val="00D9732C"/>
    <w:rsid w:val="00D97CEF"/>
    <w:rsid w:val="00D97D63"/>
    <w:rsid w:val="00D97EAD"/>
    <w:rsid w:val="00DA02DA"/>
    <w:rsid w:val="00DA0BC5"/>
    <w:rsid w:val="00DA0CD6"/>
    <w:rsid w:val="00DA0E28"/>
    <w:rsid w:val="00DA12EC"/>
    <w:rsid w:val="00DA13A8"/>
    <w:rsid w:val="00DA13B8"/>
    <w:rsid w:val="00DA166B"/>
    <w:rsid w:val="00DA1822"/>
    <w:rsid w:val="00DA1D52"/>
    <w:rsid w:val="00DA20C3"/>
    <w:rsid w:val="00DA249B"/>
    <w:rsid w:val="00DA24A4"/>
    <w:rsid w:val="00DA2508"/>
    <w:rsid w:val="00DA2669"/>
    <w:rsid w:val="00DA2FCA"/>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6641"/>
    <w:rsid w:val="00DA6849"/>
    <w:rsid w:val="00DA6A65"/>
    <w:rsid w:val="00DA6B95"/>
    <w:rsid w:val="00DA6EF4"/>
    <w:rsid w:val="00DA70C1"/>
    <w:rsid w:val="00DA773B"/>
    <w:rsid w:val="00DA773C"/>
    <w:rsid w:val="00DA7B11"/>
    <w:rsid w:val="00DA7FA5"/>
    <w:rsid w:val="00DB0417"/>
    <w:rsid w:val="00DB05B5"/>
    <w:rsid w:val="00DB0650"/>
    <w:rsid w:val="00DB09C8"/>
    <w:rsid w:val="00DB0DAA"/>
    <w:rsid w:val="00DB169A"/>
    <w:rsid w:val="00DB1751"/>
    <w:rsid w:val="00DB18C6"/>
    <w:rsid w:val="00DB19AB"/>
    <w:rsid w:val="00DB1B12"/>
    <w:rsid w:val="00DB1C77"/>
    <w:rsid w:val="00DB1C93"/>
    <w:rsid w:val="00DB263E"/>
    <w:rsid w:val="00DB2CE9"/>
    <w:rsid w:val="00DB31A1"/>
    <w:rsid w:val="00DB354F"/>
    <w:rsid w:val="00DB37FA"/>
    <w:rsid w:val="00DB417A"/>
    <w:rsid w:val="00DB438F"/>
    <w:rsid w:val="00DB4561"/>
    <w:rsid w:val="00DB4BBE"/>
    <w:rsid w:val="00DB4D00"/>
    <w:rsid w:val="00DB4D8C"/>
    <w:rsid w:val="00DB4FF4"/>
    <w:rsid w:val="00DB536B"/>
    <w:rsid w:val="00DB53A6"/>
    <w:rsid w:val="00DB5660"/>
    <w:rsid w:val="00DB5B21"/>
    <w:rsid w:val="00DB5B41"/>
    <w:rsid w:val="00DB6880"/>
    <w:rsid w:val="00DB691B"/>
    <w:rsid w:val="00DB6A5D"/>
    <w:rsid w:val="00DB6CAD"/>
    <w:rsid w:val="00DB6F1F"/>
    <w:rsid w:val="00DB7801"/>
    <w:rsid w:val="00DB78A9"/>
    <w:rsid w:val="00DB79BB"/>
    <w:rsid w:val="00DB7E14"/>
    <w:rsid w:val="00DB7F4B"/>
    <w:rsid w:val="00DB7F9D"/>
    <w:rsid w:val="00DC03CB"/>
    <w:rsid w:val="00DC0B90"/>
    <w:rsid w:val="00DC111A"/>
    <w:rsid w:val="00DC140A"/>
    <w:rsid w:val="00DC145A"/>
    <w:rsid w:val="00DC1962"/>
    <w:rsid w:val="00DC1BA7"/>
    <w:rsid w:val="00DC1C5D"/>
    <w:rsid w:val="00DC1CFA"/>
    <w:rsid w:val="00DC2D3C"/>
    <w:rsid w:val="00DC2D5D"/>
    <w:rsid w:val="00DC30DF"/>
    <w:rsid w:val="00DC3114"/>
    <w:rsid w:val="00DC3161"/>
    <w:rsid w:val="00DC3881"/>
    <w:rsid w:val="00DC401F"/>
    <w:rsid w:val="00DC4133"/>
    <w:rsid w:val="00DC4439"/>
    <w:rsid w:val="00DC45C0"/>
    <w:rsid w:val="00DC4610"/>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BD2"/>
    <w:rsid w:val="00DD1C6D"/>
    <w:rsid w:val="00DD1DD2"/>
    <w:rsid w:val="00DD1F10"/>
    <w:rsid w:val="00DD25D5"/>
    <w:rsid w:val="00DD2B78"/>
    <w:rsid w:val="00DD2E84"/>
    <w:rsid w:val="00DD31D2"/>
    <w:rsid w:val="00DD31E2"/>
    <w:rsid w:val="00DD390C"/>
    <w:rsid w:val="00DD3DB8"/>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FE3"/>
    <w:rsid w:val="00DE1249"/>
    <w:rsid w:val="00DE12F4"/>
    <w:rsid w:val="00DE15E7"/>
    <w:rsid w:val="00DE173D"/>
    <w:rsid w:val="00DE1826"/>
    <w:rsid w:val="00DE1841"/>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489"/>
    <w:rsid w:val="00DF0ACB"/>
    <w:rsid w:val="00DF0CCB"/>
    <w:rsid w:val="00DF0E1B"/>
    <w:rsid w:val="00DF0EC0"/>
    <w:rsid w:val="00DF0F08"/>
    <w:rsid w:val="00DF2F15"/>
    <w:rsid w:val="00DF3156"/>
    <w:rsid w:val="00DF31CC"/>
    <w:rsid w:val="00DF32DE"/>
    <w:rsid w:val="00DF33CB"/>
    <w:rsid w:val="00DF35C9"/>
    <w:rsid w:val="00DF4197"/>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DE1"/>
    <w:rsid w:val="00DF6F14"/>
    <w:rsid w:val="00DF6F7E"/>
    <w:rsid w:val="00DF7101"/>
    <w:rsid w:val="00DF75C7"/>
    <w:rsid w:val="00DF79D9"/>
    <w:rsid w:val="00DF7E28"/>
    <w:rsid w:val="00E005AD"/>
    <w:rsid w:val="00E005B2"/>
    <w:rsid w:val="00E00A4F"/>
    <w:rsid w:val="00E00D07"/>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986"/>
    <w:rsid w:val="00E04DF4"/>
    <w:rsid w:val="00E04E40"/>
    <w:rsid w:val="00E05005"/>
    <w:rsid w:val="00E0529E"/>
    <w:rsid w:val="00E052A1"/>
    <w:rsid w:val="00E05877"/>
    <w:rsid w:val="00E05BBA"/>
    <w:rsid w:val="00E060B8"/>
    <w:rsid w:val="00E061FC"/>
    <w:rsid w:val="00E06773"/>
    <w:rsid w:val="00E068A1"/>
    <w:rsid w:val="00E06BE9"/>
    <w:rsid w:val="00E06FFF"/>
    <w:rsid w:val="00E071A8"/>
    <w:rsid w:val="00E0745C"/>
    <w:rsid w:val="00E07B68"/>
    <w:rsid w:val="00E07DEA"/>
    <w:rsid w:val="00E07E41"/>
    <w:rsid w:val="00E101BC"/>
    <w:rsid w:val="00E101E5"/>
    <w:rsid w:val="00E104CE"/>
    <w:rsid w:val="00E11B87"/>
    <w:rsid w:val="00E12056"/>
    <w:rsid w:val="00E1223B"/>
    <w:rsid w:val="00E12BD1"/>
    <w:rsid w:val="00E12F93"/>
    <w:rsid w:val="00E12FA9"/>
    <w:rsid w:val="00E139C8"/>
    <w:rsid w:val="00E13AD4"/>
    <w:rsid w:val="00E13B24"/>
    <w:rsid w:val="00E13B92"/>
    <w:rsid w:val="00E13D84"/>
    <w:rsid w:val="00E14042"/>
    <w:rsid w:val="00E1429A"/>
    <w:rsid w:val="00E14C8E"/>
    <w:rsid w:val="00E153AB"/>
    <w:rsid w:val="00E1553F"/>
    <w:rsid w:val="00E1563B"/>
    <w:rsid w:val="00E15A4E"/>
    <w:rsid w:val="00E15D94"/>
    <w:rsid w:val="00E15EE6"/>
    <w:rsid w:val="00E16080"/>
    <w:rsid w:val="00E16216"/>
    <w:rsid w:val="00E16380"/>
    <w:rsid w:val="00E16FA2"/>
    <w:rsid w:val="00E16FFF"/>
    <w:rsid w:val="00E1736C"/>
    <w:rsid w:val="00E17406"/>
    <w:rsid w:val="00E17490"/>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493"/>
    <w:rsid w:val="00E245A0"/>
    <w:rsid w:val="00E25015"/>
    <w:rsid w:val="00E25398"/>
    <w:rsid w:val="00E25C88"/>
    <w:rsid w:val="00E263F3"/>
    <w:rsid w:val="00E26403"/>
    <w:rsid w:val="00E26859"/>
    <w:rsid w:val="00E26DC6"/>
    <w:rsid w:val="00E270A7"/>
    <w:rsid w:val="00E27255"/>
    <w:rsid w:val="00E27529"/>
    <w:rsid w:val="00E279DE"/>
    <w:rsid w:val="00E27A5A"/>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554"/>
    <w:rsid w:val="00E37605"/>
    <w:rsid w:val="00E376F9"/>
    <w:rsid w:val="00E37D48"/>
    <w:rsid w:val="00E37D96"/>
    <w:rsid w:val="00E37DC1"/>
    <w:rsid w:val="00E40653"/>
    <w:rsid w:val="00E40FBE"/>
    <w:rsid w:val="00E411E9"/>
    <w:rsid w:val="00E419F7"/>
    <w:rsid w:val="00E41BDD"/>
    <w:rsid w:val="00E42A57"/>
    <w:rsid w:val="00E42C68"/>
    <w:rsid w:val="00E42E97"/>
    <w:rsid w:val="00E430A1"/>
    <w:rsid w:val="00E43124"/>
    <w:rsid w:val="00E434DA"/>
    <w:rsid w:val="00E43AA0"/>
    <w:rsid w:val="00E43F93"/>
    <w:rsid w:val="00E449AA"/>
    <w:rsid w:val="00E449E2"/>
    <w:rsid w:val="00E45F39"/>
    <w:rsid w:val="00E46115"/>
    <w:rsid w:val="00E46B11"/>
    <w:rsid w:val="00E46BA5"/>
    <w:rsid w:val="00E46D0A"/>
    <w:rsid w:val="00E46D46"/>
    <w:rsid w:val="00E471BD"/>
    <w:rsid w:val="00E472C1"/>
    <w:rsid w:val="00E474F1"/>
    <w:rsid w:val="00E4786D"/>
    <w:rsid w:val="00E47CE8"/>
    <w:rsid w:val="00E47F70"/>
    <w:rsid w:val="00E50142"/>
    <w:rsid w:val="00E50551"/>
    <w:rsid w:val="00E5101A"/>
    <w:rsid w:val="00E51C1F"/>
    <w:rsid w:val="00E5230F"/>
    <w:rsid w:val="00E52AD0"/>
    <w:rsid w:val="00E52C66"/>
    <w:rsid w:val="00E53A55"/>
    <w:rsid w:val="00E5422F"/>
    <w:rsid w:val="00E54725"/>
    <w:rsid w:val="00E5477A"/>
    <w:rsid w:val="00E5479A"/>
    <w:rsid w:val="00E54831"/>
    <w:rsid w:val="00E54EFC"/>
    <w:rsid w:val="00E54FB8"/>
    <w:rsid w:val="00E553BD"/>
    <w:rsid w:val="00E556C3"/>
    <w:rsid w:val="00E55BD7"/>
    <w:rsid w:val="00E55EE6"/>
    <w:rsid w:val="00E55FB8"/>
    <w:rsid w:val="00E5616A"/>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A72"/>
    <w:rsid w:val="00E621B7"/>
    <w:rsid w:val="00E62A78"/>
    <w:rsid w:val="00E6360E"/>
    <w:rsid w:val="00E63C6D"/>
    <w:rsid w:val="00E63FEF"/>
    <w:rsid w:val="00E643B9"/>
    <w:rsid w:val="00E6447E"/>
    <w:rsid w:val="00E64AA7"/>
    <w:rsid w:val="00E64C6D"/>
    <w:rsid w:val="00E64DC9"/>
    <w:rsid w:val="00E6517E"/>
    <w:rsid w:val="00E65536"/>
    <w:rsid w:val="00E655EE"/>
    <w:rsid w:val="00E6587D"/>
    <w:rsid w:val="00E65940"/>
    <w:rsid w:val="00E6638B"/>
    <w:rsid w:val="00E66705"/>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82"/>
    <w:rsid w:val="00E72FAB"/>
    <w:rsid w:val="00E7303F"/>
    <w:rsid w:val="00E7355A"/>
    <w:rsid w:val="00E7372C"/>
    <w:rsid w:val="00E738D0"/>
    <w:rsid w:val="00E74070"/>
    <w:rsid w:val="00E74274"/>
    <w:rsid w:val="00E747E4"/>
    <w:rsid w:val="00E74F3F"/>
    <w:rsid w:val="00E74FCF"/>
    <w:rsid w:val="00E75259"/>
    <w:rsid w:val="00E7542A"/>
    <w:rsid w:val="00E754A0"/>
    <w:rsid w:val="00E75DE5"/>
    <w:rsid w:val="00E76337"/>
    <w:rsid w:val="00E7793F"/>
    <w:rsid w:val="00E77BAE"/>
    <w:rsid w:val="00E77C21"/>
    <w:rsid w:val="00E77D00"/>
    <w:rsid w:val="00E804F2"/>
    <w:rsid w:val="00E8084A"/>
    <w:rsid w:val="00E81169"/>
    <w:rsid w:val="00E813A1"/>
    <w:rsid w:val="00E8153D"/>
    <w:rsid w:val="00E81887"/>
    <w:rsid w:val="00E81A31"/>
    <w:rsid w:val="00E82F57"/>
    <w:rsid w:val="00E83155"/>
    <w:rsid w:val="00E83569"/>
    <w:rsid w:val="00E83647"/>
    <w:rsid w:val="00E83730"/>
    <w:rsid w:val="00E83AD5"/>
    <w:rsid w:val="00E83C59"/>
    <w:rsid w:val="00E83E56"/>
    <w:rsid w:val="00E8407D"/>
    <w:rsid w:val="00E840EA"/>
    <w:rsid w:val="00E84D6B"/>
    <w:rsid w:val="00E84D72"/>
    <w:rsid w:val="00E85261"/>
    <w:rsid w:val="00E856FF"/>
    <w:rsid w:val="00E857C6"/>
    <w:rsid w:val="00E85A98"/>
    <w:rsid w:val="00E85AE1"/>
    <w:rsid w:val="00E85C7C"/>
    <w:rsid w:val="00E85D55"/>
    <w:rsid w:val="00E8605B"/>
    <w:rsid w:val="00E86FDF"/>
    <w:rsid w:val="00E87311"/>
    <w:rsid w:val="00E8751A"/>
    <w:rsid w:val="00E87670"/>
    <w:rsid w:val="00E901A3"/>
    <w:rsid w:val="00E901AD"/>
    <w:rsid w:val="00E90475"/>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42B"/>
    <w:rsid w:val="00E93889"/>
    <w:rsid w:val="00E94129"/>
    <w:rsid w:val="00E9439F"/>
    <w:rsid w:val="00E945A6"/>
    <w:rsid w:val="00E94899"/>
    <w:rsid w:val="00E94FE2"/>
    <w:rsid w:val="00E95919"/>
    <w:rsid w:val="00E95DB4"/>
    <w:rsid w:val="00E9610D"/>
    <w:rsid w:val="00E96271"/>
    <w:rsid w:val="00E965BF"/>
    <w:rsid w:val="00E9691E"/>
    <w:rsid w:val="00E96A66"/>
    <w:rsid w:val="00E96FF6"/>
    <w:rsid w:val="00E97F81"/>
    <w:rsid w:val="00EA0A5E"/>
    <w:rsid w:val="00EA0A90"/>
    <w:rsid w:val="00EA0CEE"/>
    <w:rsid w:val="00EA0F0A"/>
    <w:rsid w:val="00EA1815"/>
    <w:rsid w:val="00EA193E"/>
    <w:rsid w:val="00EA1EDF"/>
    <w:rsid w:val="00EA200A"/>
    <w:rsid w:val="00EA21AB"/>
    <w:rsid w:val="00EA21B3"/>
    <w:rsid w:val="00EA2248"/>
    <w:rsid w:val="00EA22C4"/>
    <w:rsid w:val="00EA2320"/>
    <w:rsid w:val="00EA24C1"/>
    <w:rsid w:val="00EA24EE"/>
    <w:rsid w:val="00EA258B"/>
    <w:rsid w:val="00EA2857"/>
    <w:rsid w:val="00EA2C39"/>
    <w:rsid w:val="00EA34E2"/>
    <w:rsid w:val="00EA37E3"/>
    <w:rsid w:val="00EA397A"/>
    <w:rsid w:val="00EA3C2A"/>
    <w:rsid w:val="00EA3DA1"/>
    <w:rsid w:val="00EA4A89"/>
    <w:rsid w:val="00EA4AC3"/>
    <w:rsid w:val="00EA5713"/>
    <w:rsid w:val="00EA585A"/>
    <w:rsid w:val="00EA5B30"/>
    <w:rsid w:val="00EA5BFA"/>
    <w:rsid w:val="00EA652E"/>
    <w:rsid w:val="00EA737D"/>
    <w:rsid w:val="00EA751C"/>
    <w:rsid w:val="00EA7641"/>
    <w:rsid w:val="00EA766B"/>
    <w:rsid w:val="00EA77B0"/>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92E"/>
    <w:rsid w:val="00EB5CE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6C4"/>
    <w:rsid w:val="00EC3D35"/>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98"/>
    <w:rsid w:val="00EC6BD2"/>
    <w:rsid w:val="00EC6BF8"/>
    <w:rsid w:val="00EC72AE"/>
    <w:rsid w:val="00EC7A54"/>
    <w:rsid w:val="00EC7AC5"/>
    <w:rsid w:val="00EC7B7D"/>
    <w:rsid w:val="00EC7CBB"/>
    <w:rsid w:val="00EC7F9E"/>
    <w:rsid w:val="00ED05F9"/>
    <w:rsid w:val="00ED061A"/>
    <w:rsid w:val="00ED0814"/>
    <w:rsid w:val="00ED0868"/>
    <w:rsid w:val="00ED0A99"/>
    <w:rsid w:val="00ED0B46"/>
    <w:rsid w:val="00ED0BC5"/>
    <w:rsid w:val="00ED0CE2"/>
    <w:rsid w:val="00ED10A2"/>
    <w:rsid w:val="00ED11A1"/>
    <w:rsid w:val="00ED15AF"/>
    <w:rsid w:val="00ED16BC"/>
    <w:rsid w:val="00ED1DB4"/>
    <w:rsid w:val="00ED206C"/>
    <w:rsid w:val="00ED2141"/>
    <w:rsid w:val="00ED21A2"/>
    <w:rsid w:val="00ED235B"/>
    <w:rsid w:val="00ED2402"/>
    <w:rsid w:val="00ED25B0"/>
    <w:rsid w:val="00ED2AD2"/>
    <w:rsid w:val="00ED2D34"/>
    <w:rsid w:val="00ED2FAE"/>
    <w:rsid w:val="00ED32D3"/>
    <w:rsid w:val="00ED33A1"/>
    <w:rsid w:val="00ED3587"/>
    <w:rsid w:val="00ED4098"/>
    <w:rsid w:val="00ED40B2"/>
    <w:rsid w:val="00ED46F4"/>
    <w:rsid w:val="00ED4BAF"/>
    <w:rsid w:val="00ED4D9A"/>
    <w:rsid w:val="00ED4F30"/>
    <w:rsid w:val="00ED52E5"/>
    <w:rsid w:val="00ED55B3"/>
    <w:rsid w:val="00ED599C"/>
    <w:rsid w:val="00ED59D2"/>
    <w:rsid w:val="00ED5A47"/>
    <w:rsid w:val="00ED5D8F"/>
    <w:rsid w:val="00ED5E65"/>
    <w:rsid w:val="00ED64D6"/>
    <w:rsid w:val="00ED64DA"/>
    <w:rsid w:val="00ED672D"/>
    <w:rsid w:val="00ED6AC1"/>
    <w:rsid w:val="00ED6C8C"/>
    <w:rsid w:val="00ED6D4C"/>
    <w:rsid w:val="00ED704D"/>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FFC"/>
    <w:rsid w:val="00EE3119"/>
    <w:rsid w:val="00EE3140"/>
    <w:rsid w:val="00EE3161"/>
    <w:rsid w:val="00EE344D"/>
    <w:rsid w:val="00EE379E"/>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229"/>
    <w:rsid w:val="00EE63D1"/>
    <w:rsid w:val="00EE6419"/>
    <w:rsid w:val="00EE64E6"/>
    <w:rsid w:val="00EE66C6"/>
    <w:rsid w:val="00EE69CE"/>
    <w:rsid w:val="00EE7771"/>
    <w:rsid w:val="00EE7951"/>
    <w:rsid w:val="00EE7BE3"/>
    <w:rsid w:val="00EE7BFA"/>
    <w:rsid w:val="00EF0169"/>
    <w:rsid w:val="00EF05BB"/>
    <w:rsid w:val="00EF07B7"/>
    <w:rsid w:val="00EF0C83"/>
    <w:rsid w:val="00EF0D61"/>
    <w:rsid w:val="00EF0FBE"/>
    <w:rsid w:val="00EF10B7"/>
    <w:rsid w:val="00EF1212"/>
    <w:rsid w:val="00EF1339"/>
    <w:rsid w:val="00EF1A0C"/>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CD0"/>
    <w:rsid w:val="00F0089B"/>
    <w:rsid w:val="00F00A53"/>
    <w:rsid w:val="00F016E8"/>
    <w:rsid w:val="00F01A13"/>
    <w:rsid w:val="00F01FA9"/>
    <w:rsid w:val="00F02039"/>
    <w:rsid w:val="00F0222D"/>
    <w:rsid w:val="00F02959"/>
    <w:rsid w:val="00F02DDC"/>
    <w:rsid w:val="00F0314B"/>
    <w:rsid w:val="00F031EB"/>
    <w:rsid w:val="00F03709"/>
    <w:rsid w:val="00F03BA1"/>
    <w:rsid w:val="00F03E6C"/>
    <w:rsid w:val="00F0490B"/>
    <w:rsid w:val="00F04BC8"/>
    <w:rsid w:val="00F04BF0"/>
    <w:rsid w:val="00F05760"/>
    <w:rsid w:val="00F05977"/>
    <w:rsid w:val="00F05A97"/>
    <w:rsid w:val="00F063AB"/>
    <w:rsid w:val="00F068BD"/>
    <w:rsid w:val="00F0699B"/>
    <w:rsid w:val="00F06BAA"/>
    <w:rsid w:val="00F06F21"/>
    <w:rsid w:val="00F07A4E"/>
    <w:rsid w:val="00F10007"/>
    <w:rsid w:val="00F1004A"/>
    <w:rsid w:val="00F10253"/>
    <w:rsid w:val="00F10638"/>
    <w:rsid w:val="00F10670"/>
    <w:rsid w:val="00F109EB"/>
    <w:rsid w:val="00F10B52"/>
    <w:rsid w:val="00F10BA3"/>
    <w:rsid w:val="00F10D61"/>
    <w:rsid w:val="00F111DF"/>
    <w:rsid w:val="00F11349"/>
    <w:rsid w:val="00F11423"/>
    <w:rsid w:val="00F114C1"/>
    <w:rsid w:val="00F115F7"/>
    <w:rsid w:val="00F11944"/>
    <w:rsid w:val="00F1274D"/>
    <w:rsid w:val="00F12AD6"/>
    <w:rsid w:val="00F12C86"/>
    <w:rsid w:val="00F13179"/>
    <w:rsid w:val="00F138BC"/>
    <w:rsid w:val="00F13930"/>
    <w:rsid w:val="00F13B2E"/>
    <w:rsid w:val="00F140ED"/>
    <w:rsid w:val="00F14789"/>
    <w:rsid w:val="00F14877"/>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3CD"/>
    <w:rsid w:val="00F215CF"/>
    <w:rsid w:val="00F21A13"/>
    <w:rsid w:val="00F21EA9"/>
    <w:rsid w:val="00F22070"/>
    <w:rsid w:val="00F220E9"/>
    <w:rsid w:val="00F22327"/>
    <w:rsid w:val="00F2252F"/>
    <w:rsid w:val="00F2263B"/>
    <w:rsid w:val="00F22AC3"/>
    <w:rsid w:val="00F22E38"/>
    <w:rsid w:val="00F23186"/>
    <w:rsid w:val="00F2318A"/>
    <w:rsid w:val="00F232EA"/>
    <w:rsid w:val="00F239E8"/>
    <w:rsid w:val="00F23A7C"/>
    <w:rsid w:val="00F23D60"/>
    <w:rsid w:val="00F23DE0"/>
    <w:rsid w:val="00F23E7B"/>
    <w:rsid w:val="00F24072"/>
    <w:rsid w:val="00F242A1"/>
    <w:rsid w:val="00F24C56"/>
    <w:rsid w:val="00F24C5F"/>
    <w:rsid w:val="00F25047"/>
    <w:rsid w:val="00F25338"/>
    <w:rsid w:val="00F254BC"/>
    <w:rsid w:val="00F2562F"/>
    <w:rsid w:val="00F25670"/>
    <w:rsid w:val="00F257BC"/>
    <w:rsid w:val="00F25D8D"/>
    <w:rsid w:val="00F271F6"/>
    <w:rsid w:val="00F27709"/>
    <w:rsid w:val="00F2782A"/>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6CD"/>
    <w:rsid w:val="00F337A8"/>
    <w:rsid w:val="00F339A8"/>
    <w:rsid w:val="00F33F96"/>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0A95"/>
    <w:rsid w:val="00F41125"/>
    <w:rsid w:val="00F41336"/>
    <w:rsid w:val="00F413A3"/>
    <w:rsid w:val="00F4154D"/>
    <w:rsid w:val="00F415D0"/>
    <w:rsid w:val="00F41E2A"/>
    <w:rsid w:val="00F4289B"/>
    <w:rsid w:val="00F42BB5"/>
    <w:rsid w:val="00F42C22"/>
    <w:rsid w:val="00F42D27"/>
    <w:rsid w:val="00F42E26"/>
    <w:rsid w:val="00F42EB6"/>
    <w:rsid w:val="00F43371"/>
    <w:rsid w:val="00F43676"/>
    <w:rsid w:val="00F43B34"/>
    <w:rsid w:val="00F43EC8"/>
    <w:rsid w:val="00F43EE7"/>
    <w:rsid w:val="00F44051"/>
    <w:rsid w:val="00F443C8"/>
    <w:rsid w:val="00F4480C"/>
    <w:rsid w:val="00F4495F"/>
    <w:rsid w:val="00F44BC4"/>
    <w:rsid w:val="00F44FDA"/>
    <w:rsid w:val="00F45006"/>
    <w:rsid w:val="00F450D3"/>
    <w:rsid w:val="00F45C7A"/>
    <w:rsid w:val="00F461E7"/>
    <w:rsid w:val="00F469DF"/>
    <w:rsid w:val="00F46EA7"/>
    <w:rsid w:val="00F46FAD"/>
    <w:rsid w:val="00F46FAE"/>
    <w:rsid w:val="00F46FF6"/>
    <w:rsid w:val="00F472AF"/>
    <w:rsid w:val="00F4751D"/>
    <w:rsid w:val="00F478F6"/>
    <w:rsid w:val="00F479D5"/>
    <w:rsid w:val="00F50009"/>
    <w:rsid w:val="00F5020E"/>
    <w:rsid w:val="00F50AF0"/>
    <w:rsid w:val="00F5114D"/>
    <w:rsid w:val="00F51835"/>
    <w:rsid w:val="00F51C36"/>
    <w:rsid w:val="00F51C67"/>
    <w:rsid w:val="00F51E31"/>
    <w:rsid w:val="00F52DE4"/>
    <w:rsid w:val="00F52FC4"/>
    <w:rsid w:val="00F53703"/>
    <w:rsid w:val="00F53C35"/>
    <w:rsid w:val="00F53E31"/>
    <w:rsid w:val="00F53E80"/>
    <w:rsid w:val="00F53FAD"/>
    <w:rsid w:val="00F54082"/>
    <w:rsid w:val="00F54658"/>
    <w:rsid w:val="00F54707"/>
    <w:rsid w:val="00F547A6"/>
    <w:rsid w:val="00F54AC0"/>
    <w:rsid w:val="00F550B0"/>
    <w:rsid w:val="00F55214"/>
    <w:rsid w:val="00F556FB"/>
    <w:rsid w:val="00F55955"/>
    <w:rsid w:val="00F55A38"/>
    <w:rsid w:val="00F55AA4"/>
    <w:rsid w:val="00F56028"/>
    <w:rsid w:val="00F56450"/>
    <w:rsid w:val="00F56857"/>
    <w:rsid w:val="00F56AA6"/>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81A"/>
    <w:rsid w:val="00F62B8E"/>
    <w:rsid w:val="00F62D2E"/>
    <w:rsid w:val="00F632A9"/>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795"/>
    <w:rsid w:val="00F6584D"/>
    <w:rsid w:val="00F6604E"/>
    <w:rsid w:val="00F664ED"/>
    <w:rsid w:val="00F66761"/>
    <w:rsid w:val="00F667B1"/>
    <w:rsid w:val="00F669C7"/>
    <w:rsid w:val="00F66DE9"/>
    <w:rsid w:val="00F672EF"/>
    <w:rsid w:val="00F674D7"/>
    <w:rsid w:val="00F67735"/>
    <w:rsid w:val="00F6773E"/>
    <w:rsid w:val="00F677A8"/>
    <w:rsid w:val="00F679FB"/>
    <w:rsid w:val="00F67D8B"/>
    <w:rsid w:val="00F67F30"/>
    <w:rsid w:val="00F7014D"/>
    <w:rsid w:val="00F7046D"/>
    <w:rsid w:val="00F706F0"/>
    <w:rsid w:val="00F709BB"/>
    <w:rsid w:val="00F70ABA"/>
    <w:rsid w:val="00F70B18"/>
    <w:rsid w:val="00F70EE5"/>
    <w:rsid w:val="00F71D66"/>
    <w:rsid w:val="00F71E98"/>
    <w:rsid w:val="00F72523"/>
    <w:rsid w:val="00F7255F"/>
    <w:rsid w:val="00F72743"/>
    <w:rsid w:val="00F7286A"/>
    <w:rsid w:val="00F728AE"/>
    <w:rsid w:val="00F72EDB"/>
    <w:rsid w:val="00F73662"/>
    <w:rsid w:val="00F73760"/>
    <w:rsid w:val="00F73C64"/>
    <w:rsid w:val="00F73DD8"/>
    <w:rsid w:val="00F73FD5"/>
    <w:rsid w:val="00F7401E"/>
    <w:rsid w:val="00F7422B"/>
    <w:rsid w:val="00F742E6"/>
    <w:rsid w:val="00F74E7E"/>
    <w:rsid w:val="00F74FD1"/>
    <w:rsid w:val="00F7558F"/>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8DD"/>
    <w:rsid w:val="00F82A55"/>
    <w:rsid w:val="00F82ACB"/>
    <w:rsid w:val="00F82D78"/>
    <w:rsid w:val="00F837AF"/>
    <w:rsid w:val="00F83B83"/>
    <w:rsid w:val="00F83C29"/>
    <w:rsid w:val="00F84149"/>
    <w:rsid w:val="00F8491C"/>
    <w:rsid w:val="00F84CE7"/>
    <w:rsid w:val="00F84F99"/>
    <w:rsid w:val="00F8506C"/>
    <w:rsid w:val="00F8514C"/>
    <w:rsid w:val="00F8579C"/>
    <w:rsid w:val="00F85C72"/>
    <w:rsid w:val="00F86079"/>
    <w:rsid w:val="00F86CDC"/>
    <w:rsid w:val="00F870F4"/>
    <w:rsid w:val="00F87307"/>
    <w:rsid w:val="00F87365"/>
    <w:rsid w:val="00F874A2"/>
    <w:rsid w:val="00F875B1"/>
    <w:rsid w:val="00F9017D"/>
    <w:rsid w:val="00F9027F"/>
    <w:rsid w:val="00F90919"/>
    <w:rsid w:val="00F90B1B"/>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866"/>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782"/>
    <w:rsid w:val="00FA2974"/>
    <w:rsid w:val="00FA2999"/>
    <w:rsid w:val="00FA34EB"/>
    <w:rsid w:val="00FA41A2"/>
    <w:rsid w:val="00FA41B6"/>
    <w:rsid w:val="00FA4967"/>
    <w:rsid w:val="00FA520B"/>
    <w:rsid w:val="00FA5718"/>
    <w:rsid w:val="00FA5736"/>
    <w:rsid w:val="00FA586C"/>
    <w:rsid w:val="00FA6567"/>
    <w:rsid w:val="00FA679B"/>
    <w:rsid w:val="00FA6904"/>
    <w:rsid w:val="00FA7532"/>
    <w:rsid w:val="00FA758F"/>
    <w:rsid w:val="00FA76FF"/>
    <w:rsid w:val="00FA78A9"/>
    <w:rsid w:val="00FA78B6"/>
    <w:rsid w:val="00FA79DD"/>
    <w:rsid w:val="00FA7F37"/>
    <w:rsid w:val="00FB0330"/>
    <w:rsid w:val="00FB0393"/>
    <w:rsid w:val="00FB056A"/>
    <w:rsid w:val="00FB0708"/>
    <w:rsid w:val="00FB09E2"/>
    <w:rsid w:val="00FB0D5C"/>
    <w:rsid w:val="00FB11C0"/>
    <w:rsid w:val="00FB14E0"/>
    <w:rsid w:val="00FB168E"/>
    <w:rsid w:val="00FB1D27"/>
    <w:rsid w:val="00FB1E1B"/>
    <w:rsid w:val="00FB20C6"/>
    <w:rsid w:val="00FB225B"/>
    <w:rsid w:val="00FB24EA"/>
    <w:rsid w:val="00FB35BB"/>
    <w:rsid w:val="00FB3990"/>
    <w:rsid w:val="00FB3A54"/>
    <w:rsid w:val="00FB3E5F"/>
    <w:rsid w:val="00FB42B0"/>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7126"/>
    <w:rsid w:val="00FB7260"/>
    <w:rsid w:val="00FB7A11"/>
    <w:rsid w:val="00FB7BCB"/>
    <w:rsid w:val="00FB7EC4"/>
    <w:rsid w:val="00FC00B6"/>
    <w:rsid w:val="00FC01FF"/>
    <w:rsid w:val="00FC0296"/>
    <w:rsid w:val="00FC04A7"/>
    <w:rsid w:val="00FC0532"/>
    <w:rsid w:val="00FC0716"/>
    <w:rsid w:val="00FC0A7A"/>
    <w:rsid w:val="00FC0B78"/>
    <w:rsid w:val="00FC0C13"/>
    <w:rsid w:val="00FC14AD"/>
    <w:rsid w:val="00FC15CB"/>
    <w:rsid w:val="00FC17A2"/>
    <w:rsid w:val="00FC1915"/>
    <w:rsid w:val="00FC1E09"/>
    <w:rsid w:val="00FC2761"/>
    <w:rsid w:val="00FC27DF"/>
    <w:rsid w:val="00FC2A53"/>
    <w:rsid w:val="00FC2B42"/>
    <w:rsid w:val="00FC2E76"/>
    <w:rsid w:val="00FC2FBC"/>
    <w:rsid w:val="00FC30C4"/>
    <w:rsid w:val="00FC33B2"/>
    <w:rsid w:val="00FC3509"/>
    <w:rsid w:val="00FC3533"/>
    <w:rsid w:val="00FC3B51"/>
    <w:rsid w:val="00FC40BD"/>
    <w:rsid w:val="00FC4417"/>
    <w:rsid w:val="00FC4494"/>
    <w:rsid w:val="00FC4DEA"/>
    <w:rsid w:val="00FC50BA"/>
    <w:rsid w:val="00FC5310"/>
    <w:rsid w:val="00FC5733"/>
    <w:rsid w:val="00FC5BA6"/>
    <w:rsid w:val="00FC5C32"/>
    <w:rsid w:val="00FC6037"/>
    <w:rsid w:val="00FC6252"/>
    <w:rsid w:val="00FC670D"/>
    <w:rsid w:val="00FC6FA8"/>
    <w:rsid w:val="00FC715F"/>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2111"/>
    <w:rsid w:val="00FD24A4"/>
    <w:rsid w:val="00FD2AEA"/>
    <w:rsid w:val="00FD2AEE"/>
    <w:rsid w:val="00FD2C3F"/>
    <w:rsid w:val="00FD2E08"/>
    <w:rsid w:val="00FD2E9E"/>
    <w:rsid w:val="00FD3287"/>
    <w:rsid w:val="00FD32FD"/>
    <w:rsid w:val="00FD34EA"/>
    <w:rsid w:val="00FD363B"/>
    <w:rsid w:val="00FD38FE"/>
    <w:rsid w:val="00FD3E47"/>
    <w:rsid w:val="00FD4105"/>
    <w:rsid w:val="00FD47C8"/>
    <w:rsid w:val="00FD4F3F"/>
    <w:rsid w:val="00FD53A5"/>
    <w:rsid w:val="00FD572C"/>
    <w:rsid w:val="00FD58A3"/>
    <w:rsid w:val="00FD5C5C"/>
    <w:rsid w:val="00FD6BAD"/>
    <w:rsid w:val="00FD6CE5"/>
    <w:rsid w:val="00FD6D96"/>
    <w:rsid w:val="00FD76C9"/>
    <w:rsid w:val="00FD7EF3"/>
    <w:rsid w:val="00FD7F9A"/>
    <w:rsid w:val="00FE00AC"/>
    <w:rsid w:val="00FE0207"/>
    <w:rsid w:val="00FE05C1"/>
    <w:rsid w:val="00FE0797"/>
    <w:rsid w:val="00FE125E"/>
    <w:rsid w:val="00FE1B4F"/>
    <w:rsid w:val="00FE1BBB"/>
    <w:rsid w:val="00FE1D42"/>
    <w:rsid w:val="00FE1E37"/>
    <w:rsid w:val="00FE1ED5"/>
    <w:rsid w:val="00FE20D5"/>
    <w:rsid w:val="00FE216D"/>
    <w:rsid w:val="00FE2A36"/>
    <w:rsid w:val="00FE2B14"/>
    <w:rsid w:val="00FE2C27"/>
    <w:rsid w:val="00FE2D3A"/>
    <w:rsid w:val="00FE3381"/>
    <w:rsid w:val="00FE3523"/>
    <w:rsid w:val="00FE3A81"/>
    <w:rsid w:val="00FE4780"/>
    <w:rsid w:val="00FE49C4"/>
    <w:rsid w:val="00FE531D"/>
    <w:rsid w:val="00FE55DC"/>
    <w:rsid w:val="00FE5882"/>
    <w:rsid w:val="00FE5C77"/>
    <w:rsid w:val="00FE5F96"/>
    <w:rsid w:val="00FE6044"/>
    <w:rsid w:val="00FE6165"/>
    <w:rsid w:val="00FE627A"/>
    <w:rsid w:val="00FE628A"/>
    <w:rsid w:val="00FE6857"/>
    <w:rsid w:val="00FE6D9C"/>
    <w:rsid w:val="00FE7469"/>
    <w:rsid w:val="00FE7504"/>
    <w:rsid w:val="00FF02B5"/>
    <w:rsid w:val="00FF0CCA"/>
    <w:rsid w:val="00FF0D08"/>
    <w:rsid w:val="00FF111E"/>
    <w:rsid w:val="00FF15C2"/>
    <w:rsid w:val="00FF1DC9"/>
    <w:rsid w:val="00FF1E71"/>
    <w:rsid w:val="00FF232C"/>
    <w:rsid w:val="00FF27B6"/>
    <w:rsid w:val="00FF29BD"/>
    <w:rsid w:val="00FF2BF1"/>
    <w:rsid w:val="00FF2E6F"/>
    <w:rsid w:val="00FF2E77"/>
    <w:rsid w:val="00FF3020"/>
    <w:rsid w:val="00FF32CA"/>
    <w:rsid w:val="00FF4082"/>
    <w:rsid w:val="00FF428C"/>
    <w:rsid w:val="00FF45AA"/>
    <w:rsid w:val="00FF4690"/>
    <w:rsid w:val="00FF50C5"/>
    <w:rsid w:val="00FF552A"/>
    <w:rsid w:val="00FF5F84"/>
    <w:rsid w:val="00FF5FE1"/>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6A6EB6F1"/>
  <w15:docId w15:val="{568DF6A1-E817-444D-92D9-BADFBDA1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44E99"/>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2B846-B8D8-430E-B342-F425609F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7</Pages>
  <Words>2032</Words>
  <Characters>11576</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13581</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2020-02-21T05:07:00Z</cp:lastPrinted>
  <dcterms:created xsi:type="dcterms:W3CDTF">2020-02-21T07:56:00Z</dcterms:created>
  <dcterms:modified xsi:type="dcterms:W3CDTF">2020-02-21T07:58:00Z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